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6705"/>
      </w:tblGrid>
      <w:tr w:rsidR="00726B9B" w:rsidRPr="00C52C41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:rsidTr="003E0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278" w:type="dxa"/>
          </w:tcPr>
          <w:p w:rsidR="00726B9B" w:rsidRPr="00C52C41" w:rsidRDefault="003E5BB7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  <w:r w:rsidR="00F655F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และการควบบริษัท</w:t>
            </w:r>
          </w:p>
        </w:tc>
      </w:tr>
      <w:tr w:rsidR="00726B9B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26B9B" w:rsidRPr="00C52C41" w:rsidRDefault="003E5BB7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D265A" w:rsidRPr="00C52C41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65A" w:rsidRPr="00C52C41" w:rsidRDefault="003E5BB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D265A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65A" w:rsidRPr="00C52C41" w:rsidRDefault="003E5BB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D265A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65A" w:rsidRPr="00C52C41" w:rsidRDefault="0029756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D265A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65A" w:rsidRPr="00C52C41" w:rsidRDefault="003E5BB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26BB8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6BB8" w:rsidRDefault="003E5BB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E26BB8" w:rsidRPr="00C52C41" w:rsidRDefault="00E26BB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26BB8" w:rsidRPr="00C52C41" w:rsidRDefault="0087222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BD265A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65A" w:rsidRPr="00C52C41" w:rsidRDefault="003E5BB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C55FE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55FE" w:rsidRPr="00C52C41" w:rsidRDefault="003E5BB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DC55FE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55FE" w:rsidRPr="00C52C41" w:rsidRDefault="003E5BB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E5BB7"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24A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24A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424A4C" w:rsidRPr="00C52C41" w:rsidTr="006A71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9756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04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F31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DC378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ส่วนเกินมูลค่าหุ้นและสำรอง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3736D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655F6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655F6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F655F6" w:rsidRPr="00C52C41" w:rsidRDefault="00F655F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F655F6" w:rsidRPr="00C52C41" w:rsidRDefault="00F655F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350CB9" w:rsidRPr="00C52C41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50CB9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350CB9" w:rsidRPr="00C52C41" w:rsidRDefault="00350CB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50CB9" w:rsidRPr="00C52C41" w:rsidRDefault="00350CB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3736D" w:rsidRPr="00C52C41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3E5BB7"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3736D" w:rsidRPr="00C52C41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36D" w:rsidRPr="006B116C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E0F1A" w:rsidRPr="00C52C41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E0F1A" w:rsidRPr="006B116C" w:rsidRDefault="006B116C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9756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E0F1A" w:rsidRPr="006B116C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3E0F1A" w:rsidRPr="006B116C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eastAsia="Cordi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D2121" w:rsidRPr="000D2121" w:rsidRDefault="000D2121" w:rsidP="000D2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0D2121" w:rsidRPr="000D2121" w:rsidRDefault="000D2121" w:rsidP="000D2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22"/>
          <w:szCs w:val="22"/>
        </w:rPr>
      </w:pPr>
    </w:p>
    <w:p w:rsidR="00B51484" w:rsidRPr="0026427C" w:rsidRDefault="000D2121" w:rsidP="000D2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 w:rsidR="002C3293">
        <w:rPr>
          <w:rFonts w:ascii="Angsana New" w:hAnsi="Angsana New" w:hint="cs"/>
          <w:sz w:val="30"/>
          <w:szCs w:val="30"/>
          <w:cs/>
        </w:rPr>
        <w:t>จากคณะกรรมการ</w:t>
      </w:r>
      <w:r w:rsidRPr="008B0DF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E5BB7" w:rsidRPr="003E5BB7">
        <w:rPr>
          <w:rFonts w:ascii="Angsana New" w:hAnsi="Angsana New" w:hint="cs"/>
          <w:sz w:val="30"/>
          <w:szCs w:val="30"/>
        </w:rPr>
        <w:t>27</w:t>
      </w:r>
      <w:r w:rsidR="00E16DE4" w:rsidRPr="008B0DF0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</w:p>
    <w:p w:rsidR="000C6C80" w:rsidRPr="00A729B0" w:rsidRDefault="000C6C80" w:rsidP="009D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:rsidR="009D6083" w:rsidRPr="00B23C3A" w:rsidRDefault="003E5BB7" w:rsidP="009D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="009D6083" w:rsidRPr="00B23C3A">
        <w:rPr>
          <w:rFonts w:ascii="Angsana New" w:hAnsi="Angsana New"/>
          <w:b/>
          <w:bCs/>
          <w:sz w:val="30"/>
          <w:szCs w:val="30"/>
        </w:rPr>
        <w:tab/>
      </w:r>
      <w:r w:rsidR="009D6083" w:rsidRPr="00B23C3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  <w:r w:rsidR="00476360">
        <w:rPr>
          <w:rFonts w:ascii="Angsana New" w:hAnsi="Angsana New" w:hint="cs"/>
          <w:b/>
          <w:bCs/>
          <w:sz w:val="30"/>
          <w:szCs w:val="30"/>
          <w:cs/>
        </w:rPr>
        <w:t>และการควบบริษัท</w:t>
      </w:r>
    </w:p>
    <w:p w:rsidR="009D6083" w:rsidRPr="00B51484" w:rsidRDefault="009D6083" w:rsidP="00905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:rsidR="00350CB9" w:rsidRPr="00740760" w:rsidRDefault="00350CB9" w:rsidP="00350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77A9F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โทเร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เท็กซ์ไทล์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77A9F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</w:t>
      </w:r>
      <w:r>
        <w:rPr>
          <w:rFonts w:ascii="Angsana New" w:hAnsi="Angsana New"/>
          <w:spacing w:val="-2"/>
          <w:sz w:val="30"/>
          <w:szCs w:val="30"/>
        </w:rPr>
        <w:br/>
      </w:r>
      <w:r w:rsidRPr="00740760">
        <w:rPr>
          <w:rFonts w:ascii="Angsana New" w:hAnsi="Angsana New"/>
          <w:spacing w:val="-2"/>
          <w:sz w:val="30"/>
          <w:szCs w:val="30"/>
          <w:cs/>
        </w:rPr>
        <w:t>จดทะเบียนตั้งอยู่</w:t>
      </w:r>
      <w:r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 w:rsidRPr="00740760">
        <w:rPr>
          <w:rFonts w:ascii="Angsana New" w:hAnsi="Angsana New"/>
          <w:spacing w:val="-2"/>
          <w:sz w:val="30"/>
          <w:szCs w:val="30"/>
        </w:rPr>
        <w:t xml:space="preserve">20 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อาคารบุปผจิต </w:t>
      </w:r>
      <w:r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ชั้น </w:t>
      </w:r>
      <w:r w:rsidR="00297568">
        <w:rPr>
          <w:rFonts w:ascii="Angsana New" w:hAnsi="Angsana New"/>
          <w:spacing w:val="-2"/>
          <w:sz w:val="30"/>
          <w:szCs w:val="30"/>
        </w:rPr>
        <w:t>5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ถนนสาทรเหนือ เขตบางรัก กรุงเทพมหานคร</w:t>
      </w:r>
      <w:r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10</w:t>
      </w:r>
      <w:r w:rsidR="00297568">
        <w:rPr>
          <w:rFonts w:ascii="Angsana New" w:hAnsi="Angsana New"/>
          <w:spacing w:val="-2"/>
          <w:sz w:val="30"/>
          <w:szCs w:val="30"/>
        </w:rPr>
        <w:t>5</w:t>
      </w:r>
      <w:r w:rsidRPr="00740760">
        <w:rPr>
          <w:rFonts w:ascii="Angsana New" w:hAnsi="Angsana New"/>
          <w:spacing w:val="-2"/>
          <w:sz w:val="30"/>
          <w:szCs w:val="30"/>
        </w:rPr>
        <w:t xml:space="preserve">00 </w:t>
      </w:r>
      <w:r w:rsidRPr="00740760">
        <w:rPr>
          <w:rFonts w:ascii="Angsana New" w:hAnsi="Angsana New" w:hint="cs"/>
          <w:spacing w:val="-2"/>
          <w:sz w:val="30"/>
          <w:szCs w:val="30"/>
          <w:cs/>
        </w:rPr>
        <w:t>ประเทศไทย</w:t>
      </w:r>
    </w:p>
    <w:p w:rsidR="00350CB9" w:rsidRPr="00C77E11" w:rsidRDefault="00350CB9" w:rsidP="00350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350CB9" w:rsidRPr="00740760" w:rsidRDefault="00350CB9" w:rsidP="00350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>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740760">
        <w:rPr>
          <w:rFonts w:ascii="Angsana New" w:hAnsi="Angsana New"/>
          <w:sz w:val="30"/>
          <w:szCs w:val="30"/>
          <w:cs/>
        </w:rPr>
        <w:t xml:space="preserve">ของบริษัทในระหว่างงวดคือ บริษัท </w:t>
      </w:r>
      <w:r w:rsidRPr="00740760">
        <w:rPr>
          <w:rFonts w:ascii="Angsana New" w:hAnsi="Angsana New"/>
          <w:sz w:val="30"/>
          <w:szCs w:val="30"/>
          <w:cs/>
          <w:lang w:val="th-TH"/>
        </w:rPr>
        <w:t>โทเร อินดัสตรีย</w:t>
      </w:r>
      <w:r w:rsidRPr="00740760">
        <w:rPr>
          <w:rFonts w:ascii="Angsana New" w:hAnsi="Angsana New"/>
          <w:sz w:val="30"/>
          <w:szCs w:val="30"/>
          <w:cs/>
        </w:rPr>
        <w:t xml:space="preserve">์ </w:t>
      </w:r>
      <w:r w:rsidRPr="00740760">
        <w:rPr>
          <w:rFonts w:ascii="Angsana New" w:hAnsi="Angsana New"/>
          <w:sz w:val="30"/>
          <w:szCs w:val="30"/>
          <w:cs/>
          <w:lang w:val="th-TH"/>
        </w:rPr>
        <w:t xml:space="preserve">อิ้งค์ </w:t>
      </w:r>
      <w:r w:rsidRPr="00740760">
        <w:rPr>
          <w:rFonts w:ascii="Angsana New" w:hAnsi="Angsana New"/>
          <w:sz w:val="30"/>
          <w:szCs w:val="30"/>
          <w:cs/>
        </w:rPr>
        <w:t>จำกัด บริษัทดังกล่าวเป็น</w:t>
      </w:r>
      <w:r>
        <w:rPr>
          <w:rFonts w:ascii="Angsana New" w:hAnsi="Angsana New"/>
          <w:sz w:val="30"/>
          <w:szCs w:val="30"/>
          <w:cs/>
        </w:rPr>
        <w:br/>
      </w:r>
      <w:r w:rsidRPr="00740760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นิติบุคคลที่จัดตั้งขึ้นในประเทศญี่ปุ่น</w:t>
      </w:r>
    </w:p>
    <w:p w:rsidR="00350CB9" w:rsidRPr="00C77E11" w:rsidRDefault="00350CB9" w:rsidP="00350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350CB9" w:rsidRPr="00740760" w:rsidRDefault="00350CB9" w:rsidP="00350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</w:t>
      </w:r>
      <w:r w:rsidRPr="004F1F61">
        <w:rPr>
          <w:rFonts w:ascii="Angsana New" w:hAnsi="Angsana New" w:hint="cs"/>
          <w:sz w:val="30"/>
          <w:szCs w:val="30"/>
          <w:cs/>
        </w:rPr>
        <w:t>สิ่งทอซึ่งประกอบด้วย</w:t>
      </w:r>
      <w:r w:rsidRPr="004F1F61">
        <w:rPr>
          <w:rFonts w:ascii="Angsana New" w:hAnsi="Angsana New"/>
          <w:sz w:val="30"/>
          <w:szCs w:val="30"/>
          <w:cs/>
        </w:rPr>
        <w:t>ผ้าสปัน ผ้า</w:t>
      </w:r>
      <w:r w:rsidRPr="004F1F61">
        <w:rPr>
          <w:rFonts w:ascii="Angsana New" w:hAnsi="Angsana New" w:hint="cs"/>
          <w:sz w:val="30"/>
          <w:szCs w:val="30"/>
          <w:cs/>
        </w:rPr>
        <w:t>ฟิลาเมนท์</w:t>
      </w:r>
      <w:r w:rsidRPr="004F1F61">
        <w:rPr>
          <w:rFonts w:ascii="Angsana New" w:hAnsi="Angsana New"/>
          <w:sz w:val="30"/>
          <w:szCs w:val="30"/>
          <w:cs/>
        </w:rPr>
        <w:t xml:space="preserve"> </w:t>
      </w:r>
      <w:r w:rsidRPr="004F1F61">
        <w:rPr>
          <w:rFonts w:ascii="Angsana New" w:hAnsi="Angsana New" w:hint="cs"/>
          <w:sz w:val="30"/>
          <w:szCs w:val="30"/>
          <w:cs/>
        </w:rPr>
        <w:t>ผ้าทอ ผ้าถัก และเส้นด้าย</w:t>
      </w:r>
      <w:r w:rsidRPr="004F1F61">
        <w:rPr>
          <w:rFonts w:ascii="Angsana New" w:hAnsi="Angsana New"/>
          <w:sz w:val="30"/>
          <w:szCs w:val="30"/>
          <w:cs/>
        </w:rPr>
        <w:t xml:space="preserve">ยีนส์ </w:t>
      </w:r>
      <w:r w:rsidRPr="004F1F61">
        <w:rPr>
          <w:rFonts w:ascii="Angsana New" w:hAnsi="Angsana New" w:hint="cs"/>
          <w:sz w:val="30"/>
          <w:szCs w:val="30"/>
          <w:cs/>
        </w:rPr>
        <w:t>และผลิตภัณฑ์สิ่งทอ</w:t>
      </w:r>
      <w:r w:rsidRPr="00D343C8">
        <w:rPr>
          <w:rFonts w:ascii="Angsana New" w:hAnsi="Angsana New" w:hint="cs"/>
          <w:sz w:val="30"/>
          <w:szCs w:val="30"/>
          <w:cs/>
        </w:rPr>
        <w:t>เพื่ออุตสาหกรรมการผลิตซึ่งประกอบด้วย</w:t>
      </w:r>
      <w:r w:rsidRPr="00D343C8">
        <w:rPr>
          <w:rFonts w:ascii="Angsana New" w:hAnsi="Angsana New"/>
          <w:sz w:val="30"/>
          <w:szCs w:val="30"/>
          <w:cs/>
        </w:rPr>
        <w:t>ด้ายสำหรับเสริมความแข็งแรงของยาง</w:t>
      </w:r>
      <w:r w:rsidRPr="00D343C8">
        <w:rPr>
          <w:rFonts w:ascii="Angsana New" w:hAnsi="Angsana New" w:hint="cs"/>
          <w:sz w:val="30"/>
          <w:szCs w:val="30"/>
          <w:cs/>
        </w:rPr>
        <w:t xml:space="preserve"> ผ้าสำหรับ</w:t>
      </w:r>
      <w:r>
        <w:rPr>
          <w:rFonts w:ascii="Angsana New" w:hAnsi="Angsana New"/>
          <w:sz w:val="30"/>
          <w:szCs w:val="30"/>
          <w:cs/>
        </w:rPr>
        <w:br/>
      </w:r>
      <w:r w:rsidRPr="00D343C8">
        <w:rPr>
          <w:rFonts w:ascii="Angsana New" w:hAnsi="Angsana New" w:hint="cs"/>
          <w:sz w:val="30"/>
          <w:szCs w:val="30"/>
          <w:cs/>
        </w:rPr>
        <w:t>ทำถุงลมนิรภัย</w:t>
      </w:r>
      <w:r w:rsidRPr="00D343C8">
        <w:rPr>
          <w:rFonts w:ascii="Angsana New" w:hAnsi="Angsana New"/>
          <w:sz w:val="30"/>
          <w:szCs w:val="30"/>
        </w:rPr>
        <w:t xml:space="preserve"> </w:t>
      </w:r>
      <w:r w:rsidRPr="00D343C8">
        <w:rPr>
          <w:rFonts w:ascii="Angsana New" w:hAnsi="Angsana New" w:hint="cs"/>
          <w:sz w:val="30"/>
          <w:szCs w:val="30"/>
          <w:cs/>
        </w:rPr>
        <w:t>ผ้าแคนวา</w:t>
      </w:r>
      <w:r>
        <w:rPr>
          <w:rFonts w:ascii="Angsana New" w:hAnsi="Angsana New" w:hint="cs"/>
          <w:sz w:val="30"/>
          <w:szCs w:val="30"/>
          <w:cs/>
        </w:rPr>
        <w:t>ส</w:t>
      </w:r>
      <w:r w:rsidRPr="00D343C8">
        <w:rPr>
          <w:rFonts w:ascii="Angsana New" w:hAnsi="Angsana New" w:hint="cs"/>
          <w:sz w:val="30"/>
          <w:szCs w:val="30"/>
          <w:cs/>
        </w:rPr>
        <w:t xml:space="preserve"> </w:t>
      </w:r>
      <w:r w:rsidRPr="00D343C8">
        <w:rPr>
          <w:rFonts w:ascii="Angsana New" w:hAnsi="Angsana New"/>
          <w:sz w:val="30"/>
          <w:szCs w:val="30"/>
          <w:cs/>
        </w:rPr>
        <w:t>และผ้า</w:t>
      </w:r>
      <w:r w:rsidRPr="00D343C8">
        <w:rPr>
          <w:rFonts w:ascii="Angsana New" w:hAnsi="Angsana New" w:hint="cs"/>
          <w:sz w:val="30"/>
          <w:szCs w:val="30"/>
          <w:cs/>
        </w:rPr>
        <w:t>เบาะรถยนต์</w:t>
      </w:r>
      <w:r w:rsidRPr="00740760">
        <w:rPr>
          <w:rFonts w:ascii="Angsana New" w:hAnsi="Angsana New"/>
          <w:sz w:val="30"/>
          <w:szCs w:val="30"/>
          <w:cs/>
        </w:rPr>
        <w:t xml:space="preserve"> </w:t>
      </w:r>
    </w:p>
    <w:p w:rsidR="00350CB9" w:rsidRDefault="00350CB9" w:rsidP="00350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350CB9" w:rsidRDefault="00350CB9" w:rsidP="00350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229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เกิดจากการรวมธุรกิจโดยวิธี</w:t>
      </w:r>
      <w:r w:rsidRPr="002A2296">
        <w:rPr>
          <w:rFonts w:ascii="Angsana New" w:hAnsi="Angsana New"/>
          <w:sz w:val="30"/>
          <w:szCs w:val="30"/>
          <w:cs/>
        </w:rPr>
        <w:t>การควบบริษัทระหว่าง</w:t>
      </w:r>
      <w:r w:rsidRPr="004F1F61">
        <w:rPr>
          <w:rFonts w:ascii="Angsana New" w:hAnsi="Angsana New"/>
          <w:sz w:val="30"/>
          <w:szCs w:val="30"/>
          <w:cs/>
        </w:rPr>
        <w:t>บริษัท ลัคกี้เท็คซ์ (ไทย) จำกัด (มหาชน)</w:t>
      </w:r>
      <w:r w:rsidRPr="004F1F61">
        <w:rPr>
          <w:rFonts w:ascii="Angsana New" w:hAnsi="Angsana New" w:hint="cs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กับบริษัท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A2296">
        <w:rPr>
          <w:rFonts w:ascii="Angsana New" w:hAnsi="Angsana New"/>
          <w:sz w:val="30"/>
          <w:szCs w:val="30"/>
          <w:cs/>
        </w:rPr>
        <w:t>ไทยโทเรเท็กซ์ไทล์มิลลส์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(</w:t>
      </w:r>
      <w:r w:rsidRPr="002A2296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 w:rsidRPr="002A2296">
        <w:rPr>
          <w:rFonts w:ascii="Angsana New" w:hAnsi="Angsana New"/>
          <w:sz w:val="30"/>
          <w:szCs w:val="30"/>
          <w:cs/>
        </w:rPr>
        <w:t xml:space="preserve"> ซึ่ง</w:t>
      </w:r>
      <w:r>
        <w:rPr>
          <w:rFonts w:ascii="Angsana New" w:hAnsi="Angsana New" w:hint="cs"/>
          <w:sz w:val="30"/>
          <w:szCs w:val="30"/>
          <w:cs/>
        </w:rPr>
        <w:t>ทั้งสองบริษัท</w:t>
      </w:r>
      <w:r w:rsidRPr="002A2296">
        <w:rPr>
          <w:rFonts w:ascii="Angsana New" w:hAnsi="Angsana New"/>
          <w:sz w:val="30"/>
          <w:szCs w:val="30"/>
          <w:cs/>
        </w:rPr>
        <w:t>ประกอบธุรกิจผลิต</w:t>
      </w:r>
      <w:r>
        <w:rPr>
          <w:rFonts w:ascii="Angsana New" w:hAnsi="Angsana New" w:hint="cs"/>
          <w:sz w:val="30"/>
          <w:szCs w:val="30"/>
          <w:cs/>
        </w:rPr>
        <w:t>และจัดจำหน่าย</w:t>
      </w:r>
      <w:r>
        <w:rPr>
          <w:rFonts w:ascii="Angsana New" w:hAnsi="Angsana New"/>
          <w:sz w:val="30"/>
          <w:szCs w:val="30"/>
          <w:cs/>
        </w:rPr>
        <w:t xml:space="preserve">สิ่งทอ 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2A2296">
        <w:rPr>
          <w:rFonts w:ascii="Angsana New" w:hAnsi="Angsana New"/>
          <w:sz w:val="30"/>
          <w:szCs w:val="30"/>
          <w:cs/>
        </w:rPr>
        <w:t>ช่วยสร้างมูลค่าให้กับบริษัทจากการเพิ่มประสิทธิภาพ</w:t>
      </w:r>
      <w:r>
        <w:rPr>
          <w:rFonts w:ascii="Angsana New" w:hAnsi="Angsana New" w:hint="cs"/>
          <w:sz w:val="30"/>
          <w:szCs w:val="30"/>
          <w:cs/>
        </w:rPr>
        <w:t>ของการทำงานร่วมกัน</w:t>
      </w:r>
      <w:r w:rsidRPr="002A2296">
        <w:rPr>
          <w:rFonts w:ascii="Angsana New" w:hAnsi="Angsana New"/>
          <w:sz w:val="30"/>
          <w:szCs w:val="30"/>
          <w:cs/>
        </w:rPr>
        <w:t>ในการดำเนินธุรกิจและการเพิ่มศักยภาพ</w:t>
      </w:r>
      <w:r>
        <w:rPr>
          <w:rFonts w:ascii="Angsana New" w:hAnsi="Angsana New"/>
          <w:sz w:val="30"/>
          <w:szCs w:val="30"/>
          <w:cs/>
        </w:rPr>
        <w:br/>
      </w:r>
      <w:r w:rsidRPr="002A2296">
        <w:rPr>
          <w:rFonts w:ascii="Angsana New" w:hAnsi="Angsana New"/>
          <w:sz w:val="30"/>
          <w:szCs w:val="30"/>
          <w:cs/>
        </w:rPr>
        <w:t>ในการแข่งขันในอนาคต</w:t>
      </w:r>
    </w:p>
    <w:p w:rsidR="00350CB9" w:rsidRDefault="00350CB9" w:rsidP="00350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350CB9" w:rsidRPr="004F1F61" w:rsidRDefault="00350CB9" w:rsidP="00350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 w:hint="cs"/>
          <w:sz w:val="30"/>
          <w:szCs w:val="30"/>
          <w:cs/>
        </w:rPr>
        <w:t xml:space="preserve">การควบบริษัทดังกล่าวเป็นการรวมธุรกิจภายใต้การควบคุมเดียวกัน </w:t>
      </w:r>
      <w:r w:rsidRPr="004F1F61">
        <w:rPr>
          <w:rFonts w:ascii="Angsana New" w:hAnsi="Angsana New"/>
          <w:sz w:val="30"/>
          <w:szCs w:val="30"/>
        </w:rPr>
        <w:t xml:space="preserve">(Business combination of entities under common control) </w:t>
      </w:r>
      <w:r w:rsidRPr="004F1F61">
        <w:rPr>
          <w:rFonts w:ascii="Angsana New" w:hAnsi="Angsana New" w:hint="cs"/>
          <w:sz w:val="30"/>
          <w:szCs w:val="30"/>
          <w:cs/>
        </w:rPr>
        <w:t>โดยบริษัทที่นำมาควบรวมกันทั้งหมดเป็นบริษัทภายใต้บริษัทใหญ่ลำดับสูงสุดคือบริษัท โทเร อินดัสตรีย์ อิ้งค์ จำกัด บริษัทได้จัดทำ</w:t>
      </w:r>
      <w:r w:rsidRPr="004F1F61">
        <w:rPr>
          <w:rFonts w:ascii="Angsana New" w:hAnsi="Angsana New"/>
          <w:sz w:val="30"/>
          <w:szCs w:val="30"/>
          <w:cs/>
        </w:rPr>
        <w:t>งบการเงิน</w:t>
      </w:r>
      <w:r w:rsidRPr="004F1F61">
        <w:rPr>
          <w:rFonts w:ascii="Angsana New" w:hAnsi="Angsana New" w:hint="cs"/>
          <w:sz w:val="30"/>
          <w:szCs w:val="30"/>
          <w:cs/>
        </w:rPr>
        <w:t xml:space="preserve">ที่แสดงเงินลงทุนตามวิธีส่วนได้เสียโดยเสมือนว่าได้มีการรวมกิจการตั้งแต่วันที่ </w:t>
      </w:r>
      <w:r w:rsidRPr="004F1F61">
        <w:rPr>
          <w:rFonts w:ascii="Angsana New" w:hAnsi="Angsana New"/>
          <w:sz w:val="30"/>
          <w:szCs w:val="30"/>
        </w:rPr>
        <w:t>1</w:t>
      </w:r>
      <w:r w:rsidRPr="004F1F61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F1F6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4F1F61">
        <w:rPr>
          <w:rFonts w:ascii="Angsana New" w:hAnsi="Angsana New"/>
          <w:sz w:val="30"/>
          <w:szCs w:val="30"/>
        </w:rPr>
        <w:t>60</w:t>
      </w:r>
      <w:r w:rsidRPr="004F1F61">
        <w:rPr>
          <w:rFonts w:ascii="Angsana New" w:hAnsi="Angsana New" w:hint="cs"/>
          <w:sz w:val="30"/>
          <w:szCs w:val="30"/>
          <w:cs/>
        </w:rPr>
        <w:t xml:space="preserve"> เพื่อประโยชน์ในการเปรียบเทียบภายใต้มาตรฐานการบัญชี ซึ่งบริษัทบันทึกรับรู้สินทรัพย์และหนี้สินของบริษัทที่ถูกนำมาควบรวมกันด้วยมูลค่าตามบัญชีของบริษัทที่ถูกน</w:t>
      </w:r>
      <w:r w:rsidR="004419FB">
        <w:rPr>
          <w:rFonts w:ascii="Angsana New" w:hAnsi="Angsana New" w:hint="cs"/>
          <w:sz w:val="30"/>
          <w:szCs w:val="30"/>
          <w:cs/>
        </w:rPr>
        <w:t>ำมาควบรวม ณ วันที่มีการรวมธุรกิจ</w:t>
      </w:r>
      <w:r w:rsidRPr="004F1F61">
        <w:rPr>
          <w:rFonts w:ascii="Angsana New" w:hAnsi="Angsana New" w:hint="cs"/>
          <w:sz w:val="30"/>
          <w:szCs w:val="30"/>
          <w:cs/>
        </w:rPr>
        <w:t>ภายใต้การควบคุมเดียวกัน ถึงแม้ว่าความสัมพันธ์ของบริษัททั้งหมดภายใต้การควบบริษัททางกฎหมายเกิดขึ้นในภายหลัง</w:t>
      </w:r>
    </w:p>
    <w:p w:rsidR="00350CB9" w:rsidRDefault="00350CB9" w:rsidP="00350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350CB9" w:rsidRDefault="00350CB9" w:rsidP="00350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6B5FBD">
        <w:rPr>
          <w:rFonts w:ascii="Angsana New" w:hAnsi="Angsana New"/>
          <w:sz w:val="30"/>
          <w:szCs w:val="30"/>
          <w:cs/>
        </w:rPr>
        <w:t>บริษัทจดทะเบียน</w:t>
      </w:r>
      <w:r w:rsidRPr="006B5FBD">
        <w:rPr>
          <w:rFonts w:ascii="Angsana New" w:hAnsi="Angsana New" w:hint="cs"/>
          <w:sz w:val="30"/>
          <w:szCs w:val="30"/>
          <w:cs/>
        </w:rPr>
        <w:t>จัดตั้งเป็นนิติบุคคลในประเทศไทยและได้รับอนุมัติเป็นหลักทรัพย์จดทะเบียนใน</w:t>
      </w:r>
      <w:r w:rsidRPr="006B5FBD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ตลาดหลักทรัพย์แห่งประเทศไทยเมื่อ</w:t>
      </w:r>
      <w:r w:rsidRPr="006B5FB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6B5FBD">
        <w:rPr>
          <w:rFonts w:ascii="Angsana New" w:hAnsi="Angsana New"/>
          <w:sz w:val="30"/>
          <w:szCs w:val="30"/>
        </w:rPr>
        <w:t xml:space="preserve">1 </w:t>
      </w:r>
      <w:r w:rsidRPr="006B5FB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6B5FBD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6B5FBD">
        <w:rPr>
          <w:rFonts w:ascii="Angsana New" w:hAnsi="Angsana New"/>
          <w:sz w:val="30"/>
          <w:szCs w:val="30"/>
        </w:rPr>
        <w:t>62 (</w:t>
      </w:r>
      <w:r w:rsidRPr="006B5FBD">
        <w:rPr>
          <w:rFonts w:ascii="Angsana New" w:hAnsi="Angsana New" w:hint="cs"/>
          <w:sz w:val="30"/>
          <w:szCs w:val="30"/>
          <w:cs/>
        </w:rPr>
        <w:t>วันควบบริษัท</w:t>
      </w:r>
      <w:r w:rsidRPr="006B5FBD">
        <w:rPr>
          <w:rFonts w:ascii="Angsana New" w:hAnsi="Angsana New"/>
          <w:sz w:val="30"/>
          <w:szCs w:val="30"/>
        </w:rPr>
        <w:t>)</w:t>
      </w:r>
    </w:p>
    <w:p w:rsidR="00350CB9" w:rsidRDefault="00350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  <w:r>
        <w:rPr>
          <w:rFonts w:ascii="Angsana New" w:hAnsi="Angsana New"/>
          <w:b/>
          <w:bCs/>
          <w:sz w:val="22"/>
          <w:szCs w:val="22"/>
          <w:cs/>
        </w:rPr>
        <w:br w:type="page"/>
      </w:r>
    </w:p>
    <w:p w:rsidR="00A729B0" w:rsidRDefault="009D6083" w:rsidP="00A72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23C3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</w:t>
      </w:r>
      <w:r w:rsidR="001A2708"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</w:t>
      </w:r>
    </w:p>
    <w:p w:rsidR="00A729B0" w:rsidRPr="00DC1892" w:rsidRDefault="00A729B0" w:rsidP="00DC1892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:rsidR="009D6083" w:rsidRPr="00A729B0" w:rsidRDefault="009D6083" w:rsidP="003253C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A729B0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</w:t>
      </w:r>
      <w:r w:rsidR="00A729B0" w:rsidRPr="00A729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ิ</w:t>
      </w:r>
    </w:p>
    <w:p w:rsidR="00A729B0" w:rsidRPr="00DC1892" w:rsidRDefault="00A729B0" w:rsidP="00DC1892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:rsidR="000D2121" w:rsidRDefault="000D2121" w:rsidP="00A729B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D2121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</w:t>
      </w:r>
      <w:r w:rsidR="008B0DF0">
        <w:rPr>
          <w:rFonts w:ascii="Angsana New" w:hAnsi="Angsana New" w:cs="Angsana New" w:hint="cs"/>
          <w:sz w:val="30"/>
          <w:szCs w:val="30"/>
          <w:cs/>
          <w:lang w:val="en-US" w:bidi="th-TH"/>
        </w:rPr>
        <w:t>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926871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8B0DF0">
        <w:rPr>
          <w:rFonts w:ascii="Angsana New" w:hAnsi="Angsana New" w:cs="Angsana New" w:hint="cs"/>
          <w:sz w:val="30"/>
          <w:szCs w:val="30"/>
          <w:cs/>
          <w:lang w:val="en-US" w:bidi="th-TH"/>
        </w:rPr>
        <w:t>สภาวิชาชีพบัญชีฯ กฎระเบียบและประกาศคณะกรรมการกำกับหลักทรัพย์และตลาดหลักทรัพย์และตลาดหลักทรัพย์</w:t>
      </w:r>
      <w:r w:rsidR="008B0DF0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8B0DF0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ที่เกี่ยวข้อง</w:t>
      </w:r>
    </w:p>
    <w:p w:rsidR="00CA6F77" w:rsidRPr="00DC1892" w:rsidRDefault="00CA6F77" w:rsidP="00DC1892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:rsidR="0012137B" w:rsidRDefault="006A718A" w:rsidP="00147C5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นอกจากน</w:t>
      </w:r>
      <w:r w:rsidR="001F793E">
        <w:rPr>
          <w:rFonts w:ascii="Angsana New" w:hAnsi="Angsana New" w:cs="Angsana New" w:hint="cs"/>
          <w:sz w:val="30"/>
          <w:szCs w:val="30"/>
          <w:cs/>
          <w:lang w:val="en-US" w:bidi="th-TH"/>
        </w:rPr>
        <w:t>ี้</w:t>
      </w:r>
      <w:r w:rsidR="00632D6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00502">
        <w:rPr>
          <w:rFonts w:ascii="Angsana New" w:hAnsi="Angsana New" w:cs="Angsana New" w:hint="cs"/>
          <w:sz w:val="30"/>
          <w:szCs w:val="30"/>
          <w:cs/>
          <w:lang w:val="en-US" w:bidi="th-TH"/>
        </w:rPr>
        <w:t>สภาวิชาชีพบัญชีฯ ได้ออกและปรับปรุงมาตรฐานการรายงานทางการเงินซึ่งยังไม่มีผลบังคับ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800502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งวดปัจจุบันและบริษัทไม่ได้ใช้มาตรฐานการรายงานทางการเงินดังกล่าวในการจัดทำงบการเงินก่อนวันที่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800502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 ได้เปิดเผยในหมายเหตุประกอบงบการเงิน</w:t>
      </w:r>
      <w:r w:rsidR="00800502" w:rsidRPr="005C354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ข้อ </w:t>
      </w:r>
      <w:r w:rsidR="00800502" w:rsidRPr="005C354D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297568">
        <w:rPr>
          <w:rFonts w:ascii="Angsana New" w:hAnsi="Angsana New" w:cs="Angsana New" w:hint="cs"/>
          <w:sz w:val="30"/>
          <w:szCs w:val="30"/>
          <w:lang w:val="en-US" w:bidi="th-TH"/>
        </w:rPr>
        <w:t>5</w:t>
      </w:r>
    </w:p>
    <w:p w:rsidR="00B23C3A" w:rsidRPr="00DC1892" w:rsidRDefault="00B23C3A" w:rsidP="00C73C7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:rsidR="0070755E" w:rsidRDefault="00416F4A" w:rsidP="0070755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416F4A" w:rsidRPr="00B23C3A" w:rsidRDefault="00416F4A" w:rsidP="00707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color w:val="0000FF"/>
          <w:sz w:val="30"/>
          <w:szCs w:val="30"/>
        </w:rPr>
      </w:pPr>
    </w:p>
    <w:p w:rsidR="0010251D" w:rsidRPr="00B23C3A" w:rsidRDefault="00416F4A" w:rsidP="00AE1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งบการเงินนี้</w:t>
      </w:r>
      <w:r w:rsidR="00AE1BEB" w:rsidRPr="00B23C3A">
        <w:rPr>
          <w:rFonts w:ascii="Angsana New" w:hAnsi="Angsana New" w:hint="cs"/>
          <w:sz w:val="30"/>
          <w:szCs w:val="30"/>
          <w:cs/>
        </w:rPr>
        <w:t>จัดทำและ</w:t>
      </w:r>
      <w:r w:rsidRPr="00B23C3A">
        <w:rPr>
          <w:rFonts w:ascii="Angsana New" w:hAnsi="Angsana New"/>
          <w:sz w:val="30"/>
          <w:szCs w:val="30"/>
          <w:cs/>
        </w:rPr>
        <w:t>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ยกเว้นที่ระบุไว้</w:t>
      </w:r>
      <w:r w:rsidR="00250F2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เป็นอย่างอื่น</w:t>
      </w:r>
    </w:p>
    <w:p w:rsidR="00BC6216" w:rsidRPr="00B23C3A" w:rsidRDefault="00BC6216" w:rsidP="00AE1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2137B" w:rsidRPr="00B23C3A" w:rsidRDefault="0012137B" w:rsidP="0012137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416F4A" w:rsidRPr="00B23C3A" w:rsidRDefault="00416F4A" w:rsidP="00416F4A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:rsidR="00D36A63" w:rsidRPr="00B23C3A" w:rsidRDefault="00BC6216" w:rsidP="00121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การจัดทำงบการเงิน</w:t>
      </w:r>
      <w:r w:rsidR="00852806">
        <w:rPr>
          <w:rFonts w:ascii="Angsana New" w:hAnsi="Angsana New" w:hint="cs"/>
          <w:sz w:val="30"/>
          <w:szCs w:val="30"/>
          <w:cs/>
        </w:rPr>
        <w:t>ให้เป็นไป</w:t>
      </w:r>
      <w:r w:rsidRPr="00B23C3A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 ผู้บริหาร</w:t>
      </w:r>
      <w:r w:rsidR="00FA56CC">
        <w:rPr>
          <w:rFonts w:ascii="Angsana New" w:hAnsi="Angsana New" w:hint="cs"/>
          <w:sz w:val="30"/>
          <w:szCs w:val="30"/>
          <w:cs/>
        </w:rPr>
        <w:t>ต้อง</w:t>
      </w:r>
      <w:r w:rsidRPr="00B23C3A">
        <w:rPr>
          <w:rFonts w:ascii="Angsana New" w:hAnsi="Angsana New"/>
          <w:sz w:val="30"/>
          <w:szCs w:val="30"/>
          <w:cs/>
        </w:rPr>
        <w:t>ใช้วิจารณญาณ</w:t>
      </w:r>
      <w:r w:rsidR="00FA56CC">
        <w:rPr>
          <w:rFonts w:ascii="Angsana New" w:hAnsi="Angsana New" w:hint="cs"/>
          <w:sz w:val="30"/>
          <w:szCs w:val="30"/>
          <w:cs/>
        </w:rPr>
        <w:t xml:space="preserve"> </w:t>
      </w:r>
      <w:r w:rsidR="00852806">
        <w:rPr>
          <w:rFonts w:ascii="Angsana New" w:hAnsi="Angsana New" w:hint="cs"/>
          <w:sz w:val="30"/>
          <w:szCs w:val="30"/>
          <w:cs/>
        </w:rPr>
        <w:t>การ</w:t>
      </w:r>
      <w:r w:rsidRPr="00B23C3A">
        <w:rPr>
          <w:rFonts w:ascii="Angsana New" w:hAnsi="Angsana New"/>
          <w:sz w:val="30"/>
          <w:szCs w:val="30"/>
          <w:cs/>
        </w:rPr>
        <w:t>ประมาณ</w:t>
      </w:r>
      <w:r w:rsidRPr="00B23C3A">
        <w:rPr>
          <w:rFonts w:ascii="Angsana New" w:hAnsi="Angsana New" w:hint="cs"/>
          <w:sz w:val="30"/>
          <w:szCs w:val="30"/>
          <w:cs/>
        </w:rPr>
        <w:t>การ</w:t>
      </w:r>
      <w:r w:rsidR="00FA56CC">
        <w:rPr>
          <w:rFonts w:ascii="Angsana New" w:hAnsi="Angsana New" w:hint="cs"/>
          <w:sz w:val="30"/>
          <w:szCs w:val="30"/>
          <w:cs/>
        </w:rPr>
        <w:t xml:space="preserve"> และ</w:t>
      </w:r>
      <w:r w:rsidR="00C73C71">
        <w:rPr>
          <w:rFonts w:ascii="Angsana New" w:hAnsi="Angsana New" w:hint="cs"/>
          <w:sz w:val="30"/>
          <w:szCs w:val="30"/>
          <w:cs/>
        </w:rPr>
        <w:t>ข้อสมมติหลายประการ ซึ่งมีผลกระทบต่อการ</w:t>
      </w:r>
      <w:r w:rsidRPr="00B23C3A">
        <w:rPr>
          <w:rFonts w:ascii="Angsana New" w:hAnsi="Angsana New" w:hint="cs"/>
          <w:sz w:val="30"/>
          <w:szCs w:val="30"/>
          <w:cs/>
        </w:rPr>
        <w:t>ถือปฏิบัติตาม</w:t>
      </w:r>
      <w:r w:rsidRPr="00B23C3A">
        <w:rPr>
          <w:rFonts w:ascii="Angsana New" w:hAnsi="Angsana New"/>
          <w:sz w:val="30"/>
          <w:szCs w:val="30"/>
          <w:cs/>
        </w:rPr>
        <w:t>นโยบายการบัญชี</w:t>
      </w:r>
      <w:r w:rsidRPr="00B23C3A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C73C71">
        <w:rPr>
          <w:rFonts w:ascii="Angsana New" w:hAnsi="Angsana New" w:hint="cs"/>
          <w:sz w:val="30"/>
          <w:szCs w:val="30"/>
          <w:cs/>
        </w:rPr>
        <w:t>ทั้งนี้</w:t>
      </w:r>
      <w:r w:rsidR="00632D67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Pr="00B23C3A">
        <w:rPr>
          <w:rFonts w:ascii="Angsana New" w:hAnsi="Angsana New" w:hint="cs"/>
          <w:sz w:val="30"/>
          <w:szCs w:val="30"/>
          <w:cs/>
        </w:rPr>
        <w:t>การ</w:t>
      </w:r>
      <w:r w:rsidRPr="00B23C3A">
        <w:rPr>
          <w:rFonts w:ascii="Angsana New" w:hAnsi="Angsana New"/>
          <w:sz w:val="30"/>
          <w:szCs w:val="30"/>
          <w:cs/>
        </w:rPr>
        <w:t>ไว้</w:t>
      </w:r>
      <w:r w:rsidR="0012137B">
        <w:rPr>
          <w:rFonts w:ascii="Angsana New" w:hAnsi="Angsana New" w:hint="cs"/>
          <w:sz w:val="30"/>
          <w:szCs w:val="30"/>
          <w:cs/>
        </w:rPr>
        <w:t xml:space="preserve"> </w:t>
      </w:r>
      <w:r w:rsidR="003932ED" w:rsidRPr="00B23C3A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D36A63" w:rsidRPr="00B23C3A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</w:t>
      </w:r>
      <w:r w:rsidR="00852806">
        <w:rPr>
          <w:rFonts w:ascii="Angsana New" w:hAnsi="Angsana New"/>
          <w:sz w:val="30"/>
          <w:szCs w:val="30"/>
        </w:rPr>
        <w:br/>
      </w:r>
      <w:r w:rsidR="00D36A63" w:rsidRPr="00B23C3A">
        <w:rPr>
          <w:rFonts w:ascii="Angsana New" w:hAnsi="Angsana New"/>
          <w:sz w:val="30"/>
          <w:szCs w:val="30"/>
          <w:cs/>
        </w:rPr>
        <w:t>อย่าง</w:t>
      </w:r>
      <w:r w:rsidR="003932ED" w:rsidRPr="00B23C3A">
        <w:rPr>
          <w:rFonts w:ascii="Angsana New" w:hAnsi="Angsana New" w:hint="cs"/>
          <w:sz w:val="30"/>
          <w:szCs w:val="30"/>
          <w:cs/>
        </w:rPr>
        <w:t>ต่อเนื่อง</w:t>
      </w:r>
      <w:r w:rsidR="00FA56CC">
        <w:rPr>
          <w:rFonts w:ascii="Angsana New" w:hAnsi="Angsana New" w:hint="cs"/>
          <w:sz w:val="30"/>
          <w:szCs w:val="30"/>
          <w:cs/>
        </w:rPr>
        <w:t xml:space="preserve"> </w:t>
      </w:r>
      <w:r w:rsidR="00D36A63" w:rsidRPr="00B23C3A">
        <w:rPr>
          <w:rFonts w:ascii="Angsana New" w:hAnsi="Angsana New"/>
          <w:sz w:val="30"/>
          <w:szCs w:val="30"/>
          <w:cs/>
        </w:rPr>
        <w:t>การปรับประมาณ</w:t>
      </w:r>
      <w:r w:rsidR="00D36A63" w:rsidRPr="00B23C3A">
        <w:rPr>
          <w:rFonts w:ascii="Angsana New" w:hAnsi="Angsana New" w:hint="cs"/>
          <w:sz w:val="30"/>
          <w:szCs w:val="30"/>
          <w:cs/>
        </w:rPr>
        <w:t>การ</w:t>
      </w:r>
      <w:r w:rsidR="00D36A63" w:rsidRPr="00B23C3A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D36A63" w:rsidRPr="00B23C3A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250F29" w:rsidRPr="00B23C3A" w:rsidRDefault="00250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861FC2" w:rsidRPr="00B23C3A" w:rsidRDefault="00861FC2" w:rsidP="0092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</w:p>
    <w:p w:rsidR="00861FC2" w:rsidRPr="00B23C3A" w:rsidRDefault="00861FC2" w:rsidP="00861F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12137B" w:rsidRDefault="00861FC2" w:rsidP="00E67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</w:t>
      </w:r>
      <w:r w:rsidR="00C73C71">
        <w:rPr>
          <w:rFonts w:ascii="Angsana New" w:hAnsi="Angsana New" w:hint="cs"/>
          <w:sz w:val="30"/>
          <w:szCs w:val="30"/>
          <w:cs/>
        </w:rPr>
        <w:t>ปฏิบัติตาม</w:t>
      </w:r>
      <w:r w:rsidRPr="00B23C3A">
        <w:rPr>
          <w:rFonts w:ascii="Angsana New" w:hAnsi="Angsana New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</w:t>
      </w:r>
      <w:r w:rsidR="003932ED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ที่รับรู้ในงบการเงินซึ่งประกอบด้วยหมายเหตุประกอบ</w:t>
      </w:r>
      <w:r w:rsidR="007648E3" w:rsidRPr="00B23C3A">
        <w:rPr>
          <w:rFonts w:ascii="Angsana New" w:hAnsi="Angsana New"/>
          <w:sz w:val="30"/>
          <w:szCs w:val="30"/>
          <w:cs/>
        </w:rPr>
        <w:t>งบการเงิน</w:t>
      </w:r>
      <w:r w:rsidR="00E71368" w:rsidRPr="00B23C3A">
        <w:rPr>
          <w:rFonts w:ascii="Angsana New" w:hAnsi="Angsana New" w:hint="cs"/>
          <w:sz w:val="30"/>
          <w:szCs w:val="30"/>
          <w:cs/>
        </w:rPr>
        <w:t xml:space="preserve">ข้อ </w:t>
      </w:r>
      <w:r w:rsidR="00632D67">
        <w:rPr>
          <w:rFonts w:ascii="Angsana New" w:hAnsi="Angsana New"/>
          <w:sz w:val="30"/>
          <w:szCs w:val="30"/>
        </w:rPr>
        <w:t xml:space="preserve">14 </w:t>
      </w:r>
      <w:r w:rsidR="00E71368" w:rsidRPr="00B23C3A">
        <w:rPr>
          <w:rFonts w:ascii="Angsana New" w:hAnsi="Angsana New" w:hint="cs"/>
          <w:sz w:val="30"/>
          <w:szCs w:val="30"/>
          <w:cs/>
        </w:rPr>
        <w:t>การบัญชีสำหรับข้อตกลงซึ่งประกอบด้วยสัญญาเช่า</w:t>
      </w:r>
      <w:r w:rsidR="0012137B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61FC2" w:rsidRPr="00B23C3A" w:rsidRDefault="00861FC2" w:rsidP="0092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="003932ED" w:rsidRPr="00B23C3A">
        <w:rPr>
          <w:rFonts w:ascii="Angsana New" w:hAnsi="Angsana New"/>
          <w:i/>
          <w:iCs/>
          <w:sz w:val="30"/>
          <w:szCs w:val="30"/>
          <w:cs/>
        </w:rPr>
        <w:t>สมมติ</w:t>
      </w:r>
      <w:r w:rsidRPr="00B23C3A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B23C3A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B23C3A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861FC2" w:rsidRPr="00B23C3A" w:rsidRDefault="00861FC2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C6216" w:rsidRPr="00B23C3A" w:rsidRDefault="00BC6216" w:rsidP="00BC6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="00C73C71">
        <w:rPr>
          <w:rFonts w:ascii="Angsana New" w:hAnsi="Angsana New" w:hint="cs"/>
          <w:sz w:val="30"/>
          <w:szCs w:val="30"/>
          <w:cs/>
        </w:rPr>
        <w:t xml:space="preserve"> </w:t>
      </w:r>
      <w:r w:rsidRPr="00B23C3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12137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 w:rsidRPr="00B23C3A">
        <w:rPr>
          <w:rFonts w:ascii="Angsana New" w:hAnsi="Angsana New" w:hint="cs"/>
          <w:sz w:val="30"/>
          <w:szCs w:val="30"/>
          <w:cs/>
        </w:rPr>
        <w:t xml:space="preserve"> </w:t>
      </w:r>
      <w:r w:rsidR="005759A3" w:rsidRPr="00B23C3A">
        <w:rPr>
          <w:rFonts w:ascii="Angsana New" w:hAnsi="Angsana New" w:hint="cs"/>
          <w:sz w:val="30"/>
          <w:szCs w:val="30"/>
          <w:cs/>
        </w:rPr>
        <w:t>ซี่ง</w:t>
      </w:r>
      <w:r w:rsidRPr="00B23C3A">
        <w:rPr>
          <w:rFonts w:ascii="Angsana New" w:hAnsi="Angsana New"/>
          <w:sz w:val="30"/>
          <w:szCs w:val="30"/>
          <w:cs/>
        </w:rPr>
        <w:t>มีความเสี่ยงอย่างมีนัยสำคัญที่</w:t>
      </w:r>
      <w:r w:rsidRPr="00B23C3A">
        <w:rPr>
          <w:rFonts w:ascii="Angsana New" w:hAnsi="Angsana New" w:hint="cs"/>
          <w:sz w:val="30"/>
          <w:szCs w:val="30"/>
          <w:cs/>
        </w:rPr>
        <w:t>จะส่งผล</w:t>
      </w:r>
      <w:r w:rsidRPr="00B23C3A">
        <w:rPr>
          <w:rFonts w:ascii="Angsana New" w:hAnsi="Angsana New"/>
          <w:sz w:val="30"/>
          <w:szCs w:val="30"/>
          <w:cs/>
        </w:rPr>
        <w:t>ให้ต้องมีการปรับปรุง</w:t>
      </w:r>
      <w:r w:rsidRPr="00B23C3A">
        <w:rPr>
          <w:rFonts w:ascii="Angsana New" w:hAnsi="Angsana New" w:hint="cs"/>
          <w:sz w:val="30"/>
          <w:szCs w:val="30"/>
          <w:cs/>
        </w:rPr>
        <w:t>ที่มีสาระสำคัญใน</w:t>
      </w:r>
      <w:r w:rsidRPr="00B23C3A">
        <w:rPr>
          <w:rFonts w:ascii="Angsana New" w:hAnsi="Angsana New"/>
          <w:sz w:val="30"/>
          <w:szCs w:val="30"/>
          <w:cs/>
        </w:rPr>
        <w:t>มูลค่าตามบัญชีของสินทรัพย์และหนี้สิน</w:t>
      </w:r>
      <w:r w:rsidRPr="00B23C3A">
        <w:rPr>
          <w:rFonts w:ascii="Angsana New" w:hAnsi="Angsana New" w:hint="cs"/>
          <w:sz w:val="30"/>
          <w:szCs w:val="30"/>
          <w:cs/>
        </w:rPr>
        <w:t>ในปี</w:t>
      </w:r>
      <w:r w:rsidR="00C73C71">
        <w:rPr>
          <w:rFonts w:ascii="Angsana New" w:hAnsi="Angsana New" w:hint="cs"/>
          <w:sz w:val="30"/>
          <w:szCs w:val="30"/>
          <w:cs/>
        </w:rPr>
        <w:t>บัญชี</w:t>
      </w:r>
      <w:r w:rsidRPr="00B23C3A">
        <w:rPr>
          <w:rFonts w:ascii="Angsana New" w:hAnsi="Angsana New" w:hint="cs"/>
          <w:sz w:val="30"/>
          <w:szCs w:val="30"/>
          <w:cs/>
        </w:rPr>
        <w:t xml:space="preserve">ถัดไป </w:t>
      </w:r>
      <w:r w:rsidR="00C73C71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ได้เปิดเผยในหมายเหตุประกอบงบการเงินต่อไปนี้</w:t>
      </w:r>
    </w:p>
    <w:p w:rsidR="008C6B37" w:rsidRPr="00B23C3A" w:rsidRDefault="008C6B37" w:rsidP="008C6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4A0"/>
      </w:tblPr>
      <w:tblGrid>
        <w:gridCol w:w="3690"/>
        <w:gridCol w:w="5670"/>
      </w:tblGrid>
      <w:tr w:rsidR="008C6B37" w:rsidRPr="00B23C3A" w:rsidTr="00F45F91">
        <w:tc>
          <w:tcPr>
            <w:tcW w:w="3690" w:type="dxa"/>
          </w:tcPr>
          <w:p w:rsidR="008C6B37" w:rsidRPr="00B23C3A" w:rsidRDefault="008C6B37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B23C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B23C3A">
              <w:rPr>
                <w:rFonts w:ascii="Angsana New" w:hAnsi="Angsana New"/>
                <w:sz w:val="30"/>
                <w:szCs w:val="30"/>
              </w:rPr>
              <w:t>1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5670" w:type="dxa"/>
          </w:tcPr>
          <w:p w:rsidR="008C6B37" w:rsidRPr="00B23C3A" w:rsidRDefault="008C6B37" w:rsidP="00F4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5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เกี่ยวกับการใช้ข้อสมมติที่สำคัญในการประมาณมูลค่าที่คาดว่าจะได้รับคืน</w:t>
            </w:r>
            <w:r w:rsidRPr="00B23C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8C6B37" w:rsidRPr="00B23C3A" w:rsidTr="00F45F91">
        <w:trPr>
          <w:trHeight w:val="452"/>
        </w:trPr>
        <w:tc>
          <w:tcPr>
            <w:tcW w:w="3690" w:type="dxa"/>
          </w:tcPr>
          <w:p w:rsidR="008C6B37" w:rsidRPr="00B23C3A" w:rsidRDefault="008C6B37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B23C3A">
              <w:rPr>
                <w:rFonts w:ascii="Angsana New" w:hAnsi="Angsana New"/>
                <w:sz w:val="30"/>
                <w:szCs w:val="30"/>
              </w:rPr>
              <w:t>1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5670" w:type="dxa"/>
          </w:tcPr>
          <w:p w:rsidR="008C6B37" w:rsidRPr="00B23C3A" w:rsidRDefault="008C6B37" w:rsidP="00F4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5" w:hanging="15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</w:t>
            </w: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  <w:r w:rsidRPr="00B23C3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</w:t>
            </w:r>
            <w:r w:rsidRPr="00B23C3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</w:tr>
    </w:tbl>
    <w:p w:rsidR="00FA668C" w:rsidRPr="00B23C3A" w:rsidRDefault="00FA668C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:rsidR="005F7D8E" w:rsidRPr="00B23C3A" w:rsidRDefault="003E5BB7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04D18">
        <w:rPr>
          <w:rFonts w:ascii="Angsana New" w:hAnsi="Angsana New" w:hint="cs"/>
          <w:b/>
          <w:sz w:val="30"/>
          <w:szCs w:val="30"/>
        </w:rPr>
        <w:t>3</w:t>
      </w:r>
      <w:r w:rsidR="005F7D8E" w:rsidRPr="00B23C3A">
        <w:rPr>
          <w:rFonts w:ascii="Angsana New" w:hAnsi="Angsana New"/>
          <w:bCs/>
          <w:sz w:val="30"/>
          <w:szCs w:val="30"/>
        </w:rPr>
        <w:tab/>
      </w:r>
      <w:r w:rsidR="005F7D8E" w:rsidRPr="00B23C3A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5F7D8E" w:rsidRPr="00B23C3A" w:rsidRDefault="005F7D8E" w:rsidP="00EB370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Cs/>
          <w:sz w:val="30"/>
          <w:szCs w:val="30"/>
        </w:rPr>
      </w:pPr>
    </w:p>
    <w:p w:rsidR="00EB1E09" w:rsidRPr="00B23C3A" w:rsidRDefault="005F7D8E" w:rsidP="00C3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835C41" w:rsidRPr="00B23C3A" w:rsidRDefault="00835C41" w:rsidP="00C3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F7D8E" w:rsidRPr="00B23C3A" w:rsidRDefault="0016171D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6477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="005F7D8E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F7D8E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4F67A7"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รายการบัญชีที่เป็น</w:t>
      </w:r>
      <w:r w:rsidR="005F7D8E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:rsidR="005F7D8E" w:rsidRPr="00B23C3A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F7D8E" w:rsidRPr="00B23C3A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</w:t>
      </w:r>
      <w:r w:rsidR="00C35B2C" w:rsidRPr="00B23C3A">
        <w:rPr>
          <w:rFonts w:ascii="Angsana New" w:hAnsi="Angsana New"/>
          <w:sz w:val="30"/>
          <w:szCs w:val="30"/>
          <w:cs/>
        </w:rPr>
        <w:t>ินที่ใช้ในการดำเนินงานของบริษัท</w:t>
      </w:r>
      <w:r w:rsidR="00C35B2C"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E04D18" w:rsidRDefault="00E04D18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F7D8E" w:rsidRPr="00B23C3A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</w:t>
      </w:r>
      <w:r w:rsidR="009A4CB0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ในการดำเนินงานโ</w:t>
      </w:r>
      <w:r w:rsidR="0080537F" w:rsidRPr="00B23C3A">
        <w:rPr>
          <w:rFonts w:ascii="Angsana New" w:hAnsi="Angsana New"/>
          <w:sz w:val="30"/>
          <w:szCs w:val="30"/>
          <w:cs/>
        </w:rPr>
        <w:t>ดยใช้อัตราแลกเปลี่ยน ณ วันนั้น</w:t>
      </w:r>
    </w:p>
    <w:p w:rsidR="006E7988" w:rsidRPr="00B23C3A" w:rsidRDefault="006E7988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F7D8E" w:rsidRPr="00B23C3A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5F7D8E" w:rsidRPr="00B23C3A" w:rsidRDefault="005F7D8E" w:rsidP="00EB37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B4909" w:rsidRPr="00B23C3A" w:rsidRDefault="004D45F2" w:rsidP="00EB37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6C7A03" w:rsidRPr="00B23C3A" w:rsidRDefault="006C7A03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64770" w:rsidRDefault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5F7D8E" w:rsidRPr="00B23C3A" w:rsidRDefault="0016171D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46477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EB370A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EB370A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F7D8E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อนุพันธ์</w:t>
      </w:r>
    </w:p>
    <w:p w:rsidR="005F7D8E" w:rsidRPr="00B23C3A" w:rsidRDefault="005F7D8E" w:rsidP="00EB370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5F7D8E" w:rsidRPr="00B23C3A" w:rsidRDefault="005F7D8E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</w:t>
      </w:r>
      <w:r w:rsidR="008D0ADA" w:rsidRPr="00B23C3A">
        <w:rPr>
          <w:rFonts w:ascii="Angsana New" w:hAnsi="Angsana New"/>
          <w:sz w:val="30"/>
          <w:szCs w:val="30"/>
          <w:cs/>
        </w:rPr>
        <w:t>ตราแลกเปลี่ยนเงินตราต่างประเทศและอัตราดอกเบี้ย</w:t>
      </w:r>
      <w:r w:rsidRPr="00B23C3A">
        <w:rPr>
          <w:rFonts w:ascii="Angsana New" w:hAnsi="Angsana New"/>
          <w:sz w:val="30"/>
          <w:szCs w:val="30"/>
          <w:cs/>
        </w:rPr>
        <w:t>ที่เกิดจากกิจกรรมดำเนินงาน</w:t>
      </w:r>
      <w:r w:rsidR="008D0ADA" w:rsidRPr="00B23C3A">
        <w:rPr>
          <w:rFonts w:ascii="Angsana New" w:hAnsi="Angsana New"/>
          <w:sz w:val="30"/>
          <w:szCs w:val="30"/>
          <w:cs/>
        </w:rPr>
        <w:t xml:space="preserve"> กิจกรรมจัดหาเงิน</w:t>
      </w:r>
      <w:r w:rsidR="00C73C71">
        <w:rPr>
          <w:rFonts w:ascii="Angsana New" w:hAnsi="Angsana New" w:hint="cs"/>
          <w:sz w:val="30"/>
          <w:szCs w:val="30"/>
          <w:cs/>
        </w:rPr>
        <w:t xml:space="preserve"> </w:t>
      </w:r>
      <w:r w:rsidR="00845170" w:rsidRPr="00B23C3A">
        <w:rPr>
          <w:rFonts w:ascii="Angsana New" w:hAnsi="Angsana New"/>
          <w:sz w:val="30"/>
          <w:szCs w:val="30"/>
          <w:cs/>
        </w:rPr>
        <w:t>และกิจกรรมลงทุน</w:t>
      </w:r>
      <w:r w:rsidR="00845170" w:rsidRPr="00B23C3A">
        <w:rPr>
          <w:rFonts w:ascii="Angsana New" w:hAnsi="Angsana New"/>
          <w:sz w:val="30"/>
          <w:szCs w:val="30"/>
        </w:rPr>
        <w:t xml:space="preserve"> </w:t>
      </w:r>
      <w:r w:rsidR="009F0307" w:rsidRPr="00B23C3A">
        <w:rPr>
          <w:rFonts w:ascii="Angsana New" w:hAnsi="Angsana New" w:hint="cs"/>
          <w:sz w:val="30"/>
          <w:szCs w:val="30"/>
          <w:cs/>
        </w:rPr>
        <w:t>อนุพันธ์</w:t>
      </w:r>
      <w:r w:rsidRPr="00B23C3A">
        <w:rPr>
          <w:rFonts w:ascii="Angsana New" w:hAnsi="Angsana New"/>
          <w:sz w:val="30"/>
          <w:szCs w:val="30"/>
          <w:cs/>
        </w:rPr>
        <w:t>ที่</w:t>
      </w:r>
      <w:r w:rsidR="008D0ADA" w:rsidRPr="00B23C3A">
        <w:rPr>
          <w:rFonts w:ascii="Angsana New" w:hAnsi="Angsana New" w:hint="cs"/>
          <w:sz w:val="30"/>
          <w:szCs w:val="30"/>
          <w:cs/>
        </w:rPr>
        <w:t>ใช้ส่วนใหญ่ประกอบด้วย</w:t>
      </w:r>
      <w:r w:rsidR="008D0ADA" w:rsidRPr="00B23C3A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</w:t>
      </w:r>
      <w:r w:rsidR="008D0ADA" w:rsidRPr="00B23C3A">
        <w:rPr>
          <w:rFonts w:ascii="Angsana New" w:hAnsi="Angsana New" w:hint="cs"/>
          <w:sz w:val="30"/>
          <w:szCs w:val="30"/>
          <w:cs/>
        </w:rPr>
        <w:t xml:space="preserve"> </w:t>
      </w:r>
      <w:r w:rsidR="008D0ADA" w:rsidRPr="00B23C3A">
        <w:rPr>
          <w:rFonts w:ascii="Angsana New" w:hAnsi="Angsana New"/>
          <w:sz w:val="30"/>
          <w:szCs w:val="30"/>
          <w:cs/>
        </w:rPr>
        <w:t>สัญญาแลกเปลี่ยนเงินตราต่างประเทศ</w:t>
      </w:r>
      <w:r w:rsidR="008D0ADA" w:rsidRPr="00B23C3A">
        <w:rPr>
          <w:rFonts w:ascii="Angsana New" w:hAnsi="Angsana New" w:hint="cs"/>
          <w:sz w:val="30"/>
          <w:szCs w:val="30"/>
          <w:cs/>
        </w:rPr>
        <w:t>และ</w:t>
      </w:r>
      <w:r w:rsidR="008D0ADA" w:rsidRPr="00B23C3A">
        <w:rPr>
          <w:rFonts w:ascii="Angsana New" w:hAnsi="Angsana New"/>
          <w:sz w:val="30"/>
          <w:szCs w:val="30"/>
          <w:cs/>
        </w:rPr>
        <w:t>สัญญาแลกเปลี่ยนอัตราดอกเบี้ย</w:t>
      </w:r>
      <w:r w:rsidR="008D0ADA" w:rsidRPr="00B23C3A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23C3A">
        <w:rPr>
          <w:rFonts w:ascii="Angsana New" w:hAnsi="Angsana New"/>
          <w:sz w:val="30"/>
          <w:szCs w:val="30"/>
          <w:cs/>
        </w:rPr>
        <w:t xml:space="preserve">ไม่ได้มีไว้เพื่อการค้า </w:t>
      </w:r>
    </w:p>
    <w:p w:rsidR="005F3D74" w:rsidRPr="00B23C3A" w:rsidRDefault="005F3D74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222612" w:rsidRPr="00B23C3A" w:rsidRDefault="005F7D8E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bCs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อนุพันธ์จะถูกบันทึก</w:t>
      </w:r>
      <w:r w:rsidR="00D96B5E" w:rsidRPr="00B23C3A">
        <w:rPr>
          <w:rFonts w:ascii="Angsana New" w:hAnsi="Angsana New" w:hint="cs"/>
          <w:sz w:val="30"/>
          <w:szCs w:val="30"/>
          <w:cs/>
        </w:rPr>
        <w:t>เมื่อเริ่ม</w:t>
      </w:r>
      <w:r w:rsidR="00D96B5E" w:rsidRPr="00B23C3A">
        <w:rPr>
          <w:rFonts w:ascii="Angsana New" w:hAnsi="Angsana New"/>
          <w:sz w:val="30"/>
          <w:szCs w:val="30"/>
          <w:cs/>
        </w:rPr>
        <w:t>แรกด้วย</w:t>
      </w:r>
      <w:r w:rsidR="00D96B5E" w:rsidRPr="00B23C3A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D96B5E" w:rsidRPr="00B23C3A">
        <w:rPr>
          <w:rFonts w:ascii="Angsana New" w:hAnsi="Angsana New"/>
          <w:sz w:val="30"/>
          <w:szCs w:val="30"/>
          <w:cs/>
        </w:rPr>
        <w:t xml:space="preserve"> </w:t>
      </w:r>
      <w:r w:rsidR="000C1F08" w:rsidRPr="00B23C3A">
        <w:rPr>
          <w:rFonts w:ascii="Angsana New" w:hAnsi="Angsana New" w:hint="cs"/>
          <w:sz w:val="30"/>
          <w:szCs w:val="30"/>
          <w:cs/>
        </w:rPr>
        <w:t>ค่าใช้จ่ายที่เกิดจากการทำรายการดังกล่าวบันทึกในกำไรหรือขาดทุนเมื่อเกิดขึ้น</w:t>
      </w:r>
      <w:r w:rsidRPr="00B23C3A">
        <w:rPr>
          <w:rFonts w:ascii="Angsana New" w:hAnsi="Angsana New"/>
          <w:sz w:val="30"/>
          <w:szCs w:val="30"/>
          <w:cs/>
        </w:rPr>
        <w:t xml:space="preserve"> การวัดมูลค่าใหม่ภายหลังการบั</w:t>
      </w:r>
      <w:r w:rsidR="000C1F08" w:rsidRPr="00B23C3A">
        <w:rPr>
          <w:rFonts w:ascii="Angsana New" w:hAnsi="Angsana New"/>
          <w:sz w:val="30"/>
          <w:szCs w:val="30"/>
          <w:cs/>
        </w:rPr>
        <w:t xml:space="preserve">นทึกครั้งแรกใช้มูลค่ายุติธรรม </w:t>
      </w:r>
      <w:r w:rsidRPr="00B23C3A">
        <w:rPr>
          <w:rFonts w:ascii="Angsana New" w:hAnsi="Angsana New"/>
          <w:sz w:val="30"/>
          <w:szCs w:val="30"/>
          <w:cs/>
        </w:rPr>
        <w:t>กำไรหรือขาดทุนจากการวัดมูลค่าใหม่ให</w:t>
      </w:r>
      <w:r w:rsidR="000C1F08" w:rsidRPr="00B23C3A">
        <w:rPr>
          <w:rFonts w:ascii="Angsana New" w:hAnsi="Angsana New"/>
          <w:sz w:val="30"/>
          <w:szCs w:val="30"/>
          <w:cs/>
        </w:rPr>
        <w:t>้เป็นมูลค่</w:t>
      </w:r>
      <w:r w:rsidR="00D96B5E" w:rsidRPr="00B23C3A">
        <w:rPr>
          <w:rFonts w:ascii="Angsana New" w:hAnsi="Angsana New"/>
          <w:sz w:val="30"/>
          <w:szCs w:val="30"/>
          <w:cs/>
        </w:rPr>
        <w:t>ายุติธรรม</w:t>
      </w:r>
      <w:r w:rsidR="000C1F08" w:rsidRPr="00B23C3A">
        <w:rPr>
          <w:rFonts w:ascii="Angsana New" w:hAnsi="Angsana New"/>
          <w:sz w:val="30"/>
          <w:szCs w:val="30"/>
          <w:cs/>
        </w:rPr>
        <w:t>บันทึกในกำไรหรือขาดทุน</w:t>
      </w:r>
      <w:r w:rsidR="00D96B5E" w:rsidRPr="00B23C3A">
        <w:rPr>
          <w:rFonts w:ascii="Angsana New" w:hAnsi="Angsana New" w:hint="cs"/>
          <w:sz w:val="30"/>
          <w:szCs w:val="30"/>
          <w:cs/>
        </w:rPr>
        <w:t>ทันที</w:t>
      </w:r>
      <w:r w:rsidR="000C1F08" w:rsidRPr="00B23C3A">
        <w:rPr>
          <w:rFonts w:ascii="Angsana New" w:hAnsi="Angsana New"/>
          <w:sz w:val="30"/>
          <w:szCs w:val="30"/>
          <w:cs/>
        </w:rPr>
        <w:t xml:space="preserve"> </w:t>
      </w:r>
    </w:p>
    <w:p w:rsidR="008D0ADA" w:rsidRPr="00B23C3A" w:rsidRDefault="008D0ADA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8D0ADA" w:rsidRPr="00B23C3A" w:rsidRDefault="008D0ADA" w:rsidP="00EB370A">
      <w:pPr>
        <w:pStyle w:val="BodyText2"/>
        <w:tabs>
          <w:tab w:val="left" w:pos="540"/>
        </w:tabs>
        <w:ind w:left="547" w:right="43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สัญญาซื้อขายเงินตราต่างประเทศล่วงหน้าและสัญญาแลกเปลี่ยนเงินตราต่างประเทศ</w:t>
      </w:r>
    </w:p>
    <w:p w:rsidR="008D0ADA" w:rsidRPr="00B23C3A" w:rsidRDefault="008D0ADA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8D0ADA" w:rsidRPr="00B23C3A" w:rsidRDefault="008D0ADA" w:rsidP="008E4E49">
      <w:pPr>
        <w:pStyle w:val="BodyText2"/>
        <w:tabs>
          <w:tab w:val="left" w:pos="540"/>
        </w:tabs>
        <w:ind w:left="540" w:right="-25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B23C3A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และสัญญาแลกเปลี่ยนเงินตราต่างประเทศเป็นการป้องกันความเสี่ยง</w:t>
      </w:r>
      <w:r w:rsidR="001158B9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ที่เกิดจากการผันผวนของอัตราแลกเปลี่ยนของรายการที่เป็นเงินตราต่างประเทศ กำไรหรือขาดทุนจากการตีราคามูลค่ายุติธรรมใหม่จะถูกบันทึกในกำไรหรือขาดทุน</w:t>
      </w:r>
      <w:r w:rsidR="00C73C71">
        <w:rPr>
          <w:rFonts w:ascii="Angsana New" w:hAnsi="Angsana New" w:hint="cs"/>
          <w:sz w:val="30"/>
          <w:szCs w:val="30"/>
          <w:cs/>
        </w:rPr>
        <w:t>ทันที</w:t>
      </w:r>
    </w:p>
    <w:p w:rsidR="00323D3C" w:rsidRPr="00B23C3A" w:rsidRDefault="00323D3C" w:rsidP="00E4703B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</w:rPr>
      </w:pPr>
    </w:p>
    <w:p w:rsidR="00B23C3A" w:rsidRDefault="008D0ADA" w:rsidP="00B23C3A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มูลค่ายุติธรรมของสัญญาซื้อขายเงินตราต่างประเทศล่วงหน้าและสัญญาแ</w:t>
      </w:r>
      <w:r w:rsidR="00EB370A" w:rsidRPr="00B23C3A">
        <w:rPr>
          <w:rFonts w:ascii="Angsana New" w:hAnsi="Angsana New"/>
          <w:sz w:val="30"/>
          <w:szCs w:val="30"/>
          <w:cs/>
        </w:rPr>
        <w:t>ลกเปลี่ยนเงินตราต่างประเทศถือตา</w:t>
      </w:r>
      <w:r w:rsidR="0025742B" w:rsidRPr="00B23C3A">
        <w:rPr>
          <w:rFonts w:ascii="Angsana New" w:hAnsi="Angsana New" w:hint="cs"/>
          <w:sz w:val="30"/>
          <w:szCs w:val="30"/>
          <w:cs/>
        </w:rPr>
        <w:t>ม</w:t>
      </w:r>
      <w:r w:rsidRPr="00B23C3A">
        <w:rPr>
          <w:rFonts w:ascii="Angsana New" w:hAnsi="Angsana New"/>
          <w:sz w:val="30"/>
          <w:szCs w:val="30"/>
          <w:cs/>
        </w:rPr>
        <w:t>ราคาอ้างอิงของนายหน้า ณ วันที่รายงาน</w:t>
      </w:r>
    </w:p>
    <w:p w:rsidR="00147C54" w:rsidRDefault="00147C54" w:rsidP="00B23C3A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  <w:cs/>
        </w:rPr>
      </w:pPr>
    </w:p>
    <w:p w:rsidR="008D0ADA" w:rsidRPr="00B23C3A" w:rsidRDefault="008D0ADA" w:rsidP="0025742B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สัญญาแลกเปลี่ยนอัตราดอกเบี้ย</w:t>
      </w:r>
    </w:p>
    <w:p w:rsidR="008D0ADA" w:rsidRPr="00B23C3A" w:rsidRDefault="008D0ADA" w:rsidP="00EB1E0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8D0ADA" w:rsidRPr="00B23C3A" w:rsidRDefault="008D0ADA" w:rsidP="0025742B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B23C3A">
        <w:rPr>
          <w:rFonts w:ascii="Angsana New" w:hAnsi="Angsana New"/>
          <w:sz w:val="30"/>
          <w:szCs w:val="30"/>
          <w:cs/>
        </w:rPr>
        <w:t>สัญญาแลกเปลี่ยนอัตราดอกเบี้ยเป็นการป้องกันความเสี่ยงที่เกิดจากการผันผวนของอัตราดอกเบี้ยในอนาคต ผลต่าง</w:t>
      </w:r>
      <w:r w:rsidR="001158B9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ที่ได้รับหรือจ่ายตามสัญญาแลกเปลี่ยนอัตราดอกเบี้ย บันทึกโดยปรับปรุงกับดอกเบี้ยจ่ายของภาระหนี้สิน</w:t>
      </w:r>
      <w:r w:rsidR="000D38A6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ทางการเงินที่ได้รับการป้องกันความเสี่ยงในกำไรหรือขาดทุน</w:t>
      </w:r>
    </w:p>
    <w:p w:rsidR="008D0ADA" w:rsidRPr="00B23C3A" w:rsidRDefault="008D0ADA" w:rsidP="00EB1E0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0B5749" w:rsidRPr="00B23C3A" w:rsidRDefault="008D0ADA" w:rsidP="00797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23C3A">
        <w:rPr>
          <w:rFonts w:ascii="Angsana New" w:hAnsi="Angsana New" w:hint="cs"/>
          <w:sz w:val="30"/>
          <w:szCs w:val="30"/>
          <w:cs/>
        </w:rPr>
        <w:t>มูลค่ายุติธรรมของสัญญาแลกเปลี่ยนอัตราดอกเบี้ยถือตามราคาอ้างอิงของนายหน้า ณ วันที่รายงาน</w:t>
      </w:r>
    </w:p>
    <w:p w:rsidR="00905A5C" w:rsidRPr="00B23C3A" w:rsidRDefault="00905A5C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:rsidR="0049614E" w:rsidRDefault="00496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5F7D8E" w:rsidRPr="00B23C3A" w:rsidRDefault="008D0ADA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5A12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5F7D8E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F7D8E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:rsidR="005F7D8E" w:rsidRPr="00B23C3A" w:rsidRDefault="005F7D8E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:rsidR="005F7D8E" w:rsidRPr="00B23C3A" w:rsidRDefault="006C7A03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B23C3A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B23C3A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57502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เผื่อเรียก</w:t>
      </w:r>
      <w:r w:rsidR="005F7D8E" w:rsidRPr="00B23C3A">
        <w:rPr>
          <w:rFonts w:ascii="Angsana New" w:hAnsi="Angsana New"/>
          <w:sz w:val="30"/>
          <w:szCs w:val="30"/>
          <w:cs/>
        </w:rPr>
        <w:t xml:space="preserve"> และเงินลงทุนระยะสั้นที่มีสภาพคล่องสูง </w:t>
      </w:r>
    </w:p>
    <w:p w:rsidR="004B4098" w:rsidRPr="00B23C3A" w:rsidRDefault="004B4098" w:rsidP="00323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sz w:val="30"/>
          <w:szCs w:val="30"/>
          <w:cs/>
        </w:rPr>
      </w:pPr>
    </w:p>
    <w:p w:rsidR="005F7D8E" w:rsidRPr="00B23C3A" w:rsidRDefault="008D0ADA" w:rsidP="00870793">
      <w:pPr>
        <w:pStyle w:val="AccPolicyHeading"/>
      </w:pPr>
      <w:r w:rsidRPr="00B23C3A">
        <w:rPr>
          <w:cs/>
        </w:rPr>
        <w:t>(</w:t>
      </w:r>
      <w:r w:rsidR="005A1258">
        <w:rPr>
          <w:rFonts w:hint="cs"/>
          <w:cs/>
        </w:rPr>
        <w:t>ง</w:t>
      </w:r>
      <w:r w:rsidR="005F7D8E" w:rsidRPr="00B23C3A">
        <w:rPr>
          <w:cs/>
        </w:rPr>
        <w:t>)</w:t>
      </w:r>
      <w:r w:rsidR="005F7D8E" w:rsidRPr="00B23C3A">
        <w:rPr>
          <w:cs/>
        </w:rPr>
        <w:tab/>
        <w:t>ลูกหนี้การค้าและลูกหนี้อื่น</w:t>
      </w:r>
    </w:p>
    <w:p w:rsidR="005F7D8E" w:rsidRPr="00C73C71" w:rsidRDefault="005F7D8E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</w:rPr>
        <w:t xml:space="preserve"> </w:t>
      </w:r>
    </w:p>
    <w:p w:rsidR="000A316A" w:rsidRPr="00C73C71" w:rsidRDefault="000A316A" w:rsidP="000A31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3C71">
        <w:rPr>
          <w:rFonts w:asciiTheme="majorBidi" w:hAnsiTheme="majorBidi" w:cstheme="majorBidi"/>
          <w:sz w:val="30"/>
          <w:szCs w:val="30"/>
          <w:cs/>
        </w:rPr>
        <w:t>ลูกหนี้รับรู้เมื่อ</w:t>
      </w:r>
      <w:r w:rsidRPr="00C73C7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73C71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หาก</w:t>
      </w:r>
      <w:r w:rsidRPr="00C73C7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73C71">
        <w:rPr>
          <w:rFonts w:asciiTheme="majorBidi" w:hAnsiTheme="majorBidi" w:cstheme="majorBidi"/>
          <w:sz w:val="30"/>
          <w:szCs w:val="30"/>
          <w:cs/>
        </w:rPr>
        <w:t>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="000A316A" w:rsidRPr="00C73C71" w:rsidRDefault="000A316A" w:rsidP="000A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A62857" w:rsidRPr="00C73C71" w:rsidRDefault="000A316A" w:rsidP="000A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C73C71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852806">
        <w:rPr>
          <w:rFonts w:asciiTheme="majorBidi" w:hAnsiTheme="majorBidi" w:cstheme="majorBidi" w:hint="cs"/>
          <w:sz w:val="30"/>
          <w:szCs w:val="30"/>
          <w:cs/>
        </w:rPr>
        <w:t>แสดงราคาตามใบแจ้งหนี้</w:t>
      </w:r>
      <w:r w:rsidRPr="00C73C71">
        <w:rPr>
          <w:rFonts w:asciiTheme="majorBidi" w:hAnsiTheme="majorBidi" w:cstheme="majorBidi"/>
          <w:sz w:val="30"/>
          <w:szCs w:val="30"/>
          <w:cs/>
        </w:rPr>
        <w:t>สุทธิจากค่าเผื่อหนี้สงสัยจะสูญ</w:t>
      </w:r>
      <w:r w:rsidRPr="00C73C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73C71">
        <w:rPr>
          <w:rFonts w:asciiTheme="majorBidi" w:hAnsiTheme="majorBidi" w:cs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:rsidR="000A316A" w:rsidRPr="00C73C71" w:rsidRDefault="000A316A" w:rsidP="000A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:rsidR="005F7D8E" w:rsidRPr="00B23C3A" w:rsidRDefault="008D0ADA" w:rsidP="00870793">
      <w:pPr>
        <w:pStyle w:val="AccPolicyHeading"/>
      </w:pPr>
      <w:r w:rsidRPr="00B23C3A">
        <w:rPr>
          <w:cs/>
        </w:rPr>
        <w:t>(</w:t>
      </w:r>
      <w:r w:rsidR="005A1258">
        <w:rPr>
          <w:rFonts w:hint="cs"/>
          <w:cs/>
        </w:rPr>
        <w:t>จ</w:t>
      </w:r>
      <w:r w:rsidR="005F7D8E" w:rsidRPr="00B23C3A">
        <w:rPr>
          <w:cs/>
        </w:rPr>
        <w:t>)</w:t>
      </w:r>
      <w:r w:rsidR="005F7D8E" w:rsidRPr="00B23C3A">
        <w:rPr>
          <w:cs/>
        </w:rPr>
        <w:tab/>
        <w:t>สินค้าคงเหลือ</w:t>
      </w:r>
    </w:p>
    <w:p w:rsidR="00B437C1" w:rsidRPr="00B23C3A" w:rsidRDefault="00B437C1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:rsidR="005F7D8E" w:rsidRPr="00B23C3A" w:rsidRDefault="00E944E4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สินค้าคงเหลือวัดมูลค่าด้วย</w:t>
      </w:r>
      <w:r w:rsidR="005F7D8E" w:rsidRPr="00B23C3A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 แล้วแต่ราคาใดจะต่ำกว่า</w:t>
      </w:r>
    </w:p>
    <w:p w:rsidR="005F7D8E" w:rsidRPr="00B23C3A" w:rsidRDefault="005F7D8E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:rsidR="005F7A9A" w:rsidRPr="00B23C3A" w:rsidRDefault="005F7D8E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ต้นทุนสินค้าประกอบด้วยต้นทุนที่ซื้อ ต้นทุนแปลงสภาพหรือต้นทุนอื่นเพื่อให้สินค</w:t>
      </w:r>
      <w:r w:rsidR="00845170" w:rsidRPr="00B23C3A">
        <w:rPr>
          <w:rFonts w:ascii="Angsana New" w:hAnsi="Angsana New"/>
          <w:sz w:val="30"/>
          <w:szCs w:val="30"/>
          <w:cs/>
        </w:rPr>
        <w:t xml:space="preserve">้าอยู่ในสถานที่และสภาพปัจจุบัน </w:t>
      </w:r>
      <w:r w:rsidRPr="00B23C3A">
        <w:rPr>
          <w:rFonts w:ascii="Angsana New" w:hAnsi="Angsana New"/>
          <w:sz w:val="30"/>
          <w:szCs w:val="30"/>
          <w:cs/>
        </w:rPr>
        <w:t>ในกรณีของสินค้าสำเร็จรูป 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</w:t>
      </w:r>
      <w:r w:rsidR="00EA420D" w:rsidRPr="00B23C3A">
        <w:rPr>
          <w:rFonts w:ascii="Angsana New" w:hAnsi="Angsana New" w:hint="cs"/>
          <w:sz w:val="30"/>
          <w:szCs w:val="30"/>
          <w:cs/>
        </w:rPr>
        <w:t>ปกติ</w:t>
      </w:r>
    </w:p>
    <w:p w:rsidR="005F7A9A" w:rsidRPr="00B23C3A" w:rsidRDefault="005F7A9A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:rsidR="005F7D8E" w:rsidRDefault="005F7D8E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</w:t>
      </w:r>
      <w:r w:rsidR="00FE0173" w:rsidRPr="00B23C3A">
        <w:rPr>
          <w:rFonts w:ascii="Angsana New" w:hAnsi="Angsana New"/>
          <w:sz w:val="30"/>
          <w:szCs w:val="30"/>
          <w:cs/>
        </w:rPr>
        <w:t>ินธุรกิจปกติหักด้วยค่าใช้จ่าย</w:t>
      </w:r>
      <w:r w:rsidRPr="00B23C3A">
        <w:rPr>
          <w:rFonts w:ascii="Angsana New" w:hAnsi="Angsana New"/>
          <w:sz w:val="30"/>
          <w:szCs w:val="30"/>
          <w:cs/>
        </w:rPr>
        <w:t>โดยประมาณ</w:t>
      </w:r>
      <w:r w:rsidR="00C3379F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:rsidR="005A1258" w:rsidRPr="00B23C3A" w:rsidRDefault="005A1258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5F7D8E" w:rsidRPr="00B23C3A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5A12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:rsidR="005F7D8E" w:rsidRPr="00B23C3A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:rsidR="005F7D8E" w:rsidRPr="00B23C3A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เงินลงทุนในบริษัทร่วม</w:t>
      </w:r>
    </w:p>
    <w:p w:rsidR="005F7D8E" w:rsidRPr="00B23C3A" w:rsidRDefault="005F7D8E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95295D" w:rsidRPr="00B23C3A" w:rsidRDefault="00E10E68" w:rsidP="005A125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เงินลงทุนในบริษัทร่วมในงบการเงินเฉพาะกิจการของบริษัทบันทึกบัญชีโดยใช้วิธีราคาทุน </w:t>
      </w:r>
      <w:r w:rsidR="005F7D8E" w:rsidRPr="00B23C3A">
        <w:rPr>
          <w:rFonts w:ascii="Angsana New" w:hAnsi="Angsana New"/>
          <w:sz w:val="30"/>
          <w:szCs w:val="30"/>
          <w:cs/>
        </w:rPr>
        <w:t>เงินลงทุนในบริษัทร่วมในงบการเงิน</w:t>
      </w:r>
      <w:r w:rsidR="00E734C7" w:rsidRPr="00B23C3A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ที่แสดงเงินลงทุนตามวิธีส่วนได้เสียบันทึกบัญชีโดย</w:t>
      </w:r>
      <w:r w:rsidR="005F7D8E" w:rsidRPr="00B23C3A">
        <w:rPr>
          <w:rFonts w:ascii="Angsana New" w:hAnsi="Angsana New"/>
          <w:sz w:val="30"/>
          <w:szCs w:val="30"/>
          <w:cs/>
        </w:rPr>
        <w:t>ใช้วิธีส่วนได้เสีย</w:t>
      </w:r>
      <w:r w:rsidR="007C7B3F" w:rsidRPr="00B23C3A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49614E" w:rsidRDefault="00496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64EA3" w:rsidRPr="00B23C3A" w:rsidRDefault="0080537F" w:rsidP="00D64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lastRenderedPageBreak/>
        <w:t>เงินลงทุนใน</w:t>
      </w:r>
      <w:r w:rsidR="00D64EA3" w:rsidRPr="00B23C3A">
        <w:rPr>
          <w:rFonts w:ascii="Angsana New" w:hAnsi="Angsana New"/>
          <w:i/>
          <w:iCs/>
          <w:sz w:val="30"/>
          <w:szCs w:val="30"/>
          <w:cs/>
        </w:rPr>
        <w:t>ตราสารทุนอื่น</w:t>
      </w:r>
    </w:p>
    <w:p w:rsidR="00D64EA3" w:rsidRPr="000C3A0A" w:rsidRDefault="00D64EA3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5F7D8E" w:rsidRPr="00B23C3A" w:rsidRDefault="005F7D8E" w:rsidP="00794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ตราสารทุนซึ่งเป็น</w:t>
      </w:r>
      <w:r w:rsidR="008D0ADA" w:rsidRPr="00B23C3A">
        <w:rPr>
          <w:rFonts w:ascii="Angsana New" w:hAnsi="Angsana New"/>
          <w:sz w:val="30"/>
          <w:szCs w:val="30"/>
          <w:cs/>
        </w:rPr>
        <w:t>หลักทรัพย์ในความต้องการของตลาด</w:t>
      </w:r>
      <w:r w:rsidRPr="00B23C3A">
        <w:rPr>
          <w:rFonts w:ascii="Angsana New" w:hAnsi="Angsana New"/>
          <w:sz w:val="30"/>
          <w:szCs w:val="30"/>
          <w:cs/>
        </w:rPr>
        <w:t>จัดประเภทเป็นเงินลงทุนเผื่อขาย ภายหลังการรับรู้มูลค่า</w:t>
      </w:r>
      <w:r w:rsidR="00DB4AC3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ในครั้งแรกเงินลงทุนเผื่อขายแสดงในมูลค่ายุติธรรม</w:t>
      </w:r>
      <w:r w:rsidR="0079419D" w:rsidRPr="00B23C3A">
        <w:rPr>
          <w:rFonts w:ascii="Angsana New" w:hAnsi="Angsana New" w:hint="cs"/>
          <w:sz w:val="30"/>
          <w:szCs w:val="30"/>
          <w:cs/>
        </w:rPr>
        <w:t>โดยใช้</w:t>
      </w:r>
      <w:r w:rsidR="001A45CA" w:rsidRPr="00B23C3A">
        <w:rPr>
          <w:rFonts w:ascii="Angsana New" w:hAnsi="Angsana New" w:hint="cs"/>
          <w:sz w:val="30"/>
          <w:szCs w:val="30"/>
          <w:cs/>
        </w:rPr>
        <w:t>ราคาเสนอซื้อ ณ วันที่รายงานและ</w:t>
      </w:r>
      <w:r w:rsidRPr="00B23C3A">
        <w:rPr>
          <w:rFonts w:ascii="Angsana New" w:hAnsi="Angsana New"/>
          <w:sz w:val="30"/>
          <w:szCs w:val="30"/>
          <w:cs/>
        </w:rPr>
        <w:t>บันทึกโดยตรง</w:t>
      </w:r>
      <w:r w:rsidR="00DB4AC3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ในส่วนของผู้ถือหุ้น ส่วนผลขาดทุนจากกา</w:t>
      </w:r>
      <w:r w:rsidR="0025742B" w:rsidRPr="00B23C3A">
        <w:rPr>
          <w:rFonts w:ascii="Angsana New" w:hAnsi="Angsana New"/>
          <w:sz w:val="30"/>
          <w:szCs w:val="30"/>
          <w:cs/>
        </w:rPr>
        <w:t xml:space="preserve">รด้อยค่ารับรู้ในกำไรหรือขาดทุน </w:t>
      </w:r>
      <w:r w:rsidRPr="00B23C3A">
        <w:rPr>
          <w:rFonts w:ascii="Angsana New" w:hAnsi="Angsana New"/>
          <w:sz w:val="30"/>
          <w:szCs w:val="30"/>
          <w:cs/>
        </w:rPr>
        <w:t>เมื่อมีการตัดจำหน่ายเงินลงทุนจะรับรู้</w:t>
      </w:r>
      <w:r w:rsidR="000C6C80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 xml:space="preserve">ผลกำไรหรือขาดทุนสะสมที่เคยบันทึกในส่วนของผู้ถือหุ้นโดยตรงเข้ากำไรหรือขาดทุน </w:t>
      </w:r>
    </w:p>
    <w:p w:rsidR="005F7D8E" w:rsidRPr="000C3A0A" w:rsidRDefault="005F7D8E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5F7D8E" w:rsidRPr="00B23C3A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835C41" w:rsidRPr="000C3A0A" w:rsidRDefault="00835C41" w:rsidP="00E6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5F7D8E" w:rsidRPr="00B23C3A" w:rsidRDefault="005F7D8E" w:rsidP="00E6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835C41" w:rsidRPr="000C3A0A" w:rsidRDefault="00835C41" w:rsidP="00E6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5F7D8E" w:rsidRPr="00B23C3A" w:rsidRDefault="0025742B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="005F7D8E" w:rsidRPr="00B23C3A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8E447E" w:rsidRPr="000C3A0A" w:rsidRDefault="008E447E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79419D" w:rsidRPr="00B23C3A" w:rsidRDefault="0079419D" w:rsidP="00794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1A45CA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</w:t>
      </w:r>
      <w:r w:rsidRPr="00B23C3A"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79419D" w:rsidRPr="000C3A0A" w:rsidRDefault="0079419D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1042B3" w:rsidRPr="00B23C3A" w:rsidRDefault="001042B3" w:rsidP="0010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1042B3" w:rsidRPr="000C3A0A" w:rsidRDefault="001042B3" w:rsidP="0010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1042B3" w:rsidRDefault="001042B3" w:rsidP="0010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2B3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1042B3">
        <w:rPr>
          <w:rFonts w:asciiTheme="majorBidi" w:hAnsiTheme="majorBidi" w:cstheme="majorBidi"/>
          <w:sz w:val="30"/>
          <w:szCs w:val="30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1042B3" w:rsidRPr="000C3A0A" w:rsidRDefault="001042B3" w:rsidP="0010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1042B3" w:rsidRPr="001042B3" w:rsidRDefault="001042B3" w:rsidP="0010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2B3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</w:p>
    <w:p w:rsidR="001042B3" w:rsidRPr="000C3A0A" w:rsidRDefault="001042B3" w:rsidP="0010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1042B3" w:rsidRPr="001042B3" w:rsidRDefault="001042B3" w:rsidP="0010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2B3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1042B3" w:rsidRPr="000C3A0A" w:rsidRDefault="001042B3" w:rsidP="0010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8F5197" w:rsidRDefault="008F5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042B3" w:rsidRDefault="001042B3" w:rsidP="0010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2B3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 ประมาณการอายุการให้ประโยชน์ของสินทรัพย์แสดงได้ดังนี้</w:t>
      </w:r>
    </w:p>
    <w:p w:rsidR="001042B3" w:rsidRPr="000C3A0A" w:rsidRDefault="001042B3" w:rsidP="0010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7260" w:type="dxa"/>
        <w:tblInd w:w="450" w:type="dxa"/>
        <w:tblLook w:val="0000"/>
      </w:tblPr>
      <w:tblGrid>
        <w:gridCol w:w="5390"/>
        <w:gridCol w:w="1195"/>
        <w:gridCol w:w="675"/>
      </w:tblGrid>
      <w:tr w:rsidR="001042B3" w:rsidRPr="00E829E0" w:rsidTr="00E71659">
        <w:tc>
          <w:tcPr>
            <w:tcW w:w="5390" w:type="dxa"/>
            <w:shd w:val="clear" w:color="auto" w:fill="auto"/>
            <w:vAlign w:val="bottom"/>
          </w:tcPr>
          <w:p w:rsidR="001042B3" w:rsidRPr="00E829E0" w:rsidRDefault="001042B3" w:rsidP="00E7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82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="000B2999" w:rsidRPr="00E829E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:rsidR="001042B3" w:rsidRPr="00E829E0" w:rsidRDefault="000B2999" w:rsidP="00E7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29E0">
              <w:rPr>
                <w:rFonts w:asciiTheme="majorBidi" w:hAnsiTheme="majorBidi" w:cstheme="majorBidi"/>
                <w:sz w:val="30"/>
                <w:szCs w:val="30"/>
              </w:rPr>
              <w:t xml:space="preserve">10 12 </w:t>
            </w:r>
            <w:r w:rsidRPr="00E829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E829E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1042B3" w:rsidRPr="00E829E0" w:rsidRDefault="001042B3" w:rsidP="00E7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829E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1042B3" w:rsidRPr="000C3A0A" w:rsidRDefault="001042B3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0B2999" w:rsidRPr="000B2999" w:rsidRDefault="000B2999" w:rsidP="000B2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B2999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</w:t>
      </w:r>
    </w:p>
    <w:p w:rsidR="000B2999" w:rsidRPr="000C3A0A" w:rsidRDefault="000B2999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1042B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:rsidR="009B3614" w:rsidRPr="000C3A0A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6E7988" w:rsidRPr="00B23C3A" w:rsidRDefault="006E7988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6E7988" w:rsidRPr="000C3A0A" w:rsidRDefault="006E7988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9B3614" w:rsidRPr="000C3A0A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ที่ด</w:t>
      </w:r>
      <w:r w:rsidR="00A1767E" w:rsidRPr="00B23C3A">
        <w:rPr>
          <w:rFonts w:ascii="Angsana New" w:hAnsi="Angsana New"/>
          <w:sz w:val="30"/>
          <w:szCs w:val="30"/>
          <w:cs/>
        </w:rPr>
        <w:t>ิน อาคารและอุปกรณ์วัดมูลค่า</w:t>
      </w:r>
      <w:r w:rsidRPr="00B23C3A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="00111D46" w:rsidRPr="00B23C3A">
        <w:rPr>
          <w:rFonts w:ascii="Angsana New" w:hAnsi="Angsana New" w:hint="cs"/>
          <w:sz w:val="30"/>
          <w:szCs w:val="30"/>
          <w:cs/>
        </w:rPr>
        <w:t>สะสม</w:t>
      </w:r>
    </w:p>
    <w:p w:rsidR="006828F8" w:rsidRPr="000C3A0A" w:rsidRDefault="006828F8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6828F8" w:rsidRDefault="009B3614" w:rsidP="006828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ราคาทุนรวมถึงต้นทุนทางตรง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แ</w:t>
      </w:r>
      <w:r w:rsidR="009A3E7A" w:rsidRPr="00B23C3A">
        <w:rPr>
          <w:rFonts w:ascii="Angsana New" w:hAnsi="Angsana New"/>
          <w:sz w:val="30"/>
          <w:szCs w:val="30"/>
          <w:cs/>
        </w:rPr>
        <w:t>รงงานทางตรง และต้นทุนทางตรงอื่น</w:t>
      </w:r>
      <w:r w:rsidRPr="00B23C3A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</w:t>
      </w:r>
      <w:r w:rsidR="0025742B" w:rsidRPr="00B23C3A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 w:rsidRPr="00B23C3A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การขนย้ายการบูรณะ</w:t>
      </w:r>
      <w:r w:rsidR="00A409C5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4A58B3" w:rsidRPr="00B23C3A">
        <w:rPr>
          <w:rFonts w:ascii="Angsana New" w:hAnsi="Angsana New" w:hint="cs"/>
          <w:sz w:val="30"/>
          <w:szCs w:val="30"/>
          <w:cs/>
        </w:rPr>
        <w:t>ต์</w:t>
      </w:r>
      <w:r w:rsidRPr="00B23C3A">
        <w:rPr>
          <w:rFonts w:ascii="Angsana New" w:hAnsi="Angsana New"/>
          <w:sz w:val="30"/>
          <w:szCs w:val="30"/>
          <w:cs/>
        </w:rPr>
        <w:t>แวร์ซึ่</w:t>
      </w:r>
      <w:r w:rsidR="00835C41" w:rsidRPr="00B23C3A">
        <w:rPr>
          <w:rFonts w:ascii="Angsana New" w:hAnsi="Angsana New" w:hint="cs"/>
          <w:sz w:val="30"/>
          <w:szCs w:val="30"/>
          <w:cs/>
        </w:rPr>
        <w:t>ง</w:t>
      </w:r>
      <w:r w:rsidRPr="00B23C3A">
        <w:rPr>
          <w:rFonts w:ascii="Angsana New" w:hAnsi="Angsana New"/>
          <w:sz w:val="30"/>
          <w:szCs w:val="30"/>
          <w:cs/>
        </w:rPr>
        <w:t>ไม่สามารถทำงานได้โดยปราศจากลิขสิทธิ์ซอฟ</w:t>
      </w:r>
      <w:r w:rsidR="004A58B3" w:rsidRPr="00B23C3A">
        <w:rPr>
          <w:rFonts w:ascii="Angsana New" w:hAnsi="Angsana New" w:hint="cs"/>
          <w:sz w:val="30"/>
          <w:szCs w:val="30"/>
          <w:cs/>
        </w:rPr>
        <w:t>ต์</w:t>
      </w:r>
      <w:r w:rsidRPr="00B23C3A">
        <w:rPr>
          <w:rFonts w:ascii="Angsana New" w:hAnsi="Angsana New"/>
          <w:sz w:val="30"/>
          <w:szCs w:val="30"/>
          <w:cs/>
        </w:rPr>
        <w:t>แวร์นั้นให้ถือว่า ลิขสิทธิ์ซอฟ</w:t>
      </w:r>
      <w:r w:rsidR="004A58B3" w:rsidRPr="00B23C3A">
        <w:rPr>
          <w:rFonts w:ascii="Angsana New" w:hAnsi="Angsana New" w:hint="cs"/>
          <w:sz w:val="30"/>
          <w:szCs w:val="30"/>
          <w:cs/>
        </w:rPr>
        <w:t>ต์</w:t>
      </w:r>
      <w:r w:rsidRPr="00B23C3A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E71659" w:rsidRPr="000C3A0A" w:rsidRDefault="00E71659" w:rsidP="006828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AC6BE8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  <w:r w:rsidRPr="00B23C3A">
        <w:rPr>
          <w:rFonts w:ascii="Angsana New" w:hAnsi="Angsana New"/>
          <w:sz w:val="30"/>
          <w:szCs w:val="30"/>
        </w:rPr>
        <w:t xml:space="preserve"> </w:t>
      </w:r>
    </w:p>
    <w:p w:rsidR="005F3D74" w:rsidRPr="000C3A0A" w:rsidRDefault="005F3D7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="00A409C5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 xml:space="preserve">การจำหน่ายกับมูลค่าตามบัญชีของที่ดิน อาคารและอุปกรณ์ โดยรับรู้ในกำไรหรือขาดทุน </w:t>
      </w:r>
    </w:p>
    <w:p w:rsidR="009B3614" w:rsidRPr="000C3A0A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5830FD" w:rsidRPr="00B23C3A" w:rsidRDefault="005830FD" w:rsidP="0058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111D46" w:rsidRPr="000C3A0A" w:rsidRDefault="00111D46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8F5197" w:rsidRDefault="005830FD" w:rsidP="008F5197">
      <w:pPr>
        <w:pStyle w:val="Defaul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การเช่าซึ่งบริษัทได้รับส่วนใหญ่ของความเสี่ยงและผลตอบแทนจากการครอบครองทรัพย์สินที่เช่านั้นๆ </w:t>
      </w:r>
      <w:r w:rsidR="001158B9"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ให้จัดประเภทเป็นสัญญาเช่าการเงิน </w:t>
      </w:r>
      <w:r w:rsidRPr="00B23C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ส่วน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อุปกรณ์ที่ได้มาโดยทำสัญญาเช่าการเงินบันทึกเป็นสินทรัพย์ด้วย</w:t>
      </w:r>
      <w:r w:rsidRPr="00B23C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มูลค่า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B23C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ค่าใช้จ่ายทางการเงินจะบันทึกโดยตรงในกำไร</w:t>
      </w:r>
      <w:r w:rsidRPr="00B23C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หรือ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ขาดทุน</w:t>
      </w:r>
      <w:r w:rsidR="008F5197">
        <w:rPr>
          <w:rFonts w:ascii="Angsana New" w:eastAsia="Times New Roman" w:hAnsi="Angsana New" w:cs="Angsana New"/>
          <w:color w:val="auto"/>
          <w:sz w:val="30"/>
          <w:szCs w:val="30"/>
          <w:cs/>
        </w:rPr>
        <w:br w:type="page"/>
      </w: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9B3614" w:rsidRPr="008F5197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1158B9" w:rsidRPr="00B23C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</w:t>
      </w:r>
      <w:r w:rsidR="001158B9"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</w:t>
      </w:r>
      <w:r w:rsidR="00FB7210"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องรายการนั้นได้อย่างน่าเชื่อถือ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</w:t>
      </w:r>
      <w:r w:rsidR="00FB7210"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ตามบัญชี</w:t>
      </w:r>
      <w:r w:rsidR="000C6C80" w:rsidRPr="00B23C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ต้นทุนที่เกิดขึ้นในการซ่อมบำรุงที่ดิน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95295D" w:rsidRPr="008F5197" w:rsidRDefault="0095295D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9B3614" w:rsidRPr="008F5197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ค่าเสื่อมราคาคำนวณจา</w:t>
      </w:r>
      <w:r w:rsidR="004A58B3"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กมูลค่าเสื่อมสภาพของรายการอาคาร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323D3C" w:rsidRPr="008F5197" w:rsidRDefault="00323D3C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ค่าเสื่อมราคา</w:t>
      </w:r>
      <w:r w:rsidRPr="003E5BB7">
        <w:rPr>
          <w:rFonts w:ascii="Angsana New" w:hAnsi="Angsana New"/>
          <w:sz w:val="30"/>
          <w:szCs w:val="30"/>
          <w:cs/>
        </w:rPr>
        <w:t>บันทึ</w:t>
      </w:r>
      <w:r w:rsidR="003E5BB7">
        <w:rPr>
          <w:rFonts w:ascii="Angsana New" w:hAnsi="Angsana New" w:hint="cs"/>
          <w:sz w:val="30"/>
          <w:szCs w:val="30"/>
          <w:cs/>
        </w:rPr>
        <w:t>กเป็น</w:t>
      </w:r>
      <w:r w:rsidRPr="003E5BB7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B23C3A">
        <w:rPr>
          <w:rFonts w:ascii="Angsana New" w:hAnsi="Angsana New"/>
          <w:sz w:val="30"/>
          <w:szCs w:val="30"/>
          <w:cs/>
        </w:rPr>
        <w:t xml:space="preserve"> คำนวณโดยวิธีเส้นตรงตามเกณฑ์อายุการให้ประโยชน์โดยประมาณ</w:t>
      </w:r>
      <w:r w:rsidR="00AC6BE8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ของสินทรัพย์แต่ละรายการ ประมาณการอายุการให้ประโยชน์ของสินทรัพย์แสดงได้ดังนี้</w:t>
      </w:r>
    </w:p>
    <w:p w:rsidR="0049614E" w:rsidRPr="008F5197" w:rsidRDefault="00496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ook w:val="01E0"/>
      </w:tblPr>
      <w:tblGrid>
        <w:gridCol w:w="6498"/>
        <w:gridCol w:w="1350"/>
        <w:gridCol w:w="1440"/>
      </w:tblGrid>
      <w:tr w:rsidR="009B3614" w:rsidRPr="00B23C3A" w:rsidTr="00105F0D">
        <w:tc>
          <w:tcPr>
            <w:tcW w:w="6498" w:type="dxa"/>
          </w:tcPr>
          <w:p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 w:rsidR="00E513BC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:rsidR="009B3614" w:rsidRPr="00B23C3A" w:rsidRDefault="00A409C5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11138" w:rsidRPr="00B23C3A">
              <w:rPr>
                <w:rFonts w:ascii="Angsana New" w:hAnsi="Angsana New"/>
                <w:sz w:val="30"/>
                <w:szCs w:val="30"/>
              </w:rPr>
              <w:t xml:space="preserve"> - 3</w:t>
            </w:r>
            <w:r w:rsidR="009B3614" w:rsidRPr="00B23C3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0" w:type="dxa"/>
          </w:tcPr>
          <w:p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B23C3A" w:rsidTr="00105F0D">
        <w:tc>
          <w:tcPr>
            <w:tcW w:w="6498" w:type="dxa"/>
          </w:tcPr>
          <w:p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:rsidR="009B3614" w:rsidRPr="00B23C3A" w:rsidRDefault="00A409C5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B3614" w:rsidRPr="00B23C3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911138" w:rsidRPr="00B23C3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0" w:type="dxa"/>
          </w:tcPr>
          <w:p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B23C3A" w:rsidTr="00105F0D">
        <w:tc>
          <w:tcPr>
            <w:tcW w:w="6498" w:type="dxa"/>
          </w:tcPr>
          <w:p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B23C3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C1686A" w:rsidRPr="00B23C3A">
              <w:rPr>
                <w:rFonts w:ascii="Angsana New" w:hAnsi="Angsana New"/>
                <w:sz w:val="30"/>
                <w:szCs w:val="30"/>
              </w:rPr>
              <w:t>-</w:t>
            </w:r>
            <w:r w:rsidRPr="00B23C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1686A" w:rsidRPr="00B23C3A">
              <w:rPr>
                <w:rFonts w:ascii="Angsana New" w:hAnsi="Angsana New"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Pr="00B23C3A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440" w:type="dxa"/>
          </w:tcPr>
          <w:p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B23C3A" w:rsidTr="00105F0D">
        <w:tc>
          <w:tcPr>
            <w:tcW w:w="6498" w:type="dxa"/>
          </w:tcPr>
          <w:p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:rsidR="009B3614" w:rsidRPr="00B23C3A" w:rsidRDefault="0029756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1686A" w:rsidRPr="00B23C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686A" w:rsidRPr="00B23C3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440" w:type="dxa"/>
          </w:tcPr>
          <w:p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8D7CCA" w:rsidRPr="008F5197" w:rsidRDefault="008D7CCA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="001D11A2" w:rsidRPr="00B23C3A">
        <w:rPr>
          <w:rFonts w:ascii="Angsana New" w:hAnsi="Angsana New" w:hint="cs"/>
          <w:sz w:val="30"/>
          <w:szCs w:val="30"/>
          <w:cs/>
        </w:rPr>
        <w:t>และติดตั้ง</w:t>
      </w:r>
    </w:p>
    <w:p w:rsidR="009B3614" w:rsidRPr="008F5197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0D38A6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:rsidR="00E662C9" w:rsidRPr="008F5197" w:rsidRDefault="00E662C9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1675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:rsidR="009B3614" w:rsidRPr="008F5197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05E24" w:rsidRPr="00B23C3A" w:rsidRDefault="009B3614" w:rsidP="0090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สินทรัพย์ไม่มีตัวต</w:t>
      </w:r>
      <w:r w:rsidR="00111D46" w:rsidRPr="00B23C3A">
        <w:rPr>
          <w:rFonts w:ascii="Angsana New" w:hAnsi="Angsana New"/>
          <w:sz w:val="30"/>
          <w:szCs w:val="30"/>
          <w:cs/>
        </w:rPr>
        <w:t>นที่บริษัทซื้อมาและมีอายุการใช้</w:t>
      </w:r>
      <w:r w:rsidR="00111D46" w:rsidRPr="00B23C3A">
        <w:rPr>
          <w:rFonts w:ascii="Angsana New" w:hAnsi="Angsana New" w:hint="cs"/>
          <w:sz w:val="30"/>
          <w:szCs w:val="30"/>
          <w:cs/>
        </w:rPr>
        <w:t>ประโยชน์</w:t>
      </w:r>
      <w:r w:rsidR="00E10D2D" w:rsidRPr="00B23C3A">
        <w:rPr>
          <w:rFonts w:ascii="Angsana New" w:hAnsi="Angsana New"/>
          <w:sz w:val="30"/>
          <w:szCs w:val="30"/>
          <w:cs/>
        </w:rPr>
        <w:t>จำกัด ได้แก่ ค่าลิขสิทธิ์ซอฟ</w:t>
      </w:r>
      <w:r w:rsidR="00E10D2D" w:rsidRPr="00B23C3A">
        <w:rPr>
          <w:rFonts w:ascii="Angsana New" w:hAnsi="Angsana New" w:hint="cs"/>
          <w:sz w:val="30"/>
          <w:szCs w:val="30"/>
          <w:cs/>
        </w:rPr>
        <w:t>ต์</w:t>
      </w:r>
      <w:r w:rsidRPr="00B23C3A">
        <w:rPr>
          <w:rFonts w:ascii="Angsana New" w:hAnsi="Angsana New"/>
          <w:sz w:val="30"/>
          <w:szCs w:val="30"/>
          <w:cs/>
        </w:rPr>
        <w:t xml:space="preserve">แวร์ </w:t>
      </w:r>
      <w:r w:rsidR="009A3E7A" w:rsidRPr="00B23C3A">
        <w:rPr>
          <w:rFonts w:ascii="Angsana New" w:hAnsi="Angsana New" w:hint="cs"/>
          <w:sz w:val="30"/>
          <w:szCs w:val="30"/>
          <w:cs/>
        </w:rPr>
        <w:t>วัดมูลค่า</w:t>
      </w:r>
      <w:r w:rsidR="001158B9" w:rsidRPr="00B23C3A">
        <w:rPr>
          <w:rFonts w:ascii="Angsana New" w:hAnsi="Angsana New"/>
          <w:sz w:val="30"/>
          <w:szCs w:val="30"/>
          <w:cs/>
        </w:rPr>
        <w:br/>
      </w:r>
      <w:r w:rsidR="009A3E7A" w:rsidRPr="00B23C3A">
        <w:rPr>
          <w:rFonts w:ascii="Angsana New" w:hAnsi="Angsana New" w:hint="cs"/>
          <w:sz w:val="30"/>
          <w:szCs w:val="30"/>
          <w:cs/>
        </w:rPr>
        <w:t>ด้วย</w:t>
      </w:r>
      <w:r w:rsidR="00905E24" w:rsidRPr="00B23C3A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905E24" w:rsidRPr="00B23C3A">
        <w:rPr>
          <w:rFonts w:ascii="Angsana New" w:hAnsi="Angsana New" w:hint="cs"/>
          <w:sz w:val="30"/>
          <w:szCs w:val="30"/>
          <w:cs/>
        </w:rPr>
        <w:t>สะสม</w:t>
      </w:r>
      <w:r w:rsidR="00905E24" w:rsidRPr="00B23C3A">
        <w:rPr>
          <w:rFonts w:ascii="Angsana New" w:hAnsi="Angsana New"/>
          <w:sz w:val="30"/>
          <w:szCs w:val="30"/>
        </w:rPr>
        <w:t xml:space="preserve"> </w:t>
      </w:r>
    </w:p>
    <w:p w:rsidR="00111D46" w:rsidRPr="008F5197" w:rsidRDefault="00111D46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9B3614" w:rsidRPr="008F5197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8F5197" w:rsidRDefault="009B3614" w:rsidP="008F51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</w:t>
      </w:r>
      <w:r w:rsidR="00250F2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เป็นสินทรัพย์ที่สามารถระบุได้ที</w:t>
      </w:r>
      <w:r w:rsidR="00111D46" w:rsidRPr="00B23C3A">
        <w:rPr>
          <w:rFonts w:ascii="Angsana New" w:hAnsi="Angsana New"/>
          <w:sz w:val="30"/>
          <w:szCs w:val="30"/>
          <w:cs/>
        </w:rPr>
        <w:t>่เกี่ยวข</w:t>
      </w:r>
      <w:r w:rsidR="0025742B" w:rsidRPr="00B23C3A">
        <w:rPr>
          <w:rFonts w:ascii="Angsana New" w:hAnsi="Angsana New"/>
          <w:sz w:val="30"/>
          <w:szCs w:val="30"/>
          <w:cs/>
        </w:rPr>
        <w:t xml:space="preserve">้องนั้น </w:t>
      </w:r>
      <w:r w:rsidR="00111D46" w:rsidRPr="00B23C3A">
        <w:rPr>
          <w:rFonts w:ascii="Angsana New" w:hAnsi="Angsana New"/>
          <w:sz w:val="30"/>
          <w:szCs w:val="30"/>
          <w:cs/>
        </w:rPr>
        <w:t>ค่าใช้จ่ายอื่น</w:t>
      </w:r>
      <w:r w:rsidRPr="00B23C3A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:rsidR="008F5197" w:rsidRDefault="008F5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lastRenderedPageBreak/>
        <w:t>ค่าตัดจำหน่าย</w:t>
      </w:r>
    </w:p>
    <w:p w:rsidR="009B3614" w:rsidRPr="008F5197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6828F8" w:rsidRPr="008F5197" w:rsidRDefault="006828F8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ค่าตัดจำหน่ายบันทึกในกำไรหรือขาดทุน คำนวณโดยวิธ</w:t>
      </w:r>
      <w:r w:rsidR="00D47AFE" w:rsidRPr="00B23C3A">
        <w:rPr>
          <w:rFonts w:ascii="Angsana New" w:hAnsi="Angsana New"/>
          <w:sz w:val="30"/>
          <w:szCs w:val="30"/>
          <w:cs/>
        </w:rPr>
        <w:t>ีเส้นตรงตามอายุของลิขสิทธิ์ซอฟ</w:t>
      </w:r>
      <w:r w:rsidR="00D47AFE" w:rsidRPr="00B23C3A">
        <w:rPr>
          <w:rFonts w:ascii="Angsana New" w:hAnsi="Angsana New" w:hint="cs"/>
          <w:sz w:val="30"/>
          <w:szCs w:val="30"/>
          <w:cs/>
        </w:rPr>
        <w:t>ต์</w:t>
      </w:r>
      <w:r w:rsidRPr="00B23C3A">
        <w:rPr>
          <w:rFonts w:ascii="Angsana New" w:hAnsi="Angsana New"/>
          <w:sz w:val="30"/>
          <w:szCs w:val="30"/>
          <w:cs/>
        </w:rPr>
        <w:t xml:space="preserve">แวร์เป็นเวลา </w:t>
      </w:r>
      <w:r w:rsidR="003E5BB7" w:rsidRPr="003E5BB7">
        <w:rPr>
          <w:rFonts w:ascii="Angsana New" w:hAnsi="Angsana New" w:hint="cs"/>
          <w:sz w:val="30"/>
          <w:szCs w:val="30"/>
        </w:rPr>
        <w:t>3</w:t>
      </w:r>
      <w:r w:rsidR="00C1686A" w:rsidRPr="00B23C3A">
        <w:rPr>
          <w:rFonts w:ascii="Angsana New" w:hAnsi="Angsana New" w:hint="cs"/>
          <w:sz w:val="30"/>
          <w:szCs w:val="30"/>
          <w:cs/>
        </w:rPr>
        <w:t xml:space="preserve"> - </w:t>
      </w:r>
      <w:r w:rsidR="003E5BB7" w:rsidRPr="003E5BB7">
        <w:rPr>
          <w:rFonts w:ascii="Angsana New" w:hAnsi="Angsana New" w:hint="cs"/>
          <w:sz w:val="30"/>
          <w:szCs w:val="30"/>
        </w:rPr>
        <w:t>10</w:t>
      </w:r>
      <w:r w:rsidRPr="00B23C3A">
        <w:rPr>
          <w:rFonts w:ascii="Angsana New" w:hAnsi="Angsana New"/>
          <w:sz w:val="30"/>
          <w:szCs w:val="30"/>
          <w:cs/>
        </w:rPr>
        <w:t xml:space="preserve"> ปี</w:t>
      </w:r>
    </w:p>
    <w:p w:rsidR="000C6C80" w:rsidRPr="008F5197" w:rsidRDefault="000C6C80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A409C5" w:rsidRDefault="00AE1BEB" w:rsidP="00A4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 w:hint="cs"/>
          <w:sz w:val="30"/>
          <w:szCs w:val="30"/>
          <w:cs/>
        </w:rPr>
        <w:t>บริษัทไม่คิดค่าตัดจำหน่ายสำหรับสินทรัพย์ไม่มีตัวตนที่อยู่ระหว่างการพัฒนา</w:t>
      </w:r>
    </w:p>
    <w:p w:rsidR="008F5197" w:rsidRPr="008F5197" w:rsidRDefault="008F5197" w:rsidP="00A4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  <w:cs/>
        </w:rPr>
      </w:pPr>
    </w:p>
    <w:p w:rsidR="008319B8" w:rsidRPr="00AD0F7B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23C3A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:rsidR="0049614E" w:rsidRPr="008F5197" w:rsidRDefault="00496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9B3614" w:rsidRPr="00B23C3A" w:rsidRDefault="009B3614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1675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สิทธิการเช่า</w:t>
      </w:r>
    </w:p>
    <w:p w:rsidR="00250F29" w:rsidRPr="008F5197" w:rsidRDefault="009B3614" w:rsidP="005A1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  <w:r w:rsidRPr="0049614E">
        <w:rPr>
          <w:rFonts w:ascii="Angsana New" w:hAnsi="Angsana New"/>
          <w:sz w:val="22"/>
          <w:szCs w:val="22"/>
          <w:cs/>
        </w:rPr>
        <w:tab/>
      </w: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ab/>
        <w:t>สิทธิการเช่า</w:t>
      </w:r>
      <w:r w:rsidR="009A3E7A" w:rsidRPr="00B23C3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B23C3A">
        <w:rPr>
          <w:rFonts w:ascii="Angsana New" w:hAnsi="Angsana New"/>
          <w:sz w:val="30"/>
          <w:szCs w:val="30"/>
          <w:cs/>
        </w:rPr>
        <w:t>ราคาทุนหักค</w:t>
      </w:r>
      <w:r w:rsidR="0024495B">
        <w:rPr>
          <w:rFonts w:ascii="Angsana New" w:hAnsi="Angsana New" w:hint="cs"/>
          <w:sz w:val="30"/>
          <w:szCs w:val="30"/>
          <w:cs/>
        </w:rPr>
        <w:t>่า</w:t>
      </w:r>
      <w:r w:rsidRPr="00B23C3A">
        <w:rPr>
          <w:rFonts w:ascii="Angsana New" w:hAnsi="Angsana New"/>
          <w:sz w:val="30"/>
          <w:szCs w:val="30"/>
          <w:cs/>
        </w:rPr>
        <w:t>ตัดจำหน่ายสะสมและขาดทุนจากการด้อยค่า</w:t>
      </w:r>
      <w:r w:rsidR="00111D46" w:rsidRPr="00B23C3A">
        <w:rPr>
          <w:rFonts w:ascii="Angsana New" w:hAnsi="Angsana New" w:hint="cs"/>
          <w:sz w:val="30"/>
          <w:szCs w:val="30"/>
          <w:cs/>
        </w:rPr>
        <w:t>สะสม</w:t>
      </w:r>
    </w:p>
    <w:p w:rsidR="000C6C80" w:rsidRPr="008F5197" w:rsidRDefault="003362CE" w:rsidP="00336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  <w:r w:rsidRPr="00B23C3A">
        <w:rPr>
          <w:rFonts w:ascii="Angsana New" w:hAnsi="Angsana New"/>
          <w:i/>
          <w:iCs/>
          <w:sz w:val="30"/>
          <w:szCs w:val="30"/>
        </w:rPr>
        <w:tab/>
      </w:r>
    </w:p>
    <w:p w:rsidR="009B3614" w:rsidRPr="00B23C3A" w:rsidRDefault="009B3614" w:rsidP="000C6C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9B3614" w:rsidRPr="008F5197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ค่าตัดจำหน่ายบันทึกในกำไรหรือขาดทุน คำนวณโดยวิธีเส้นตรงตามอายุของสิทธิการเช่าเป็นเวลา</w:t>
      </w:r>
      <w:r w:rsidR="0001505C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</w:rPr>
        <w:t xml:space="preserve">30 </w:t>
      </w:r>
      <w:r w:rsidRPr="00B23C3A">
        <w:rPr>
          <w:rFonts w:ascii="Angsana New" w:hAnsi="Angsana New"/>
          <w:sz w:val="30"/>
          <w:szCs w:val="30"/>
          <w:cs/>
        </w:rPr>
        <w:t>ปี</w:t>
      </w:r>
    </w:p>
    <w:p w:rsidR="00835C41" w:rsidRPr="008F5197" w:rsidRDefault="00835C41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1675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</w:p>
    <w:p w:rsidR="009B3614" w:rsidRPr="008F5197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:rsidR="009B3614" w:rsidRPr="008F5197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3C3A">
        <w:rPr>
          <w:rFonts w:ascii="Angsana New" w:eastAsia="Calibri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D23C26" w:rsidRPr="00B23C3A">
        <w:rPr>
          <w:rFonts w:ascii="Angsana New" w:eastAsia="Calibri" w:hAnsi="Angsana New"/>
          <w:sz w:val="30"/>
          <w:szCs w:val="30"/>
        </w:rPr>
        <w:br/>
      </w:r>
      <w:r w:rsidRPr="00B23C3A">
        <w:rPr>
          <w:rFonts w:ascii="Angsana New" w:eastAsia="Calibri" w:hAnsi="Angsana New"/>
          <w:sz w:val="30"/>
          <w:szCs w:val="30"/>
          <w:cs/>
        </w:rPr>
        <w:t>เงินสดสูงกว่ามูลค่าที่จะได้รับคืน</w:t>
      </w:r>
      <w:r w:rsidRPr="00B23C3A">
        <w:rPr>
          <w:rFonts w:ascii="Angsana New" w:eastAsia="Calibri" w:hAnsi="Angsana New"/>
          <w:sz w:val="30"/>
          <w:szCs w:val="30"/>
        </w:rPr>
        <w:t xml:space="preserve"> </w:t>
      </w:r>
      <w:r w:rsidRPr="00B23C3A">
        <w:rPr>
          <w:rFonts w:ascii="Angsana New" w:eastAsia="Calibri" w:hAnsi="Angsana New"/>
          <w:sz w:val="30"/>
          <w:szCs w:val="30"/>
          <w:cs/>
        </w:rPr>
        <w:t>ขาดทุนจากการด้อยค่าบันทึกในกำไรหรือขาดทุน เว้นแต่เมื่อมีการกลับรายการ</w:t>
      </w:r>
      <w:r w:rsidR="001158B9" w:rsidRPr="00B23C3A">
        <w:rPr>
          <w:rFonts w:ascii="Angsana New" w:eastAsia="Calibri" w:hAnsi="Angsana New"/>
          <w:sz w:val="30"/>
          <w:szCs w:val="30"/>
          <w:cs/>
        </w:rPr>
        <w:br/>
      </w:r>
      <w:r w:rsidRPr="00B23C3A">
        <w:rPr>
          <w:rFonts w:ascii="Angsana New" w:eastAsia="Calibri" w:hAnsi="Angsana New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:rsidR="0095295D" w:rsidRPr="008F5197" w:rsidRDefault="0095295D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F5197" w:rsidRDefault="009B3614" w:rsidP="00AD0F7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</w:t>
      </w:r>
      <w:r w:rsidR="0025742B" w:rsidRPr="00B23C3A">
        <w:rPr>
          <w:rFonts w:ascii="Angsana New" w:hAnsi="Angsana New"/>
          <w:sz w:val="30"/>
          <w:szCs w:val="30"/>
          <w:cs/>
        </w:rPr>
        <w:t xml:space="preserve">าสินทรัพย์ดังกล่าวมีการด้อยค่า </w:t>
      </w:r>
      <w:r w:rsidRPr="00B23C3A">
        <w:rPr>
          <w:rFonts w:ascii="Angsana New" w:hAnsi="Angsana New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ยอดขาดทุนซึ่งเคยบันทึกในส่วนของผู้ถือหุ้นจะถูกบันทึกในกำไรหรือขาดทุนโดยไม่ต้องปรับกับ</w:t>
      </w:r>
      <w:r w:rsidR="0025742B" w:rsidRPr="00B23C3A">
        <w:rPr>
          <w:rFonts w:ascii="Angsana New" w:hAnsi="Angsana New"/>
          <w:sz w:val="30"/>
          <w:szCs w:val="30"/>
          <w:cs/>
        </w:rPr>
        <w:t xml:space="preserve">ยอดสินทรัพย์ทางการเงินดังกล่าว </w:t>
      </w:r>
      <w:r w:rsidRPr="00B23C3A">
        <w:rPr>
          <w:rFonts w:ascii="Angsana New" w:hAnsi="Angsana New"/>
          <w:sz w:val="30"/>
          <w:szCs w:val="30"/>
          <w:cs/>
        </w:rPr>
        <w:t>ยอดขาดทุนที่บันทึกในกำไรหรือขาดทุนเป็นผลต่างระหว่างราคาทุนที่ซื้อกับมูลค่ายุต</w:t>
      </w:r>
      <w:r w:rsidR="0025742B" w:rsidRPr="00B23C3A">
        <w:rPr>
          <w:rFonts w:ascii="Angsana New" w:hAnsi="Angsana New"/>
          <w:sz w:val="30"/>
          <w:szCs w:val="30"/>
          <w:cs/>
        </w:rPr>
        <w:t>ิธรรมในปัจจุบันของสินทรัพย์</w:t>
      </w:r>
      <w:r w:rsidRPr="00B23C3A">
        <w:rPr>
          <w:rFonts w:ascii="Angsana New" w:hAnsi="Angsana New"/>
          <w:sz w:val="30"/>
          <w:szCs w:val="30"/>
          <w:cs/>
        </w:rPr>
        <w:t xml:space="preserve"> หักขาดทุนจากการด้อยค่าของสินทรัพย์ทางการเงินนั้นๆ </w:t>
      </w:r>
      <w:r w:rsidR="001158B9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ซึ่งเคยรับรู้แล้วในกำไรหรือขาดทุน</w:t>
      </w:r>
    </w:p>
    <w:p w:rsidR="008F5197" w:rsidRDefault="008F5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B23C3A">
        <w:rPr>
          <w:rFonts w:ascii="Angsana New" w:eastAsia="Calibri" w:hAnsi="Angsana New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9B3614" w:rsidRPr="008F5197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3C3A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5A1258" w:rsidRPr="008F5197" w:rsidRDefault="005A1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  <w:cs/>
        </w:rPr>
      </w:pPr>
    </w:p>
    <w:p w:rsidR="0049614E" w:rsidRDefault="009B3614" w:rsidP="00496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3C3A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</w:t>
      </w:r>
      <w:r w:rsidR="0025742B" w:rsidRPr="00B23C3A">
        <w:rPr>
          <w:rFonts w:ascii="Angsana New" w:eastAsia="Calibri" w:hAnsi="Angsana New"/>
          <w:sz w:val="30"/>
          <w:szCs w:val="30"/>
          <w:cs/>
        </w:rPr>
        <w:t xml:space="preserve">การขายแล้วแต่มูลค่าใดจะสูงกว่า </w:t>
      </w:r>
      <w:r w:rsidRPr="00B23C3A">
        <w:rPr>
          <w:rFonts w:ascii="Angsana New" w:eastAsia="Calibri" w:hAnsi="Angsana New"/>
          <w:sz w:val="30"/>
          <w:szCs w:val="30"/>
          <w:cs/>
        </w:rPr>
        <w:t>ในการประเมินมูลค่าจากการใช้</w:t>
      </w:r>
      <w:r w:rsidR="0025742B" w:rsidRPr="00B23C3A">
        <w:rPr>
          <w:rFonts w:ascii="Angsana New" w:eastAsia="Calibri" w:hAnsi="Angsana New"/>
          <w:sz w:val="30"/>
          <w:szCs w:val="30"/>
          <w:cs/>
        </w:rPr>
        <w:t xml:space="preserve">ของสินทรัพย์ </w:t>
      </w:r>
      <w:r w:rsidRPr="00B23C3A">
        <w:rPr>
          <w:rFonts w:ascii="Angsana New" w:eastAsia="Calibri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662E63" w:rsidRPr="00B23C3A">
        <w:rPr>
          <w:rFonts w:ascii="Angsana New" w:eastAsia="Calibri" w:hAnsi="Angsana New" w:hint="cs"/>
          <w:sz w:val="30"/>
          <w:szCs w:val="30"/>
          <w:cs/>
        </w:rPr>
        <w:t>ถึง</w:t>
      </w:r>
      <w:r w:rsidRPr="00B23C3A">
        <w:rPr>
          <w:rFonts w:ascii="Angsana New" w:eastAsia="Calibri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A27250" w:rsidRPr="00B23C3A">
        <w:rPr>
          <w:rFonts w:ascii="Angsana New" w:eastAsia="Calibri" w:hAnsi="Angsana New"/>
          <w:sz w:val="30"/>
          <w:szCs w:val="30"/>
        </w:rPr>
        <w:br/>
      </w:r>
      <w:r w:rsidRPr="00B23C3A">
        <w:rPr>
          <w:rFonts w:ascii="Angsana New" w:eastAsia="Calibri" w:hAnsi="Angsana New"/>
          <w:sz w:val="30"/>
          <w:szCs w:val="30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5A1258" w:rsidRPr="008F5197" w:rsidRDefault="005A1258" w:rsidP="00496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  <w:cs/>
        </w:rPr>
      </w:pP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B23C3A">
        <w:rPr>
          <w:rFonts w:ascii="Angsana New" w:eastAsia="Calibri" w:hAnsi="Angsana New"/>
          <w:iCs/>
          <w:sz w:val="30"/>
          <w:szCs w:val="30"/>
          <w:cs/>
        </w:rPr>
        <w:t>การกลับรายการด้อยค่า</w:t>
      </w:r>
    </w:p>
    <w:p w:rsidR="009B3614" w:rsidRPr="008F5197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3C3A">
        <w:rPr>
          <w:rFonts w:ascii="Angsana New" w:eastAsia="Calibri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</w:t>
      </w:r>
      <w:r w:rsidR="008C495B" w:rsidRPr="00B23C3A">
        <w:rPr>
          <w:rFonts w:ascii="Angsana New" w:eastAsia="Calibri" w:hAnsi="Angsana New"/>
          <w:sz w:val="30"/>
          <w:szCs w:val="30"/>
          <w:cs/>
        </w:rPr>
        <w:br/>
      </w:r>
      <w:r w:rsidRPr="00B23C3A">
        <w:rPr>
          <w:rFonts w:ascii="Angsana New" w:eastAsia="Calibri" w:hAnsi="Angsana New"/>
          <w:sz w:val="30"/>
          <w:szCs w:val="30"/>
          <w:cs/>
        </w:rPr>
        <w:t>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282906" w:rsidRPr="008F5197" w:rsidRDefault="00282906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:rsidR="00222612" w:rsidRPr="00B23C3A" w:rsidRDefault="009B3614" w:rsidP="009B361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</w:t>
      </w:r>
      <w:r w:rsidR="00247C7E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ณ ทุกวันที่ที่ออกรายงานว่ามีข้</w:t>
      </w:r>
      <w:r w:rsidR="0025742B" w:rsidRPr="00B23C3A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B23C3A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</w:t>
      </w:r>
      <w:r w:rsidR="0070152C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การเปลี่ยนแปลงประมาณการที่ใช้ในการ</w:t>
      </w:r>
      <w:r w:rsidR="0025742B" w:rsidRPr="00B23C3A">
        <w:rPr>
          <w:rFonts w:ascii="Angsana New" w:hAnsi="Angsana New"/>
          <w:sz w:val="30"/>
          <w:szCs w:val="30"/>
          <w:cs/>
        </w:rPr>
        <w:t>คำนวณมูลค่าที่คาดว่าจะได้รับคืน</w:t>
      </w:r>
      <w:r w:rsidRPr="00B23C3A">
        <w:rPr>
          <w:rFonts w:ascii="Angsana New" w:hAnsi="Angsana New"/>
          <w:sz w:val="30"/>
          <w:szCs w:val="30"/>
          <w:cs/>
        </w:rPr>
        <w:t xml:space="preserve"> ขาดทุนจากการด้อยค่า</w:t>
      </w:r>
      <w:r w:rsidR="0070152C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</w:t>
      </w:r>
      <w:r w:rsidR="0070152C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หรือค่าตัดจำหน่าย เสมือนหนึ่งไม่เคยมีการบันทึกขาดทุนจากการด้อยค่ามาก่อน</w:t>
      </w:r>
    </w:p>
    <w:p w:rsidR="00D23C26" w:rsidRPr="008F5197" w:rsidRDefault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</w:rPr>
      </w:pPr>
    </w:p>
    <w:p w:rsidR="009B3614" w:rsidRPr="00870793" w:rsidRDefault="008D7CCA" w:rsidP="00870793">
      <w:pPr>
        <w:pStyle w:val="AccPolicyHeading"/>
        <w:rPr>
          <w:sz w:val="30"/>
          <w:szCs w:val="30"/>
        </w:rPr>
      </w:pPr>
      <w:r w:rsidRPr="00870793">
        <w:rPr>
          <w:sz w:val="30"/>
          <w:szCs w:val="30"/>
          <w:cs/>
        </w:rPr>
        <w:t>(</w:t>
      </w:r>
      <w:r w:rsidR="00616752">
        <w:rPr>
          <w:rFonts w:hint="cs"/>
          <w:sz w:val="30"/>
          <w:szCs w:val="30"/>
          <w:cs/>
        </w:rPr>
        <w:t>ฏ</w:t>
      </w:r>
      <w:r w:rsidRPr="00870793">
        <w:rPr>
          <w:sz w:val="30"/>
          <w:szCs w:val="30"/>
          <w:cs/>
        </w:rPr>
        <w:t>)</w:t>
      </w:r>
      <w:r w:rsidR="009B3614" w:rsidRPr="00870793">
        <w:rPr>
          <w:sz w:val="30"/>
          <w:szCs w:val="30"/>
          <w:cs/>
        </w:rPr>
        <w:tab/>
        <w:t>หนี้สินที่มีภาระดอกเบี้ย</w:t>
      </w:r>
    </w:p>
    <w:p w:rsidR="009B3614" w:rsidRPr="008F5197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:rsidR="009B3614" w:rsidRPr="00B23C3A" w:rsidRDefault="009B3614" w:rsidP="00A2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rial Unicode MS" w:hAnsi="Angsana New"/>
          <w:sz w:val="30"/>
          <w:szCs w:val="30"/>
        </w:rPr>
      </w:pPr>
      <w:r w:rsidRPr="00B23C3A">
        <w:rPr>
          <w:rFonts w:ascii="Angsana New" w:eastAsia="Arial Unicode MS" w:hAnsi="Angsana New"/>
          <w:sz w:val="30"/>
          <w:szCs w:val="30"/>
          <w:cs/>
        </w:rPr>
        <w:t>หนี้สิน</w:t>
      </w:r>
      <w:r w:rsidR="00A27250" w:rsidRPr="00B23C3A">
        <w:rPr>
          <w:rFonts w:ascii="Angsana New" w:eastAsia="Arial Unicode MS" w:hAnsi="Angsana New" w:hint="cs"/>
          <w:sz w:val="30"/>
          <w:szCs w:val="30"/>
          <w:cs/>
        </w:rPr>
        <w:t>ที่มีภาระดอกเบี้ยบันทึก</w:t>
      </w:r>
      <w:r w:rsidR="00116616" w:rsidRPr="00B23C3A">
        <w:rPr>
          <w:rFonts w:ascii="Angsana New" w:eastAsia="Arial Unicode MS" w:hAnsi="Angsana New" w:hint="cs"/>
          <w:sz w:val="30"/>
          <w:szCs w:val="30"/>
          <w:cs/>
        </w:rPr>
        <w:t>ในราคาทุน</w:t>
      </w:r>
    </w:p>
    <w:p w:rsidR="00A27250" w:rsidRPr="008F5197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rial Unicode MS" w:hAnsi="Angsana New"/>
          <w:sz w:val="24"/>
          <w:szCs w:val="24"/>
        </w:rPr>
      </w:pPr>
    </w:p>
    <w:p w:rsidR="009B3614" w:rsidRPr="00870793" w:rsidRDefault="008D7CCA" w:rsidP="00870793">
      <w:pPr>
        <w:pStyle w:val="AccPolicyHeading"/>
        <w:rPr>
          <w:sz w:val="30"/>
          <w:szCs w:val="30"/>
        </w:rPr>
      </w:pPr>
      <w:r w:rsidRPr="00870793">
        <w:rPr>
          <w:sz w:val="30"/>
          <w:szCs w:val="30"/>
          <w:cs/>
        </w:rPr>
        <w:t>(</w:t>
      </w:r>
      <w:r w:rsidR="00616752">
        <w:rPr>
          <w:rFonts w:hint="cs"/>
          <w:sz w:val="30"/>
          <w:szCs w:val="30"/>
          <w:cs/>
        </w:rPr>
        <w:t>ฐ</w:t>
      </w:r>
      <w:r w:rsidRPr="00870793">
        <w:rPr>
          <w:sz w:val="30"/>
          <w:szCs w:val="30"/>
          <w:cs/>
        </w:rPr>
        <w:t>)</w:t>
      </w:r>
      <w:r w:rsidR="009B3614" w:rsidRPr="00870793">
        <w:rPr>
          <w:sz w:val="30"/>
          <w:szCs w:val="30"/>
          <w:cs/>
        </w:rPr>
        <w:tab/>
        <w:t>เจ้าหนี้การค้าและเจ้าหนี้อื่น</w:t>
      </w:r>
    </w:p>
    <w:p w:rsidR="009B3614" w:rsidRPr="008F5197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C528C9" w:rsidRDefault="009B3614" w:rsidP="00C52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49614E" w:rsidRDefault="0049614E" w:rsidP="00C52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:rsidR="005A1258" w:rsidRDefault="005A1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2F72C1" w:rsidRPr="00870793" w:rsidRDefault="008D7CCA" w:rsidP="00870793">
      <w:pPr>
        <w:pStyle w:val="AccPolicyHeading"/>
        <w:rPr>
          <w:sz w:val="30"/>
          <w:szCs w:val="30"/>
          <w:cs/>
        </w:rPr>
      </w:pPr>
      <w:r w:rsidRPr="00870793">
        <w:rPr>
          <w:sz w:val="30"/>
          <w:szCs w:val="30"/>
          <w:cs/>
        </w:rPr>
        <w:lastRenderedPageBreak/>
        <w:t>(</w:t>
      </w:r>
      <w:r w:rsidR="00616752">
        <w:rPr>
          <w:rFonts w:hint="cs"/>
          <w:sz w:val="30"/>
          <w:szCs w:val="30"/>
          <w:cs/>
        </w:rPr>
        <w:t>ฑ</w:t>
      </w:r>
      <w:r w:rsidRPr="00870793">
        <w:rPr>
          <w:sz w:val="30"/>
          <w:szCs w:val="30"/>
          <w:cs/>
        </w:rPr>
        <w:t>)</w:t>
      </w:r>
      <w:r w:rsidRPr="00870793">
        <w:rPr>
          <w:sz w:val="30"/>
          <w:szCs w:val="30"/>
          <w:cs/>
        </w:rPr>
        <w:tab/>
      </w:r>
      <w:r w:rsidR="002F72C1" w:rsidRPr="00870793">
        <w:rPr>
          <w:rFonts w:hint="cs"/>
          <w:sz w:val="30"/>
          <w:szCs w:val="30"/>
          <w:cs/>
        </w:rPr>
        <w:t>รายได้รอตัดบัญชี</w:t>
      </w:r>
    </w:p>
    <w:p w:rsidR="002F72C1" w:rsidRPr="00D71395" w:rsidRDefault="002F72C1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:rsidR="008D7CCA" w:rsidRPr="00B23C3A" w:rsidRDefault="002F72C1" w:rsidP="007B15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B23C3A">
        <w:rPr>
          <w:rFonts w:ascii="Angsana New" w:hAnsi="Angsana New"/>
          <w:spacing w:val="-2"/>
          <w:sz w:val="30"/>
          <w:szCs w:val="30"/>
          <w:cs/>
        </w:rPr>
        <w:t>รายได้รอตัดบัญชีได้แก่ เงินที่บริษัทได้รับจากบริษัทใหญ่เพื่อเป็นเงินช่วยเหลืออ</w:t>
      </w:r>
      <w:r w:rsidR="00A27250" w:rsidRPr="00B23C3A">
        <w:rPr>
          <w:rFonts w:ascii="Angsana New" w:hAnsi="Angsana New"/>
          <w:spacing w:val="-2"/>
          <w:sz w:val="30"/>
          <w:szCs w:val="30"/>
          <w:cs/>
        </w:rPr>
        <w:t>ย่างไม่มีเงื่อนไขสำหรั</w:t>
      </w:r>
      <w:r w:rsidR="00A27250" w:rsidRPr="00B23C3A">
        <w:rPr>
          <w:rFonts w:ascii="Angsana New" w:hAnsi="Angsana New" w:hint="cs"/>
          <w:spacing w:val="-2"/>
          <w:sz w:val="30"/>
          <w:szCs w:val="30"/>
          <w:cs/>
        </w:rPr>
        <w:t>บการซื้อ</w:t>
      </w:r>
      <w:r w:rsidRPr="00B23C3A">
        <w:rPr>
          <w:rFonts w:ascii="Angsana New" w:hAnsi="Angsana New"/>
          <w:spacing w:val="-2"/>
          <w:sz w:val="30"/>
          <w:szCs w:val="30"/>
          <w:cs/>
        </w:rPr>
        <w:t>เครื่องจักร</w:t>
      </w:r>
      <w:r w:rsidR="00A27250" w:rsidRPr="00B23C3A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="00A27250" w:rsidRPr="00B23C3A">
        <w:rPr>
          <w:rFonts w:ascii="Angsana New" w:hAnsi="Angsana New"/>
          <w:spacing w:val="-2"/>
          <w:sz w:val="30"/>
          <w:szCs w:val="30"/>
          <w:cs/>
        </w:rPr>
        <w:t>เพื่อเพิ่มประสิทธิภาพ</w:t>
      </w:r>
      <w:r w:rsidRPr="00B23C3A">
        <w:rPr>
          <w:rFonts w:ascii="Angsana New" w:hAnsi="Angsana New"/>
          <w:spacing w:val="-2"/>
          <w:sz w:val="30"/>
          <w:szCs w:val="30"/>
          <w:cs/>
        </w:rPr>
        <w:t xml:space="preserve">การผลิตและลดมลภาวะทางอากาศจากการผลิต </w:t>
      </w:r>
      <w:r w:rsidR="00A27250" w:rsidRPr="00B23C3A">
        <w:rPr>
          <w:rFonts w:ascii="Angsana New" w:hAnsi="Angsana New"/>
          <w:spacing w:val="-2"/>
          <w:sz w:val="30"/>
          <w:szCs w:val="30"/>
          <w:cs/>
        </w:rPr>
        <w:t>รายได้รอตัดบัญชี</w:t>
      </w:r>
      <w:r w:rsidRPr="00B23C3A">
        <w:rPr>
          <w:rFonts w:ascii="Angsana New" w:hAnsi="Angsana New"/>
          <w:spacing w:val="-2"/>
          <w:sz w:val="30"/>
          <w:szCs w:val="30"/>
          <w:cs/>
        </w:rPr>
        <w:t>นี้</w:t>
      </w:r>
      <w:r w:rsidR="00A27250" w:rsidRPr="00B23C3A">
        <w:rPr>
          <w:rFonts w:ascii="Angsana New" w:hAnsi="Angsana New"/>
          <w:spacing w:val="-2"/>
          <w:sz w:val="30"/>
          <w:szCs w:val="30"/>
          <w:cs/>
        </w:rPr>
        <w:t>จะ</w:t>
      </w:r>
      <w:r w:rsidR="00A27250" w:rsidRPr="00B23C3A">
        <w:rPr>
          <w:rFonts w:ascii="Angsana New" w:hAnsi="Angsana New" w:hint="cs"/>
          <w:spacing w:val="-2"/>
          <w:sz w:val="30"/>
          <w:szCs w:val="30"/>
          <w:cs/>
        </w:rPr>
        <w:t>รับรู้</w:t>
      </w:r>
      <w:r w:rsidR="008C495B" w:rsidRPr="00B23C3A">
        <w:rPr>
          <w:rFonts w:ascii="Angsana New" w:hAnsi="Angsana New"/>
          <w:spacing w:val="-2"/>
          <w:sz w:val="30"/>
          <w:szCs w:val="30"/>
          <w:cs/>
        </w:rPr>
        <w:br/>
      </w:r>
      <w:r w:rsidRPr="00B23C3A">
        <w:rPr>
          <w:rFonts w:ascii="Angsana New" w:hAnsi="Angsana New"/>
          <w:spacing w:val="-2"/>
          <w:sz w:val="30"/>
          <w:szCs w:val="30"/>
          <w:cs/>
        </w:rPr>
        <w:t>เป็นรายได้ในกำไรหรือขาดทุนโดย</w:t>
      </w:r>
      <w:r w:rsidR="00A27250" w:rsidRPr="00B23C3A">
        <w:rPr>
          <w:rFonts w:ascii="Angsana New" w:hAnsi="Angsana New"/>
          <w:spacing w:val="-2"/>
          <w:sz w:val="30"/>
          <w:szCs w:val="30"/>
          <w:cs/>
        </w:rPr>
        <w:t>วิธีเส้นตรงตามเกณฑ์อายุการใ</w:t>
      </w:r>
      <w:r w:rsidR="00A27250" w:rsidRPr="00B23C3A">
        <w:rPr>
          <w:rFonts w:ascii="Angsana New" w:hAnsi="Angsana New" w:hint="cs"/>
          <w:spacing w:val="-2"/>
          <w:sz w:val="30"/>
          <w:szCs w:val="30"/>
          <w:cs/>
        </w:rPr>
        <w:t>ห้ประโยชน์</w:t>
      </w:r>
      <w:r w:rsidRPr="00B23C3A">
        <w:rPr>
          <w:rFonts w:ascii="Angsana New" w:hAnsi="Angsana New"/>
          <w:spacing w:val="-2"/>
          <w:sz w:val="30"/>
          <w:szCs w:val="30"/>
          <w:cs/>
        </w:rPr>
        <w:t>โด</w:t>
      </w:r>
      <w:r w:rsidR="00A27250" w:rsidRPr="00B23C3A">
        <w:rPr>
          <w:rFonts w:ascii="Angsana New" w:hAnsi="Angsana New"/>
          <w:spacing w:val="-2"/>
          <w:sz w:val="30"/>
          <w:szCs w:val="30"/>
          <w:cs/>
        </w:rPr>
        <w:t>ยประมาณของ</w:t>
      </w:r>
      <w:r w:rsidR="00A27250" w:rsidRPr="00B23C3A">
        <w:rPr>
          <w:rFonts w:ascii="Angsana New" w:hAnsi="Angsana New" w:hint="cs"/>
          <w:spacing w:val="-2"/>
          <w:sz w:val="30"/>
          <w:szCs w:val="30"/>
          <w:cs/>
        </w:rPr>
        <w:t>เครื่องจักร</w:t>
      </w:r>
      <w:r w:rsidR="00DC7760">
        <w:rPr>
          <w:rFonts w:ascii="Angsana New" w:hAnsi="Angsana New"/>
          <w:spacing w:val="-2"/>
          <w:sz w:val="30"/>
          <w:szCs w:val="30"/>
        </w:rPr>
        <w:br/>
      </w:r>
      <w:r w:rsidRPr="00B23C3A">
        <w:rPr>
          <w:rFonts w:ascii="Angsana New" w:hAnsi="Angsana New"/>
          <w:spacing w:val="-2"/>
          <w:sz w:val="30"/>
          <w:szCs w:val="30"/>
          <w:cs/>
        </w:rPr>
        <w:t xml:space="preserve">เป็นระยะเวลา </w:t>
      </w:r>
      <w:r w:rsidRPr="00B23C3A">
        <w:rPr>
          <w:rFonts w:ascii="Angsana New" w:hAnsi="Angsana New"/>
          <w:spacing w:val="-2"/>
          <w:sz w:val="30"/>
          <w:szCs w:val="30"/>
        </w:rPr>
        <w:t xml:space="preserve">10 </w:t>
      </w:r>
      <w:r w:rsidRPr="00B23C3A">
        <w:rPr>
          <w:rFonts w:ascii="Angsana New" w:hAnsi="Angsana New"/>
          <w:spacing w:val="-2"/>
          <w:sz w:val="30"/>
          <w:szCs w:val="30"/>
          <w:cs/>
        </w:rPr>
        <w:t>ปีนับจากวันที่เครื่องจักรพร้อมใช้งาน</w:t>
      </w:r>
    </w:p>
    <w:p w:rsidR="00835C41" w:rsidRPr="00D71395" w:rsidRDefault="00835C41" w:rsidP="00870793">
      <w:pPr>
        <w:pStyle w:val="AccPolicyHeading"/>
      </w:pPr>
    </w:p>
    <w:p w:rsidR="002F72C1" w:rsidRPr="00870793" w:rsidRDefault="008D7CCA" w:rsidP="00870793">
      <w:pPr>
        <w:pStyle w:val="AccPolicyHeading"/>
        <w:rPr>
          <w:sz w:val="30"/>
          <w:szCs w:val="30"/>
          <w:cs/>
          <w:lang w:val="th-TH"/>
        </w:rPr>
      </w:pPr>
      <w:r w:rsidRPr="00870793">
        <w:rPr>
          <w:sz w:val="30"/>
          <w:szCs w:val="30"/>
          <w:cs/>
        </w:rPr>
        <w:t>(</w:t>
      </w:r>
      <w:r w:rsidR="00616752">
        <w:rPr>
          <w:rFonts w:hint="cs"/>
          <w:sz w:val="30"/>
          <w:szCs w:val="30"/>
          <w:cs/>
        </w:rPr>
        <w:t>ฒ</w:t>
      </w:r>
      <w:r w:rsidRPr="00870793">
        <w:rPr>
          <w:sz w:val="30"/>
          <w:szCs w:val="30"/>
          <w:cs/>
        </w:rPr>
        <w:t>)</w:t>
      </w:r>
      <w:r w:rsidR="009B3614" w:rsidRPr="00870793">
        <w:rPr>
          <w:sz w:val="30"/>
          <w:szCs w:val="30"/>
          <w:cs/>
        </w:rPr>
        <w:tab/>
      </w:r>
      <w:r w:rsidR="009B3614" w:rsidRPr="00870793">
        <w:rPr>
          <w:sz w:val="30"/>
          <w:szCs w:val="30"/>
          <w:cs/>
          <w:lang w:val="th-TH"/>
        </w:rPr>
        <w:t>ผลประโยชน์</w:t>
      </w:r>
      <w:r w:rsidR="009B3614" w:rsidRPr="00870793">
        <w:rPr>
          <w:sz w:val="30"/>
          <w:szCs w:val="30"/>
          <w:cs/>
        </w:rPr>
        <w:t>ของ</w:t>
      </w:r>
      <w:r w:rsidR="009B3614" w:rsidRPr="00870793">
        <w:rPr>
          <w:sz w:val="30"/>
          <w:szCs w:val="30"/>
          <w:cs/>
          <w:lang w:val="th-TH"/>
        </w:rPr>
        <w:t>พนักงาน</w:t>
      </w:r>
    </w:p>
    <w:p w:rsidR="009B3614" w:rsidRPr="005A1258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B23C3A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9B3614" w:rsidRPr="005A1258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B3614" w:rsidRPr="00B23C3A" w:rsidRDefault="00665B20" w:rsidP="009B361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23C3A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ในรอบระยะเวลาที่พนักงานได้ทำงานให้กับกิจการ</w:t>
      </w:r>
    </w:p>
    <w:p w:rsidR="008D7CCA" w:rsidRPr="005A1258" w:rsidRDefault="008D7CCA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9B3614" w:rsidRPr="005A1258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F2B45" w:rsidRPr="00B23C3A" w:rsidRDefault="003F2B45" w:rsidP="003F2B45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23C3A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B23C3A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B23C3A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</w:t>
      </w:r>
      <w:r w:rsidR="00AC6BE8">
        <w:rPr>
          <w:rFonts w:ascii="Angsana New" w:hAnsi="Angsana New"/>
          <w:i/>
          <w:sz w:val="30"/>
          <w:szCs w:val="30"/>
        </w:rPr>
        <w:br/>
      </w:r>
      <w:r w:rsidRPr="00B23C3A">
        <w:rPr>
          <w:rFonts w:ascii="Angsana New" w:hAnsi="Angsana New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</w:t>
      </w:r>
      <w:r w:rsidRPr="00B23C3A">
        <w:rPr>
          <w:rFonts w:ascii="Angsana New" w:hAnsi="Angsana New" w:hint="cs"/>
          <w:i/>
          <w:sz w:val="30"/>
          <w:szCs w:val="30"/>
          <w:cs/>
        </w:rPr>
        <w:t>งวด</w:t>
      </w:r>
      <w:r w:rsidR="0025742B" w:rsidRPr="00B23C3A">
        <w:rPr>
          <w:rFonts w:ascii="Angsana New" w:hAnsi="Angsana New"/>
          <w:i/>
          <w:sz w:val="30"/>
          <w:szCs w:val="30"/>
          <w:cs/>
        </w:rPr>
        <w:t>ปัจจุบันและงวดก่อนๆ</w:t>
      </w:r>
      <w:r w:rsidRPr="00B23C3A">
        <w:rPr>
          <w:rFonts w:ascii="Angsana New" w:hAnsi="Angsana New"/>
          <w:i/>
          <w:sz w:val="30"/>
          <w:szCs w:val="30"/>
          <w:cs/>
        </w:rPr>
        <w:t xml:space="preserve"> ผลประโยชน์ดังกล่าวได้มีการคิดลดกระแสเงิน</w:t>
      </w:r>
      <w:r w:rsidRPr="00B23C3A">
        <w:rPr>
          <w:rFonts w:ascii="Angsana New" w:hAnsi="Angsana New" w:hint="cs"/>
          <w:i/>
          <w:sz w:val="30"/>
          <w:szCs w:val="30"/>
          <w:cs/>
        </w:rPr>
        <w:t>ส</w:t>
      </w:r>
      <w:r w:rsidRPr="00B23C3A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:rsidR="003F2B45" w:rsidRPr="005A1258" w:rsidRDefault="003F2B45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B3614" w:rsidRPr="00B23C3A" w:rsidRDefault="003F2B45" w:rsidP="005D5E37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23C3A">
        <w:rPr>
          <w:rFonts w:ascii="Angsana New" w:hAnsi="Angsana New"/>
          <w:i/>
          <w:sz w:val="30"/>
          <w:szCs w:val="30"/>
          <w:cs/>
        </w:rPr>
        <w:t>การคำนวณ</w:t>
      </w:r>
      <w:r w:rsidRPr="00B23C3A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B23C3A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:rsidR="00823F77" w:rsidRPr="005A1258" w:rsidRDefault="00823F77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1D4" w:rsidRPr="00B23C3A" w:rsidRDefault="00A601D4" w:rsidP="0060439B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23C3A">
        <w:rPr>
          <w:rFonts w:ascii="Angsana New" w:hAnsi="Angsana New" w:hint="cs"/>
          <w:i/>
          <w:sz w:val="30"/>
          <w:szCs w:val="30"/>
          <w:cs/>
        </w:rPr>
        <w:t>ใน</w:t>
      </w:r>
      <w:r w:rsidRPr="00B23C3A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B23C3A">
        <w:rPr>
          <w:rFonts w:ascii="Angsana New" w:hAnsi="Angsana New"/>
          <w:i/>
          <w:sz w:val="30"/>
          <w:szCs w:val="30"/>
        </w:rPr>
        <w:t xml:space="preserve"> </w:t>
      </w:r>
      <w:r w:rsidRPr="00B23C3A">
        <w:rPr>
          <w:rFonts w:ascii="Angsana New" w:hAnsi="Angsana New"/>
          <w:i/>
          <w:sz w:val="30"/>
          <w:szCs w:val="30"/>
          <w:cs/>
        </w:rPr>
        <w:t>กำไร</w:t>
      </w:r>
      <w:r w:rsidRPr="00B23C3A">
        <w:rPr>
          <w:rFonts w:ascii="Angsana New" w:hAnsi="Angsana New" w:hint="cs"/>
          <w:i/>
          <w:sz w:val="30"/>
          <w:szCs w:val="30"/>
          <w:cs/>
        </w:rPr>
        <w:t>หรือ</w:t>
      </w:r>
      <w:r w:rsidRPr="00B23C3A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B23C3A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B23C3A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B23C3A">
        <w:rPr>
          <w:rFonts w:ascii="Angsana New" w:hAnsi="Angsana New" w:hint="cs"/>
          <w:i/>
          <w:sz w:val="30"/>
          <w:szCs w:val="30"/>
          <w:cs/>
        </w:rPr>
        <w:t>ทันที บริษัท</w:t>
      </w:r>
      <w:r w:rsidRPr="00B23C3A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B23C3A">
        <w:rPr>
          <w:rFonts w:ascii="Angsana New" w:hAnsi="Angsana New" w:hint="cs"/>
          <w:i/>
          <w:sz w:val="30"/>
          <w:szCs w:val="30"/>
          <w:cs/>
        </w:rPr>
        <w:t>ของ</w:t>
      </w:r>
      <w:r w:rsidRPr="00B23C3A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="000C6C80" w:rsidRPr="00B23C3A">
        <w:rPr>
          <w:rFonts w:ascii="Angsana New" w:hAnsi="Angsana New"/>
          <w:i/>
          <w:sz w:val="30"/>
          <w:szCs w:val="30"/>
          <w:cs/>
        </w:rPr>
        <w:br/>
      </w:r>
      <w:r w:rsidRPr="00B23C3A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</w:t>
      </w:r>
      <w:r w:rsidRPr="00B23C3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B23C3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24495B" w:rsidRPr="005A1258" w:rsidRDefault="0024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</w:p>
    <w:p w:rsidR="00D71395" w:rsidRDefault="00A601D4" w:rsidP="00D71395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23C3A">
        <w:rPr>
          <w:rFonts w:ascii="Angsana New" w:hAnsi="Angsana New"/>
          <w:i/>
          <w:sz w:val="30"/>
          <w:szCs w:val="30"/>
          <w:cs/>
        </w:rPr>
        <w:lastRenderedPageBreak/>
        <w:t>เมื่อมีการ</w:t>
      </w:r>
      <w:r w:rsidRPr="00B23C3A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B23C3A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6E0CE0" w:rsidRPr="00B23C3A">
        <w:rPr>
          <w:rFonts w:ascii="Angsana New" w:hAnsi="Angsana New"/>
          <w:i/>
          <w:sz w:val="30"/>
          <w:szCs w:val="30"/>
          <w:cs/>
        </w:rPr>
        <w:br/>
      </w:r>
      <w:r w:rsidRPr="00B23C3A">
        <w:rPr>
          <w:rFonts w:ascii="Angsana New" w:hAnsi="Angsana New"/>
          <w:i/>
          <w:sz w:val="30"/>
          <w:szCs w:val="30"/>
          <w:cs/>
        </w:rPr>
        <w:t>ที่เกี่ยวข้องกับการบริการในอดีต หรือ</w:t>
      </w:r>
      <w:r w:rsidRPr="00B23C3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i/>
          <w:sz w:val="30"/>
          <w:szCs w:val="30"/>
          <w:cs/>
        </w:rPr>
        <w:t>กำไร</w:t>
      </w:r>
      <w:r w:rsidRPr="00B23C3A">
        <w:rPr>
          <w:rFonts w:ascii="Angsana New" w:hAnsi="Angsana New" w:hint="cs"/>
          <w:i/>
          <w:sz w:val="30"/>
          <w:szCs w:val="30"/>
          <w:cs/>
        </w:rPr>
        <w:t>หรือ</w:t>
      </w:r>
      <w:r w:rsidRPr="00B23C3A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B23C3A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B23C3A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B23C3A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B23C3A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:rsidR="00147C54" w:rsidRPr="00870793" w:rsidRDefault="00147C54" w:rsidP="00D71395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ผลประโยชน์ระยะยาวอื่น</w:t>
      </w:r>
    </w:p>
    <w:p w:rsidR="00116616" w:rsidRPr="00870793" w:rsidRDefault="00116616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5A1258" w:rsidRDefault="002D1F8C" w:rsidP="005A1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B23C3A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B23C3A">
        <w:rPr>
          <w:rFonts w:ascii="Angsana New" w:hAnsi="Angsana New" w:hint="cs"/>
          <w:i/>
          <w:sz w:val="30"/>
          <w:szCs w:val="30"/>
          <w:cs/>
        </w:rPr>
        <w:t xml:space="preserve">บริษัท </w:t>
      </w:r>
      <w:r w:rsidRPr="00B23C3A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683EC2" w:rsidRPr="00B23C3A">
        <w:rPr>
          <w:rFonts w:ascii="Angsana New" w:hAnsi="Angsana New"/>
          <w:i/>
          <w:sz w:val="30"/>
          <w:szCs w:val="30"/>
          <w:cs/>
        </w:rPr>
        <w:br/>
      </w:r>
      <w:r w:rsidRPr="00B23C3A">
        <w:rPr>
          <w:rFonts w:ascii="Angsana New" w:hAnsi="Angsana New"/>
          <w:i/>
          <w:sz w:val="30"/>
          <w:szCs w:val="30"/>
          <w:cs/>
        </w:rPr>
        <w:t>การทำงาน</w:t>
      </w:r>
      <w:r w:rsidRPr="00B23C3A">
        <w:rPr>
          <w:rFonts w:ascii="Angsana New" w:hAnsi="Angsana New" w:hint="cs"/>
          <w:i/>
          <w:sz w:val="30"/>
          <w:szCs w:val="30"/>
          <w:cs/>
        </w:rPr>
        <w:t>ของ</w:t>
      </w:r>
      <w:r w:rsidRPr="00B23C3A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B23C3A">
        <w:rPr>
          <w:rFonts w:ascii="Angsana New" w:hAnsi="Angsana New" w:hint="cs"/>
          <w:i/>
          <w:sz w:val="30"/>
          <w:szCs w:val="30"/>
          <w:cs/>
        </w:rPr>
        <w:t>งวด</w:t>
      </w:r>
      <w:r w:rsidRPr="00B23C3A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B23C3A">
        <w:rPr>
          <w:rFonts w:ascii="Angsana New" w:hAnsi="Angsana New" w:hint="cs"/>
          <w:i/>
          <w:sz w:val="30"/>
          <w:szCs w:val="30"/>
          <w:cs/>
        </w:rPr>
        <w:t>ๆ</w:t>
      </w:r>
      <w:r w:rsidRPr="00B23C3A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B23C3A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 </w:t>
      </w:r>
    </w:p>
    <w:p w:rsidR="005A1258" w:rsidRPr="00870793" w:rsidRDefault="005A1258" w:rsidP="005A1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  <w:cs/>
        </w:rPr>
      </w:pPr>
    </w:p>
    <w:p w:rsidR="009B3614" w:rsidRPr="00B23C3A" w:rsidRDefault="009B3614" w:rsidP="002032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B23C3A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9B3614" w:rsidRPr="00870793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84EB3" w:rsidRPr="00B23C3A" w:rsidRDefault="00806BDD" w:rsidP="00EA420D">
      <w:pPr>
        <w:pStyle w:val="AccPolicyalternative"/>
        <w:spacing w:line="240" w:lineRule="atLeast"/>
        <w:ind w:left="547"/>
        <w:jc w:val="thaiDistribute"/>
        <w:rPr>
          <w:rFonts w:ascii="Angsana New" w:hAnsi="Angsana New" w:cs="Angsana New"/>
          <w:b/>
          <w:bCs w:val="0"/>
          <w:i w:val="0"/>
          <w:iCs w:val="0"/>
          <w:color w:val="000000"/>
          <w:sz w:val="30"/>
          <w:szCs w:val="30"/>
        </w:rPr>
      </w:pPr>
      <w:r w:rsidRPr="00B23C3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ผลประโยชน์ระยะสั้นของพนักงาน</w:t>
      </w:r>
      <w:r w:rsidRPr="00B23C3A">
        <w:rPr>
          <w:rFonts w:ascii="Angsana New" w:hAnsi="Angsana New" w:cs="Angsana New" w:hint="cs"/>
          <w:b/>
          <w:bCs w:val="0"/>
          <w:iCs w:val="0"/>
          <w:sz w:val="30"/>
          <w:szCs w:val="30"/>
          <w:cs/>
        </w:rPr>
        <w:t>รับรู้</w:t>
      </w:r>
      <w:r w:rsidRPr="00B23C3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เป็นค่าใช้จ่ายเมื่อพนักงานทำงานให้</w:t>
      </w:r>
      <w:r w:rsidRPr="00B23C3A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</w:t>
      </w:r>
      <w:r w:rsidRPr="00B23C3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</w:t>
      </w:r>
      <w:r w:rsidR="00575029" w:rsidRPr="00B23C3A">
        <w:rPr>
          <w:rFonts w:ascii="Angsana New" w:hAnsi="Angsana New" w:cs="Angsana New"/>
          <w:b/>
          <w:bCs w:val="0"/>
          <w:iCs w:val="0"/>
          <w:sz w:val="30"/>
          <w:szCs w:val="30"/>
        </w:rPr>
        <w:br/>
      </w:r>
      <w:r w:rsidRPr="00B23C3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:rsidR="00784EB3" w:rsidRPr="00870793" w:rsidRDefault="00784EB3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409C5" w:rsidRPr="00870793" w:rsidRDefault="00A409C5" w:rsidP="00870793">
      <w:pPr>
        <w:pStyle w:val="AccPolicyHeading"/>
      </w:pPr>
      <w:r w:rsidRPr="00870793">
        <w:rPr>
          <w:rFonts w:hint="cs"/>
          <w:cs/>
        </w:rPr>
        <w:t>(</w:t>
      </w:r>
      <w:r w:rsidR="00616752">
        <w:rPr>
          <w:rFonts w:hint="cs"/>
          <w:cs/>
        </w:rPr>
        <w:t>ณ</w:t>
      </w:r>
      <w:r w:rsidRPr="00870793">
        <w:rPr>
          <w:rFonts w:hint="cs"/>
          <w:cs/>
        </w:rPr>
        <w:t>)</w:t>
      </w:r>
      <w:r w:rsidRPr="00870793">
        <w:rPr>
          <w:cs/>
        </w:rPr>
        <w:tab/>
        <w:t>ประมาณการหนี้สิน</w:t>
      </w:r>
    </w:p>
    <w:p w:rsidR="00A409C5" w:rsidRPr="00870793" w:rsidRDefault="00A409C5" w:rsidP="00A4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409C5" w:rsidRPr="00B23C3A" w:rsidRDefault="00A409C5" w:rsidP="00A4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ประมาณการหนี้สินจะรับรู้เมื่อบริษัทมีภาระ</w:t>
      </w:r>
      <w:r w:rsidRPr="00B23C3A">
        <w:rPr>
          <w:rFonts w:ascii="Angsana New" w:hAnsi="Angsana New" w:hint="cs"/>
          <w:sz w:val="30"/>
          <w:szCs w:val="30"/>
          <w:cs/>
        </w:rPr>
        <w:t>ผูกพัน</w:t>
      </w:r>
      <w:r w:rsidRPr="00B23C3A">
        <w:rPr>
          <w:rFonts w:ascii="Angsana New" w:hAnsi="Angsana New"/>
          <w:sz w:val="30"/>
          <w:szCs w:val="30"/>
          <w:cs/>
        </w:rPr>
        <w:t>ตามกฎหมาย</w:t>
      </w:r>
      <w:r w:rsidRPr="00B23C3A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B23C3A">
        <w:rPr>
          <w:rFonts w:ascii="Angsana New" w:hAnsi="Angsana New"/>
          <w:sz w:val="30"/>
          <w:szCs w:val="30"/>
          <w:cs/>
        </w:rPr>
        <w:t xml:space="preserve">ที่เกิดขึ้นในปัจจุบัน </w:t>
      </w:r>
      <w:r w:rsidRPr="00B23C3A">
        <w:rPr>
          <w:rFonts w:ascii="Angsana New" w:hAnsi="Angsana New"/>
          <w:sz w:val="30"/>
          <w:szCs w:val="30"/>
          <w:cs/>
        </w:rPr>
        <w:br/>
        <w:t>อันเป็นผลมาจากเหตุการณ์ในอดีต</w:t>
      </w:r>
      <w:r w:rsidRPr="00B23C3A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B23C3A">
        <w:rPr>
          <w:rFonts w:ascii="Angsana New" w:hAnsi="Angsana New"/>
          <w:sz w:val="30"/>
          <w:szCs w:val="30"/>
          <w:cs/>
        </w:rPr>
        <w:t xml:space="preserve"> และมี</w:t>
      </w:r>
      <w:r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ความเป็นไปได้ค่อนข้างแน่นอนว่าประโยชน์เชิงเศรษฐกิจที่จะต้องถูกจ่ายไปเพื่อชำระภาระ</w:t>
      </w:r>
      <w:r w:rsidRPr="00B23C3A">
        <w:rPr>
          <w:rFonts w:ascii="Angsana New" w:hAnsi="Angsana New" w:hint="cs"/>
          <w:sz w:val="30"/>
          <w:szCs w:val="30"/>
          <w:cs/>
        </w:rPr>
        <w:t>ผูกพัน</w:t>
      </w:r>
      <w:r w:rsidRPr="00B23C3A">
        <w:rPr>
          <w:rFonts w:ascii="Angsana New" w:hAnsi="Angsana New"/>
          <w:sz w:val="30"/>
          <w:szCs w:val="30"/>
          <w:cs/>
        </w:rPr>
        <w:t xml:space="preserve">ดังกล่าว </w:t>
      </w:r>
      <w:r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</w:t>
      </w:r>
      <w:r w:rsidRPr="00B23C3A">
        <w:rPr>
          <w:rFonts w:ascii="Angsana New" w:hAnsi="Angsana New" w:hint="cs"/>
          <w:sz w:val="30"/>
          <w:szCs w:val="30"/>
          <w:cs/>
        </w:rPr>
        <w:t>ให้</w:t>
      </w:r>
      <w:r w:rsidRPr="00B23C3A">
        <w:rPr>
          <w:rFonts w:ascii="Angsana New" w:hAnsi="Angsana New"/>
          <w:sz w:val="30"/>
          <w:szCs w:val="30"/>
          <w:cs/>
        </w:rPr>
        <w:t xml:space="preserve">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:rsidR="00A409C5" w:rsidRPr="00870793" w:rsidRDefault="00A409C5" w:rsidP="00870793">
      <w:pPr>
        <w:pStyle w:val="AccPolicyHeading"/>
      </w:pPr>
    </w:p>
    <w:p w:rsidR="00A409C5" w:rsidRDefault="00A4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A47E41" w:rsidRPr="00870793" w:rsidRDefault="008D7CCA" w:rsidP="00870793">
      <w:pPr>
        <w:pStyle w:val="AccPolicyHeading"/>
        <w:rPr>
          <w:sz w:val="30"/>
          <w:szCs w:val="30"/>
        </w:rPr>
      </w:pPr>
      <w:r w:rsidRPr="00870793">
        <w:rPr>
          <w:sz w:val="30"/>
          <w:szCs w:val="30"/>
          <w:cs/>
        </w:rPr>
        <w:lastRenderedPageBreak/>
        <w:t>(</w:t>
      </w:r>
      <w:r w:rsidR="00616752">
        <w:rPr>
          <w:rFonts w:hint="cs"/>
          <w:sz w:val="30"/>
          <w:szCs w:val="30"/>
          <w:cs/>
        </w:rPr>
        <w:t>ด</w:t>
      </w:r>
      <w:r w:rsidR="009B3614" w:rsidRPr="00870793">
        <w:rPr>
          <w:sz w:val="30"/>
          <w:szCs w:val="30"/>
          <w:cs/>
        </w:rPr>
        <w:t>)</w:t>
      </w:r>
      <w:r w:rsidR="009B3614" w:rsidRPr="00870793">
        <w:rPr>
          <w:sz w:val="30"/>
          <w:szCs w:val="30"/>
          <w:cs/>
        </w:rPr>
        <w:tab/>
      </w:r>
      <w:r w:rsidR="00480803" w:rsidRPr="00870793">
        <w:rPr>
          <w:rFonts w:hint="cs"/>
          <w:sz w:val="30"/>
          <w:szCs w:val="30"/>
          <w:cs/>
        </w:rPr>
        <w:t>การวัดมูลค่ายุติธรรม</w:t>
      </w:r>
    </w:p>
    <w:p w:rsidR="00A47E41" w:rsidRPr="008F5197" w:rsidRDefault="00A47E41" w:rsidP="008F5197">
      <w:pPr>
        <w:pStyle w:val="AccPolicyHeading"/>
        <w:rPr>
          <w:sz w:val="20"/>
          <w:szCs w:val="20"/>
        </w:rPr>
      </w:pPr>
    </w:p>
    <w:p w:rsidR="00480803" w:rsidRDefault="00480803" w:rsidP="0048080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0803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E674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080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80803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80803">
        <w:rPr>
          <w:rFonts w:asciiTheme="majorBidi" w:hAnsiTheme="majorBidi" w:cstheme="majorBidi"/>
          <w:sz w:val="30"/>
          <w:szCs w:val="30"/>
        </w:rPr>
        <w:t xml:space="preserve"> </w:t>
      </w:r>
      <w:r w:rsidRPr="00480803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C528C9" w:rsidRPr="008F5197" w:rsidRDefault="00C528C9" w:rsidP="008F519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480803" w:rsidRPr="00480803" w:rsidRDefault="00480803" w:rsidP="00480803">
      <w:pPr>
        <w:pStyle w:val="block"/>
        <w:numPr>
          <w:ilvl w:val="0"/>
          <w:numId w:val="4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8080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480803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48080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80803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480803" w:rsidRPr="00480803" w:rsidRDefault="00480803" w:rsidP="00480803">
      <w:pPr>
        <w:pStyle w:val="block"/>
        <w:numPr>
          <w:ilvl w:val="0"/>
          <w:numId w:val="4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8080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80803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48080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80803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480803" w:rsidRPr="00480803" w:rsidRDefault="00480803" w:rsidP="00480803">
      <w:pPr>
        <w:pStyle w:val="block"/>
        <w:numPr>
          <w:ilvl w:val="0"/>
          <w:numId w:val="4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8080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80803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480803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480803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:rsidR="001F793E" w:rsidRPr="008F5197" w:rsidRDefault="001F793E" w:rsidP="008F519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480803" w:rsidRPr="00480803" w:rsidRDefault="00480803" w:rsidP="0048080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0803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80803" w:rsidRPr="008F5197" w:rsidRDefault="00480803" w:rsidP="008F5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9B3614" w:rsidRPr="00870793" w:rsidRDefault="009B3614" w:rsidP="00870793">
      <w:pPr>
        <w:pStyle w:val="AccPolicyHeading"/>
        <w:rPr>
          <w:sz w:val="30"/>
          <w:szCs w:val="30"/>
          <w:cs/>
        </w:rPr>
      </w:pPr>
      <w:r w:rsidRPr="00870793">
        <w:rPr>
          <w:sz w:val="30"/>
          <w:szCs w:val="30"/>
          <w:cs/>
        </w:rPr>
        <w:t>(</w:t>
      </w:r>
      <w:r w:rsidR="00616752">
        <w:rPr>
          <w:rFonts w:hint="cs"/>
          <w:sz w:val="30"/>
          <w:szCs w:val="30"/>
          <w:cs/>
        </w:rPr>
        <w:t>ต</w:t>
      </w:r>
      <w:r w:rsidRPr="00870793">
        <w:rPr>
          <w:sz w:val="30"/>
          <w:szCs w:val="30"/>
          <w:cs/>
        </w:rPr>
        <w:t>)</w:t>
      </w:r>
      <w:r w:rsidRPr="00870793">
        <w:rPr>
          <w:sz w:val="30"/>
          <w:szCs w:val="30"/>
          <w:cs/>
        </w:rPr>
        <w:tab/>
        <w:t>รายได้</w:t>
      </w:r>
    </w:p>
    <w:p w:rsidR="009B3614" w:rsidRPr="008F5197" w:rsidRDefault="009B3614" w:rsidP="008F5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3F2EE3" w:rsidRPr="003F2EE3" w:rsidRDefault="003F2EE3" w:rsidP="003F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2EE3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</w:t>
      </w:r>
      <w:r w:rsidR="00D1211B">
        <w:rPr>
          <w:rFonts w:ascii="Angsana New" w:hAnsi="Angsana New"/>
          <w:sz w:val="30"/>
          <w:szCs w:val="30"/>
        </w:rPr>
        <w:br/>
      </w:r>
      <w:r w:rsidRPr="003F2EE3">
        <w:rPr>
          <w:rFonts w:ascii="Angsana New" w:hAnsi="Angsana New"/>
          <w:sz w:val="30"/>
          <w:szCs w:val="30"/>
          <w:cs/>
        </w:rPr>
        <w:t>มีสิทธิได้รับ</w:t>
      </w:r>
      <w:r w:rsidR="00D1211B">
        <w:rPr>
          <w:rFonts w:ascii="Angsana New" w:hAnsi="Angsana New"/>
          <w:sz w:val="30"/>
          <w:szCs w:val="30"/>
        </w:rPr>
        <w:t xml:space="preserve"> </w:t>
      </w:r>
      <w:r w:rsidRPr="003F2EE3">
        <w:rPr>
          <w:rFonts w:ascii="Angsana New" w:hAnsi="Angsana New"/>
          <w:sz w:val="30"/>
          <w:szCs w:val="30"/>
          <w:cs/>
        </w:rPr>
        <w:t xml:space="preserve">ซึ่งไม่รวมจำนวนเงินที่เก็บแทนบุคคลที่สาม ภาษีมูลค่าเพิ่ม และแสดงสุทธิจากส่วนลดการค้าและส่วนลดตามปริมาณ </w:t>
      </w:r>
    </w:p>
    <w:p w:rsidR="003F2EE3" w:rsidRPr="008F5197" w:rsidRDefault="003F2EE3" w:rsidP="008F5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3F2EE3" w:rsidRPr="003F2EE3" w:rsidRDefault="003F2EE3" w:rsidP="003F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F2EE3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:rsidR="003F2EE3" w:rsidRPr="008F5197" w:rsidRDefault="003F2EE3" w:rsidP="008F5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403F0E" w:rsidRDefault="003F2EE3" w:rsidP="003F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2EE3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3F2EE3" w:rsidRPr="008F5197" w:rsidRDefault="003F2EE3" w:rsidP="008F5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E5B7A" w:rsidRPr="00403F0E" w:rsidRDefault="00CE5B7A" w:rsidP="00403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403F0E">
        <w:rPr>
          <w:b/>
          <w:bCs/>
          <w:i/>
          <w:iCs/>
          <w:sz w:val="30"/>
          <w:szCs w:val="30"/>
          <w:cs/>
        </w:rPr>
        <w:t>(</w:t>
      </w:r>
      <w:r w:rsidR="00616752">
        <w:rPr>
          <w:rFonts w:hint="cs"/>
          <w:b/>
          <w:bCs/>
          <w:i/>
          <w:iCs/>
          <w:sz w:val="30"/>
          <w:szCs w:val="30"/>
          <w:cs/>
        </w:rPr>
        <w:t>ถ</w:t>
      </w:r>
      <w:r w:rsidRPr="00403F0E">
        <w:rPr>
          <w:b/>
          <w:bCs/>
          <w:i/>
          <w:iCs/>
          <w:sz w:val="30"/>
          <w:szCs w:val="30"/>
          <w:cs/>
        </w:rPr>
        <w:t>)</w:t>
      </w:r>
      <w:r w:rsidRPr="00403F0E">
        <w:rPr>
          <w:b/>
          <w:bCs/>
          <w:i/>
          <w:iCs/>
          <w:sz w:val="30"/>
          <w:szCs w:val="30"/>
          <w:cs/>
        </w:rPr>
        <w:tab/>
        <w:t>รายได้</w:t>
      </w:r>
      <w:r w:rsidRPr="00403F0E">
        <w:rPr>
          <w:rFonts w:hint="cs"/>
          <w:b/>
          <w:bCs/>
          <w:i/>
          <w:iCs/>
          <w:sz w:val="30"/>
          <w:szCs w:val="30"/>
          <w:cs/>
        </w:rPr>
        <w:t>จากการลงทุน</w:t>
      </w:r>
    </w:p>
    <w:p w:rsidR="00CE5B7A" w:rsidRPr="008F5197" w:rsidRDefault="00CE5B7A" w:rsidP="008F51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iCs/>
          <w:sz w:val="20"/>
          <w:szCs w:val="20"/>
        </w:rPr>
      </w:pPr>
    </w:p>
    <w:p w:rsidR="00CE5B7A" w:rsidRDefault="00CE5B7A" w:rsidP="00BE43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E5B7A">
        <w:rPr>
          <w:rFonts w:ascii="Angsana New" w:hAnsi="Angsana New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โดยเงินปันผลรับบันทึกในกำไรหรือขาดทุนในวันที่บริษัทมีสิทธิได้รับเงินปันผล และดอกเบี้ยรับบันทึกในกำไรหรือขาดทุน</w:t>
      </w:r>
      <w:r w:rsidR="00926871">
        <w:rPr>
          <w:rFonts w:ascii="Angsana New" w:hAnsi="Angsana New"/>
          <w:i/>
          <w:sz w:val="30"/>
          <w:szCs w:val="30"/>
          <w:cs/>
        </w:rPr>
        <w:br/>
      </w:r>
      <w:r w:rsidRPr="00CE5B7A">
        <w:rPr>
          <w:rFonts w:ascii="Angsana New" w:hAnsi="Angsana New"/>
          <w:i/>
          <w:sz w:val="30"/>
          <w:szCs w:val="30"/>
          <w:cs/>
        </w:rPr>
        <w:t>ตามเกณฑ์คงค้าง</w:t>
      </w:r>
    </w:p>
    <w:p w:rsidR="00A409C5" w:rsidRPr="008F5197" w:rsidRDefault="00A409C5" w:rsidP="008F5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8F5197" w:rsidRDefault="008F5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cs/>
        </w:rPr>
        <w:br w:type="page"/>
      </w:r>
    </w:p>
    <w:p w:rsidR="00870755" w:rsidRPr="00B23C3A" w:rsidRDefault="00870755" w:rsidP="00870793">
      <w:pPr>
        <w:pStyle w:val="AccPolicyHeading"/>
        <w:rPr>
          <w:cs/>
        </w:rPr>
      </w:pPr>
      <w:r w:rsidRPr="00B23C3A">
        <w:rPr>
          <w:cs/>
        </w:rPr>
        <w:lastRenderedPageBreak/>
        <w:t>(</w:t>
      </w:r>
      <w:r w:rsidR="00616752">
        <w:rPr>
          <w:rFonts w:hint="cs"/>
          <w:cs/>
        </w:rPr>
        <w:t>ท</w:t>
      </w:r>
      <w:r w:rsidRPr="00B23C3A">
        <w:rPr>
          <w:cs/>
        </w:rPr>
        <w:t>)</w:t>
      </w:r>
      <w:r w:rsidRPr="00B23C3A">
        <w:rPr>
          <w:cs/>
        </w:rPr>
        <w:tab/>
        <w:t>รายได้</w:t>
      </w:r>
      <w:r>
        <w:rPr>
          <w:rFonts w:hint="cs"/>
          <w:cs/>
        </w:rPr>
        <w:t>ค่าเช่า</w:t>
      </w:r>
    </w:p>
    <w:p w:rsidR="001D4F7C" w:rsidRPr="008F5197" w:rsidRDefault="001D4F7C" w:rsidP="008F5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A409C5" w:rsidRPr="008F5197" w:rsidRDefault="008F5197" w:rsidP="00A40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F5197">
        <w:rPr>
          <w:rFonts w:asciiTheme="majorBidi" w:hAnsiTheme="majorBidi" w:cstheme="majorBidi"/>
          <w:sz w:val="30"/>
          <w:szCs w:val="30"/>
          <w:cs/>
        </w:rPr>
        <w:t xml:space="preserve"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</w:t>
      </w:r>
    </w:p>
    <w:p w:rsidR="008F5197" w:rsidRPr="008F5197" w:rsidRDefault="008F5197" w:rsidP="00A40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9B3614" w:rsidRPr="00B23C3A" w:rsidRDefault="00870755" w:rsidP="00870793">
      <w:pPr>
        <w:pStyle w:val="AccPolicyHeading"/>
      </w:pPr>
      <w:r w:rsidRPr="00B23C3A">
        <w:rPr>
          <w:cs/>
        </w:rPr>
        <w:t>(</w:t>
      </w:r>
      <w:r w:rsidR="00616752">
        <w:rPr>
          <w:rFonts w:hint="cs"/>
          <w:cs/>
        </w:rPr>
        <w:t>ธ</w:t>
      </w:r>
      <w:r w:rsidRPr="00B23C3A">
        <w:rPr>
          <w:cs/>
        </w:rPr>
        <w:t>)</w:t>
      </w:r>
      <w:r w:rsidRPr="00B23C3A">
        <w:rPr>
          <w:cs/>
        </w:rPr>
        <w:tab/>
        <w:t>รายได้</w:t>
      </w:r>
      <w:r>
        <w:rPr>
          <w:rFonts w:hint="cs"/>
          <w:cs/>
        </w:rPr>
        <w:t>อื่น</w:t>
      </w:r>
    </w:p>
    <w:p w:rsidR="009B3614" w:rsidRPr="008F5197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รายได้อื่นบันทึกในกำไรหรือขาดทุนตามเกณฑ์คงค้าง</w:t>
      </w:r>
    </w:p>
    <w:p w:rsidR="00DF4C97" w:rsidRPr="008F5197" w:rsidRDefault="00DF4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16752">
        <w:rPr>
          <w:rFonts w:ascii="Angsana New" w:hAnsi="Angsana New" w:hint="cs"/>
          <w:b/>
          <w:bCs/>
          <w:iCs/>
          <w:sz w:val="30"/>
          <w:szCs w:val="30"/>
          <w:cs/>
        </w:rPr>
        <w:t>น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23C3A">
        <w:rPr>
          <w:rFonts w:ascii="Angsana New" w:hAnsi="Angsana New"/>
          <w:b/>
          <w:bCs/>
          <w:iCs/>
          <w:sz w:val="30"/>
          <w:szCs w:val="30"/>
          <w:cs/>
        </w:rPr>
        <w:t>ต้นทุนทางการเงิน</w:t>
      </w:r>
    </w:p>
    <w:p w:rsidR="009B3614" w:rsidRPr="008F5197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5A1258" w:rsidRDefault="003E4D3D" w:rsidP="005A1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B23C3A">
        <w:rPr>
          <w:rFonts w:ascii="Angsana New" w:hAnsi="Angsana New" w:hint="cs"/>
          <w:sz w:val="30"/>
          <w:szCs w:val="30"/>
          <w:cs/>
        </w:rPr>
        <w:t>หรือ</w:t>
      </w:r>
      <w:r w:rsidRPr="00B23C3A">
        <w:rPr>
          <w:rFonts w:ascii="Angsana New" w:hAnsi="Angsana New"/>
          <w:sz w:val="30"/>
          <w:szCs w:val="30"/>
          <w:cs/>
        </w:rPr>
        <w:t>ขาดทุนในงว</w:t>
      </w:r>
      <w:r w:rsidR="00281A7B" w:rsidRPr="00B23C3A">
        <w:rPr>
          <w:rFonts w:ascii="Angsana New" w:hAnsi="Angsana New"/>
          <w:sz w:val="30"/>
          <w:szCs w:val="30"/>
          <w:cs/>
        </w:rPr>
        <w:t xml:space="preserve">ดที่ค่าใช้จ่ายดังกล่าวเกิดขึ้น </w:t>
      </w:r>
      <w:r w:rsidRPr="00B23C3A">
        <w:rPr>
          <w:rFonts w:ascii="Angsana New" w:hAnsi="Angsana New"/>
          <w:sz w:val="30"/>
          <w:szCs w:val="30"/>
          <w:cs/>
        </w:rPr>
        <w:t>ยกเว้น</w:t>
      </w:r>
      <w:r w:rsidR="00DC7760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</w:t>
      </w:r>
      <w:r w:rsidR="00D47AFE" w:rsidRPr="00B23C3A">
        <w:rPr>
          <w:rFonts w:ascii="Angsana New" w:hAnsi="Angsana New"/>
          <w:sz w:val="30"/>
          <w:szCs w:val="30"/>
          <w:cs/>
        </w:rPr>
        <w:t>่อนที่จะนำมาใช้เองหรือเพื่อขาย ดอกเบี้ยซึ่งเป็นส่วนหนึ่งของค่างวดตามสัญญาเช่าการเงินบันทึกในงบกำไรขาดทุนโดยใช้วิธีอัตราดอกเบี้ยที่แท้จริง</w:t>
      </w:r>
    </w:p>
    <w:p w:rsidR="005A1258" w:rsidRPr="008F5197" w:rsidRDefault="005A1258" w:rsidP="005A1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9B3614" w:rsidRPr="00B23C3A" w:rsidRDefault="0024495B" w:rsidP="003E4D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1675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9B3614" w:rsidRPr="00B23C3A">
        <w:rPr>
          <w:rFonts w:ascii="Angsana New" w:hAnsi="Angsana New"/>
          <w:b/>
          <w:bCs/>
          <w:iCs/>
          <w:sz w:val="30"/>
          <w:szCs w:val="30"/>
        </w:rPr>
        <w:tab/>
      </w:r>
      <w:r w:rsidR="009B3614" w:rsidRPr="00B23C3A">
        <w:rPr>
          <w:rFonts w:ascii="Angsana New" w:hAnsi="Angsana New"/>
          <w:b/>
          <w:bCs/>
          <w:iCs/>
          <w:sz w:val="30"/>
          <w:szCs w:val="30"/>
          <w:cs/>
        </w:rPr>
        <w:t>สัญญาเช่าดำเนินงาน</w:t>
      </w:r>
    </w:p>
    <w:p w:rsidR="009B3614" w:rsidRPr="008F5197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9B3614" w:rsidRPr="00B23C3A" w:rsidRDefault="009B3614" w:rsidP="009B36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:rsidR="009B3614" w:rsidRPr="008F5197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A34F71" w:rsidRPr="00B23C3A" w:rsidRDefault="00E464D7" w:rsidP="00A34F71">
      <w:pPr>
        <w:pStyle w:val="AccPolicysubhead"/>
      </w:pPr>
      <w:r w:rsidRPr="00B23C3A">
        <w:rPr>
          <w:rFonts w:hint="cs"/>
          <w:cs/>
        </w:rPr>
        <w:t>การประเมิน</w:t>
      </w:r>
      <w:r w:rsidR="00F76144" w:rsidRPr="00B23C3A">
        <w:rPr>
          <w:rFonts w:hint="cs"/>
          <w:cs/>
        </w:rPr>
        <w:t>ว่าข้อตกลงประกอบด้วยสัญญาเช่าหรือไม่</w:t>
      </w:r>
    </w:p>
    <w:p w:rsidR="00A34F71" w:rsidRPr="008F5197" w:rsidRDefault="00A34F71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A34F71" w:rsidRPr="00B23C3A" w:rsidRDefault="00A34F71" w:rsidP="00A3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3C3A">
        <w:rPr>
          <w:rFonts w:ascii="Angsana New" w:eastAsia="Calibri" w:hAnsi="Angsana New" w:hint="cs"/>
          <w:sz w:val="30"/>
          <w:szCs w:val="30"/>
          <w:cs/>
        </w:rPr>
        <w:t>ณ วันที่เริ่มต้นข้อตกลง 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</w:t>
      </w:r>
      <w:r w:rsidR="005A1258">
        <w:rPr>
          <w:rFonts w:ascii="Angsana New" w:eastAsia="Calibri" w:hAnsi="Angsana New"/>
          <w:sz w:val="30"/>
          <w:szCs w:val="30"/>
        </w:rPr>
        <w:br/>
      </w:r>
      <w:r w:rsidRPr="00B23C3A">
        <w:rPr>
          <w:rFonts w:ascii="Angsana New" w:eastAsia="Calibri" w:hAnsi="Angsana New" w:hint="cs"/>
          <w:sz w:val="30"/>
          <w:szCs w:val="30"/>
          <w:cs/>
        </w:rPr>
        <w:t>การใช้สินทรัพย์ที่มีลักษณะเฉพาะเจาะจง และข้อตกลงนั้นจะนำไปสู่</w:t>
      </w:r>
      <w:r w:rsidR="005D5E37" w:rsidRPr="00B23C3A">
        <w:rPr>
          <w:rFonts w:ascii="Angsana New" w:eastAsia="Calibri" w:hAnsi="Angsana New" w:hint="cs"/>
          <w:sz w:val="30"/>
          <w:szCs w:val="30"/>
          <w:cs/>
        </w:rPr>
        <w:t>สิทธิในการใช้สินทรัพย์ ถ้าทำให้</w:t>
      </w:r>
      <w:r w:rsidRPr="00B23C3A">
        <w:rPr>
          <w:rFonts w:ascii="Angsana New" w:eastAsia="Calibri" w:hAnsi="Angsana New" w:hint="cs"/>
          <w:sz w:val="30"/>
          <w:szCs w:val="30"/>
          <w:cs/>
        </w:rPr>
        <w:t xml:space="preserve">บริษัทมีสิทธิในการควบคุมการใช้สินทรัพย์ </w:t>
      </w:r>
    </w:p>
    <w:p w:rsidR="00A34F71" w:rsidRPr="008F5197" w:rsidRDefault="00A34F71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5A1258" w:rsidRDefault="00A34F71" w:rsidP="008F5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บริษัทแยกค่าตอบแทนสำหรับสัญญาเช่า และส่วนที่เป็นองค์ประกอบอื่นโดยใช้มูลค</w:t>
      </w:r>
      <w:r w:rsidR="00F45B8D" w:rsidRPr="00B23C3A">
        <w:rPr>
          <w:rFonts w:ascii="Angsana New" w:hAnsi="Angsana New"/>
          <w:sz w:val="30"/>
          <w:szCs w:val="30"/>
          <w:cs/>
        </w:rPr>
        <w:t>่ายุติธรรมเป็นเกณฑ์ในการแยก หาก</w:t>
      </w:r>
      <w:r w:rsidRPr="00B23C3A">
        <w:rPr>
          <w:rFonts w:ascii="Angsana New" w:hAnsi="Angsana New"/>
          <w:sz w:val="30"/>
          <w:szCs w:val="30"/>
          <w:cs/>
        </w:rPr>
        <w:t>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</w:t>
      </w:r>
      <w:r w:rsidR="00116616" w:rsidRPr="00B23C3A">
        <w:rPr>
          <w:rFonts w:ascii="Angsana New" w:hAnsi="Angsana New"/>
          <w:sz w:val="30"/>
          <w:szCs w:val="30"/>
          <w:cs/>
        </w:rPr>
        <w:t>าดอกเบี้ยเงินกู้ยืมส่วนเพิ่มของ</w:t>
      </w:r>
      <w:r w:rsidRPr="00B23C3A">
        <w:rPr>
          <w:rFonts w:ascii="Angsana New" w:hAnsi="Angsana New"/>
          <w:sz w:val="30"/>
          <w:szCs w:val="30"/>
          <w:cs/>
        </w:rPr>
        <w:t>บริษัท</w:t>
      </w:r>
      <w:r w:rsidR="005A125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B3614" w:rsidRPr="00B23C3A" w:rsidRDefault="003C7B1B" w:rsidP="009B3614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61675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</w:t>
      </w:r>
      <w:r w:rsidR="009B3614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9B3614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:rsidR="009B3614" w:rsidRPr="006E77B7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9B3614" w:rsidRPr="00B23C3A" w:rsidRDefault="009B3614" w:rsidP="005D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ภาษีเงินได้</w:t>
      </w:r>
      <w:r w:rsidR="006E0CE0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</w:t>
      </w:r>
      <w:r w:rsidR="00282906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ในส่วนของผู้ถือหุ้นหรือกำไรขาดทุนเบ็ดเสร็จอื่น</w:t>
      </w:r>
    </w:p>
    <w:p w:rsidR="00F42002" w:rsidRPr="006E77B7" w:rsidRDefault="00F42002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</w:t>
      </w:r>
      <w:r w:rsidR="00751F0E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ทางภาษีที่เกี่ยวกับรายการในปีก่อนๆ</w:t>
      </w:r>
    </w:p>
    <w:p w:rsidR="009B3614" w:rsidRPr="006E77B7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D71395" w:rsidRDefault="009B3614" w:rsidP="009B3614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</w:t>
      </w:r>
      <w:r w:rsidR="002E6DDD" w:rsidRPr="00B23C3A">
        <w:rPr>
          <w:rFonts w:ascii="Angsana New" w:hAnsi="Angsana New"/>
          <w:sz w:val="30"/>
          <w:szCs w:val="30"/>
          <w:cs/>
        </w:rPr>
        <w:t>ื่อความมุ่งหมายทางภาษี</w:t>
      </w:r>
    </w:p>
    <w:p w:rsidR="00D71395" w:rsidRPr="006E77B7" w:rsidRDefault="00D7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570128" w:rsidRPr="00B23C3A" w:rsidRDefault="009B3614" w:rsidP="009B3614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</w:t>
      </w:r>
      <w:r w:rsidR="00751F0E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</w:t>
      </w:r>
      <w:r w:rsidR="00751F0E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ที่รายงาน</w:t>
      </w:r>
    </w:p>
    <w:p w:rsidR="008E447E" w:rsidRPr="006E77B7" w:rsidRDefault="008E447E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:rsidR="00223AFB" w:rsidRPr="00B23C3A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5D5E37" w:rsidRPr="006E77B7" w:rsidRDefault="005D5E37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:rsidR="009B3614" w:rsidRPr="00B23C3A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</w:t>
      </w:r>
      <w:r w:rsidR="00281A7B" w:rsidRPr="00B23C3A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B23C3A">
        <w:rPr>
          <w:rFonts w:ascii="Angsana New" w:hAnsi="Angsana New"/>
          <w:sz w:val="30"/>
          <w:szCs w:val="30"/>
          <w:cs/>
        </w:rPr>
        <w:t xml:space="preserve">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D07A89" w:rsidRPr="00B23C3A">
        <w:rPr>
          <w:rFonts w:ascii="Angsana New" w:hAnsi="Angsana New"/>
          <w:sz w:val="30"/>
          <w:szCs w:val="30"/>
        </w:rPr>
        <w:br/>
      </w:r>
      <w:r w:rsidR="003D070E" w:rsidRPr="00B23C3A">
        <w:rPr>
          <w:rFonts w:ascii="Angsana New" w:hAnsi="Angsana New"/>
          <w:sz w:val="30"/>
          <w:szCs w:val="30"/>
          <w:cs/>
        </w:rPr>
        <w:t>หลายปัจจัย รวมถึง การตีความทางก</w:t>
      </w:r>
      <w:r w:rsidR="003D070E" w:rsidRPr="00B23C3A">
        <w:rPr>
          <w:rFonts w:ascii="Angsana New" w:hAnsi="Angsana New" w:hint="cs"/>
          <w:sz w:val="30"/>
          <w:szCs w:val="30"/>
          <w:cs/>
        </w:rPr>
        <w:t>ฎ</w:t>
      </w:r>
      <w:r w:rsidRPr="00B23C3A">
        <w:rPr>
          <w:rFonts w:ascii="Angsana New" w:hAnsi="Angsana New"/>
          <w:sz w:val="30"/>
          <w:szCs w:val="30"/>
          <w:cs/>
        </w:rPr>
        <w:t>ห</w:t>
      </w:r>
      <w:r w:rsidR="00281A7B" w:rsidRPr="00B23C3A">
        <w:rPr>
          <w:rFonts w:ascii="Angsana New" w:hAnsi="Angsana New"/>
          <w:sz w:val="30"/>
          <w:szCs w:val="30"/>
          <w:cs/>
        </w:rPr>
        <w:t xml:space="preserve">มายภาษี และจากประสบการณ์ในอดีต </w:t>
      </w:r>
      <w:r w:rsidRPr="00B23C3A">
        <w:rPr>
          <w:rFonts w:ascii="Angsana New" w:hAnsi="Angsana New"/>
          <w:sz w:val="30"/>
          <w:szCs w:val="30"/>
          <w:cs/>
        </w:rPr>
        <w:t>การประเมินนี้อยู่บน</w:t>
      </w:r>
      <w:r w:rsidR="00116616" w:rsidRPr="00B23C3A">
        <w:rPr>
          <w:rFonts w:ascii="Angsana New" w:hAnsi="Angsana New"/>
          <w:sz w:val="30"/>
          <w:szCs w:val="30"/>
          <w:cs/>
        </w:rPr>
        <w:t>พื้นฐาน</w:t>
      </w:r>
      <w:r w:rsidR="00DB4AC3" w:rsidRPr="00B23C3A">
        <w:rPr>
          <w:rFonts w:ascii="Angsana New" w:hAnsi="Angsana New"/>
          <w:sz w:val="30"/>
          <w:szCs w:val="30"/>
          <w:cs/>
        </w:rPr>
        <w:br/>
      </w:r>
      <w:r w:rsidR="00116616" w:rsidRPr="00B23C3A">
        <w:rPr>
          <w:rFonts w:ascii="Angsana New" w:hAnsi="Angsana New"/>
          <w:sz w:val="30"/>
          <w:szCs w:val="30"/>
          <w:cs/>
        </w:rPr>
        <w:t>การประมาณการและข้อสมมติ</w:t>
      </w:r>
      <w:r w:rsidRPr="00B23C3A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</w:t>
      </w:r>
      <w:r w:rsidR="00AE1BEB" w:rsidRPr="00B23C3A">
        <w:rPr>
          <w:rFonts w:ascii="Angsana New" w:hAnsi="Angsana New" w:hint="cs"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</w:t>
      </w:r>
      <w:r w:rsidR="000C6C80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เงินได้ค้างจ่ายจะกระทบต่อค่าใช้จ่ายภาษีเงินได้ในงวดที่เกิดการเปลี่ยนแปลง</w:t>
      </w:r>
    </w:p>
    <w:p w:rsidR="009B3614" w:rsidRPr="006E77B7" w:rsidRDefault="009B3614" w:rsidP="007C2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E77B7" w:rsidRDefault="009B3614" w:rsidP="006E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D07A8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281A7B" w:rsidRPr="00B23C3A">
        <w:rPr>
          <w:rFonts w:ascii="Angsana New" w:hAnsi="Angsana New" w:hint="cs"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และภาษีเงินได้นี้ประเมินโดยหน่วยงานจัดเก็บภาษีหน่วยงานเดียวกันสำหรับหน่วยภาษีเดียวกัน</w:t>
      </w:r>
      <w:r w:rsidR="00281A7B" w:rsidRPr="00B23C3A">
        <w:rPr>
          <w:rFonts w:ascii="Angsana New" w:hAnsi="Angsana New" w:hint="cs"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</w:t>
      </w:r>
      <w:r w:rsidR="00D07A8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ยอดสุทธิหรือตั้งใจจะรับคืนสินทรัพย์และจ่ายชำระหนี้สินในเวลาเดียวกัน</w:t>
      </w:r>
      <w:r w:rsidR="006E77B7">
        <w:rPr>
          <w:rFonts w:ascii="Angsana New" w:hAnsi="Angsana New"/>
          <w:sz w:val="30"/>
          <w:szCs w:val="30"/>
          <w:cs/>
        </w:rPr>
        <w:br w:type="page"/>
      </w:r>
    </w:p>
    <w:p w:rsidR="00D71395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</w:t>
      </w:r>
      <w:r w:rsidR="00247C7E" w:rsidRPr="00B23C3A">
        <w:rPr>
          <w:rFonts w:ascii="Angsana New" w:hAnsi="Angsana New"/>
          <w:sz w:val="30"/>
          <w:szCs w:val="30"/>
          <w:cs/>
        </w:rPr>
        <w:t>ื่อมีความเป็นไปได้ค่อนข้างแน่</w:t>
      </w:r>
      <w:r w:rsidRPr="00B23C3A">
        <w:rPr>
          <w:rFonts w:ascii="Angsana New" w:hAnsi="Angsana New"/>
          <w:sz w:val="30"/>
          <w:szCs w:val="30"/>
          <w:cs/>
        </w:rPr>
        <w:t>ว่ากำไรเพื่อเสียภาษีในอนาคต</w:t>
      </w:r>
      <w:r w:rsidR="00247C7E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0F18FA" w:rsidRPr="00B23C3A">
        <w:rPr>
          <w:rFonts w:ascii="Angsana New" w:hAnsi="Angsana New"/>
          <w:sz w:val="30"/>
          <w:szCs w:val="30"/>
        </w:rPr>
        <w:t xml:space="preserve"> </w:t>
      </w:r>
      <w:r w:rsidR="00281A7B" w:rsidRPr="00B23C3A">
        <w:rPr>
          <w:rFonts w:ascii="Angsana New" w:hAnsi="Angsana New" w:hint="cs"/>
          <w:spacing w:val="-4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247C7E" w:rsidRPr="00B23C3A">
        <w:rPr>
          <w:rFonts w:ascii="Angsana New" w:hAnsi="Angsana New"/>
          <w:spacing w:val="-4"/>
          <w:sz w:val="30"/>
          <w:szCs w:val="30"/>
          <w:cs/>
        </w:rPr>
        <w:br/>
      </w:r>
      <w:r w:rsidR="00281A7B" w:rsidRPr="00B23C3A">
        <w:rPr>
          <w:rFonts w:ascii="Angsana New" w:hAnsi="Angsana New" w:hint="cs"/>
          <w:spacing w:val="-4"/>
          <w:sz w:val="30"/>
          <w:szCs w:val="30"/>
          <w:cs/>
        </w:rPr>
        <w:t>ผลแตกต่างชั่วคราวที่พิจารณาจากแผนธุรกิจแล้วอาจมีจำนวนไม่เพียงพอที่จะบันทึกสินทรัพย์ภาษีเงินได้ทั้งจำนวน</w:t>
      </w:r>
      <w:r w:rsidR="000F18FA" w:rsidRPr="00B23C3A">
        <w:rPr>
          <w:rFonts w:ascii="Angsana New" w:hAnsi="Angsana New"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</w:t>
      </w:r>
      <w:r w:rsidR="00D07A8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จะมีโอกาสถูกใช้จริง</w:t>
      </w:r>
    </w:p>
    <w:p w:rsidR="009B3614" w:rsidRPr="00ED4B99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D4B99">
        <w:rPr>
          <w:rFonts w:ascii="Angsana New" w:hAnsi="Angsana New"/>
          <w:sz w:val="30"/>
          <w:szCs w:val="30"/>
        </w:rPr>
        <w:t xml:space="preserve"> </w:t>
      </w:r>
    </w:p>
    <w:p w:rsidR="00F631CA" w:rsidRPr="00B23C3A" w:rsidRDefault="00F631CA" w:rsidP="00F631CA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1675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กำไรต่อหุ้น</w:t>
      </w:r>
      <w:r w:rsidR="005D5E37"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ขั้นพื้นฐาน</w:t>
      </w:r>
    </w:p>
    <w:p w:rsidR="008E447E" w:rsidRPr="00ED4B99" w:rsidRDefault="008E447E" w:rsidP="008E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sz w:val="30"/>
          <w:szCs w:val="30"/>
        </w:rPr>
      </w:pPr>
    </w:p>
    <w:p w:rsidR="00D71395" w:rsidRDefault="008E447E" w:rsidP="00D71395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B23C3A">
        <w:rPr>
          <w:rFonts w:ascii="Angsana New" w:hAnsi="Angsana New"/>
          <w:sz w:val="30"/>
          <w:szCs w:val="30"/>
          <w:cs/>
        </w:rPr>
        <w:t>บริษัท</w:t>
      </w:r>
      <w:r w:rsidRPr="00B23C3A">
        <w:rPr>
          <w:rFonts w:ascii="Angsana New" w:hAnsi="Angsana New" w:hint="cs"/>
          <w:sz w:val="30"/>
          <w:szCs w:val="30"/>
          <w:cs/>
        </w:rPr>
        <w:t xml:space="preserve"> ด้วยจำนวนหุ้นสามัญ</w:t>
      </w:r>
      <w:r w:rsidR="005D5E37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</w:p>
    <w:p w:rsidR="00D71395" w:rsidRPr="00ED4B99" w:rsidRDefault="00D71395" w:rsidP="00D71395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:rsidR="00E92B89" w:rsidRPr="00B23C3A" w:rsidRDefault="00E92B89" w:rsidP="00E92B89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1675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ฝ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D4B9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:rsidR="00E92B89" w:rsidRPr="00ED4B99" w:rsidRDefault="00E92B89" w:rsidP="00F43556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sz w:val="30"/>
          <w:szCs w:val="30"/>
        </w:rPr>
      </w:pPr>
    </w:p>
    <w:p w:rsidR="00E92B89" w:rsidRPr="0042160E" w:rsidRDefault="0042160E" w:rsidP="009869A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2160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="009869AD">
        <w:rPr>
          <w:rFonts w:ascii="Angsana New" w:hAnsi="Angsana New"/>
          <w:sz w:val="30"/>
          <w:szCs w:val="30"/>
          <w:cs/>
        </w:rPr>
        <w:br/>
      </w:r>
      <w:r w:rsidRPr="0042160E">
        <w:rPr>
          <w:rFonts w:ascii="Angsana New" w:hAnsi="Angsana New"/>
          <w:sz w:val="30"/>
          <w:szCs w:val="30"/>
          <w:cs/>
        </w:rPr>
        <w:t>การ</w:t>
      </w:r>
      <w:r w:rsidR="009869AD">
        <w:rPr>
          <w:rFonts w:ascii="Angsana New" w:hAnsi="Angsana New" w:hint="cs"/>
          <w:sz w:val="30"/>
          <w:szCs w:val="30"/>
          <w:cs/>
        </w:rPr>
        <w:t>ค</w:t>
      </w:r>
      <w:r w:rsidRPr="0042160E">
        <w:rPr>
          <w:rFonts w:ascii="Angsana New" w:hAnsi="Angsana New"/>
          <w:sz w:val="30"/>
          <w:szCs w:val="30"/>
          <w:cs/>
        </w:rPr>
        <w:t>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E92B89" w:rsidRPr="00ED4B99" w:rsidRDefault="00E92B89" w:rsidP="00F43556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sz w:val="30"/>
          <w:szCs w:val="30"/>
        </w:rPr>
      </w:pPr>
    </w:p>
    <w:p w:rsidR="00F43556" w:rsidRPr="00B23C3A" w:rsidRDefault="00F43556" w:rsidP="00F43556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1675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พ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9B3614" w:rsidRPr="00ED4B99" w:rsidRDefault="009B3614" w:rsidP="00F43556">
      <w:pPr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835C41" w:rsidRDefault="009B3614" w:rsidP="00D44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</w:t>
      </w:r>
      <w:r w:rsidR="00D07A8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D07A8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 xml:space="preserve">การปันส่วนอย่างสมเหตุสมผล </w:t>
      </w:r>
    </w:p>
    <w:p w:rsidR="00D71395" w:rsidRDefault="00D7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B3614" w:rsidRPr="00C52C41" w:rsidRDefault="003E5BB7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E5BB7">
        <w:rPr>
          <w:rFonts w:ascii="Angsana New" w:hAnsi="Angsana New" w:hint="cs"/>
          <w:b/>
          <w:bCs/>
          <w:sz w:val="30"/>
          <w:szCs w:val="30"/>
        </w:rPr>
        <w:lastRenderedPageBreak/>
        <w:t>4</w:t>
      </w:r>
      <w:r w:rsidR="009B3614" w:rsidRPr="001D4F7C">
        <w:rPr>
          <w:rFonts w:ascii="Angsana New" w:hAnsi="Angsana New"/>
          <w:b/>
          <w:bCs/>
          <w:sz w:val="30"/>
          <w:szCs w:val="30"/>
        </w:rPr>
        <w:tab/>
      </w:r>
      <w:r w:rsidR="009B3614" w:rsidRPr="001D4F7C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917F8F" w:rsidRPr="00611151" w:rsidRDefault="00917F8F" w:rsidP="00D23C26">
      <w:pPr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0F18FA" w:rsidRDefault="009B3614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ความสัมพันธ์ที่มีกับบริษัทร่วมได้เปิดเผย</w:t>
      </w:r>
      <w:r w:rsidRPr="001D4F7C">
        <w:rPr>
          <w:rFonts w:ascii="Angsana New" w:hAnsi="Angsana New"/>
          <w:b/>
          <w:sz w:val="30"/>
          <w:szCs w:val="30"/>
          <w:cs/>
        </w:rPr>
        <w:t>ในหมายเหตุประกอบ</w:t>
      </w:r>
      <w:r w:rsidR="001A2708">
        <w:rPr>
          <w:rFonts w:ascii="Angsana New" w:hAnsi="Angsana New"/>
          <w:b/>
          <w:sz w:val="30"/>
          <w:szCs w:val="30"/>
          <w:cs/>
        </w:rPr>
        <w:t>งบการเงิน</w:t>
      </w:r>
      <w:r w:rsidRPr="001D4F7C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9C1405" w:rsidRPr="000F1E7B">
        <w:rPr>
          <w:rFonts w:ascii="Angsana New" w:hAnsi="Angsana New"/>
          <w:bCs/>
          <w:sz w:val="30"/>
          <w:szCs w:val="30"/>
        </w:rPr>
        <w:t>10</w:t>
      </w:r>
      <w:r w:rsidR="000F18FA" w:rsidRPr="001D4F7C">
        <w:rPr>
          <w:rFonts w:ascii="Angsana New" w:hAnsi="Angsana New"/>
          <w:b/>
          <w:sz w:val="30"/>
          <w:szCs w:val="30"/>
        </w:rPr>
        <w:t xml:space="preserve"> </w:t>
      </w:r>
      <w:r w:rsidRPr="001D4F7C">
        <w:rPr>
          <w:rFonts w:ascii="Angsana New" w:hAnsi="Angsana New"/>
          <w:b/>
          <w:sz w:val="30"/>
          <w:szCs w:val="30"/>
          <w:cs/>
        </w:rPr>
        <w:t>สำหรับ</w:t>
      </w: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Pr="00C52C41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D23C26" w:rsidRPr="00611151" w:rsidRDefault="00D23C26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/>
      </w:tblPr>
      <w:tblGrid>
        <w:gridCol w:w="4320"/>
        <w:gridCol w:w="1350"/>
        <w:gridCol w:w="4050"/>
      </w:tblGrid>
      <w:tr w:rsidR="009B3614" w:rsidRPr="00C52C41" w:rsidTr="00D076A8">
        <w:trPr>
          <w:cantSplit/>
          <w:tblHeader/>
        </w:trPr>
        <w:tc>
          <w:tcPr>
            <w:tcW w:w="4320" w:type="dxa"/>
          </w:tcPr>
          <w:p w:rsidR="000F18FA" w:rsidRDefault="000F18FA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0263AF" w:rsidRPr="00C52C41" w:rsidRDefault="000758B9" w:rsidP="00B03C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050" w:type="dxa"/>
          </w:tcPr>
          <w:p w:rsidR="000F18FA" w:rsidRDefault="000F18F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03CBA" w:rsidRPr="00C52C41" w:rsidTr="00D076A8">
        <w:trPr>
          <w:cantSplit/>
          <w:tblHeader/>
        </w:trPr>
        <w:tc>
          <w:tcPr>
            <w:tcW w:w="4320" w:type="dxa"/>
          </w:tcPr>
          <w:p w:rsidR="00B03CBA" w:rsidRPr="00B03CBA" w:rsidRDefault="00B03CBA" w:rsidP="000758B9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:rsidR="00B03CBA" w:rsidRPr="00B03CBA" w:rsidRDefault="00B03CBA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50" w:type="dxa"/>
          </w:tcPr>
          <w:p w:rsidR="00B03CBA" w:rsidRPr="00B03CBA" w:rsidRDefault="00B03CB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B3614" w:rsidRPr="00C52C41" w:rsidTr="00D076A8">
        <w:trPr>
          <w:cantSplit/>
        </w:trPr>
        <w:tc>
          <w:tcPr>
            <w:tcW w:w="4320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EE68C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3E7E18" w:rsidRPr="00C52C41" w:rsidTr="00297568">
        <w:trPr>
          <w:cantSplit/>
        </w:trPr>
        <w:tc>
          <w:tcPr>
            <w:tcW w:w="4320" w:type="dxa"/>
          </w:tcPr>
          <w:p w:rsidR="003E7E18" w:rsidRPr="00C52C41" w:rsidRDefault="003E7E18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350" w:type="dxa"/>
          </w:tcPr>
          <w:p w:rsidR="003E7E18" w:rsidRPr="00C52C41" w:rsidRDefault="003E7E18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3E7E18" w:rsidRPr="00C52C41" w:rsidRDefault="003E7E18" w:rsidP="0029756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A61856" w:rsidRPr="00C52C41" w:rsidTr="00D076A8">
        <w:trPr>
          <w:cantSplit/>
        </w:trPr>
        <w:tc>
          <w:tcPr>
            <w:tcW w:w="4320" w:type="dxa"/>
          </w:tcPr>
          <w:p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ซีเอ็มที ไดอิ้ง จำกัด</w:t>
            </w:r>
          </w:p>
        </w:tc>
        <w:tc>
          <w:tcPr>
            <w:tcW w:w="1350" w:type="dxa"/>
          </w:tcPr>
          <w:p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A61856" w:rsidRDefault="007B15F4" w:rsidP="007B15F4">
            <w:pPr>
              <w:pStyle w:val="a3"/>
              <w:tabs>
                <w:tab w:val="left" w:pos="459"/>
              </w:tabs>
              <w:ind w:left="122" w:right="0" w:hanging="117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="00C56E7B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ริษัทถือหุ้น และ</w:t>
            </w:r>
            <w:r w:rsidR="00A61856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350" w:type="dxa"/>
          </w:tcPr>
          <w:p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Ichimura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Sangyo Co.,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50" w:type="dxa"/>
          </w:tcPr>
          <w:p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147C54" w:rsidRPr="008F7775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 xml:space="preserve">P.T. Century Textile Industry 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1350" w:type="dxa"/>
          </w:tcPr>
          <w:p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350" w:type="dxa"/>
          </w:tcPr>
          <w:p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Indonesia Synthetics Textile Mills</w:t>
            </w:r>
          </w:p>
        </w:tc>
        <w:tc>
          <w:tcPr>
            <w:tcW w:w="1350" w:type="dxa"/>
          </w:tcPr>
          <w:p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147C54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350" w:type="dxa"/>
          </w:tcPr>
          <w:p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Toray International Indonesia</w:t>
            </w:r>
          </w:p>
        </w:tc>
        <w:tc>
          <w:tcPr>
            <w:tcW w:w="1350" w:type="dxa"/>
          </w:tcPr>
          <w:p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147C54" w:rsidRPr="00A61856" w:rsidRDefault="00147C54" w:rsidP="00BB40D0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Advanced Textile Mexico, S.A. de C.V.</w:t>
            </w:r>
          </w:p>
        </w:tc>
        <w:tc>
          <w:tcPr>
            <w:tcW w:w="1350" w:type="dxa"/>
          </w:tcPr>
          <w:p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4050" w:type="dxa"/>
          </w:tcPr>
          <w:p w:rsidR="00147C54" w:rsidRPr="008F7775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8F7775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350" w:type="dxa"/>
          </w:tcPr>
          <w:p w:rsidR="00147C54" w:rsidRPr="008F7775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:rsidR="00147C54" w:rsidRPr="008F7775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Industries (H.K.) Ltd.</w:t>
            </w:r>
          </w:p>
        </w:tc>
        <w:tc>
          <w:tcPr>
            <w:tcW w:w="1350" w:type="dxa"/>
          </w:tcPr>
          <w:p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:rsidR="00147C54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350" w:type="dxa"/>
          </w:tcPr>
          <w:p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4050" w:type="dxa"/>
          </w:tcPr>
          <w:p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0650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S.r.l</w:t>
            </w:r>
            <w:proofErr w:type="spellEnd"/>
          </w:p>
        </w:tc>
        <w:tc>
          <w:tcPr>
            <w:tcW w:w="1350" w:type="dxa"/>
          </w:tcPr>
          <w:p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4050" w:type="dxa"/>
          </w:tcPr>
          <w:p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C52C41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Ltd.</w:t>
            </w:r>
          </w:p>
        </w:tc>
        <w:tc>
          <w:tcPr>
            <w:tcW w:w="1350" w:type="dxa"/>
          </w:tcPr>
          <w:p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:rsidR="00147C54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9B3614" w:rsidRPr="00C52C41" w:rsidTr="00D076A8">
        <w:trPr>
          <w:cantSplit/>
        </w:trPr>
        <w:tc>
          <w:tcPr>
            <w:tcW w:w="4320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(America) Inc.</w:t>
            </w:r>
          </w:p>
        </w:tc>
        <w:tc>
          <w:tcPr>
            <w:tcW w:w="1350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(China)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350" w:type="dxa"/>
          </w:tcPr>
          <w:p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350" w:type="dxa"/>
          </w:tcPr>
          <w:p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50" w:type="dxa"/>
          </w:tcPr>
          <w:p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Monofilament Ltd.</w:t>
            </w:r>
          </w:p>
        </w:tc>
        <w:tc>
          <w:tcPr>
            <w:tcW w:w="1350" w:type="dxa"/>
          </w:tcPr>
          <w:p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147C54" w:rsidRPr="00A61856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65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lastRenderedPageBreak/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>Co., Ltd.</w:t>
            </w:r>
          </w:p>
        </w:tc>
        <w:tc>
          <w:tcPr>
            <w:tcW w:w="1350" w:type="dxa"/>
          </w:tcPr>
          <w:p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:rsidTr="00D076A8">
        <w:trPr>
          <w:cantSplit/>
        </w:trPr>
        <w:tc>
          <w:tcPr>
            <w:tcW w:w="4320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Textiles Central Europe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s.r.o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</w:tcPr>
          <w:p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สาธารณรัฐเช็ก</w:t>
            </w:r>
          </w:p>
        </w:tc>
        <w:tc>
          <w:tcPr>
            <w:tcW w:w="4050" w:type="dxa"/>
          </w:tcPr>
          <w:p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1856" w:rsidRPr="00C52C41" w:rsidTr="00D076A8">
        <w:trPr>
          <w:cantSplit/>
        </w:trPr>
        <w:tc>
          <w:tcPr>
            <w:tcW w:w="4320" w:type="dxa"/>
          </w:tcPr>
          <w:p w:rsidR="00A61856" w:rsidRDefault="00405E41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hyperlink r:id="rId8" w:tgtFrame="_blank" w:history="1">
              <w:r w:rsidR="00A61856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350" w:type="dxa"/>
          </w:tcPr>
          <w:p w:rsidR="00A61856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A61856" w:rsidRPr="008F7775" w:rsidRDefault="00A61856" w:rsidP="008512BC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br/>
              <w:t>และ/หรือมีกรรมการร่วมกัน</w:t>
            </w:r>
          </w:p>
        </w:tc>
      </w:tr>
      <w:tr w:rsidR="00D6585E" w:rsidRPr="00C52C41" w:rsidTr="00D076A8">
        <w:trPr>
          <w:cantSplit/>
        </w:trPr>
        <w:tc>
          <w:tcPr>
            <w:tcW w:w="4320" w:type="dxa"/>
          </w:tcPr>
          <w:p w:rsidR="00D6585E" w:rsidRDefault="00D6585E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Middle East FZE</w:t>
            </w:r>
          </w:p>
        </w:tc>
        <w:tc>
          <w:tcPr>
            <w:tcW w:w="1350" w:type="dxa"/>
          </w:tcPr>
          <w:p w:rsidR="00D6585E" w:rsidRPr="00C52C41" w:rsidRDefault="00D6585E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4050" w:type="dxa"/>
          </w:tcPr>
          <w:p w:rsidR="00D6585E" w:rsidRPr="00C52C41" w:rsidRDefault="00D6585E" w:rsidP="004C1402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265E79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ย่อยทางอ้อมของบริษัทใหญ่ของบริษัท</w:t>
            </w:r>
          </w:p>
        </w:tc>
      </w:tr>
      <w:tr w:rsidR="00DC0C5C" w:rsidRPr="00C52C41" w:rsidTr="00D076A8">
        <w:trPr>
          <w:cantSplit/>
        </w:trPr>
        <w:tc>
          <w:tcPr>
            <w:tcW w:w="4320" w:type="dxa"/>
          </w:tcPr>
          <w:p w:rsidR="00DC0C5C" w:rsidRDefault="00DC0C5C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:rsidR="00DC0C5C" w:rsidRPr="00C52C41" w:rsidRDefault="00DC0C5C" w:rsidP="00B819B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:rsidR="00DC0C5C" w:rsidRPr="00B3571D" w:rsidRDefault="00864D53" w:rsidP="00864D53">
            <w:pPr>
              <w:pStyle w:val="a3"/>
              <w:tabs>
                <w:tab w:val="left" w:pos="459"/>
              </w:tabs>
              <w:ind w:left="120" w:right="0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147C54" w:rsidRPr="00C52C41" w:rsidTr="00BB40D0">
        <w:trPr>
          <w:cantSplit/>
        </w:trPr>
        <w:tc>
          <w:tcPr>
            <w:tcW w:w="4320" w:type="dxa"/>
          </w:tcPr>
          <w:p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1428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E1428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E1428">
              <w:rPr>
                <w:rFonts w:ascii="Angsana New" w:hAnsi="Angsana New"/>
                <w:sz w:val="30"/>
                <w:szCs w:val="30"/>
              </w:rPr>
              <w:t xml:space="preserve"> Indonesia</w:t>
            </w:r>
          </w:p>
        </w:tc>
        <w:tc>
          <w:tcPr>
            <w:tcW w:w="1350" w:type="dxa"/>
          </w:tcPr>
          <w:p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147C54" w:rsidRPr="00F85F26" w:rsidRDefault="00147C54" w:rsidP="00BB40D0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7A3DEB" w:rsidRPr="00C52C41" w:rsidTr="00D076A8">
        <w:trPr>
          <w:cantSplit/>
        </w:trPr>
        <w:tc>
          <w:tcPr>
            <w:tcW w:w="4320" w:type="dxa"/>
          </w:tcPr>
          <w:p w:rsidR="007A3DEB" w:rsidRDefault="007A3DEB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>So</w:t>
            </w:r>
            <w:r w:rsidR="003E7E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wa</w:t>
            </w:r>
            <w:proofErr w:type="spellEnd"/>
            <w:r w:rsidR="000D33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3DEB">
              <w:rPr>
                <w:rFonts w:ascii="Angsana New" w:hAnsi="Angsana New"/>
                <w:sz w:val="30"/>
                <w:szCs w:val="30"/>
              </w:rPr>
              <w:t>Textile Co., Ltd.</w:t>
            </w:r>
          </w:p>
        </w:tc>
        <w:tc>
          <w:tcPr>
            <w:tcW w:w="1350" w:type="dxa"/>
          </w:tcPr>
          <w:p w:rsidR="007A3DEB" w:rsidRPr="00C52C41" w:rsidRDefault="007A3DEB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7A3DEB" w:rsidRPr="00B3571D" w:rsidRDefault="00265E79" w:rsidP="00265E79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9C0650" w:rsidRPr="00C52C41" w:rsidTr="00D076A8">
        <w:trPr>
          <w:cantSplit/>
        </w:trPr>
        <w:tc>
          <w:tcPr>
            <w:tcW w:w="4320" w:type="dxa"/>
          </w:tcPr>
          <w:p w:rsidR="009C0650" w:rsidRPr="001461B7" w:rsidRDefault="009C0650" w:rsidP="009C06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350" w:type="dxa"/>
          </w:tcPr>
          <w:p w:rsidR="009C0650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C0650" w:rsidRPr="00C52C41" w:rsidRDefault="00864D53" w:rsidP="00220FEC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F93FBE" w:rsidRPr="00C52C41" w:rsidTr="00461142">
        <w:trPr>
          <w:cantSplit/>
        </w:trPr>
        <w:tc>
          <w:tcPr>
            <w:tcW w:w="4320" w:type="dxa"/>
          </w:tcPr>
          <w:p w:rsidR="00F93FBE" w:rsidRDefault="00F93FBE" w:rsidP="0046114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:rsidR="00F93FBE" w:rsidRDefault="00F93FBE" w:rsidP="004611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93FBE" w:rsidRPr="008F7775" w:rsidRDefault="00F93FBE" w:rsidP="00461142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864D5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Pr="00864D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9C0650" w:rsidRPr="00C52C41" w:rsidTr="00D076A8">
        <w:trPr>
          <w:cantSplit/>
        </w:trPr>
        <w:tc>
          <w:tcPr>
            <w:tcW w:w="4320" w:type="dxa"/>
          </w:tcPr>
          <w:p w:rsidR="009C0650" w:rsidRDefault="009C0650" w:rsidP="009C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:rsidR="009C0650" w:rsidRPr="001461B7" w:rsidRDefault="009C0650" w:rsidP="009C0650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:rsidR="009C0650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:rsidR="009C0650" w:rsidRPr="00C52C41" w:rsidRDefault="00864D53" w:rsidP="009C0650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9C0650" w:rsidRPr="00C52C41" w:rsidTr="00D076A8">
        <w:trPr>
          <w:cantSplit/>
        </w:trPr>
        <w:tc>
          <w:tcPr>
            <w:tcW w:w="4320" w:type="dxa"/>
          </w:tcPr>
          <w:p w:rsidR="009C0650" w:rsidRPr="00C52C41" w:rsidRDefault="009C0650" w:rsidP="009C06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:rsidR="009C0650" w:rsidRPr="00C52C41" w:rsidRDefault="009C0650" w:rsidP="009C0650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:rsidR="009C0650" w:rsidRPr="00C52C41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3F60B3" w:rsidRDefault="009C0650" w:rsidP="009C0650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ของบริษัทใหญ่ของบริษัท</w:t>
            </w:r>
          </w:p>
          <w:p w:rsidR="009C0650" w:rsidRPr="00C52C41" w:rsidRDefault="003F60B3" w:rsidP="003F60B3">
            <w:pPr>
              <w:pStyle w:val="a3"/>
              <w:tabs>
                <w:tab w:val="left" w:pos="459"/>
              </w:tabs>
              <w:ind w:left="255" w:right="2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864D5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Pr="00864D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9C0650" w:rsidRPr="00C52C41" w:rsidTr="00D076A8">
        <w:trPr>
          <w:cantSplit/>
        </w:trPr>
        <w:tc>
          <w:tcPr>
            <w:tcW w:w="4320" w:type="dxa"/>
          </w:tcPr>
          <w:p w:rsidR="009C0650" w:rsidRPr="00C52C41" w:rsidRDefault="009C0650" w:rsidP="009C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:rsidR="009C0650" w:rsidRPr="00C52C41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9C0650" w:rsidRPr="001457F9" w:rsidRDefault="009C0650" w:rsidP="008E0A75">
            <w:pPr>
              <w:pStyle w:val="a3"/>
              <w:tabs>
                <w:tab w:val="left" w:pos="459"/>
              </w:tabs>
              <w:ind w:left="255" w:right="224" w:hanging="255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</w:t>
            </w:r>
            <w:r w:rsidRPr="001457F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  <w:r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</w:tbl>
    <w:p w:rsidR="00B67340" w:rsidRDefault="00B67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:rsidR="000263AF" w:rsidRDefault="000263AF" w:rsidP="000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rtl/>
          <w:cs/>
        </w:rPr>
      </w:pPr>
      <w:r w:rsidRPr="00324055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</w:t>
      </w:r>
      <w:r>
        <w:rPr>
          <w:rFonts w:ascii="Angsana New" w:hAnsi="Angsana New"/>
          <w:b/>
          <w:sz w:val="30"/>
          <w:szCs w:val="30"/>
          <w:cs/>
        </w:rPr>
        <w:t>รายก</w:t>
      </w:r>
      <w:r w:rsidR="003077DE">
        <w:rPr>
          <w:rFonts w:ascii="Angsana New" w:hAnsi="Angsana New" w:hint="cs"/>
          <w:b/>
          <w:sz w:val="30"/>
          <w:szCs w:val="30"/>
          <w:cs/>
        </w:rPr>
        <w:t>ารกับ</w:t>
      </w:r>
      <w:r w:rsidR="007B6CF6">
        <w:rPr>
          <w:rFonts w:ascii="Angsana New" w:hAnsi="Angsana New" w:hint="cs"/>
          <w:b/>
          <w:sz w:val="30"/>
          <w:szCs w:val="30"/>
          <w:cs/>
        </w:rPr>
        <w:t>บุคคล</w:t>
      </w:r>
      <w:r w:rsidR="00B3571D">
        <w:rPr>
          <w:rFonts w:ascii="Angsana New" w:hAnsi="Angsana New" w:hint="cs"/>
          <w:b/>
          <w:sz w:val="30"/>
          <w:szCs w:val="30"/>
          <w:cs/>
        </w:rPr>
        <w:t>หรือ</w:t>
      </w:r>
      <w:r w:rsidR="003077DE">
        <w:rPr>
          <w:rFonts w:ascii="Angsana New" w:hAnsi="Angsana New" w:hint="cs"/>
          <w:b/>
          <w:sz w:val="30"/>
          <w:szCs w:val="30"/>
          <w:cs/>
        </w:rPr>
        <w:t>กิ</w:t>
      </w:r>
      <w:r w:rsidR="00461CE3">
        <w:rPr>
          <w:rFonts w:ascii="Angsana New" w:hAnsi="Angsana New" w:hint="cs"/>
          <w:b/>
          <w:sz w:val="30"/>
          <w:szCs w:val="30"/>
          <w:cs/>
        </w:rPr>
        <w:t>จ</w:t>
      </w:r>
      <w:r w:rsidR="003077DE">
        <w:rPr>
          <w:rFonts w:ascii="Angsana New" w:hAnsi="Angsana New" w:hint="cs"/>
          <w:b/>
          <w:sz w:val="30"/>
          <w:szCs w:val="30"/>
          <w:cs/>
        </w:rPr>
        <w:t>การที่เกี่ยวข้องกัน</w:t>
      </w:r>
      <w:r w:rsidRPr="00324055">
        <w:rPr>
          <w:rFonts w:ascii="Angsana New" w:hAnsi="Angsana New"/>
          <w:b/>
          <w:sz w:val="30"/>
          <w:szCs w:val="30"/>
          <w:cs/>
        </w:rPr>
        <w:t>แต่ละประเภทอธิบายได้ดังต่อไปนี้</w:t>
      </w:r>
    </w:p>
    <w:p w:rsidR="00CC066B" w:rsidRPr="00B67340" w:rsidRDefault="00CC066B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</w:p>
    <w:tbl>
      <w:tblPr>
        <w:tblW w:w="9468" w:type="dxa"/>
        <w:tblInd w:w="450" w:type="dxa"/>
        <w:tblLayout w:type="fixed"/>
        <w:tblLook w:val="0000"/>
      </w:tblPr>
      <w:tblGrid>
        <w:gridCol w:w="3330"/>
        <w:gridCol w:w="6138"/>
      </w:tblGrid>
      <w:tr w:rsidR="00944B0F" w:rsidRPr="00C52C41" w:rsidTr="00210585">
        <w:tc>
          <w:tcPr>
            <w:tcW w:w="3330" w:type="dxa"/>
          </w:tcPr>
          <w:p w:rsidR="00944B0F" w:rsidRPr="00C52C41" w:rsidRDefault="00944B0F" w:rsidP="0002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38" w:type="dxa"/>
          </w:tcPr>
          <w:p w:rsidR="00944B0F" w:rsidRPr="00C52C41" w:rsidRDefault="00944B0F" w:rsidP="00F3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0F18FA" w:rsidRPr="00C52C41" w:rsidTr="00210585">
        <w:tc>
          <w:tcPr>
            <w:tcW w:w="3330" w:type="dxa"/>
          </w:tcPr>
          <w:p w:rsidR="000F18FA" w:rsidRPr="00B03CBA" w:rsidRDefault="000F18FA" w:rsidP="0002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38" w:type="dxa"/>
          </w:tcPr>
          <w:p w:rsidR="000F18FA" w:rsidRPr="00B03CBA" w:rsidRDefault="000F18FA" w:rsidP="00F3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</w:tr>
      <w:tr w:rsidR="00944B0F" w:rsidRPr="00C52C41" w:rsidTr="00210585">
        <w:tc>
          <w:tcPr>
            <w:tcW w:w="3330" w:type="dxa"/>
          </w:tcPr>
          <w:p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138" w:type="dxa"/>
          </w:tcPr>
          <w:p w:rsidR="00944B0F" w:rsidRPr="00C52C41" w:rsidRDefault="00944B0F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C24C64" w:rsidRPr="00C52C41" w:rsidTr="00210585">
        <w:tc>
          <w:tcPr>
            <w:tcW w:w="3330" w:type="dxa"/>
          </w:tcPr>
          <w:p w:rsidR="00C24C64" w:rsidRPr="00C52C41" w:rsidRDefault="00C24C6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138" w:type="dxa"/>
          </w:tcPr>
          <w:p w:rsidR="00C24C64" w:rsidRPr="00C52C41" w:rsidRDefault="00C24C64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ตามที่ประกาศจ่าย</w:t>
            </w:r>
          </w:p>
        </w:tc>
      </w:tr>
      <w:tr w:rsidR="00C24C64" w:rsidRPr="00C52C41" w:rsidTr="00210585">
        <w:tc>
          <w:tcPr>
            <w:tcW w:w="3330" w:type="dxa"/>
          </w:tcPr>
          <w:p w:rsidR="00C24C64" w:rsidRDefault="00C24C6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6138" w:type="dxa"/>
          </w:tcPr>
          <w:p w:rsidR="00C24C64" w:rsidRDefault="00C24C64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ราคาที่ตกลงกันตามสัญญา</w:t>
            </w:r>
          </w:p>
        </w:tc>
      </w:tr>
      <w:tr w:rsidR="00944B0F" w:rsidRPr="00C52C41" w:rsidTr="00210585">
        <w:tc>
          <w:tcPr>
            <w:tcW w:w="3330" w:type="dxa"/>
          </w:tcPr>
          <w:p w:rsidR="00944B0F" w:rsidRPr="009D6083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="00EA72E7" w:rsidRPr="009D6083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138" w:type="dxa"/>
          </w:tcPr>
          <w:p w:rsidR="00944B0F" w:rsidRPr="009D6083" w:rsidRDefault="002B3076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ราคาที่ตกลงกันตามสัญญา</w:t>
            </w:r>
          </w:p>
        </w:tc>
      </w:tr>
      <w:tr w:rsidR="00130878" w:rsidRPr="00C52C41" w:rsidTr="00210585">
        <w:trPr>
          <w:trHeight w:val="226"/>
        </w:trPr>
        <w:tc>
          <w:tcPr>
            <w:tcW w:w="3330" w:type="dxa"/>
          </w:tcPr>
          <w:p w:rsidR="00130878" w:rsidRPr="00C52C41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138" w:type="dxa"/>
          </w:tcPr>
          <w:p w:rsidR="00130878" w:rsidRDefault="000D38A6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  <w:tr w:rsidR="00944B0F" w:rsidRPr="00C52C41" w:rsidTr="00210585">
        <w:tc>
          <w:tcPr>
            <w:tcW w:w="3330" w:type="dxa"/>
          </w:tcPr>
          <w:p w:rsidR="00130878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="00A40DD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:rsidR="00944B0F" w:rsidRPr="00C52C41" w:rsidRDefault="00043657" w:rsidP="000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</w:rPr>
              <w:t>าใช้จ่ายอื่น</w:t>
            </w:r>
          </w:p>
        </w:tc>
        <w:tc>
          <w:tcPr>
            <w:tcW w:w="6138" w:type="dxa"/>
          </w:tcPr>
          <w:p w:rsidR="00944B0F" w:rsidRPr="00C52C41" w:rsidRDefault="00D6439C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 w:rsidR="00DE61A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  <w:tr w:rsidR="00C24C64" w:rsidRPr="00C52C41" w:rsidTr="00BB40D0">
        <w:trPr>
          <w:trHeight w:val="226"/>
        </w:trPr>
        <w:tc>
          <w:tcPr>
            <w:tcW w:w="3330" w:type="dxa"/>
          </w:tcPr>
          <w:p w:rsidR="00C24C64" w:rsidRPr="009D6083" w:rsidRDefault="00C24C6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138" w:type="dxa"/>
          </w:tcPr>
          <w:p w:rsidR="00C24C64" w:rsidRPr="009D6083" w:rsidRDefault="00C24C6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</w:tbl>
    <w:p w:rsidR="002E3671" w:rsidRPr="00B67340" w:rsidRDefault="002E3671" w:rsidP="004C1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944B0F" w:rsidRDefault="00944B0F" w:rsidP="004C1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F594D">
        <w:rPr>
          <w:rFonts w:ascii="Angsana New" w:hAnsi="Angsana New"/>
          <w:sz w:val="30"/>
          <w:szCs w:val="30"/>
          <w:cs/>
          <w:lang w:val="th-TH"/>
        </w:rPr>
        <w:t>รายการที่สำคัญกับ</w:t>
      </w:r>
      <w:r w:rsidR="007B6CF6">
        <w:rPr>
          <w:rFonts w:ascii="Angsana New" w:hAnsi="Angsana New" w:hint="cs"/>
          <w:sz w:val="30"/>
          <w:szCs w:val="30"/>
          <w:cs/>
          <w:lang w:val="th-TH"/>
        </w:rPr>
        <w:t>บุคคลหรือ</w:t>
      </w:r>
      <w:r w:rsidRPr="001F594D">
        <w:rPr>
          <w:rFonts w:ascii="Angsana New" w:hAnsi="Angsana New"/>
          <w:sz w:val="30"/>
          <w:szCs w:val="30"/>
          <w:cs/>
          <w:lang w:val="th-TH"/>
        </w:rPr>
        <w:t>กิจการที่เกี่ยวข้องกัน</w:t>
      </w:r>
      <w:r w:rsidRPr="001F594D">
        <w:rPr>
          <w:rFonts w:ascii="Angsana New" w:hAnsi="Angsana New"/>
          <w:sz w:val="30"/>
          <w:szCs w:val="30"/>
          <w:cs/>
        </w:rPr>
        <w:t>สำหรับ</w:t>
      </w:r>
      <w:r w:rsidR="00C24C64">
        <w:rPr>
          <w:rFonts w:ascii="Angsana New" w:hAnsi="Angsana New" w:hint="cs"/>
          <w:sz w:val="30"/>
          <w:szCs w:val="30"/>
          <w:cs/>
        </w:rPr>
        <w:t>ปี</w:t>
      </w:r>
      <w:r w:rsidR="00EB78BC" w:rsidRPr="001F594D">
        <w:rPr>
          <w:rFonts w:ascii="Angsana New" w:hAnsi="Angsana New" w:hint="cs"/>
          <w:sz w:val="30"/>
          <w:szCs w:val="30"/>
          <w:cs/>
          <w:lang w:val="th-TH"/>
        </w:rPr>
        <w:t>สิ้น</w:t>
      </w:r>
      <w:r w:rsidRPr="001F594D">
        <w:rPr>
          <w:rFonts w:ascii="Angsana New" w:hAnsi="Angsana New"/>
          <w:sz w:val="30"/>
          <w:szCs w:val="30"/>
          <w:cs/>
          <w:lang w:val="th-TH"/>
        </w:rPr>
        <w:t xml:space="preserve">สุดวันที่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C24C64">
        <w:rPr>
          <w:rFonts w:ascii="Angsana New" w:hAnsi="Angsana New" w:hint="cs"/>
          <w:sz w:val="30"/>
          <w:szCs w:val="30"/>
          <w:cs/>
          <w:lang w:val="th-TH"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 w:rsidR="009B60E5">
        <w:rPr>
          <w:rFonts w:ascii="Angsana New" w:hAnsi="Angsana New" w:hint="cs"/>
          <w:sz w:val="30"/>
          <w:szCs w:val="30"/>
          <w:cs/>
          <w:lang w:val="th-TH"/>
        </w:rPr>
        <w:t xml:space="preserve"> และ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62</w:t>
      </w:r>
      <w:r w:rsidR="009B60E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24C64">
        <w:rPr>
          <w:rFonts w:ascii="Angsana New" w:hAnsi="Angsana New" w:hint="cs"/>
          <w:sz w:val="30"/>
          <w:szCs w:val="30"/>
          <w:cs/>
          <w:lang w:val="th-TH"/>
        </w:rPr>
        <w:t>และสำหรับรอบระยะเวลา</w:t>
      </w:r>
      <w:r w:rsidR="00611151">
        <w:rPr>
          <w:rFonts w:ascii="Angsana New" w:hAnsi="Angsana New" w:hint="cs"/>
          <w:sz w:val="30"/>
          <w:szCs w:val="30"/>
          <w:cs/>
          <w:lang w:val="th-TH"/>
        </w:rPr>
        <w:t>ตั้งแต่วันที่</w:t>
      </w:r>
      <w:r w:rsidR="00C24C6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 w:rsidR="00C24C64">
        <w:rPr>
          <w:rFonts w:ascii="Angsana New" w:hAnsi="Angsana New" w:hint="cs"/>
          <w:sz w:val="30"/>
          <w:szCs w:val="30"/>
          <w:cs/>
          <w:lang w:val="th-TH"/>
        </w:rPr>
        <w:t xml:space="preserve"> กรกฎาคม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62</w:t>
      </w:r>
      <w:r w:rsidR="00C24C64">
        <w:rPr>
          <w:rFonts w:ascii="Angsana New" w:hAnsi="Angsana New" w:hint="cs"/>
          <w:sz w:val="30"/>
          <w:szCs w:val="30"/>
          <w:cs/>
          <w:lang w:val="th-TH"/>
        </w:rPr>
        <w:t xml:space="preserve"> (วันควบบริษัท) ถึงวันที่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C24C64">
        <w:rPr>
          <w:rFonts w:ascii="Angsana New" w:hAnsi="Angsana New" w:hint="cs"/>
          <w:sz w:val="30"/>
          <w:szCs w:val="30"/>
          <w:cs/>
          <w:lang w:val="th-TH"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 w:rsidR="0013415F" w:rsidRPr="001F594D">
        <w:rPr>
          <w:rFonts w:ascii="Angsana New" w:hAnsi="Angsana New" w:hint="cs"/>
          <w:sz w:val="30"/>
          <w:szCs w:val="30"/>
          <w:cs/>
        </w:rPr>
        <w:t xml:space="preserve"> </w:t>
      </w:r>
      <w:r w:rsidR="003077DE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1F594D" w:rsidRPr="00B67340" w:rsidRDefault="001F594D" w:rsidP="00DE6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/>
      </w:tblPr>
      <w:tblGrid>
        <w:gridCol w:w="3600"/>
        <w:gridCol w:w="1620"/>
        <w:gridCol w:w="270"/>
        <w:gridCol w:w="1350"/>
        <w:gridCol w:w="270"/>
        <w:gridCol w:w="2340"/>
      </w:tblGrid>
      <w:tr w:rsidR="008C46C8" w:rsidRPr="00C52C41" w:rsidTr="00BC12D1">
        <w:trPr>
          <w:trHeight w:val="389"/>
          <w:tblHeader/>
        </w:trPr>
        <w:tc>
          <w:tcPr>
            <w:tcW w:w="3600" w:type="dxa"/>
          </w:tcPr>
          <w:p w:rsidR="008C46C8" w:rsidRPr="00284595" w:rsidRDefault="008C46C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6167067"/>
          </w:p>
        </w:tc>
        <w:tc>
          <w:tcPr>
            <w:tcW w:w="3240" w:type="dxa"/>
            <w:gridSpan w:val="3"/>
          </w:tcPr>
          <w:p w:rsidR="008C46C8" w:rsidRPr="008C46C8" w:rsidRDefault="008C46C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C46C8" w:rsidRPr="00284595" w:rsidRDefault="008C46C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8C46C8" w:rsidRPr="008C46C8" w:rsidRDefault="008C46C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46C8" w:rsidRPr="00C52C41" w:rsidTr="00BC12D1">
        <w:trPr>
          <w:trHeight w:val="389"/>
          <w:tblHeader/>
        </w:trPr>
        <w:tc>
          <w:tcPr>
            <w:tcW w:w="3600" w:type="dxa"/>
          </w:tcPr>
          <w:p w:rsidR="008C46C8" w:rsidRPr="00284595" w:rsidRDefault="008C46C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:rsidR="008C46C8" w:rsidRPr="008C46C8" w:rsidRDefault="00A96DE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8C46C8" w:rsidRPr="00284595" w:rsidRDefault="008C46C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8C46C8" w:rsidRPr="00AD0A64" w:rsidRDefault="00AD0A6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</w:tr>
      <w:tr w:rsidR="008C46C8" w:rsidRPr="00C52C41" w:rsidTr="00BC12D1">
        <w:trPr>
          <w:trHeight w:val="389"/>
          <w:tblHeader/>
        </w:trPr>
        <w:tc>
          <w:tcPr>
            <w:tcW w:w="3600" w:type="dxa"/>
          </w:tcPr>
          <w:p w:rsidR="008C46C8" w:rsidRPr="00284595" w:rsidRDefault="008C46C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:rsidR="008C46C8" w:rsidRPr="00284595" w:rsidRDefault="00A96DE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8C46C8" w:rsidRPr="00284595" w:rsidRDefault="008C46C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8C46C8" w:rsidRPr="00284595" w:rsidRDefault="0061115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AD0A64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8C46C8" w:rsidRPr="00C52C41" w:rsidTr="00BC12D1">
        <w:trPr>
          <w:trHeight w:val="389"/>
          <w:tblHeader/>
        </w:trPr>
        <w:tc>
          <w:tcPr>
            <w:tcW w:w="3600" w:type="dxa"/>
          </w:tcPr>
          <w:p w:rsidR="008C46C8" w:rsidRPr="00284595" w:rsidRDefault="008C46C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:rsidR="008C46C8" w:rsidRDefault="00A96DE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C46C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8C46C8" w:rsidRPr="00284595" w:rsidRDefault="008C46C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8C46C8" w:rsidRPr="00284595" w:rsidRDefault="00AD0A6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8C46C8" w:rsidRPr="00C52C41" w:rsidTr="00BC12D1">
        <w:trPr>
          <w:trHeight w:val="389"/>
          <w:tblHeader/>
        </w:trPr>
        <w:tc>
          <w:tcPr>
            <w:tcW w:w="3600" w:type="dxa"/>
          </w:tcPr>
          <w:p w:rsidR="008C46C8" w:rsidRPr="00284595" w:rsidRDefault="008C46C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8C46C8" w:rsidRPr="00284595" w:rsidRDefault="003E5BB7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8C46C8" w:rsidRPr="00284595" w:rsidRDefault="008C46C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8C46C8" w:rsidRPr="00284595" w:rsidRDefault="003E5BB7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8C46C8" w:rsidRDefault="008C46C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8C46C8" w:rsidRDefault="00AD0A6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8C46C8" w:rsidRPr="00C52C41" w:rsidTr="00BC12D1">
        <w:trPr>
          <w:trHeight w:val="389"/>
          <w:tblHeader/>
        </w:trPr>
        <w:tc>
          <w:tcPr>
            <w:tcW w:w="3600" w:type="dxa"/>
          </w:tcPr>
          <w:p w:rsidR="008C46C8" w:rsidRPr="00284595" w:rsidRDefault="008C46C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5"/>
          </w:tcPr>
          <w:p w:rsidR="008C46C8" w:rsidRPr="003E7E18" w:rsidRDefault="003E7E1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8C46C8" w:rsidRPr="00CC2E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bookmarkEnd w:id="0"/>
      <w:tr w:rsidR="008C46C8" w:rsidRPr="00C52C41" w:rsidTr="00BC12D1">
        <w:tc>
          <w:tcPr>
            <w:tcW w:w="3600" w:type="dxa"/>
          </w:tcPr>
          <w:p w:rsidR="008C46C8" w:rsidRPr="00284595" w:rsidRDefault="008C46C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3240" w:type="dxa"/>
            <w:gridSpan w:val="3"/>
          </w:tcPr>
          <w:p w:rsidR="008C46C8" w:rsidRPr="00284595" w:rsidRDefault="008C46C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C46C8" w:rsidRPr="00284595" w:rsidRDefault="008C46C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8C46C8" w:rsidRPr="00284595" w:rsidRDefault="008C46C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C46C8" w:rsidRPr="00C52C41" w:rsidTr="00BC12D1">
        <w:tc>
          <w:tcPr>
            <w:tcW w:w="3600" w:type="dxa"/>
          </w:tcPr>
          <w:p w:rsidR="008C46C8" w:rsidRPr="00284595" w:rsidRDefault="008C46C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20" w:type="dxa"/>
          </w:tcPr>
          <w:p w:rsidR="008C46C8" w:rsidRPr="00284595" w:rsidRDefault="00E16DE4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189,989</w:t>
            </w:r>
          </w:p>
        </w:tc>
        <w:tc>
          <w:tcPr>
            <w:tcW w:w="270" w:type="dxa"/>
          </w:tcPr>
          <w:p w:rsidR="008C46C8" w:rsidRPr="00284595" w:rsidRDefault="008C46C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C46C8" w:rsidRPr="00284595" w:rsidRDefault="00BC12D1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70" w:type="dxa"/>
          </w:tcPr>
          <w:p w:rsidR="008C46C8" w:rsidRDefault="008C46C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8C46C8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100,729</w:t>
            </w:r>
          </w:p>
        </w:tc>
      </w:tr>
      <w:tr w:rsidR="008C46C8" w:rsidRPr="00C52C41" w:rsidTr="00BC12D1">
        <w:tc>
          <w:tcPr>
            <w:tcW w:w="3600" w:type="dxa"/>
          </w:tcPr>
          <w:p w:rsidR="008C46C8" w:rsidRDefault="008C46C8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620" w:type="dxa"/>
          </w:tcPr>
          <w:p w:rsidR="008C46C8" w:rsidRDefault="00E16DE4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70" w:type="dxa"/>
          </w:tcPr>
          <w:p w:rsidR="008C46C8" w:rsidRPr="00284595" w:rsidRDefault="008C46C8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C46C8" w:rsidRDefault="00BC12D1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7,988</w:t>
            </w:r>
          </w:p>
        </w:tc>
        <w:tc>
          <w:tcPr>
            <w:tcW w:w="270" w:type="dxa"/>
          </w:tcPr>
          <w:p w:rsidR="008C46C8" w:rsidRDefault="008C46C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8C46C8" w:rsidRDefault="00297568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16DE4">
              <w:rPr>
                <w:rFonts w:ascii="Angsana New" w:hAnsi="Angsana New"/>
                <w:sz w:val="30"/>
                <w:szCs w:val="30"/>
              </w:rPr>
              <w:t>,617</w:t>
            </w:r>
          </w:p>
        </w:tc>
      </w:tr>
      <w:tr w:rsidR="008C46C8" w:rsidRPr="00C52C41" w:rsidTr="00BC12D1">
        <w:tc>
          <w:tcPr>
            <w:tcW w:w="3600" w:type="dxa"/>
          </w:tcPr>
          <w:p w:rsidR="008C46C8" w:rsidRDefault="008C46C8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20" w:type="dxa"/>
          </w:tcPr>
          <w:p w:rsidR="008C46C8" w:rsidRDefault="00E16DE4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3,272</w:t>
            </w:r>
          </w:p>
        </w:tc>
        <w:tc>
          <w:tcPr>
            <w:tcW w:w="270" w:type="dxa"/>
          </w:tcPr>
          <w:p w:rsidR="008C46C8" w:rsidRPr="00284595" w:rsidRDefault="008C46C8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C46C8" w:rsidRDefault="00BC12D1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:rsidR="008C46C8" w:rsidRDefault="008C46C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8C46C8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</w:tr>
      <w:tr w:rsidR="008C46C8" w:rsidRPr="00C52C41" w:rsidTr="00BC12D1">
        <w:tc>
          <w:tcPr>
            <w:tcW w:w="3600" w:type="dxa"/>
          </w:tcPr>
          <w:p w:rsidR="008C46C8" w:rsidRPr="00284595" w:rsidRDefault="008C46C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620" w:type="dxa"/>
          </w:tcPr>
          <w:p w:rsidR="008C46C8" w:rsidRDefault="0029756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16DE4">
              <w:rPr>
                <w:rFonts w:ascii="Angsana New" w:hAnsi="Angsana New"/>
                <w:sz w:val="30"/>
                <w:szCs w:val="30"/>
              </w:rPr>
              <w:t>1,310</w:t>
            </w:r>
          </w:p>
        </w:tc>
        <w:tc>
          <w:tcPr>
            <w:tcW w:w="270" w:type="dxa"/>
          </w:tcPr>
          <w:p w:rsidR="008C46C8" w:rsidRPr="00284595" w:rsidRDefault="008C46C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C46C8" w:rsidRDefault="00BC12D1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43,846</w:t>
            </w:r>
          </w:p>
        </w:tc>
        <w:tc>
          <w:tcPr>
            <w:tcW w:w="270" w:type="dxa"/>
          </w:tcPr>
          <w:p w:rsidR="008C46C8" w:rsidRDefault="008C46C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8C46C8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40,617</w:t>
            </w:r>
          </w:p>
        </w:tc>
      </w:tr>
      <w:tr w:rsidR="008C46C8" w:rsidRPr="00C52C41" w:rsidTr="00BC12D1">
        <w:tc>
          <w:tcPr>
            <w:tcW w:w="3600" w:type="dxa"/>
          </w:tcPr>
          <w:p w:rsidR="008C46C8" w:rsidRDefault="008C46C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20" w:type="dxa"/>
          </w:tcPr>
          <w:p w:rsidR="008C46C8" w:rsidRDefault="00E16DE4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C46C8" w:rsidRPr="00284595" w:rsidRDefault="008C46C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C46C8" w:rsidRDefault="00BC12D1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C46C8" w:rsidRDefault="008C46C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8C46C8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7,177</w:t>
            </w:r>
          </w:p>
        </w:tc>
      </w:tr>
      <w:tr w:rsidR="008C46C8" w:rsidRPr="00C52C41" w:rsidTr="00BC12D1">
        <w:tc>
          <w:tcPr>
            <w:tcW w:w="3600" w:type="dxa"/>
          </w:tcPr>
          <w:p w:rsidR="008C46C8" w:rsidRDefault="008C46C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8C46C8" w:rsidRDefault="008C46C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46C8" w:rsidRPr="00284595" w:rsidRDefault="008C46C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C46C8" w:rsidRDefault="008C46C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46C8" w:rsidRDefault="008C46C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8C46C8" w:rsidRDefault="008C46C8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2D1" w:rsidRPr="00C52C41" w:rsidTr="00BC12D1">
        <w:tc>
          <w:tcPr>
            <w:tcW w:w="3600" w:type="dxa"/>
          </w:tcPr>
          <w:p w:rsidR="00BC12D1" w:rsidRDefault="00BC12D1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BC12D1" w:rsidRDefault="00BC12D1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12D1" w:rsidRPr="00284595" w:rsidRDefault="00BC12D1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C12D1" w:rsidRDefault="00BC12D1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12D1" w:rsidRDefault="00BC12D1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BC12D1" w:rsidRDefault="00BC12D1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2D1" w:rsidRPr="00C52C41" w:rsidTr="00BC12D1">
        <w:tc>
          <w:tcPr>
            <w:tcW w:w="3600" w:type="dxa"/>
          </w:tcPr>
          <w:p w:rsidR="00BC12D1" w:rsidRDefault="00BC12D1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BC12D1" w:rsidRDefault="00BC12D1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12D1" w:rsidRPr="00284595" w:rsidRDefault="00BC12D1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C12D1" w:rsidRDefault="00BC12D1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12D1" w:rsidRDefault="00BC12D1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BC12D1" w:rsidRDefault="00BC12D1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6C8" w:rsidRPr="008D1791" w:rsidTr="00BC12D1">
        <w:tc>
          <w:tcPr>
            <w:tcW w:w="3600" w:type="dxa"/>
          </w:tcPr>
          <w:p w:rsidR="008C46C8" w:rsidRPr="00284595" w:rsidRDefault="008C46C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620" w:type="dxa"/>
          </w:tcPr>
          <w:p w:rsidR="008C46C8" w:rsidRPr="00284595" w:rsidRDefault="008C46C8" w:rsidP="00A0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8C46C8" w:rsidRPr="00284595" w:rsidRDefault="008C46C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8C46C8" w:rsidRPr="00284595" w:rsidRDefault="008C46C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8C46C8" w:rsidRPr="00284595" w:rsidRDefault="008C46C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40" w:type="dxa"/>
          </w:tcPr>
          <w:p w:rsidR="008C46C8" w:rsidRPr="00284595" w:rsidRDefault="008C46C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46C8" w:rsidRPr="008D1791" w:rsidTr="00BC12D1">
        <w:tc>
          <w:tcPr>
            <w:tcW w:w="3600" w:type="dxa"/>
          </w:tcPr>
          <w:p w:rsidR="008C46C8" w:rsidRPr="00A07C39" w:rsidRDefault="008C46C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20" w:type="dxa"/>
          </w:tcPr>
          <w:p w:rsidR="008C46C8" w:rsidRPr="00A07C39" w:rsidRDefault="00E16DE4" w:rsidP="003B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C46C8" w:rsidRPr="00A07C39" w:rsidRDefault="008C46C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C46C8" w:rsidRPr="00A07C39" w:rsidRDefault="00BC12D1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C46C8" w:rsidRDefault="008C46C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8C46C8" w:rsidRDefault="002E636A" w:rsidP="002E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6DE4" w:rsidRPr="008D1791" w:rsidTr="00BC12D1">
        <w:tc>
          <w:tcPr>
            <w:tcW w:w="360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62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16DE4" w:rsidRPr="00A07C39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6DE4" w:rsidRDefault="001A55FE" w:rsidP="001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E16DE4" w:rsidRDefault="00297568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E636A">
              <w:rPr>
                <w:rFonts w:ascii="Angsana New" w:hAnsi="Angsana New"/>
                <w:sz w:val="30"/>
                <w:szCs w:val="30"/>
              </w:rPr>
              <w:t>9,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BC7F4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1A55FE" w:rsidRPr="00C52C41" w:rsidTr="004E351F">
        <w:tc>
          <w:tcPr>
            <w:tcW w:w="3600" w:type="dxa"/>
          </w:tcPr>
          <w:p w:rsidR="001A55FE" w:rsidRPr="006E5778" w:rsidRDefault="001A55FE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:rsidR="001A55FE" w:rsidRPr="001457F9" w:rsidRDefault="003E5BB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4</w:t>
            </w:r>
            <w:r w:rsidR="001A55FE">
              <w:rPr>
                <w:rFonts w:ascii="Angsana New" w:hAnsi="Angsana New"/>
                <w:sz w:val="30"/>
                <w:szCs w:val="30"/>
              </w:rPr>
              <w:t>,694</w:t>
            </w:r>
          </w:p>
        </w:tc>
        <w:tc>
          <w:tcPr>
            <w:tcW w:w="270" w:type="dxa"/>
          </w:tcPr>
          <w:p w:rsidR="001A55FE" w:rsidRPr="006E5778" w:rsidRDefault="001A55FE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1A55FE" w:rsidRPr="00BC12D1" w:rsidRDefault="001A55FE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BC12D1">
              <w:rPr>
                <w:rFonts w:ascii="Angsana New" w:hAnsi="Angsana New"/>
                <w:sz w:val="30"/>
                <w:szCs w:val="30"/>
              </w:rPr>
              <w:t>4,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Pr="00BC12D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1A55FE" w:rsidRPr="006D628E" w:rsidRDefault="001A55FE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1A55FE" w:rsidRPr="006D628E" w:rsidRDefault="001A55FE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E16DE4" w:rsidRPr="00C52C41" w:rsidTr="00BC12D1">
        <w:tc>
          <w:tcPr>
            <w:tcW w:w="360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2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2,168,30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1,923,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E16DE4" w:rsidRDefault="002E636A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97568">
              <w:rPr>
                <w:rFonts w:ascii="Angsana New" w:hAnsi="Angsana New"/>
                <w:sz w:val="30"/>
                <w:szCs w:val="30"/>
              </w:rPr>
              <w:t>555</w:t>
            </w:r>
            <w:r>
              <w:rPr>
                <w:rFonts w:ascii="Angsana New" w:hAnsi="Angsana New"/>
                <w:sz w:val="30"/>
                <w:szCs w:val="30"/>
              </w:rPr>
              <w:t>,886</w:t>
            </w:r>
          </w:p>
        </w:tc>
      </w:tr>
      <w:tr w:rsidR="00E16DE4" w:rsidRPr="00113B01" w:rsidTr="00BC12D1">
        <w:tc>
          <w:tcPr>
            <w:tcW w:w="3600" w:type="dxa"/>
          </w:tcPr>
          <w:p w:rsidR="00E16DE4" w:rsidRPr="00113B01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E16DE4" w:rsidRPr="00113B01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16DE4" w:rsidRPr="00113B01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16DE4" w:rsidRPr="00BC12D1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16DE4" w:rsidRPr="00113B01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</w:tcPr>
          <w:p w:rsidR="00E16DE4" w:rsidRPr="00113B01" w:rsidRDefault="00E16DE4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6DE4" w:rsidRPr="00795EDF" w:rsidTr="00BC12D1">
        <w:tc>
          <w:tcPr>
            <w:tcW w:w="360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620" w:type="dxa"/>
          </w:tcPr>
          <w:p w:rsidR="00E16DE4" w:rsidRPr="003B6947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16DE4" w:rsidRPr="00BC12D1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340" w:lineRule="exact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340" w:lineRule="exact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E16DE4" w:rsidRPr="00284595" w:rsidRDefault="00E16DE4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340" w:lineRule="exact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DE4" w:rsidRPr="00795EDF" w:rsidTr="00BC12D1">
        <w:tc>
          <w:tcPr>
            <w:tcW w:w="360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2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2,091,017</w:t>
            </w:r>
          </w:p>
        </w:tc>
        <w:tc>
          <w:tcPr>
            <w:tcW w:w="27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6DE4" w:rsidRPr="00BC12D1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BC12D1">
              <w:rPr>
                <w:rFonts w:ascii="Angsana New" w:hAnsi="Angsana New"/>
                <w:sz w:val="30"/>
                <w:szCs w:val="30"/>
              </w:rPr>
              <w:t>2,</w:t>
            </w:r>
            <w:r w:rsidR="009B60E5">
              <w:rPr>
                <w:rFonts w:ascii="Angsana New" w:hAnsi="Angsana New"/>
                <w:sz w:val="30"/>
                <w:szCs w:val="30"/>
              </w:rPr>
              <w:t>171,104</w:t>
            </w:r>
          </w:p>
        </w:tc>
        <w:tc>
          <w:tcPr>
            <w:tcW w:w="27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E16DE4" w:rsidRDefault="002E636A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1,639,4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16DE4" w:rsidRPr="00795EDF" w:rsidTr="00BC12D1">
        <w:tc>
          <w:tcPr>
            <w:tcW w:w="360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8,423</w:t>
            </w:r>
          </w:p>
        </w:tc>
        <w:tc>
          <w:tcPr>
            <w:tcW w:w="27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6DE4" w:rsidRPr="00BC12D1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BC12D1">
              <w:rPr>
                <w:rFonts w:ascii="Angsana New" w:hAnsi="Angsana New"/>
                <w:sz w:val="30"/>
                <w:szCs w:val="30"/>
              </w:rPr>
              <w:t>9,81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E16DE4" w:rsidRDefault="002E636A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6,394</w:t>
            </w:r>
          </w:p>
        </w:tc>
      </w:tr>
      <w:tr w:rsidR="00E16DE4" w:rsidRPr="00795EDF" w:rsidTr="00BC12D1">
        <w:tc>
          <w:tcPr>
            <w:tcW w:w="360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2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1,676,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6DE4" w:rsidRPr="00BC12D1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BC12D1">
              <w:rPr>
                <w:rFonts w:ascii="Angsana New" w:hAnsi="Angsana New"/>
                <w:sz w:val="30"/>
                <w:szCs w:val="30"/>
              </w:rPr>
              <w:t>1,861,6</w:t>
            </w:r>
            <w:r w:rsidR="00D35E3F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</w:p>
        </w:tc>
        <w:tc>
          <w:tcPr>
            <w:tcW w:w="27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E16DE4" w:rsidRDefault="002E636A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1,203,266</w:t>
            </w:r>
          </w:p>
        </w:tc>
      </w:tr>
      <w:tr w:rsidR="00E16DE4" w:rsidRPr="00795EDF" w:rsidTr="00BC12D1">
        <w:tc>
          <w:tcPr>
            <w:tcW w:w="360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2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  <w:tc>
          <w:tcPr>
            <w:tcW w:w="27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6DE4" w:rsidRPr="00BC12D1" w:rsidRDefault="00E16DE4" w:rsidP="009B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BC12D1"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  <w:tc>
          <w:tcPr>
            <w:tcW w:w="27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E16DE4" w:rsidRDefault="002E636A" w:rsidP="002E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  <w:tr w:rsidR="00E16DE4" w:rsidRPr="00795EDF" w:rsidTr="00BC12D1">
        <w:tc>
          <w:tcPr>
            <w:tcW w:w="3600" w:type="dxa"/>
          </w:tcPr>
          <w:p w:rsidR="00E16DE4" w:rsidRPr="00006519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620" w:type="dxa"/>
          </w:tcPr>
          <w:p w:rsidR="00E16DE4" w:rsidRPr="001457F9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24,010</w:t>
            </w:r>
          </w:p>
        </w:tc>
        <w:tc>
          <w:tcPr>
            <w:tcW w:w="270" w:type="dxa"/>
          </w:tcPr>
          <w:p w:rsidR="00E16DE4" w:rsidRPr="004D26AD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E16DE4" w:rsidRPr="00BC12D1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BC12D1">
              <w:rPr>
                <w:rFonts w:ascii="Angsana New" w:hAnsi="Angsana New"/>
                <w:sz w:val="30"/>
                <w:szCs w:val="30"/>
              </w:rPr>
              <w:t>23,607</w:t>
            </w:r>
          </w:p>
        </w:tc>
        <w:tc>
          <w:tcPr>
            <w:tcW w:w="270" w:type="dxa"/>
          </w:tcPr>
          <w:p w:rsidR="00E16DE4" w:rsidRPr="009E400D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E16DE4" w:rsidRPr="009E400D" w:rsidRDefault="002E636A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E16DE4" w:rsidRPr="00795EDF" w:rsidTr="00BC12D1">
        <w:tc>
          <w:tcPr>
            <w:tcW w:w="3600" w:type="dxa"/>
          </w:tcPr>
          <w:p w:rsidR="00E16DE4" w:rsidRPr="00006519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62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32,669</w:t>
            </w:r>
          </w:p>
        </w:tc>
        <w:tc>
          <w:tcPr>
            <w:tcW w:w="27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6DE4" w:rsidRPr="00284595" w:rsidRDefault="009B60E5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30,443</w:t>
            </w:r>
          </w:p>
        </w:tc>
        <w:tc>
          <w:tcPr>
            <w:tcW w:w="27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E16DE4" w:rsidRDefault="002E636A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24,377</w:t>
            </w:r>
          </w:p>
        </w:tc>
      </w:tr>
      <w:tr w:rsidR="00E16DE4" w:rsidRPr="00795EDF" w:rsidTr="00BC12D1">
        <w:tc>
          <w:tcPr>
            <w:tcW w:w="360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62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22,017</w:t>
            </w:r>
          </w:p>
        </w:tc>
        <w:tc>
          <w:tcPr>
            <w:tcW w:w="27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6DE4" w:rsidRDefault="00AE3836" w:rsidP="009B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23,282</w:t>
            </w:r>
          </w:p>
        </w:tc>
        <w:tc>
          <w:tcPr>
            <w:tcW w:w="27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E16DE4" w:rsidRDefault="002E636A" w:rsidP="002E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17,333</w:t>
            </w:r>
          </w:p>
        </w:tc>
      </w:tr>
      <w:tr w:rsidR="00E16DE4" w:rsidRPr="00461CE3" w:rsidTr="00BC12D1">
        <w:tc>
          <w:tcPr>
            <w:tcW w:w="3600" w:type="dxa"/>
          </w:tcPr>
          <w:p w:rsidR="00E16DE4" w:rsidRPr="00461CE3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E16DE4" w:rsidRPr="00461CE3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16DE4" w:rsidRPr="00461CE3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16DE4" w:rsidRPr="00461CE3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16DE4" w:rsidRPr="00461CE3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</w:tcPr>
          <w:p w:rsidR="00E16DE4" w:rsidRPr="00461CE3" w:rsidRDefault="00E16DE4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6DE4" w:rsidRPr="00795EDF" w:rsidTr="00BC12D1">
        <w:tc>
          <w:tcPr>
            <w:tcW w:w="3600" w:type="dxa"/>
          </w:tcPr>
          <w:p w:rsidR="00E16DE4" w:rsidRPr="00B0181B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620" w:type="dxa"/>
          </w:tcPr>
          <w:p w:rsidR="00E16DE4" w:rsidRDefault="007A41C9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27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:rsidR="00E16DE4" w:rsidRDefault="002E636A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16DE4" w:rsidRPr="00461CE3" w:rsidTr="00BC12D1">
        <w:tc>
          <w:tcPr>
            <w:tcW w:w="3600" w:type="dxa"/>
          </w:tcPr>
          <w:p w:rsidR="00E16DE4" w:rsidRPr="00461CE3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E16DE4" w:rsidRPr="00461CE3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16DE4" w:rsidRPr="00461CE3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16DE4" w:rsidRPr="00461CE3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16DE4" w:rsidRPr="00461CE3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</w:tcPr>
          <w:p w:rsidR="00E16DE4" w:rsidRPr="00461CE3" w:rsidRDefault="00E16DE4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6DE4" w:rsidRPr="00795EDF" w:rsidTr="00BC12D1">
        <w:tc>
          <w:tcPr>
            <w:tcW w:w="3600" w:type="dxa"/>
          </w:tcPr>
          <w:p w:rsidR="00E16DE4" w:rsidRPr="00B0181B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E16DE4" w:rsidRDefault="00E16DE4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DE4" w:rsidRPr="00795EDF" w:rsidTr="00BC12D1">
        <w:tc>
          <w:tcPr>
            <w:tcW w:w="3600" w:type="dxa"/>
          </w:tcPr>
          <w:p w:rsidR="00E16DE4" w:rsidRPr="00B0181B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620" w:type="dxa"/>
          </w:tcPr>
          <w:p w:rsidR="00E16DE4" w:rsidRDefault="00870793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60,361</w:t>
            </w:r>
          </w:p>
        </w:tc>
        <w:tc>
          <w:tcPr>
            <w:tcW w:w="270" w:type="dxa"/>
          </w:tcPr>
          <w:p w:rsidR="00E16DE4" w:rsidRPr="00284595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86,721</w:t>
            </w:r>
          </w:p>
        </w:tc>
        <w:tc>
          <w:tcPr>
            <w:tcW w:w="270" w:type="dxa"/>
          </w:tcPr>
          <w:p w:rsidR="00E16DE4" w:rsidRDefault="00E16DE4" w:rsidP="00E1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E16DE4" w:rsidRDefault="002E636A" w:rsidP="007A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</w:t>
            </w:r>
            <w:r w:rsidR="00077002"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</w:tbl>
    <w:p w:rsidR="00AA6189" w:rsidRPr="00461CE3" w:rsidRDefault="00AA6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BC12D1" w:rsidRDefault="00BC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812011" w:rsidRPr="00B0181B" w:rsidRDefault="00812011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8D1791" w:rsidRPr="00B0181B">
        <w:rPr>
          <w:rFonts w:ascii="Angsana New" w:hAnsi="Angsana New" w:hint="cs"/>
          <w:sz w:val="30"/>
          <w:szCs w:val="30"/>
          <w:cs/>
          <w:lang w:val="th-TH"/>
        </w:rPr>
        <w:t xml:space="preserve"> มีนาคม</w:t>
      </w:r>
      <w:r w:rsidR="00AA618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0181B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92626A" w:rsidRPr="00461CE3" w:rsidRDefault="0092626A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tbl>
      <w:tblPr>
        <w:tblW w:w="9189" w:type="dxa"/>
        <w:tblInd w:w="441" w:type="dxa"/>
        <w:tblLayout w:type="fixed"/>
        <w:tblLook w:val="0000"/>
      </w:tblPr>
      <w:tblGrid>
        <w:gridCol w:w="9"/>
        <w:gridCol w:w="4410"/>
        <w:gridCol w:w="1350"/>
        <w:gridCol w:w="270"/>
        <w:gridCol w:w="1350"/>
        <w:gridCol w:w="270"/>
        <w:gridCol w:w="1530"/>
      </w:tblGrid>
      <w:tr w:rsidR="00BC12D1" w:rsidRPr="00B0181B" w:rsidTr="0095623D">
        <w:tc>
          <w:tcPr>
            <w:tcW w:w="4419" w:type="dxa"/>
            <w:gridSpan w:val="2"/>
          </w:tcPr>
          <w:p w:rsidR="00BC12D1" w:rsidRPr="00B0181B" w:rsidRDefault="00BC12D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BC12D1" w:rsidRPr="00BC12D1" w:rsidRDefault="00BC12D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BC12D1" w:rsidRDefault="00BC12D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BC12D1" w:rsidRPr="00BC12D1" w:rsidRDefault="00BC12D1" w:rsidP="00BC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BC12D1" w:rsidRPr="00B0181B" w:rsidTr="0095623D">
        <w:tc>
          <w:tcPr>
            <w:tcW w:w="4419" w:type="dxa"/>
            <w:gridSpan w:val="2"/>
          </w:tcPr>
          <w:p w:rsidR="00BC12D1" w:rsidRPr="00B0181B" w:rsidRDefault="00BC12D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BC12D1" w:rsidRPr="00BC12D1" w:rsidRDefault="00BC12D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BC12D1" w:rsidRDefault="00BC12D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BC12D1" w:rsidRPr="00BC12D1" w:rsidRDefault="00BC12D1" w:rsidP="00BC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C12D1" w:rsidRPr="00B0181B" w:rsidTr="0095623D">
        <w:tc>
          <w:tcPr>
            <w:tcW w:w="4419" w:type="dxa"/>
            <w:gridSpan w:val="2"/>
          </w:tcPr>
          <w:p w:rsidR="00BC12D1" w:rsidRPr="00B0181B" w:rsidRDefault="00BC12D1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C12D1" w:rsidRPr="00284595" w:rsidRDefault="003E5BB7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BC12D1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BC12D1" w:rsidRPr="00B0181B" w:rsidRDefault="00BC12D1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C12D1" w:rsidRPr="00284595" w:rsidRDefault="003E5BB7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BC12D1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BC12D1" w:rsidRPr="00284595" w:rsidRDefault="00BC12D1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BC12D1" w:rsidRPr="00284595" w:rsidRDefault="003E5BB7" w:rsidP="00BC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FA40ED" w:rsidRPr="00B0181B" w:rsidTr="0095623D">
        <w:tc>
          <w:tcPr>
            <w:tcW w:w="4419" w:type="dxa"/>
            <w:gridSpan w:val="2"/>
          </w:tcPr>
          <w:p w:rsidR="00FA40ED" w:rsidRPr="00B0181B" w:rsidRDefault="00FA40ED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</w:tcPr>
          <w:p w:rsidR="00FA40ED" w:rsidRPr="00B0181B" w:rsidRDefault="00FA40ED" w:rsidP="00BC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12D1" w:rsidRPr="00B0181B" w:rsidTr="0095623D">
        <w:tc>
          <w:tcPr>
            <w:tcW w:w="4419" w:type="dxa"/>
            <w:gridSpan w:val="2"/>
          </w:tcPr>
          <w:p w:rsidR="00BC12D1" w:rsidRPr="00B0181B" w:rsidRDefault="00BC12D1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2970" w:type="dxa"/>
            <w:gridSpan w:val="3"/>
          </w:tcPr>
          <w:p w:rsidR="00BC12D1" w:rsidRPr="00B0181B" w:rsidRDefault="00BC12D1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C12D1" w:rsidRPr="00B0181B" w:rsidRDefault="00BC12D1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BC12D1" w:rsidRPr="00B0181B" w:rsidRDefault="00BC12D1" w:rsidP="00BC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101A7" w:rsidRPr="00B0181B" w:rsidTr="0095623D">
        <w:trPr>
          <w:trHeight w:val="272"/>
        </w:trPr>
        <w:tc>
          <w:tcPr>
            <w:tcW w:w="4419" w:type="dxa"/>
            <w:gridSpan w:val="2"/>
          </w:tcPr>
          <w:p w:rsidR="001101A7" w:rsidRPr="00C1540E" w:rsidRDefault="001101A7" w:rsidP="001101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1101A7" w:rsidRPr="00664E94" w:rsidRDefault="00297568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101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101A7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:rsidR="001101A7" w:rsidRPr="00664E94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101A7" w:rsidRPr="00664E94" w:rsidRDefault="003E5BB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19</w:t>
            </w:r>
            <w:r w:rsidR="001101A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1101A7" w:rsidRDefault="00297568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101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101A7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1101A7" w:rsidRPr="00B0181B" w:rsidTr="0095623D">
        <w:trPr>
          <w:trHeight w:val="272"/>
        </w:trPr>
        <w:tc>
          <w:tcPr>
            <w:tcW w:w="4419" w:type="dxa"/>
            <w:gridSpan w:val="2"/>
          </w:tcPr>
          <w:p w:rsidR="001101A7" w:rsidRDefault="001101A7" w:rsidP="001101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1101A7" w:rsidRDefault="00297568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1101A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101A7" w:rsidRPr="00664E94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101A7" w:rsidRDefault="001101A7" w:rsidP="001A5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1101A7" w:rsidRDefault="00297568" w:rsidP="00243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1101A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101A7" w:rsidRPr="00B0181B" w:rsidTr="0095623D">
        <w:trPr>
          <w:trHeight w:val="182"/>
        </w:trPr>
        <w:tc>
          <w:tcPr>
            <w:tcW w:w="4419" w:type="dxa"/>
            <w:gridSpan w:val="2"/>
          </w:tcPr>
          <w:p w:rsidR="001101A7" w:rsidRPr="00062DCB" w:rsidRDefault="001101A7" w:rsidP="001101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2,42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101A7" w:rsidRPr="00664E94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101A7" w:rsidRDefault="003E5BB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387</w:t>
            </w:r>
            <w:r w:rsidR="001101A7">
              <w:rPr>
                <w:rFonts w:ascii="Angsana New" w:hAnsi="Angsana New"/>
                <w:sz w:val="30"/>
                <w:szCs w:val="30"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2,42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101A7" w:rsidRPr="00B0181B" w:rsidTr="009869AD">
        <w:trPr>
          <w:trHeight w:val="262"/>
        </w:trPr>
        <w:tc>
          <w:tcPr>
            <w:tcW w:w="4419" w:type="dxa"/>
            <w:gridSpan w:val="2"/>
          </w:tcPr>
          <w:p w:rsidR="001101A7" w:rsidRPr="00062DCB" w:rsidRDefault="001101A7" w:rsidP="001101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101A7" w:rsidRPr="00F800F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101A7" w:rsidRPr="00664E94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407,793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1101A7" w:rsidRPr="00B0181B" w:rsidTr="0095623D">
        <w:trPr>
          <w:trHeight w:val="50"/>
        </w:trPr>
        <w:tc>
          <w:tcPr>
            <w:tcW w:w="4419" w:type="dxa"/>
            <w:gridSpan w:val="2"/>
          </w:tcPr>
          <w:p w:rsidR="001101A7" w:rsidRPr="005B1382" w:rsidRDefault="001101A7" w:rsidP="001101A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101A7" w:rsidRPr="003454FC" w:rsidTr="0095623D">
        <w:tc>
          <w:tcPr>
            <w:tcW w:w="4419" w:type="dxa"/>
            <w:gridSpan w:val="2"/>
          </w:tcPr>
          <w:p w:rsidR="001101A7" w:rsidRPr="003002FE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:rsidR="001101A7" w:rsidRPr="003454F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01A7" w:rsidRPr="003454F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101A7" w:rsidRPr="003454F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01A7" w:rsidRPr="003454F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101A7" w:rsidRPr="003454F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1A7" w:rsidRPr="003454FC" w:rsidTr="0095623D">
        <w:tc>
          <w:tcPr>
            <w:tcW w:w="4419" w:type="dxa"/>
            <w:gridSpan w:val="2"/>
          </w:tcPr>
          <w:p w:rsidR="001101A7" w:rsidRPr="003454F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1101A7" w:rsidRPr="00664E94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1101A7" w:rsidRPr="00664E94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101A7" w:rsidRPr="00664E94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1,692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101A7" w:rsidRPr="003454FC" w:rsidTr="0095623D">
        <w:tc>
          <w:tcPr>
            <w:tcW w:w="4419" w:type="dxa"/>
            <w:gridSpan w:val="2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:rsidR="001101A7" w:rsidRPr="00664E94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101A7" w:rsidRPr="00664E94" w:rsidRDefault="00297568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="001101A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1101A7" w:rsidRPr="003454FC" w:rsidTr="0095623D">
        <w:tc>
          <w:tcPr>
            <w:tcW w:w="4419" w:type="dxa"/>
            <w:gridSpan w:val="2"/>
          </w:tcPr>
          <w:p w:rsidR="001101A7" w:rsidRPr="003454F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101A7" w:rsidRPr="00664E94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1,914</w:t>
            </w:r>
          </w:p>
        </w:tc>
        <w:tc>
          <w:tcPr>
            <w:tcW w:w="270" w:type="dxa"/>
          </w:tcPr>
          <w:p w:rsidR="001101A7" w:rsidRPr="00664E94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101A7" w:rsidRPr="00664E94" w:rsidRDefault="003E5BB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1101A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8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1,914</w:t>
            </w:r>
          </w:p>
        </w:tc>
      </w:tr>
      <w:tr w:rsidR="001101A7" w:rsidRPr="003454FC" w:rsidTr="009869AD">
        <w:trPr>
          <w:trHeight w:val="77"/>
        </w:trPr>
        <w:tc>
          <w:tcPr>
            <w:tcW w:w="4419" w:type="dxa"/>
            <w:gridSpan w:val="2"/>
          </w:tcPr>
          <w:p w:rsidR="001101A7" w:rsidRPr="003454F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101A7" w:rsidRPr="003454F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7,164</w:t>
            </w:r>
          </w:p>
        </w:tc>
        <w:tc>
          <w:tcPr>
            <w:tcW w:w="270" w:type="dxa"/>
          </w:tcPr>
          <w:p w:rsidR="001101A7" w:rsidRPr="003454F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101A7" w:rsidRPr="003454FC" w:rsidRDefault="003E5BB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="001101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1101A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101A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7,164</w:t>
            </w:r>
          </w:p>
        </w:tc>
      </w:tr>
      <w:tr w:rsidR="001101A7" w:rsidRPr="00B0181B" w:rsidTr="0095623D">
        <w:trPr>
          <w:trHeight w:val="125"/>
        </w:trPr>
        <w:tc>
          <w:tcPr>
            <w:tcW w:w="4419" w:type="dxa"/>
            <w:gridSpan w:val="2"/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101A7" w:rsidRPr="00C52C41" w:rsidTr="0095623D">
        <w:tc>
          <w:tcPr>
            <w:tcW w:w="4419" w:type="dxa"/>
            <w:gridSpan w:val="2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350" w:type="dxa"/>
          </w:tcPr>
          <w:p w:rsidR="001101A7" w:rsidRPr="00F2760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101A7" w:rsidRPr="00F2760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1101A7" w:rsidRPr="00F2760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:rsidR="001101A7" w:rsidRPr="00F2760C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782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01A7" w:rsidRPr="00C52C41" w:rsidTr="0095623D">
        <w:tc>
          <w:tcPr>
            <w:tcW w:w="4419" w:type="dxa"/>
            <w:gridSpan w:val="2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170,222</w:t>
            </w:r>
          </w:p>
        </w:tc>
        <w:tc>
          <w:tcPr>
            <w:tcW w:w="270" w:type="dxa"/>
          </w:tcPr>
          <w:p w:rsidR="001101A7" w:rsidRPr="00062DCB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101A7" w:rsidRPr="00062DCB" w:rsidRDefault="003E5BB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179</w:t>
            </w:r>
            <w:r w:rsidR="001101A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170,222</w:t>
            </w:r>
          </w:p>
        </w:tc>
      </w:tr>
      <w:tr w:rsidR="001101A7" w:rsidRPr="00C52C41" w:rsidTr="0095623D">
        <w:tc>
          <w:tcPr>
            <w:tcW w:w="4419" w:type="dxa"/>
            <w:gridSpan w:val="2"/>
          </w:tcPr>
          <w:p w:rsidR="001101A7" w:rsidRPr="00062DCB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:rsidR="001101A7" w:rsidRPr="00062DCB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179,092</w:t>
            </w:r>
          </w:p>
        </w:tc>
        <w:tc>
          <w:tcPr>
            <w:tcW w:w="270" w:type="dxa"/>
          </w:tcPr>
          <w:p w:rsidR="001101A7" w:rsidRPr="00062DCB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101A7" w:rsidRPr="00062DCB" w:rsidRDefault="003E5BB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102</w:t>
            </w:r>
            <w:r w:rsidR="001101A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179,092</w:t>
            </w:r>
          </w:p>
        </w:tc>
      </w:tr>
      <w:tr w:rsidR="001101A7" w:rsidRPr="00C52C41" w:rsidTr="0095623D">
        <w:trPr>
          <w:trHeight w:val="334"/>
        </w:trPr>
        <w:tc>
          <w:tcPr>
            <w:tcW w:w="4419" w:type="dxa"/>
            <w:gridSpan w:val="2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101A7" w:rsidRPr="002E4B05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349,314</w:t>
            </w:r>
          </w:p>
        </w:tc>
        <w:tc>
          <w:tcPr>
            <w:tcW w:w="270" w:type="dxa"/>
          </w:tcPr>
          <w:p w:rsidR="001101A7" w:rsidRPr="002E4B05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101A7" w:rsidRPr="002E4B05" w:rsidRDefault="003E5BB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281</w:t>
            </w:r>
            <w:r w:rsidR="001101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923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349,314</w:t>
            </w:r>
          </w:p>
        </w:tc>
      </w:tr>
      <w:tr w:rsidR="001101A7" w:rsidRPr="00571D3B" w:rsidTr="0095623D">
        <w:tc>
          <w:tcPr>
            <w:tcW w:w="4419" w:type="dxa"/>
            <w:gridSpan w:val="2"/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101A7" w:rsidRPr="005B1382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01A7" w:rsidRPr="00C52C41" w:rsidTr="0095623D">
        <w:trPr>
          <w:gridBefore w:val="1"/>
          <w:wBefore w:w="9" w:type="dxa"/>
        </w:trPr>
        <w:tc>
          <w:tcPr>
            <w:tcW w:w="4410" w:type="dxa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101A7" w:rsidRPr="00C52C41" w:rsidTr="0095623D">
        <w:trPr>
          <w:gridBefore w:val="1"/>
          <w:wBefore w:w="9" w:type="dxa"/>
        </w:trPr>
        <w:tc>
          <w:tcPr>
            <w:tcW w:w="4410" w:type="dxa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1101A7" w:rsidRPr="00062DCB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36,794</w:t>
            </w:r>
          </w:p>
        </w:tc>
        <w:tc>
          <w:tcPr>
            <w:tcW w:w="270" w:type="dxa"/>
          </w:tcPr>
          <w:p w:rsidR="001101A7" w:rsidRPr="00062DCB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101A7" w:rsidRPr="00062DCB" w:rsidRDefault="003E5BB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1101A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36,794</w:t>
            </w:r>
          </w:p>
        </w:tc>
      </w:tr>
      <w:tr w:rsidR="001101A7" w:rsidRPr="00C52C41" w:rsidTr="0095623D">
        <w:trPr>
          <w:gridBefore w:val="1"/>
          <w:wBefore w:w="9" w:type="dxa"/>
        </w:trPr>
        <w:tc>
          <w:tcPr>
            <w:tcW w:w="4410" w:type="dxa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1101A7" w:rsidRPr="00062DCB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:rsidR="001101A7" w:rsidRPr="00062DCB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101A7" w:rsidRPr="00062DCB" w:rsidRDefault="003E5BB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1101A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1101A7" w:rsidRPr="00C52C41" w:rsidTr="0095623D">
        <w:trPr>
          <w:gridBefore w:val="1"/>
          <w:wBefore w:w="9" w:type="dxa"/>
        </w:trPr>
        <w:tc>
          <w:tcPr>
            <w:tcW w:w="4410" w:type="dxa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101A7" w:rsidRPr="00062DCB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11,632</w:t>
            </w:r>
          </w:p>
        </w:tc>
        <w:tc>
          <w:tcPr>
            <w:tcW w:w="270" w:type="dxa"/>
          </w:tcPr>
          <w:p w:rsidR="001101A7" w:rsidRPr="00062DCB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101A7" w:rsidRPr="00062DCB" w:rsidRDefault="003E5BB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9</w:t>
            </w:r>
            <w:r w:rsidR="001101A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B60E5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11,632</w:t>
            </w:r>
          </w:p>
        </w:tc>
      </w:tr>
      <w:tr w:rsidR="001101A7" w:rsidRPr="00C52C41" w:rsidTr="0095623D">
        <w:trPr>
          <w:gridBefore w:val="1"/>
          <w:wBefore w:w="9" w:type="dxa"/>
        </w:trPr>
        <w:tc>
          <w:tcPr>
            <w:tcW w:w="4410" w:type="dxa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101A7" w:rsidRPr="00031D49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1101A7" w:rsidRPr="00C52C41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101A7" w:rsidRPr="00031D49" w:rsidRDefault="003E5BB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36</w:t>
            </w:r>
            <w:r w:rsidR="001101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B60E5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101A7" w:rsidRDefault="001101A7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</w:tr>
      <w:tr w:rsidR="00BC12D1" w:rsidRPr="00571D3B" w:rsidTr="0095623D">
        <w:trPr>
          <w:gridBefore w:val="1"/>
          <w:wBefore w:w="9" w:type="dxa"/>
        </w:trPr>
        <w:tc>
          <w:tcPr>
            <w:tcW w:w="7380" w:type="dxa"/>
            <w:gridSpan w:val="4"/>
          </w:tcPr>
          <w:p w:rsidR="00BC12D1" w:rsidRPr="005B1382" w:rsidRDefault="00BC12D1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C12D1" w:rsidRPr="005B1382" w:rsidRDefault="00BC12D1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BC12D1" w:rsidRPr="005B1382" w:rsidRDefault="00BC12D1" w:rsidP="001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:rsidR="005B1382" w:rsidRDefault="005B1382"/>
    <w:p w:rsidR="005B1382" w:rsidRDefault="005B1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89" w:type="dxa"/>
        <w:tblInd w:w="441" w:type="dxa"/>
        <w:tblLayout w:type="fixed"/>
        <w:tblLook w:val="0000"/>
      </w:tblPr>
      <w:tblGrid>
        <w:gridCol w:w="9"/>
        <w:gridCol w:w="4410"/>
        <w:gridCol w:w="1350"/>
        <w:gridCol w:w="270"/>
        <w:gridCol w:w="1350"/>
        <w:gridCol w:w="270"/>
        <w:gridCol w:w="1530"/>
      </w:tblGrid>
      <w:tr w:rsidR="00FA40ED" w:rsidRPr="00B0181B" w:rsidTr="0095623D">
        <w:tc>
          <w:tcPr>
            <w:tcW w:w="4419" w:type="dxa"/>
            <w:gridSpan w:val="2"/>
          </w:tcPr>
          <w:p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FA40ED" w:rsidRPr="00BC12D1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FA40ED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FA40ED" w:rsidRPr="00BC12D1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FA40ED" w:rsidRPr="00B0181B" w:rsidTr="0095623D">
        <w:tc>
          <w:tcPr>
            <w:tcW w:w="4419" w:type="dxa"/>
            <w:gridSpan w:val="2"/>
          </w:tcPr>
          <w:p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FA40ED" w:rsidRPr="00BC12D1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FA40ED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FA40ED" w:rsidRPr="00BC12D1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A40ED" w:rsidRPr="00B0181B" w:rsidTr="0095623D">
        <w:tc>
          <w:tcPr>
            <w:tcW w:w="4419" w:type="dxa"/>
            <w:gridSpan w:val="2"/>
          </w:tcPr>
          <w:p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A40ED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FA40ED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A40ED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FA40E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FA40ED" w:rsidRPr="00284595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FA40ED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FA40ED" w:rsidRPr="00B0181B" w:rsidTr="0095623D">
        <w:tc>
          <w:tcPr>
            <w:tcW w:w="4419" w:type="dxa"/>
            <w:gridSpan w:val="2"/>
          </w:tcPr>
          <w:p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</w:tcPr>
          <w:p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12D1" w:rsidRPr="00C52C41" w:rsidTr="0095623D">
        <w:trPr>
          <w:gridBefore w:val="1"/>
          <w:wBefore w:w="9" w:type="dxa"/>
        </w:trPr>
        <w:tc>
          <w:tcPr>
            <w:tcW w:w="4410" w:type="dxa"/>
          </w:tcPr>
          <w:p w:rsidR="00BC12D1" w:rsidRPr="00082AE8" w:rsidRDefault="00BC12D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350" w:type="dxa"/>
          </w:tcPr>
          <w:p w:rsidR="00BC12D1" w:rsidRPr="00C52C41" w:rsidRDefault="00BC12D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12D1" w:rsidRPr="00C52C41" w:rsidRDefault="00BC12D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C12D1" w:rsidRPr="00C52C41" w:rsidRDefault="00BC12D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12D1" w:rsidRPr="00C52C41" w:rsidRDefault="00BC12D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BC12D1" w:rsidRPr="00C52C41" w:rsidRDefault="00BC12D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2D1" w:rsidRPr="00C52C41" w:rsidTr="0095623D">
        <w:trPr>
          <w:gridBefore w:val="1"/>
          <w:wBefore w:w="9" w:type="dxa"/>
        </w:trPr>
        <w:tc>
          <w:tcPr>
            <w:tcW w:w="4410" w:type="dxa"/>
          </w:tcPr>
          <w:p w:rsidR="00BC12D1" w:rsidRPr="00304AFC" w:rsidRDefault="00BC12D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BC12D1" w:rsidRPr="00304AFC" w:rsidRDefault="00BC12D1" w:rsidP="0031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C12D1" w:rsidRPr="00304AFC" w:rsidRDefault="00BC12D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C12D1" w:rsidRPr="00304AFC" w:rsidRDefault="00BC12D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C12D1" w:rsidRPr="00304AFC" w:rsidRDefault="00BC12D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BC12D1" w:rsidRPr="00304AFC" w:rsidRDefault="00BC12D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12D1" w:rsidRPr="00C52C41" w:rsidTr="0095623D">
        <w:trPr>
          <w:gridBefore w:val="1"/>
          <w:wBefore w:w="9" w:type="dxa"/>
        </w:trPr>
        <w:tc>
          <w:tcPr>
            <w:tcW w:w="4410" w:type="dxa"/>
          </w:tcPr>
          <w:p w:rsidR="00BC12D1" w:rsidRPr="0013415F" w:rsidRDefault="00BC12D1" w:rsidP="00AA618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350" w:type="dxa"/>
            <w:vAlign w:val="bottom"/>
          </w:tcPr>
          <w:p w:rsidR="00BC12D1" w:rsidRPr="00304AFC" w:rsidRDefault="00311CF0" w:rsidP="0031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:rsidR="00BC12D1" w:rsidRPr="00304AFC" w:rsidRDefault="00BC12D1" w:rsidP="0031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C12D1" w:rsidRPr="00304AFC" w:rsidRDefault="00BC12D1" w:rsidP="0031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:rsidR="00BC12D1" w:rsidRDefault="00BC12D1" w:rsidP="0031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BC12D1" w:rsidRDefault="00311CF0" w:rsidP="00C0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</w:tr>
      <w:tr w:rsidR="00BC12D1" w:rsidRPr="00C52C41" w:rsidTr="0095623D">
        <w:trPr>
          <w:gridBefore w:val="1"/>
          <w:wBefore w:w="9" w:type="dxa"/>
        </w:trPr>
        <w:tc>
          <w:tcPr>
            <w:tcW w:w="4410" w:type="dxa"/>
          </w:tcPr>
          <w:p w:rsidR="00BC12D1" w:rsidRPr="0013415F" w:rsidRDefault="00BC12D1" w:rsidP="00AA618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50" w:type="dxa"/>
          </w:tcPr>
          <w:p w:rsidR="00BC12D1" w:rsidRPr="00304AFC" w:rsidRDefault="00311CF0" w:rsidP="003D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BC12D1" w:rsidRPr="00304AFC" w:rsidRDefault="00BC12D1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C12D1" w:rsidRPr="00304AFC" w:rsidRDefault="00BC12D1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36,891</w:t>
            </w:r>
          </w:p>
        </w:tc>
        <w:tc>
          <w:tcPr>
            <w:tcW w:w="270" w:type="dxa"/>
          </w:tcPr>
          <w:p w:rsidR="00BC12D1" w:rsidRDefault="00BC12D1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BC12D1" w:rsidRDefault="00311CF0" w:rsidP="0031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BC12D1" w:rsidRPr="00C52C41" w:rsidTr="0095623D">
        <w:trPr>
          <w:gridBefore w:val="1"/>
          <w:wBefore w:w="9" w:type="dxa"/>
        </w:trPr>
        <w:tc>
          <w:tcPr>
            <w:tcW w:w="4410" w:type="dxa"/>
          </w:tcPr>
          <w:p w:rsidR="00BC12D1" w:rsidRPr="00C52C41" w:rsidRDefault="00BC12D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C12D1" w:rsidRPr="00031D49" w:rsidRDefault="00311CF0" w:rsidP="003D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36,89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C12D1" w:rsidRPr="00C52C41" w:rsidRDefault="00BC12D1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C12D1" w:rsidRPr="00031D49" w:rsidRDefault="00BC12D1" w:rsidP="003D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41,82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C12D1" w:rsidRDefault="00BC12D1" w:rsidP="003D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C12D1" w:rsidRDefault="00311CF0" w:rsidP="0031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36,89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</w:tbl>
    <w:p w:rsidR="000F0724" w:rsidRPr="00571D3B" w:rsidRDefault="000F0724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:rsidR="00197594" w:rsidRPr="001C4FF9" w:rsidRDefault="00197594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1C4FF9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CE44BE" w:rsidRPr="00571D3B" w:rsidRDefault="00CE44BE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sz w:val="20"/>
          <w:szCs w:val="20"/>
          <w:highlight w:val="yellow"/>
          <w:lang w:val="en-US"/>
        </w:rPr>
      </w:pPr>
    </w:p>
    <w:p w:rsidR="009E47C6" w:rsidRPr="001C4FF9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4FF9">
        <w:rPr>
          <w:rFonts w:ascii="Angsana New" w:hAnsi="Angsana New"/>
          <w:i/>
          <w:iCs/>
          <w:sz w:val="30"/>
          <w:szCs w:val="30"/>
          <w:cs/>
        </w:rPr>
        <w:t>สัญญาเครื่องหมายการค้า</w:t>
      </w:r>
    </w:p>
    <w:p w:rsidR="009E47C6" w:rsidRP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9E47C6" w:rsidRPr="00DA7ADC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บริษัทมีสัญญาเครื่องหมายการค้าฉบับหนึ่งกับบริษัทใหญ่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Inc.</w:t>
      </w:r>
      <w:r w:rsidRPr="00DA7ADC">
        <w:rPr>
          <w:rFonts w:ascii="Angsana New" w:hAnsi="Angsana New"/>
          <w:sz w:val="30"/>
          <w:szCs w:val="30"/>
          <w:cs/>
        </w:rPr>
        <w:t>) โดยบริษัทใหญ่</w:t>
      </w:r>
      <w:r w:rsidR="001A55FE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>
        <w:rPr>
          <w:rFonts w:ascii="Angsana New" w:hAnsi="Angsana New"/>
          <w:sz w:val="30"/>
          <w:szCs w:val="30"/>
          <w:cs/>
        </w:rPr>
        <w:t>ตกลงให้</w:t>
      </w:r>
      <w:r w:rsidRPr="00DA7ADC">
        <w:rPr>
          <w:rFonts w:ascii="Angsana New" w:hAnsi="Angsana New"/>
          <w:sz w:val="30"/>
          <w:szCs w:val="30"/>
          <w:cs/>
        </w:rPr>
        <w:t xml:space="preserve">บริษัทมีสิทธิในการใช้เครื่องหมายการค้า </w:t>
      </w:r>
      <w:r w:rsidRPr="00DA7ADC">
        <w:rPr>
          <w:rFonts w:ascii="Angsana New" w:hAnsi="Angsana New"/>
          <w:sz w:val="30"/>
          <w:szCs w:val="30"/>
        </w:rPr>
        <w:t>“Thai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with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Golden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Eagle”</w:t>
      </w:r>
      <w:r w:rsidRPr="00DA7ADC">
        <w:rPr>
          <w:rFonts w:ascii="Angsana New" w:hAnsi="Angsana New"/>
          <w:sz w:val="30"/>
          <w:szCs w:val="30"/>
          <w:cs/>
        </w:rPr>
        <w:t xml:space="preserve"> ในการขายสินค้าในประเทศไทย ในการนี้ บริษัทมีภาระผูกพันที่จะต้องจ่ายค่าธรรมเนียมการใช้เครื่องหมายการค้าให้กับบริษัทใหญ่</w:t>
      </w:r>
      <w:r w:rsidR="001A55FE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ในอัตรา </w:t>
      </w:r>
      <w:r w:rsidR="003E5BB7" w:rsidRPr="003E5BB7">
        <w:rPr>
          <w:rFonts w:ascii="Angsana New" w:hAnsi="Angsana New"/>
          <w:sz w:val="30"/>
          <w:szCs w:val="30"/>
        </w:rPr>
        <w:t>0</w:t>
      </w:r>
      <w:r w:rsidRPr="00DA7ADC">
        <w:rPr>
          <w:rFonts w:ascii="Angsana New" w:hAnsi="Angsana New"/>
          <w:sz w:val="30"/>
          <w:szCs w:val="30"/>
          <w:cs/>
        </w:rPr>
        <w:t>.</w:t>
      </w:r>
      <w:r w:rsidR="003E5BB7" w:rsidRPr="003E5BB7">
        <w:rPr>
          <w:rFonts w:ascii="Angsana New" w:hAnsi="Angsana New"/>
          <w:sz w:val="30"/>
          <w:szCs w:val="30"/>
        </w:rPr>
        <w:t>01</w:t>
      </w:r>
      <w:r w:rsidRPr="00DA7ADC">
        <w:rPr>
          <w:rFonts w:ascii="Angsana New" w:hAnsi="Angsana New"/>
          <w:sz w:val="30"/>
          <w:szCs w:val="30"/>
          <w:cs/>
        </w:rPr>
        <w:t xml:space="preserve"> เหรียญสหรัฐอเมริกา ต่อหลา สำหรับผ้าที่ขายภายใต้เครื่องหมายการค้าดังกล่าว สัญญา</w:t>
      </w:r>
      <w:r w:rsidR="00DC7760">
        <w:rPr>
          <w:rFonts w:ascii="Angsana New" w:hAnsi="Angsana New"/>
          <w:sz w:val="30"/>
          <w:szCs w:val="30"/>
        </w:rPr>
        <w:br/>
      </w:r>
      <w:r w:rsidRPr="00DA7ADC">
        <w:rPr>
          <w:rFonts w:ascii="Angsana New" w:hAnsi="Angsana New"/>
          <w:sz w:val="30"/>
          <w:szCs w:val="30"/>
          <w:cs/>
        </w:rPr>
        <w:t>การใช้เครื่องหมายการค้าฉบับนี้</w:t>
      </w:r>
      <w:r w:rsidRPr="00DA7ADC">
        <w:rPr>
          <w:rFonts w:ascii="Angsana New" w:hAnsi="Angsana New"/>
          <w:spacing w:val="-4"/>
          <w:sz w:val="30"/>
          <w:szCs w:val="30"/>
          <w:cs/>
        </w:rPr>
        <w:t>มีผลบังคับใช้สำหรับประเทศไทย บาร์เรน ไซปรัส ญี่ปุ่น คูเวต สิงคโปร์ ซีเรีย ซาอุดิอาระเบีย และสหรัฐอาหรับเอมิเร</w:t>
      </w:r>
      <w:r w:rsidR="00C47BD6">
        <w:rPr>
          <w:rFonts w:ascii="Angsana New" w:hAnsi="Angsana New" w:hint="cs"/>
          <w:spacing w:val="-4"/>
          <w:sz w:val="30"/>
          <w:szCs w:val="30"/>
          <w:cs/>
        </w:rPr>
        <w:t>ต</w:t>
      </w:r>
      <w:r w:rsidRPr="00DA7ADC">
        <w:rPr>
          <w:rFonts w:ascii="Angsana New" w:hAnsi="Angsana New"/>
          <w:spacing w:val="-4"/>
          <w:sz w:val="30"/>
          <w:szCs w:val="30"/>
          <w:cs/>
        </w:rPr>
        <w:t>ส</w:t>
      </w:r>
      <w:r w:rsidR="003948BD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DA7AD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 xml:space="preserve">ในกรณีที่บริษัทต้องการใช้เครื่องหมายการค้าในประเทศอื่นซึ่งไม่ได้ระบุไว้ในสัญญาฉบับนี้ บริษัทจำเป็นต้องได้รับการอนุมัติจากบริษัทใหญ่เป็นลายลักษณ์อักษรเป็นการล่วงหน้า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</w:t>
      </w:r>
      <w:r w:rsidR="001A55FE"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/>
          <w:sz w:val="30"/>
          <w:szCs w:val="30"/>
          <w:cs/>
          <w:lang w:val="th-TH"/>
        </w:rPr>
        <w:t>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3B6947">
        <w:rPr>
          <w:rFonts w:ascii="Angsana New" w:hAnsi="Angsana New"/>
          <w:sz w:val="30"/>
          <w:szCs w:val="30"/>
        </w:rPr>
        <w:t>3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:rsidR="009E47C6" w:rsidRPr="00F84559" w:rsidRDefault="009E47C6" w:rsidP="009E47C6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highlight w:val="yellow"/>
          <w:lang w:val="en-US"/>
        </w:rPr>
      </w:pPr>
    </w:p>
    <w:p w:rsidR="009E47C6" w:rsidRPr="001C4FF9" w:rsidRDefault="009E47C6" w:rsidP="009E47C6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1C4FF9">
        <w:rPr>
          <w:rFonts w:ascii="Angsana New" w:hAnsi="Angsana New" w:cs="Angsana New"/>
          <w:i/>
          <w:iCs/>
          <w:spacing w:val="-6"/>
          <w:cs/>
          <w:lang w:val="en-US"/>
        </w:rPr>
        <w:t>สัญญารับบริการด้านการจัดการ</w:t>
      </w:r>
    </w:p>
    <w:p w:rsid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บริษัทมีสัญญาบริการด้านการจัดการฉบับหนึ่งกับบริษัทที่เกี่ยวข้องกันแห่งหนึ่ง </w:t>
      </w:r>
      <w:r>
        <w:rPr>
          <w:rFonts w:ascii="Angsana New" w:hAnsi="Angsana New" w:hint="cs"/>
          <w:sz w:val="30"/>
          <w:szCs w:val="30"/>
          <w:cs/>
          <w:lang w:val="th-TH"/>
        </w:rPr>
        <w:t>(</w:t>
      </w:r>
      <w:r w:rsidRPr="003B6947">
        <w:rPr>
          <w:rFonts w:ascii="Angsana New" w:hAnsi="Angsana New"/>
          <w:sz w:val="30"/>
          <w:szCs w:val="30"/>
          <w:cs/>
          <w:lang w:val="th-TH"/>
        </w:rPr>
        <w:t>บริษัท โทเร อินดัสตรี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/>
          <w:sz w:val="30"/>
          <w:szCs w:val="30"/>
          <w:cs/>
          <w:lang w:val="th-TH"/>
        </w:rPr>
        <w:t>(ประเทศไทย) จำกัด</w:t>
      </w:r>
      <w:r>
        <w:rPr>
          <w:rFonts w:ascii="Angsana New" w:hAnsi="Angsana New" w:hint="cs"/>
          <w:sz w:val="30"/>
          <w:szCs w:val="30"/>
          <w:cs/>
          <w:lang w:val="th-TH"/>
        </w:rPr>
        <w:t>)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โดยบริษัทที่เกี่ยวข้องกัน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3B6947">
        <w:rPr>
          <w:rFonts w:ascii="Angsana New" w:hAnsi="Angsana New"/>
          <w:sz w:val="30"/>
          <w:szCs w:val="30"/>
          <w:cs/>
          <w:lang w:val="th-TH"/>
        </w:rPr>
        <w:t>ให้บริการแก่บริษัทตามที่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ตกลงไว้ในสัญญา ในการนี้ บริษัท</w:t>
      </w:r>
      <w:r w:rsidR="00684D52"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มีภาระผูกพันที่จะต้องจ่าย</w:t>
      </w:r>
      <w:r w:rsidRPr="003B6947">
        <w:rPr>
          <w:rFonts w:ascii="Angsana New" w:hAnsi="Angsana New"/>
          <w:sz w:val="30"/>
          <w:szCs w:val="30"/>
          <w:cs/>
          <w:lang w:val="th-TH"/>
        </w:rPr>
        <w:t>ค่าบริการรายเดือนตาม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อัตรา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ที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่ระบุ</w:t>
      </w:r>
      <w:r w:rsidRPr="003B6947">
        <w:rPr>
          <w:rFonts w:ascii="Angsana New" w:hAnsi="Angsana New"/>
          <w:sz w:val="30"/>
          <w:szCs w:val="30"/>
          <w:cs/>
          <w:lang w:val="th-TH"/>
        </w:rPr>
        <w:t>ไว้ในสัญญา 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="00684D52"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3B6947">
        <w:rPr>
          <w:rFonts w:ascii="Angsana New" w:hAnsi="Angsana New"/>
          <w:sz w:val="30"/>
          <w:szCs w:val="30"/>
        </w:rPr>
        <w:t>30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:rsidR="009E47C6" w:rsidRP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5623D" w:rsidRDefault="0095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9E47C6" w:rsidRPr="001C4FF9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สัญญาเช่า</w:t>
      </w:r>
      <w:r w:rsidRPr="001C4FF9">
        <w:rPr>
          <w:rFonts w:ascii="Angsana New" w:hAnsi="Angsana New"/>
          <w:i/>
          <w:iCs/>
          <w:sz w:val="30"/>
          <w:szCs w:val="30"/>
          <w:cs/>
        </w:rPr>
        <w:t>สาธารณูปโภคและบริการ</w:t>
      </w:r>
    </w:p>
    <w:p w:rsidR="009E47C6" w:rsidRP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9E47C6" w:rsidRPr="00DA7ADC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บริษัทมีสัญญาเช่าสาธารณูปโภค</w:t>
      </w:r>
      <w:r w:rsidRPr="00DA7ADC">
        <w:rPr>
          <w:rFonts w:ascii="Angsana New" w:hAnsi="Angsana New"/>
          <w:spacing w:val="-6"/>
          <w:sz w:val="30"/>
          <w:szCs w:val="30"/>
          <w:cs/>
        </w:rPr>
        <w:t>และบริการหลายฉบับกับบริษัทที่เกี่ยวข้องกันส</w:t>
      </w:r>
      <w:r w:rsidR="002450C1">
        <w:rPr>
          <w:rFonts w:ascii="Angsana New" w:hAnsi="Angsana New" w:hint="cs"/>
          <w:spacing w:val="-6"/>
          <w:sz w:val="30"/>
          <w:szCs w:val="30"/>
          <w:cs/>
        </w:rPr>
        <w:t>าม</w:t>
      </w:r>
      <w:r w:rsidRPr="00DA7ADC">
        <w:rPr>
          <w:rFonts w:ascii="Angsana New" w:hAnsi="Angsana New"/>
          <w:spacing w:val="-6"/>
          <w:sz w:val="30"/>
          <w:szCs w:val="30"/>
          <w:cs/>
        </w:rPr>
        <w:t xml:space="preserve">แห่ง (บริษัท ไทยโทเรซินเทติคส์ </w:t>
      </w:r>
      <w:r w:rsidRPr="00DA7ADC">
        <w:rPr>
          <w:rFonts w:ascii="Angsana New" w:hAnsi="Angsana New"/>
          <w:sz w:val="30"/>
          <w:szCs w:val="30"/>
          <w:cs/>
        </w:rPr>
        <w:t>จำกัด บริษัท ซีเอ็มที ไดอิ้ง จำกัด</w:t>
      </w:r>
      <w:r w:rsidR="002450C1">
        <w:rPr>
          <w:rFonts w:ascii="Angsana New" w:hAnsi="Angsana New"/>
          <w:sz w:val="30"/>
          <w:szCs w:val="30"/>
        </w:rPr>
        <w:t xml:space="preserve"> </w:t>
      </w:r>
      <w:r w:rsidR="002450C1">
        <w:rPr>
          <w:rFonts w:ascii="Angsana New" w:hAnsi="Angsana New" w:hint="cs"/>
          <w:sz w:val="30"/>
          <w:szCs w:val="30"/>
          <w:cs/>
        </w:rPr>
        <w:t xml:space="preserve">และ บริษัท </w:t>
      </w:r>
      <w:bookmarkStart w:id="1" w:name="_GoBack"/>
      <w:bookmarkEnd w:id="1"/>
      <w:r w:rsidR="002450C1">
        <w:rPr>
          <w:rFonts w:ascii="Angsana New" w:hAnsi="Angsana New" w:hint="cs"/>
          <w:sz w:val="30"/>
          <w:szCs w:val="30"/>
          <w:cs/>
        </w:rPr>
        <w:t>โทเร ไฮบริด คอร์ด (ประเทศไทย) จำกัด</w:t>
      </w:r>
      <w:r w:rsidRPr="00DA7ADC">
        <w:rPr>
          <w:rFonts w:ascii="Angsana New" w:hAnsi="Angsana New"/>
          <w:sz w:val="30"/>
          <w:szCs w:val="30"/>
          <w:cs/>
        </w:rPr>
        <w:t>) โดยบริษัทตกลงให้เช่าอาคารโรงงาน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หรือที่ดิน</w:t>
      </w:r>
      <w:r w:rsidRPr="00DA7ADC">
        <w:rPr>
          <w:rFonts w:ascii="Angsana New" w:hAnsi="Angsana New"/>
          <w:sz w:val="30"/>
          <w:szCs w:val="30"/>
          <w:cs/>
        </w:rPr>
        <w:t xml:space="preserve"> และให้บริการทาง</w:t>
      </w:r>
      <w:r>
        <w:rPr>
          <w:rFonts w:ascii="Angsana New" w:hAnsi="Angsana New"/>
          <w:sz w:val="30"/>
          <w:szCs w:val="30"/>
          <w:cs/>
        </w:rPr>
        <w:t>ด้านสาธารณูปโภค</w:t>
      </w:r>
      <w:r w:rsidRPr="00DA7ADC">
        <w:rPr>
          <w:rFonts w:ascii="Angsana New" w:hAnsi="Angsana New"/>
          <w:sz w:val="30"/>
          <w:szCs w:val="30"/>
          <w:cs/>
        </w:rPr>
        <w:t>กับบริษัทที่เกี่ยวข้องกันดังกล่าว ภายใต้เงื่อนไขของสัญญา บริษัทที่เกี่ยวข้องกัน</w:t>
      </w:r>
      <w:r>
        <w:rPr>
          <w:rFonts w:ascii="Angsana New" w:hAnsi="Angsana New"/>
          <w:sz w:val="30"/>
          <w:szCs w:val="30"/>
          <w:cs/>
        </w:rPr>
        <w:t>มีภาระผูกพันที่จะต้องจ่าย</w:t>
      </w:r>
      <w:r w:rsidRPr="00DA7ADC">
        <w:rPr>
          <w:rFonts w:ascii="Angsana New" w:hAnsi="Angsana New"/>
          <w:sz w:val="30"/>
          <w:szCs w:val="30"/>
          <w:cs/>
        </w:rPr>
        <w:t>ค่าเช่า ค่าสาธารณูปโภค และค่าบริก</w:t>
      </w:r>
      <w:r>
        <w:rPr>
          <w:rFonts w:ascii="Angsana New" w:hAnsi="Angsana New"/>
          <w:sz w:val="30"/>
          <w:szCs w:val="30"/>
          <w:cs/>
        </w:rPr>
        <w:t>ารให้กับบริษัท</w:t>
      </w:r>
      <w:r w:rsidR="002450C1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ตามจำนวนเงินที่</w:t>
      </w:r>
      <w:r w:rsidRPr="00DA7ADC">
        <w:rPr>
          <w:rFonts w:ascii="Angsana New" w:hAnsi="Angsana New"/>
          <w:sz w:val="30"/>
          <w:szCs w:val="30"/>
          <w:cs/>
        </w:rPr>
        <w:t xml:space="preserve">ระบุไว้ในสัญญา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>การล่วงหน้าไม่น้อย</w:t>
      </w:r>
      <w:r w:rsidRPr="00F03586">
        <w:rPr>
          <w:rFonts w:ascii="Angsana New" w:hAnsi="Angsana New"/>
          <w:sz w:val="30"/>
          <w:szCs w:val="30"/>
          <w:cs/>
          <w:lang w:val="th-TH"/>
        </w:rPr>
        <w:t xml:space="preserve">กว่า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Pr="00F03586">
        <w:rPr>
          <w:rFonts w:ascii="Angsana New" w:hAnsi="Angsana New" w:hint="cs"/>
          <w:sz w:val="30"/>
          <w:szCs w:val="30"/>
          <w:cs/>
        </w:rPr>
        <w:t xml:space="preserve"> </w:t>
      </w:r>
      <w:r w:rsidR="003E5BB7" w:rsidRPr="003E5BB7">
        <w:rPr>
          <w:rFonts w:ascii="Angsana New" w:hAnsi="Angsana New" w:hint="cs"/>
          <w:sz w:val="30"/>
          <w:szCs w:val="30"/>
        </w:rPr>
        <w:t>3</w:t>
      </w:r>
      <w:r w:rsidR="005570D1">
        <w:rPr>
          <w:rFonts w:ascii="Angsana New" w:hAnsi="Angsana New"/>
          <w:sz w:val="30"/>
          <w:szCs w:val="30"/>
        </w:rPr>
        <w:t xml:space="preserve"> </w:t>
      </w:r>
      <w:r w:rsidR="005570D1">
        <w:rPr>
          <w:rFonts w:ascii="Angsana New" w:hAnsi="Angsana New" w:hint="cs"/>
          <w:sz w:val="30"/>
          <w:szCs w:val="30"/>
          <w:cs/>
        </w:rPr>
        <w:t>และ 6</w:t>
      </w:r>
      <w:r w:rsidRPr="00F03586">
        <w:rPr>
          <w:rFonts w:ascii="Angsana New" w:hAnsi="Angsana New" w:hint="cs"/>
          <w:sz w:val="30"/>
          <w:szCs w:val="30"/>
          <w:cs/>
        </w:rPr>
        <w:t xml:space="preserve"> </w:t>
      </w:r>
      <w:r w:rsidRPr="00F03586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:rsidR="009E47C6" w:rsidRP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E47C6" w:rsidRPr="001C4FF9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4FF9">
        <w:rPr>
          <w:rFonts w:ascii="Angsana New" w:hAnsi="Angsana New"/>
          <w:i/>
          <w:iCs/>
          <w:sz w:val="30"/>
          <w:szCs w:val="30"/>
          <w:cs/>
        </w:rPr>
        <w:t>สัญญาบริการด้านเทคนิค</w:t>
      </w:r>
    </w:p>
    <w:p w:rsidR="009E47C6" w:rsidRP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บริษัทมีสัญญาบริการด้านเทคนิคฉบับหนึ่งกับบริษัทใหญ่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 xml:space="preserve">Inc.) </w:t>
      </w:r>
      <w:r w:rsidRPr="00DA7ADC">
        <w:rPr>
          <w:rFonts w:ascii="Angsana New" w:hAnsi="Angsana New"/>
          <w:sz w:val="30"/>
          <w:szCs w:val="30"/>
          <w:cs/>
        </w:rPr>
        <w:t>โดยบริษัทใหญ่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ตกลงให้ความ</w:t>
      </w:r>
      <w:r>
        <w:rPr>
          <w:rFonts w:ascii="Angsana New" w:hAnsi="Angsana New" w:hint="cs"/>
          <w:sz w:val="30"/>
          <w:szCs w:val="30"/>
          <w:cs/>
        </w:rPr>
        <w:t>สนับสนุนและ</w:t>
      </w:r>
      <w:r w:rsidRPr="00DA7ADC">
        <w:rPr>
          <w:rFonts w:ascii="Angsana New" w:hAnsi="Angsana New"/>
          <w:sz w:val="30"/>
          <w:szCs w:val="30"/>
          <w:cs/>
        </w:rPr>
        <w:t>ช่วยเหลือทางด้านเทคนิคเกี</w:t>
      </w:r>
      <w:r>
        <w:rPr>
          <w:rFonts w:ascii="Angsana New" w:hAnsi="Angsana New"/>
          <w:sz w:val="30"/>
          <w:szCs w:val="30"/>
          <w:cs/>
        </w:rPr>
        <w:t>่ยวกับการดำเนินงานของบริษัท ในการ</w:t>
      </w:r>
      <w:r w:rsidRPr="00DA7ADC">
        <w:rPr>
          <w:rFonts w:ascii="Angsana New" w:hAnsi="Angsana New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บริษัทมีภาระผูกพันที่จะต้องจ่ายค่าธรรมเนียมการให้ความช่วยเหลือทางด้านเทคนิคให้กับบริษัทใหญ่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="00AC6BE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/>
          <w:sz w:val="30"/>
          <w:szCs w:val="30"/>
          <w:cs/>
        </w:rPr>
        <w:t>อัตรา</w:t>
      </w:r>
      <w:r w:rsidRPr="00DA7ADC">
        <w:rPr>
          <w:rFonts w:ascii="Angsana New" w:hAnsi="Angsana New"/>
          <w:sz w:val="30"/>
          <w:szCs w:val="30"/>
          <w:cs/>
        </w:rPr>
        <w:t>ที่ระบุ</w:t>
      </w:r>
      <w:r>
        <w:rPr>
          <w:rFonts w:ascii="Angsana New" w:hAnsi="Angsana New" w:hint="cs"/>
          <w:sz w:val="30"/>
          <w:szCs w:val="30"/>
          <w:cs/>
        </w:rPr>
        <w:t>ไว้</w:t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="003E5BB7" w:rsidRPr="003E5BB7">
        <w:rPr>
          <w:rFonts w:ascii="Angsana New" w:hAnsi="Angsana New" w:hint="cs"/>
          <w:sz w:val="30"/>
          <w:szCs w:val="30"/>
        </w:rPr>
        <w:t>60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:rsidR="00B75936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75936" w:rsidRPr="00B75936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บันทึกข้อตกลงค่าธรรมเนียมการใช้สิทธิ</w:t>
      </w:r>
    </w:p>
    <w:p w:rsidR="00B75936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75936" w:rsidRPr="00DA7ADC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บริษัทได้ทำบันทึกข้อตกลงฉบับหนึ่งกับบริษัทใหญ่ในลำดับสูงสุด </w:t>
      </w:r>
      <w:r>
        <w:rPr>
          <w:rFonts w:ascii="Angsana New" w:hAnsi="Angsana New"/>
          <w:sz w:val="30"/>
          <w:szCs w:val="30"/>
        </w:rPr>
        <w:t xml:space="preserve">(Toray Industries, Inc.) </w:t>
      </w:r>
      <w:r>
        <w:rPr>
          <w:rFonts w:ascii="Angsana New" w:hAnsi="Angsana New" w:hint="cs"/>
          <w:sz w:val="30"/>
          <w:szCs w:val="30"/>
          <w:cs/>
        </w:rPr>
        <w:t>โดยบริษัทใหญ่ในลำดับสูงสุดตกลงให้บริษัทมีสิทธิในการผลิตและจัดจำหน่ายสินค้า ในการนี้ บริษัทมีภาระผูกพันที่จะต้องจ่ายค่าธรรมเนียมการใช้สิทธิให้กับบริษัทใหญ่ในลำดับสูงสุดตามอัตราที่ระบุไว้ในสัญญา</w:t>
      </w:r>
    </w:p>
    <w:p w:rsidR="008D69E3" w:rsidRDefault="008D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C4FF9" w:rsidRPr="000568D6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568D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</w:p>
    <w:p w:rsidR="001C4FF9" w:rsidRPr="006A5CF3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</w:rPr>
      </w:pPr>
    </w:p>
    <w:p w:rsidR="001C4FF9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E5BB7" w:rsidRPr="003E5BB7">
        <w:rPr>
          <w:rFonts w:ascii="Angsana New" w:hAnsi="Angsana New"/>
          <w:sz w:val="30"/>
          <w:szCs w:val="30"/>
        </w:rPr>
        <w:t>31</w:t>
      </w:r>
      <w:r w:rsidRPr="000568D6">
        <w:rPr>
          <w:rFonts w:ascii="Angsana New" w:hAnsi="Angsana New"/>
          <w:sz w:val="30"/>
          <w:szCs w:val="30"/>
          <w:cs/>
        </w:rPr>
        <w:t xml:space="preserve"> มีนาคม</w:t>
      </w:r>
      <w:r w:rsidR="00AA6189" w:rsidRPr="000568D6">
        <w:rPr>
          <w:rFonts w:ascii="Angsana New" w:hAnsi="Angsana New" w:hint="cs"/>
          <w:sz w:val="30"/>
          <w:szCs w:val="30"/>
          <w:cs/>
        </w:rPr>
        <w:t xml:space="preserve"> </w:t>
      </w:r>
      <w:r w:rsidRPr="000568D6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:rsidR="001C4FF9" w:rsidRPr="006A5CF3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highlight w:val="yellow"/>
        </w:rPr>
      </w:pPr>
    </w:p>
    <w:tbl>
      <w:tblPr>
        <w:tblW w:w="9279" w:type="dxa"/>
        <w:tblInd w:w="441" w:type="dxa"/>
        <w:tblLayout w:type="fixed"/>
        <w:tblLook w:val="0000"/>
      </w:tblPr>
      <w:tblGrid>
        <w:gridCol w:w="9"/>
        <w:gridCol w:w="4590"/>
        <w:gridCol w:w="1260"/>
        <w:gridCol w:w="270"/>
        <w:gridCol w:w="1170"/>
        <w:gridCol w:w="270"/>
        <w:gridCol w:w="1710"/>
      </w:tblGrid>
      <w:tr w:rsidR="00FA40ED" w:rsidRPr="00B0181B" w:rsidTr="0095623D">
        <w:tc>
          <w:tcPr>
            <w:tcW w:w="4599" w:type="dxa"/>
            <w:gridSpan w:val="2"/>
          </w:tcPr>
          <w:p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A40ED" w:rsidRPr="00BC12D1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FA40ED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FA40ED" w:rsidRPr="00BC12D1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FA40ED" w:rsidRPr="00B0181B" w:rsidTr="0095623D">
        <w:tc>
          <w:tcPr>
            <w:tcW w:w="4599" w:type="dxa"/>
            <w:gridSpan w:val="2"/>
          </w:tcPr>
          <w:p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A40ED" w:rsidRPr="00BC12D1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FA40ED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FA40ED" w:rsidRPr="00BC12D1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A40ED" w:rsidRPr="00B0181B" w:rsidTr="0095623D">
        <w:tc>
          <w:tcPr>
            <w:tcW w:w="4599" w:type="dxa"/>
            <w:gridSpan w:val="2"/>
          </w:tcPr>
          <w:p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A40ED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FA40ED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40ED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FA40E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FA40ED" w:rsidRPr="00284595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FA40ED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FA40ED" w:rsidRPr="00B0181B" w:rsidTr="0095623D">
        <w:tc>
          <w:tcPr>
            <w:tcW w:w="4599" w:type="dxa"/>
            <w:gridSpan w:val="2"/>
          </w:tcPr>
          <w:p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4D52" w:rsidRPr="00B0181B" w:rsidTr="0095623D">
        <w:tc>
          <w:tcPr>
            <w:tcW w:w="4599" w:type="dxa"/>
            <w:gridSpan w:val="2"/>
          </w:tcPr>
          <w:p w:rsidR="00684D52" w:rsidRPr="00B0181B" w:rsidRDefault="00684D52" w:rsidP="0068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4680" w:type="dxa"/>
            <w:gridSpan w:val="5"/>
          </w:tcPr>
          <w:p w:rsidR="00684D52" w:rsidRPr="00B0181B" w:rsidRDefault="00684D52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63327" w:rsidRPr="003D047D" w:rsidTr="0095623D">
        <w:trPr>
          <w:gridBefore w:val="1"/>
          <w:wBefore w:w="9" w:type="dxa"/>
        </w:trPr>
        <w:tc>
          <w:tcPr>
            <w:tcW w:w="4590" w:type="dxa"/>
          </w:tcPr>
          <w:p w:rsidR="00B63327" w:rsidRPr="000568D6" w:rsidRDefault="00B63327" w:rsidP="00B63327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สัญญาที่ยังไม่ได้รับรู้สำหรับ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63327" w:rsidRPr="003B3227" w:rsidRDefault="00B63327" w:rsidP="0095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2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63327" w:rsidRPr="003B3227" w:rsidRDefault="00B63327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63327" w:rsidRPr="003B3227" w:rsidRDefault="00B63327" w:rsidP="0095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227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0" w:type="dxa"/>
            <w:vAlign w:val="bottom"/>
          </w:tcPr>
          <w:p w:rsidR="00B63327" w:rsidRPr="003B3227" w:rsidRDefault="00B63327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:rsidR="00B63327" w:rsidRPr="003B3227" w:rsidRDefault="00B63327" w:rsidP="0095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2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84D52" w:rsidRPr="003D047D" w:rsidTr="0095623D">
        <w:trPr>
          <w:gridBefore w:val="1"/>
          <w:wBefore w:w="9" w:type="dxa"/>
        </w:trPr>
        <w:tc>
          <w:tcPr>
            <w:tcW w:w="4590" w:type="dxa"/>
          </w:tcPr>
          <w:p w:rsidR="00684D52" w:rsidRDefault="00684D52" w:rsidP="00B63327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684D52" w:rsidRPr="003B3227" w:rsidRDefault="00684D52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84D52" w:rsidRPr="003B3227" w:rsidRDefault="00684D52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684D52" w:rsidRPr="003B3227" w:rsidRDefault="00684D52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84D52" w:rsidRPr="003B3227" w:rsidRDefault="00684D52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:rsidR="00684D52" w:rsidRPr="003B3227" w:rsidRDefault="00684D52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4D52" w:rsidRPr="003D047D" w:rsidTr="0095623D">
        <w:trPr>
          <w:gridBefore w:val="1"/>
          <w:wBefore w:w="9" w:type="dxa"/>
        </w:trPr>
        <w:tc>
          <w:tcPr>
            <w:tcW w:w="4590" w:type="dxa"/>
          </w:tcPr>
          <w:p w:rsidR="00684D52" w:rsidRDefault="00684D52" w:rsidP="00B63327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:rsidR="00684D52" w:rsidRPr="003B3227" w:rsidRDefault="00684D52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84D52" w:rsidRPr="003B3227" w:rsidRDefault="00684D52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684D52" w:rsidRPr="003B3227" w:rsidRDefault="00684D52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84D52" w:rsidRPr="003B3227" w:rsidRDefault="00684D52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684D52" w:rsidRPr="003B3227" w:rsidRDefault="00684D52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3327" w:rsidRPr="003D047D" w:rsidTr="0095623D">
        <w:trPr>
          <w:gridBefore w:val="1"/>
          <w:wBefore w:w="9" w:type="dxa"/>
        </w:trPr>
        <w:tc>
          <w:tcPr>
            <w:tcW w:w="4590" w:type="dxa"/>
          </w:tcPr>
          <w:p w:rsidR="00B63327" w:rsidRPr="000568D6" w:rsidRDefault="003B3227" w:rsidP="00B63327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  <w:r w:rsidR="00B63327"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B63327" w:rsidRPr="000568D6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63327" w:rsidRPr="003B3227" w:rsidRDefault="00B63327" w:rsidP="0095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227">
              <w:rPr>
                <w:rFonts w:ascii="Angsana New" w:hAnsi="Angsana New"/>
                <w:b/>
                <w:bCs/>
                <w:sz w:val="30"/>
                <w:szCs w:val="30"/>
              </w:rPr>
              <w:t>43,148</w:t>
            </w:r>
          </w:p>
        </w:tc>
        <w:tc>
          <w:tcPr>
            <w:tcW w:w="270" w:type="dxa"/>
          </w:tcPr>
          <w:p w:rsidR="00B63327" w:rsidRPr="003B3227" w:rsidRDefault="00B63327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63327" w:rsidRPr="00897CC5" w:rsidRDefault="00910D82" w:rsidP="0095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910D82">
              <w:rPr>
                <w:rFonts w:ascii="Angsana New" w:hAnsi="Angsana New" w:hint="cs"/>
                <w:b/>
                <w:bCs/>
                <w:sz w:val="30"/>
                <w:szCs w:val="30"/>
              </w:rPr>
              <w:t>60</w:t>
            </w:r>
            <w:r w:rsidR="003361F3" w:rsidRPr="003361F3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361F3" w:rsidRPr="003361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63327" w:rsidRPr="00897CC5" w:rsidRDefault="00B63327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B63327" w:rsidRPr="003B3227" w:rsidRDefault="00B63327" w:rsidP="0095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227">
              <w:rPr>
                <w:rFonts w:ascii="Angsana New" w:hAnsi="Angsana New"/>
                <w:b/>
                <w:bCs/>
                <w:sz w:val="30"/>
                <w:szCs w:val="30"/>
              </w:rPr>
              <w:t>43,148</w:t>
            </w:r>
          </w:p>
        </w:tc>
      </w:tr>
    </w:tbl>
    <w:p w:rsidR="00335541" w:rsidRPr="006A5CF3" w:rsidRDefault="00335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</w:rPr>
      </w:pPr>
    </w:p>
    <w:p w:rsidR="005644E4" w:rsidRPr="00C03C29" w:rsidRDefault="008C1619" w:rsidP="008C1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C03C29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:rsidR="005644E4" w:rsidRPr="006A5CF3" w:rsidRDefault="00564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</w:rPr>
      </w:pPr>
    </w:p>
    <w:p w:rsidR="00053A1B" w:rsidRPr="00EB1D51" w:rsidRDefault="00053A1B" w:rsidP="0005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Toray Industries, Inc.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ลำดับสูงสุด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และบริษัทที่เกี่ยวข้องกันบางแห่ง </w:t>
      </w:r>
    </w:p>
    <w:p w:rsidR="008C1619" w:rsidRPr="006A5CF3" w:rsidRDefault="008C1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cs/>
        </w:rPr>
      </w:pPr>
    </w:p>
    <w:p w:rsidR="00197594" w:rsidRDefault="00297568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 w:hint="cs"/>
          <w:b/>
          <w:bCs/>
          <w:lang w:val="en-US"/>
        </w:rPr>
        <w:t>5</w:t>
      </w:r>
      <w:r w:rsidR="00197594" w:rsidRPr="00C52C41">
        <w:rPr>
          <w:rFonts w:ascii="Angsana New" w:hAnsi="Angsana New" w:cs="Angsana New"/>
          <w:b/>
          <w:bCs/>
          <w:lang w:val="en-US"/>
        </w:rPr>
        <w:tab/>
      </w:r>
      <w:r w:rsidR="00197594" w:rsidRPr="00C52C41">
        <w:rPr>
          <w:rFonts w:ascii="Angsana New" w:hAnsi="Angsana New" w:cs="Angsana New"/>
          <w:b/>
          <w:bCs/>
          <w:cs/>
        </w:rPr>
        <w:t>เงินสดและ</w:t>
      </w:r>
      <w:r w:rsidR="00197594" w:rsidRPr="00C52C41">
        <w:rPr>
          <w:rFonts w:ascii="Angsana New" w:hAnsi="Angsana New" w:cs="Angsana New"/>
          <w:b/>
          <w:bCs/>
          <w:cs/>
          <w:lang w:val="en-US"/>
        </w:rPr>
        <w:t>รายการเทียบเท่าเงินสด</w:t>
      </w:r>
    </w:p>
    <w:p w:rsidR="0040381C" w:rsidRPr="006A5CF3" w:rsidRDefault="0040381C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18"/>
          <w:szCs w:val="18"/>
          <w:cs/>
          <w:lang w:val="en-US"/>
        </w:rPr>
      </w:pPr>
    </w:p>
    <w:tbl>
      <w:tblPr>
        <w:tblW w:w="9279" w:type="dxa"/>
        <w:tblInd w:w="441" w:type="dxa"/>
        <w:tblLayout w:type="fixed"/>
        <w:tblLook w:val="0000"/>
      </w:tblPr>
      <w:tblGrid>
        <w:gridCol w:w="9"/>
        <w:gridCol w:w="4590"/>
        <w:gridCol w:w="1260"/>
        <w:gridCol w:w="270"/>
        <w:gridCol w:w="1170"/>
        <w:gridCol w:w="270"/>
        <w:gridCol w:w="1710"/>
      </w:tblGrid>
      <w:tr w:rsidR="00A40667" w:rsidRPr="00B0181B" w:rsidTr="003B3227">
        <w:tc>
          <w:tcPr>
            <w:tcW w:w="4599" w:type="dxa"/>
            <w:gridSpan w:val="2"/>
          </w:tcPr>
          <w:p w:rsidR="00A40667" w:rsidRPr="00B0181B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A40667" w:rsidRPr="00BC12D1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A40667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40667" w:rsidRPr="00BC12D1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A40667" w:rsidRPr="00B0181B" w:rsidTr="003B3227">
        <w:tc>
          <w:tcPr>
            <w:tcW w:w="4599" w:type="dxa"/>
            <w:gridSpan w:val="2"/>
          </w:tcPr>
          <w:p w:rsidR="00A40667" w:rsidRPr="00B0181B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A40667" w:rsidRPr="00BC12D1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A40667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40667" w:rsidRPr="00BC12D1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40667" w:rsidRPr="00B0181B" w:rsidTr="003B3227">
        <w:tc>
          <w:tcPr>
            <w:tcW w:w="4599" w:type="dxa"/>
            <w:gridSpan w:val="2"/>
          </w:tcPr>
          <w:p w:rsidR="00A40667" w:rsidRPr="00B0181B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40667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A4066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A40667" w:rsidRPr="00B0181B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40667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A40667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A40667" w:rsidRPr="00284595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40667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A40667" w:rsidRPr="00B0181B" w:rsidTr="003B3227">
        <w:tc>
          <w:tcPr>
            <w:tcW w:w="4599" w:type="dxa"/>
            <w:gridSpan w:val="2"/>
          </w:tcPr>
          <w:p w:rsidR="00A40667" w:rsidRPr="00B0181B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:rsidR="00A40667" w:rsidRPr="00B0181B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7360" w:rsidRPr="00C52C41" w:rsidTr="003B3227">
        <w:trPr>
          <w:gridBefore w:val="1"/>
          <w:wBefore w:w="9" w:type="dxa"/>
        </w:trPr>
        <w:tc>
          <w:tcPr>
            <w:tcW w:w="4590" w:type="dxa"/>
            <w:tcBorders>
              <w:left w:val="nil"/>
              <w:bottom w:val="nil"/>
              <w:right w:val="nil"/>
            </w:tcBorders>
          </w:tcPr>
          <w:p w:rsidR="00ED7360" w:rsidRPr="00C52C41" w:rsidRDefault="00ED7360" w:rsidP="00ED7360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Pr="004518CE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Pr="00C52C41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Pr="004518CE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447</w:t>
            </w:r>
          </w:p>
        </w:tc>
      </w:tr>
      <w:tr w:rsidR="00ED7360" w:rsidRPr="00C52C41" w:rsidTr="003B3227">
        <w:trPr>
          <w:gridBefore w:val="1"/>
          <w:wBefore w:w="9" w:type="dxa"/>
        </w:trPr>
        <w:tc>
          <w:tcPr>
            <w:tcW w:w="4590" w:type="dxa"/>
            <w:tcBorders>
              <w:left w:val="nil"/>
              <w:bottom w:val="nil"/>
              <w:right w:val="nil"/>
            </w:tcBorders>
          </w:tcPr>
          <w:p w:rsidR="00897CC5" w:rsidRDefault="00ED7360" w:rsidP="00ED7360">
            <w:pPr>
              <w:pStyle w:val="Heading6"/>
              <w:spacing w:line="240" w:lineRule="auto"/>
              <w:ind w:left="165" w:hanging="165"/>
              <w:jc w:val="both"/>
              <w:rPr>
                <w:rFonts w:ascii="Angsana New" w:hAnsi="Angsana New" w:cs="Angsana New"/>
                <w:b w:val="0"/>
                <w:bCs w:val="0"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เงินฝากสถาบันการเงินประเภทกระแสรายวันและ</w:t>
            </w:r>
          </w:p>
          <w:p w:rsidR="00ED7360" w:rsidRPr="00C52C41" w:rsidRDefault="00ED7360" w:rsidP="00897CC5">
            <w:pPr>
              <w:pStyle w:val="Heading6"/>
              <w:spacing w:line="240" w:lineRule="auto"/>
              <w:ind w:left="165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ออมทรัพย์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864,912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Pr="00C52C41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Default="003E5BB7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814</w:t>
            </w:r>
            <w:r w:rsidR="00ED736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949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864,912</w:t>
            </w:r>
          </w:p>
        </w:tc>
      </w:tr>
      <w:tr w:rsidR="00ED7360" w:rsidRPr="00C52C41" w:rsidTr="003B3227">
        <w:trPr>
          <w:gridBefore w:val="1"/>
          <w:wBefore w:w="9" w:type="dxa"/>
        </w:trPr>
        <w:tc>
          <w:tcPr>
            <w:tcW w:w="4590" w:type="dxa"/>
            <w:tcBorders>
              <w:left w:val="nil"/>
              <w:bottom w:val="nil"/>
              <w:right w:val="nil"/>
            </w:tcBorders>
          </w:tcPr>
          <w:p w:rsidR="00ED7360" w:rsidRPr="00C52C41" w:rsidRDefault="00ED7360" w:rsidP="00ED7360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400,00</w:t>
            </w:r>
            <w:r w:rsidR="00910D82" w:rsidRPr="00910D82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Pr="00C52C41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Default="003E5BB7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100</w:t>
            </w:r>
            <w:r w:rsidR="00ED736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:rsidR="00ED7360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400,00</w:t>
            </w:r>
            <w:r w:rsidR="00910D82" w:rsidRPr="00910D82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ED7360" w:rsidRPr="00C52C41" w:rsidTr="003B3227">
        <w:trPr>
          <w:gridBefore w:val="1"/>
          <w:wBefore w:w="9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D7360" w:rsidRPr="00C52C41" w:rsidRDefault="00ED7360" w:rsidP="00ED7360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cs/>
              </w:rPr>
            </w:pPr>
            <w:r w:rsidRPr="00C52C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D7360" w:rsidRPr="004518CE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360" w:rsidRPr="00C52C41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D7360" w:rsidRPr="004518CE" w:rsidRDefault="003E5BB7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916</w:t>
            </w:r>
            <w:r w:rsidR="00ED7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ED7360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D7360" w:rsidRDefault="00ED7360" w:rsidP="00ED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,361</w:t>
            </w:r>
          </w:p>
        </w:tc>
      </w:tr>
    </w:tbl>
    <w:p w:rsidR="006641BB" w:rsidRDefault="00664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97594" w:rsidRDefault="003E5BB7" w:rsidP="0040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 w:hint="cs"/>
          <w:b/>
          <w:bCs/>
          <w:sz w:val="30"/>
          <w:szCs w:val="30"/>
        </w:rPr>
        <w:lastRenderedPageBreak/>
        <w:t>6</w:t>
      </w:r>
      <w:r w:rsidR="00197594" w:rsidRPr="00C52C41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</w:t>
      </w:r>
    </w:p>
    <w:p w:rsidR="00AC4B96" w:rsidRDefault="00AC4B96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000"/>
      </w:tblPr>
      <w:tblGrid>
        <w:gridCol w:w="9"/>
        <w:gridCol w:w="3780"/>
        <w:gridCol w:w="810"/>
        <w:gridCol w:w="1260"/>
        <w:gridCol w:w="270"/>
        <w:gridCol w:w="1170"/>
        <w:gridCol w:w="270"/>
        <w:gridCol w:w="1710"/>
      </w:tblGrid>
      <w:tr w:rsidR="00897CC5" w:rsidRPr="00B0181B" w:rsidTr="00897CC5">
        <w:tc>
          <w:tcPr>
            <w:tcW w:w="3789" w:type="dxa"/>
            <w:gridSpan w:val="2"/>
          </w:tcPr>
          <w:p w:rsidR="00897CC5" w:rsidRPr="00B0181B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97CC5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897CC5" w:rsidRPr="00BC12D1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897CC5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97CC5" w:rsidRPr="00BC12D1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897CC5" w:rsidRPr="00B0181B" w:rsidTr="00897CC5">
        <w:tc>
          <w:tcPr>
            <w:tcW w:w="3789" w:type="dxa"/>
            <w:gridSpan w:val="2"/>
          </w:tcPr>
          <w:p w:rsidR="00897CC5" w:rsidRPr="00B0181B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97CC5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897CC5" w:rsidRPr="00BC12D1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897CC5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97CC5" w:rsidRPr="00BC12D1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97CC5" w:rsidRPr="00B0181B" w:rsidTr="00897CC5">
        <w:tc>
          <w:tcPr>
            <w:tcW w:w="3789" w:type="dxa"/>
            <w:gridSpan w:val="2"/>
          </w:tcPr>
          <w:p w:rsidR="00897CC5" w:rsidRPr="00B0181B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97CC5" w:rsidRPr="003E5BB7" w:rsidRDefault="00897CC5" w:rsidP="0089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897CC5" w:rsidRPr="00284595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897CC5" w:rsidRPr="00B0181B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97CC5" w:rsidRPr="00284595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897CC5" w:rsidRPr="00284595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97CC5" w:rsidRPr="00284595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897CC5" w:rsidRPr="00B0181B" w:rsidTr="00897CC5">
        <w:tc>
          <w:tcPr>
            <w:tcW w:w="3789" w:type="dxa"/>
            <w:gridSpan w:val="2"/>
          </w:tcPr>
          <w:p w:rsidR="00897CC5" w:rsidRPr="00B0181B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97CC5" w:rsidRPr="00B0181B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:rsidR="00897CC5" w:rsidRPr="00B0181B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CC5" w:rsidRPr="000C5FB2" w:rsidTr="00897CC5">
        <w:trPr>
          <w:gridBefore w:val="1"/>
          <w:wBefore w:w="9" w:type="dxa"/>
        </w:trPr>
        <w:tc>
          <w:tcPr>
            <w:tcW w:w="3780" w:type="dxa"/>
          </w:tcPr>
          <w:p w:rsidR="00897CC5" w:rsidRPr="000C5FB2" w:rsidRDefault="00897CC5" w:rsidP="007F5AA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897CC5" w:rsidRPr="000C5FB2" w:rsidRDefault="00897CC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97CC5" w:rsidRPr="000C5FB2" w:rsidRDefault="00897CC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7CC5" w:rsidRPr="000C5FB2" w:rsidRDefault="00897CC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CC5" w:rsidRPr="000C5FB2" w:rsidRDefault="00897CC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7CC5" w:rsidRPr="000C5FB2" w:rsidRDefault="00897CC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897CC5" w:rsidRPr="000C5FB2" w:rsidRDefault="00897CC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7CC5" w:rsidRPr="000C5FB2" w:rsidTr="00897CC5">
        <w:trPr>
          <w:gridBefore w:val="1"/>
          <w:wBefore w:w="9" w:type="dxa"/>
        </w:trPr>
        <w:tc>
          <w:tcPr>
            <w:tcW w:w="3780" w:type="dxa"/>
          </w:tcPr>
          <w:p w:rsidR="00897CC5" w:rsidRPr="000C5FB2" w:rsidRDefault="00897CC5" w:rsidP="00FA0AA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810" w:type="dxa"/>
          </w:tcPr>
          <w:p w:rsidR="00897CC5" w:rsidRPr="003E5BB7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97CC5" w:rsidRPr="004518CE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4,411</w:t>
            </w:r>
          </w:p>
        </w:tc>
        <w:tc>
          <w:tcPr>
            <w:tcW w:w="270" w:type="dxa"/>
          </w:tcPr>
          <w:p w:rsidR="00897CC5" w:rsidRPr="000C5FB2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CC5" w:rsidRPr="004518CE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394,072</w:t>
            </w:r>
          </w:p>
        </w:tc>
        <w:tc>
          <w:tcPr>
            <w:tcW w:w="270" w:type="dxa"/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4,411</w:t>
            </w:r>
          </w:p>
        </w:tc>
      </w:tr>
      <w:tr w:rsidR="00897CC5" w:rsidRPr="000C5FB2" w:rsidTr="00897CC5">
        <w:trPr>
          <w:gridBefore w:val="1"/>
          <w:wBefore w:w="9" w:type="dxa"/>
        </w:trPr>
        <w:tc>
          <w:tcPr>
            <w:tcW w:w="3780" w:type="dxa"/>
          </w:tcPr>
          <w:p w:rsidR="00897CC5" w:rsidRPr="000C5FB2" w:rsidRDefault="00897CC5" w:rsidP="00FA0AA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810" w:type="dxa"/>
          </w:tcPr>
          <w:p w:rsidR="00897CC5" w:rsidRPr="00FF4CE0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97CC5" w:rsidRPr="00FF4CE0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7CC5" w:rsidRPr="000C5FB2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6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C5" w:rsidRPr="000C5FB2" w:rsidTr="00897CC5">
        <w:trPr>
          <w:gridBefore w:val="1"/>
          <w:wBefore w:w="9" w:type="dxa"/>
        </w:trPr>
        <w:tc>
          <w:tcPr>
            <w:tcW w:w="3780" w:type="dxa"/>
          </w:tcPr>
          <w:p w:rsidR="00897CC5" w:rsidRPr="000C5FB2" w:rsidRDefault="00897CC5" w:rsidP="00AC4B96">
            <w:pPr>
              <w:tabs>
                <w:tab w:val="clear" w:pos="227"/>
                <w:tab w:val="left" w:pos="16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63,949</w:t>
            </w:r>
          </w:p>
        </w:tc>
        <w:tc>
          <w:tcPr>
            <w:tcW w:w="270" w:type="dxa"/>
          </w:tcPr>
          <w:p w:rsidR="00897CC5" w:rsidRPr="000C5FB2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721</w:t>
            </w:r>
          </w:p>
        </w:tc>
        <w:tc>
          <w:tcPr>
            <w:tcW w:w="270" w:type="dxa"/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63,949</w:t>
            </w:r>
          </w:p>
        </w:tc>
      </w:tr>
      <w:tr w:rsidR="00897CC5" w:rsidRPr="000C5FB2" w:rsidTr="00897CC5">
        <w:trPr>
          <w:gridBefore w:val="1"/>
          <w:wBefore w:w="9" w:type="dxa"/>
        </w:trPr>
        <w:tc>
          <w:tcPr>
            <w:tcW w:w="3780" w:type="dxa"/>
          </w:tcPr>
          <w:p w:rsidR="00897CC5" w:rsidRPr="000C5FB2" w:rsidRDefault="00897CC5" w:rsidP="00AC4B96">
            <w:pPr>
              <w:tabs>
                <w:tab w:val="clear" w:pos="227"/>
                <w:tab w:val="left" w:pos="16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:rsidR="00897CC5" w:rsidRPr="000C5FB2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97CC5" w:rsidRDefault="00897CC5" w:rsidP="00A2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</w:tr>
      <w:tr w:rsidR="00897CC5" w:rsidRPr="000C5FB2" w:rsidTr="00897CC5">
        <w:trPr>
          <w:gridBefore w:val="1"/>
          <w:wBefore w:w="9" w:type="dxa"/>
        </w:trPr>
        <w:tc>
          <w:tcPr>
            <w:tcW w:w="3780" w:type="dxa"/>
          </w:tcPr>
          <w:p w:rsidR="00897CC5" w:rsidRPr="00AC4B96" w:rsidRDefault="00AC4B96" w:rsidP="00FA0AA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897CC5" w:rsidRDefault="00897CC5" w:rsidP="0089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97CC5" w:rsidRPr="004518CE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97CC5" w:rsidRPr="000C5FB2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97CC5" w:rsidRPr="004518CE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407,793</w:t>
            </w:r>
          </w:p>
        </w:tc>
        <w:tc>
          <w:tcPr>
            <w:tcW w:w="270" w:type="dxa"/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97CC5" w:rsidRDefault="00897CC5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636D71" w:rsidRPr="000C5FB2" w:rsidTr="00636D71">
        <w:trPr>
          <w:gridBefore w:val="1"/>
          <w:wBefore w:w="9" w:type="dxa"/>
        </w:trPr>
        <w:tc>
          <w:tcPr>
            <w:tcW w:w="3780" w:type="dxa"/>
          </w:tcPr>
          <w:p w:rsidR="00636D71" w:rsidRDefault="00636D71" w:rsidP="00FA0AA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36D71" w:rsidRPr="003E5BB7" w:rsidRDefault="00636D71" w:rsidP="0089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36D71" w:rsidRDefault="00636D71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6D71" w:rsidRPr="000C5FB2" w:rsidRDefault="00636D71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36D71" w:rsidRDefault="00636D71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6D71" w:rsidRDefault="00636D71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636D71" w:rsidRDefault="00636D71" w:rsidP="00FA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7CC5" w:rsidRPr="000C5FB2" w:rsidTr="00897CC5">
        <w:trPr>
          <w:gridBefore w:val="1"/>
          <w:wBefore w:w="9" w:type="dxa"/>
        </w:trPr>
        <w:tc>
          <w:tcPr>
            <w:tcW w:w="3780" w:type="dxa"/>
          </w:tcPr>
          <w:p w:rsidR="00897CC5" w:rsidRPr="000C5FB2" w:rsidRDefault="00897CC5" w:rsidP="007F5A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:rsidR="00897CC5" w:rsidRPr="000C5FB2" w:rsidRDefault="00897CC5" w:rsidP="0094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97CC5" w:rsidRPr="000C5FB2" w:rsidRDefault="00897CC5" w:rsidP="0094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7CC5" w:rsidRPr="000C5FB2" w:rsidRDefault="00897CC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CC5" w:rsidRPr="000C5FB2" w:rsidRDefault="00897CC5" w:rsidP="0093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7CC5" w:rsidRPr="000C5FB2" w:rsidRDefault="00897CC5" w:rsidP="0093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897CC5" w:rsidRPr="000C5FB2" w:rsidRDefault="00897CC5" w:rsidP="0093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7CC5" w:rsidRPr="000C5FB2" w:rsidTr="00897CC5">
        <w:trPr>
          <w:gridBefore w:val="1"/>
          <w:wBefore w:w="9" w:type="dxa"/>
        </w:trPr>
        <w:tc>
          <w:tcPr>
            <w:tcW w:w="3780" w:type="dxa"/>
          </w:tcPr>
          <w:p w:rsidR="00897CC5" w:rsidRPr="000C5FB2" w:rsidRDefault="00897CC5" w:rsidP="003475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10" w:type="dxa"/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1,140,782</w:t>
            </w:r>
          </w:p>
        </w:tc>
        <w:tc>
          <w:tcPr>
            <w:tcW w:w="270" w:type="dxa"/>
          </w:tcPr>
          <w:p w:rsidR="00897CC5" w:rsidRPr="000C5FB2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219,028</w:t>
            </w:r>
          </w:p>
        </w:tc>
        <w:tc>
          <w:tcPr>
            <w:tcW w:w="270" w:type="dxa"/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1,140,782</w:t>
            </w:r>
          </w:p>
        </w:tc>
      </w:tr>
      <w:tr w:rsidR="00897CC5" w:rsidRPr="000C5FB2" w:rsidTr="00897CC5">
        <w:trPr>
          <w:gridBefore w:val="1"/>
          <w:wBefore w:w="9" w:type="dxa"/>
        </w:trPr>
        <w:tc>
          <w:tcPr>
            <w:tcW w:w="3780" w:type="dxa"/>
          </w:tcPr>
          <w:p w:rsidR="00897CC5" w:rsidRPr="000C5FB2" w:rsidRDefault="00897CC5" w:rsidP="003475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7CC5" w:rsidRPr="000C5FB2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C5" w:rsidRPr="000C5FB2" w:rsidTr="00897CC5">
        <w:trPr>
          <w:gridBefore w:val="1"/>
          <w:wBefore w:w="9" w:type="dxa"/>
        </w:trPr>
        <w:tc>
          <w:tcPr>
            <w:tcW w:w="3780" w:type="dxa"/>
          </w:tcPr>
          <w:p w:rsidR="00897CC5" w:rsidRDefault="00897CC5" w:rsidP="00AC4B96">
            <w:pPr>
              <w:tabs>
                <w:tab w:val="clear" w:pos="227"/>
                <w:tab w:val="left" w:pos="1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29,383</w:t>
            </w:r>
          </w:p>
        </w:tc>
        <w:tc>
          <w:tcPr>
            <w:tcW w:w="270" w:type="dxa"/>
          </w:tcPr>
          <w:p w:rsidR="00897CC5" w:rsidRPr="000C5FB2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CC5" w:rsidRPr="004518CE" w:rsidRDefault="00297568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="00897CC5" w:rsidRPr="003E5BB7">
              <w:rPr>
                <w:rFonts w:ascii="Angsana New" w:hAnsi="Angsana New" w:hint="cs"/>
                <w:sz w:val="30"/>
                <w:szCs w:val="30"/>
              </w:rPr>
              <w:t>4</w:t>
            </w:r>
            <w:r w:rsidR="00897CC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897CC5" w:rsidRPr="003E5BB7">
              <w:rPr>
                <w:rFonts w:ascii="Angsana New" w:hAnsi="Angsana New" w:hint="cs"/>
                <w:sz w:val="30"/>
                <w:szCs w:val="30"/>
              </w:rPr>
              <w:t>980</w:t>
            </w:r>
          </w:p>
        </w:tc>
        <w:tc>
          <w:tcPr>
            <w:tcW w:w="270" w:type="dxa"/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29,383</w:t>
            </w:r>
          </w:p>
        </w:tc>
      </w:tr>
      <w:tr w:rsidR="00897CC5" w:rsidRPr="000C5FB2" w:rsidTr="00897CC5">
        <w:trPr>
          <w:gridBefore w:val="1"/>
          <w:wBefore w:w="9" w:type="dxa"/>
        </w:trPr>
        <w:tc>
          <w:tcPr>
            <w:tcW w:w="3780" w:type="dxa"/>
          </w:tcPr>
          <w:p w:rsidR="00897CC5" w:rsidRPr="000C5FB2" w:rsidRDefault="00897CC5" w:rsidP="00AC4B96">
            <w:pPr>
              <w:tabs>
                <w:tab w:val="clear" w:pos="227"/>
                <w:tab w:val="left" w:pos="1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3,048</w:t>
            </w:r>
          </w:p>
        </w:tc>
        <w:tc>
          <w:tcPr>
            <w:tcW w:w="270" w:type="dxa"/>
          </w:tcPr>
          <w:p w:rsidR="00897CC5" w:rsidRPr="000C5FB2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3,048</w:t>
            </w:r>
          </w:p>
        </w:tc>
      </w:tr>
      <w:tr w:rsidR="00897CC5" w:rsidRPr="000C5FB2" w:rsidTr="00897CC5">
        <w:trPr>
          <w:gridBefore w:val="1"/>
          <w:wBefore w:w="9" w:type="dxa"/>
        </w:trPr>
        <w:tc>
          <w:tcPr>
            <w:tcW w:w="3780" w:type="dxa"/>
          </w:tcPr>
          <w:p w:rsidR="00897CC5" w:rsidRPr="000C5FB2" w:rsidRDefault="00AC4B96" w:rsidP="003475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1,173,213</w:t>
            </w:r>
          </w:p>
        </w:tc>
        <w:tc>
          <w:tcPr>
            <w:tcW w:w="270" w:type="dxa"/>
          </w:tcPr>
          <w:p w:rsidR="00897CC5" w:rsidRPr="000C5FB2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,642</w:t>
            </w:r>
          </w:p>
        </w:tc>
        <w:tc>
          <w:tcPr>
            <w:tcW w:w="270" w:type="dxa"/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1,173,213</w:t>
            </w:r>
          </w:p>
        </w:tc>
      </w:tr>
      <w:tr w:rsidR="00897CC5" w:rsidRPr="000C5FB2" w:rsidTr="00897CC5">
        <w:trPr>
          <w:gridBefore w:val="1"/>
          <w:wBefore w:w="9" w:type="dxa"/>
        </w:trPr>
        <w:tc>
          <w:tcPr>
            <w:tcW w:w="3780" w:type="dxa"/>
          </w:tcPr>
          <w:p w:rsidR="00897CC5" w:rsidRPr="000C5FB2" w:rsidRDefault="00897CC5" w:rsidP="003475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AC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810" w:type="dxa"/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1,631,766</w:t>
            </w:r>
          </w:p>
        </w:tc>
        <w:tc>
          <w:tcPr>
            <w:tcW w:w="270" w:type="dxa"/>
          </w:tcPr>
          <w:p w:rsidR="00897CC5" w:rsidRPr="000C5FB2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97CC5" w:rsidRPr="004518CE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683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897CC5" w:rsidRDefault="00897CC5" w:rsidP="0034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8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1,631,766</w:t>
            </w:r>
          </w:p>
        </w:tc>
      </w:tr>
    </w:tbl>
    <w:p w:rsidR="00197594" w:rsidRPr="00AC4B96" w:rsidRDefault="00197594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D13FF" w:rsidRDefault="00197594" w:rsidP="00664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>โดยปกติระยะเวลาการ</w:t>
      </w:r>
      <w:r w:rsidR="001A383B">
        <w:rPr>
          <w:rFonts w:ascii="Angsana New" w:hAnsi="Angsana New"/>
          <w:sz w:val="30"/>
          <w:szCs w:val="30"/>
          <w:cs/>
        </w:rPr>
        <w:t>ให้สินเชื่อแก่ลูกค้าของบริษัท</w:t>
      </w:r>
      <w:r w:rsidR="001A383B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="003E5BB7" w:rsidRPr="003E5BB7">
        <w:rPr>
          <w:rFonts w:ascii="Angsana New" w:hAnsi="Angsana New"/>
          <w:sz w:val="30"/>
          <w:szCs w:val="30"/>
        </w:rPr>
        <w:t>30</w:t>
      </w:r>
      <w:r w:rsidR="001A383B">
        <w:rPr>
          <w:rFonts w:ascii="Angsana New" w:hAnsi="Angsana New" w:hint="cs"/>
          <w:sz w:val="30"/>
          <w:szCs w:val="30"/>
          <w:cs/>
        </w:rPr>
        <w:t xml:space="preserve"> วันถึง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="00007870">
        <w:rPr>
          <w:rFonts w:ascii="Angsana New" w:hAnsi="Angsana New"/>
          <w:sz w:val="30"/>
          <w:szCs w:val="30"/>
        </w:rPr>
        <w:t>12</w:t>
      </w:r>
      <w:r w:rsidR="003E5BB7" w:rsidRPr="003E5BB7">
        <w:rPr>
          <w:rFonts w:ascii="Angsana New" w:hAnsi="Angsana New"/>
          <w:sz w:val="30"/>
          <w:szCs w:val="30"/>
        </w:rPr>
        <w:t>0</w:t>
      </w:r>
      <w:r w:rsidRPr="00C52C41">
        <w:rPr>
          <w:rFonts w:ascii="Angsana New" w:hAnsi="Angsana New"/>
          <w:sz w:val="30"/>
          <w:szCs w:val="30"/>
          <w:cs/>
        </w:rPr>
        <w:t xml:space="preserve"> วัน</w:t>
      </w:r>
      <w:r w:rsidR="000D13FF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E4DA0" w:rsidRDefault="003E5BB7" w:rsidP="009E4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 w:hint="cs"/>
          <w:b/>
          <w:bCs/>
          <w:sz w:val="30"/>
          <w:szCs w:val="30"/>
        </w:rPr>
        <w:lastRenderedPageBreak/>
        <w:t>7</w:t>
      </w:r>
      <w:r w:rsidR="009E4DA0" w:rsidRPr="00C52C41">
        <w:rPr>
          <w:rFonts w:ascii="Angsana New" w:hAnsi="Angsana New"/>
          <w:b/>
          <w:bCs/>
          <w:sz w:val="30"/>
          <w:szCs w:val="30"/>
          <w:cs/>
        </w:rPr>
        <w:tab/>
        <w:t>ลูกหนี้</w:t>
      </w:r>
      <w:r w:rsidR="00CA1647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CA1647" w:rsidRPr="006641BB" w:rsidRDefault="00CA1647" w:rsidP="00CA1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3780"/>
        <w:gridCol w:w="900"/>
        <w:gridCol w:w="1170"/>
        <w:gridCol w:w="252"/>
        <w:gridCol w:w="18"/>
        <w:gridCol w:w="1260"/>
        <w:gridCol w:w="270"/>
        <w:gridCol w:w="1710"/>
      </w:tblGrid>
      <w:tr w:rsidR="00C60093" w:rsidRPr="00B0181B" w:rsidTr="008E03AA">
        <w:tc>
          <w:tcPr>
            <w:tcW w:w="4680" w:type="dxa"/>
            <w:gridSpan w:val="2"/>
          </w:tcPr>
          <w:p w:rsidR="00C60093" w:rsidRPr="00B0181B" w:rsidRDefault="00C60093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C60093" w:rsidRPr="00BC12D1" w:rsidRDefault="00C60093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C60093" w:rsidRDefault="00C60093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60093" w:rsidRPr="00BC12D1" w:rsidRDefault="00C60093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60093" w:rsidRPr="00B0181B" w:rsidTr="008E03AA">
        <w:tc>
          <w:tcPr>
            <w:tcW w:w="4680" w:type="dxa"/>
            <w:gridSpan w:val="2"/>
          </w:tcPr>
          <w:p w:rsidR="00C60093" w:rsidRPr="00B0181B" w:rsidRDefault="00C60093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C60093" w:rsidRPr="00BC12D1" w:rsidRDefault="00C60093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C60093" w:rsidRDefault="00C60093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60093" w:rsidRPr="00BC12D1" w:rsidRDefault="00C60093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50C48" w:rsidRPr="00B0181B" w:rsidTr="008E03AA">
        <w:tc>
          <w:tcPr>
            <w:tcW w:w="3780" w:type="dxa"/>
          </w:tcPr>
          <w:p w:rsidR="00F50C48" w:rsidRPr="00B0181B" w:rsidRDefault="00F50C48" w:rsidP="00F5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F50C48" w:rsidRPr="00B0181B" w:rsidRDefault="00F50C48" w:rsidP="00F5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6" w:firstLine="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F50C48" w:rsidRPr="00284595" w:rsidRDefault="003E5BB7" w:rsidP="00F5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F50C48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gridSpan w:val="2"/>
          </w:tcPr>
          <w:p w:rsidR="00F50C48" w:rsidRPr="00B0181B" w:rsidRDefault="00F50C48" w:rsidP="00F5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50C48" w:rsidRPr="00284595" w:rsidRDefault="003E5BB7" w:rsidP="00F5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F50C48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F50C48" w:rsidRPr="00284595" w:rsidRDefault="00F50C48" w:rsidP="00F5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F50C48" w:rsidRPr="00284595" w:rsidRDefault="003E5BB7" w:rsidP="00F5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F50C48" w:rsidRPr="00B0181B" w:rsidTr="008E03AA">
        <w:tc>
          <w:tcPr>
            <w:tcW w:w="3780" w:type="dxa"/>
          </w:tcPr>
          <w:p w:rsidR="00F50C48" w:rsidRPr="00B0181B" w:rsidRDefault="00F50C48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F50C48" w:rsidRPr="00B0181B" w:rsidRDefault="00F50C48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6"/>
          </w:tcPr>
          <w:p w:rsidR="00F50C48" w:rsidRPr="00B0181B" w:rsidRDefault="00F50C48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0093" w:rsidRPr="00C52C41" w:rsidTr="008E03AA">
        <w:tc>
          <w:tcPr>
            <w:tcW w:w="3780" w:type="dxa"/>
          </w:tcPr>
          <w:p w:rsidR="00C60093" w:rsidRPr="00CA1647" w:rsidRDefault="00C60093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6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C60093" w:rsidRPr="00C52C41" w:rsidRDefault="003E5BB7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60093" w:rsidRPr="00B44C63" w:rsidRDefault="00F50C48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5" w:right="-295" w:firstLine="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7,164</w:t>
            </w:r>
          </w:p>
        </w:tc>
        <w:tc>
          <w:tcPr>
            <w:tcW w:w="252" w:type="dxa"/>
          </w:tcPr>
          <w:p w:rsidR="00C60093" w:rsidRPr="00B44C63" w:rsidRDefault="00C60093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C60093" w:rsidRPr="00B44C63" w:rsidRDefault="00C60093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4C63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0E00F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E00F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60093" w:rsidRPr="00B44C63" w:rsidRDefault="00C60093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C60093" w:rsidRPr="00B44C63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3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7,164</w:t>
            </w:r>
          </w:p>
        </w:tc>
      </w:tr>
      <w:tr w:rsidR="00C60093" w:rsidRPr="00C52C41" w:rsidTr="008E03AA">
        <w:trPr>
          <w:trHeight w:hRule="exact" w:val="288"/>
        </w:trPr>
        <w:tc>
          <w:tcPr>
            <w:tcW w:w="3780" w:type="dxa"/>
          </w:tcPr>
          <w:p w:rsidR="00C60093" w:rsidRPr="00C52C41" w:rsidRDefault="00C60093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60093" w:rsidRPr="00C52C41" w:rsidRDefault="00C60093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" w:right="-90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60093" w:rsidRPr="004518CE" w:rsidRDefault="00C60093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5" w:right="-295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C60093" w:rsidRPr="00C52C41" w:rsidRDefault="00C60093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C60093" w:rsidRPr="004518CE" w:rsidRDefault="00C60093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60093" w:rsidRPr="004518CE" w:rsidRDefault="00C60093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C60093" w:rsidRPr="004518CE" w:rsidRDefault="00C60093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3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0093" w:rsidRPr="00C52C41" w:rsidTr="008E03AA">
        <w:tc>
          <w:tcPr>
            <w:tcW w:w="3780" w:type="dxa"/>
          </w:tcPr>
          <w:p w:rsidR="00C60093" w:rsidRPr="00CA1647" w:rsidRDefault="00C60093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6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</w:tcPr>
          <w:p w:rsidR="00C60093" w:rsidRPr="00C52C41" w:rsidRDefault="00C60093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" w:right="-90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0093" w:rsidRDefault="00C60093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5" w:right="-295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C60093" w:rsidRPr="00C52C41" w:rsidRDefault="00C60093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C60093" w:rsidRDefault="00C60093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60093" w:rsidRDefault="00C60093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60093" w:rsidRDefault="00C60093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3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00FA" w:rsidRPr="00C52C41" w:rsidTr="008E03AA">
        <w:tc>
          <w:tcPr>
            <w:tcW w:w="3780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900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" w:right="-90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00FA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5" w:right="-295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99,427</w:t>
            </w:r>
          </w:p>
        </w:tc>
        <w:tc>
          <w:tcPr>
            <w:tcW w:w="252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0E00FA" w:rsidRDefault="003E5BB7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0E00FA">
              <w:rPr>
                <w:rFonts w:ascii="Angsana New" w:hAnsi="Angsana New"/>
                <w:sz w:val="30"/>
                <w:szCs w:val="30"/>
              </w:rPr>
              <w:t>,3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0E00F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0E00FA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3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99,427</w:t>
            </w:r>
          </w:p>
        </w:tc>
      </w:tr>
      <w:tr w:rsidR="000E00FA" w:rsidRPr="00C52C41" w:rsidTr="008E03AA">
        <w:tc>
          <w:tcPr>
            <w:tcW w:w="3780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" w:right="-90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00FA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5" w:right="-295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9,984</w:t>
            </w:r>
          </w:p>
        </w:tc>
        <w:tc>
          <w:tcPr>
            <w:tcW w:w="252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0E00FA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,3</w:t>
            </w:r>
            <w:r w:rsidR="00297568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0E00FA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3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9,984</w:t>
            </w:r>
          </w:p>
        </w:tc>
      </w:tr>
      <w:tr w:rsidR="000E00FA" w:rsidRPr="00C52C41" w:rsidTr="008E03AA">
        <w:tc>
          <w:tcPr>
            <w:tcW w:w="3780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เงินจ่ายล่วงหน้าแก่ผู้ขาย</w:t>
            </w:r>
          </w:p>
        </w:tc>
        <w:tc>
          <w:tcPr>
            <w:tcW w:w="900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00FA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6,138</w:t>
            </w:r>
          </w:p>
        </w:tc>
        <w:tc>
          <w:tcPr>
            <w:tcW w:w="252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0E00FA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7,474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0E00FA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3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6,138</w:t>
            </w:r>
          </w:p>
        </w:tc>
      </w:tr>
      <w:tr w:rsidR="000E00FA" w:rsidRPr="00C52C41" w:rsidTr="008E03AA">
        <w:tc>
          <w:tcPr>
            <w:tcW w:w="3780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E00FA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52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0E00FA" w:rsidRDefault="00297568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E00FA">
              <w:rPr>
                <w:rFonts w:ascii="Angsana New" w:hAnsi="Angsana New"/>
                <w:sz w:val="30"/>
                <w:szCs w:val="30"/>
              </w:rPr>
              <w:t>,062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E00FA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3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0E00FA" w:rsidRPr="00C52C41" w:rsidTr="008E03AA">
        <w:tc>
          <w:tcPr>
            <w:tcW w:w="3780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E00FA" w:rsidRPr="00981FEF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122,063</w:t>
            </w:r>
          </w:p>
        </w:tc>
        <w:tc>
          <w:tcPr>
            <w:tcW w:w="252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00FA" w:rsidRPr="00981FEF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43,248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E00FA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3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122,063</w:t>
            </w:r>
          </w:p>
        </w:tc>
      </w:tr>
      <w:tr w:rsidR="000E00FA" w:rsidRPr="00C52C41" w:rsidTr="008E03AA">
        <w:tc>
          <w:tcPr>
            <w:tcW w:w="3780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E00FA" w:rsidRPr="004518CE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129,227</w:t>
            </w:r>
          </w:p>
        </w:tc>
        <w:tc>
          <w:tcPr>
            <w:tcW w:w="252" w:type="dxa"/>
          </w:tcPr>
          <w:p w:rsidR="000E00FA" w:rsidRPr="00C52C41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E00FA" w:rsidRPr="004518CE" w:rsidRDefault="00297568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E00FA">
              <w:rPr>
                <w:rFonts w:ascii="Angsana New" w:hAnsi="Angsana New"/>
                <w:b/>
                <w:bCs/>
                <w:sz w:val="30"/>
                <w:szCs w:val="30"/>
              </w:rPr>
              <w:t>3,007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0E00FA" w:rsidRDefault="000E00FA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3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129,227</w:t>
            </w:r>
          </w:p>
        </w:tc>
      </w:tr>
    </w:tbl>
    <w:p w:rsidR="000D13FF" w:rsidRPr="006641BB" w:rsidRDefault="000D13FF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D735C" w:rsidRPr="00B0181B" w:rsidRDefault="003E5BB7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E5BB7">
        <w:rPr>
          <w:rFonts w:ascii="Angsana New" w:hAnsi="Angsana New" w:hint="cs"/>
          <w:b/>
          <w:bCs/>
          <w:sz w:val="30"/>
          <w:szCs w:val="30"/>
        </w:rPr>
        <w:t>8</w:t>
      </w:r>
      <w:r w:rsidR="00CD735C" w:rsidRPr="00B0181B">
        <w:rPr>
          <w:rFonts w:ascii="Angsana New" w:hAnsi="Angsana New"/>
          <w:b/>
          <w:bCs/>
          <w:sz w:val="30"/>
          <w:szCs w:val="30"/>
        </w:rPr>
        <w:tab/>
      </w:r>
      <w:r w:rsidR="00CD735C" w:rsidRPr="00B0181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CD735C" w:rsidRPr="006641BB" w:rsidRDefault="00CD735C" w:rsidP="00CA1647">
      <w:pPr>
        <w:spacing w:line="240" w:lineRule="exact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680"/>
        <w:gridCol w:w="1170"/>
        <w:gridCol w:w="270"/>
        <w:gridCol w:w="1260"/>
        <w:gridCol w:w="270"/>
        <w:gridCol w:w="1710"/>
      </w:tblGrid>
      <w:tr w:rsidR="00845314" w:rsidRPr="00B0181B" w:rsidTr="008E03AA">
        <w:tc>
          <w:tcPr>
            <w:tcW w:w="4680" w:type="dxa"/>
          </w:tcPr>
          <w:p w:rsidR="00845314" w:rsidRPr="00B0181B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845314" w:rsidRPr="00BC12D1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845314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45314" w:rsidRPr="00BC12D1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845314" w:rsidRPr="00B0181B" w:rsidTr="008E03AA">
        <w:tc>
          <w:tcPr>
            <w:tcW w:w="4680" w:type="dxa"/>
          </w:tcPr>
          <w:p w:rsidR="00845314" w:rsidRPr="00B0181B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845314" w:rsidRPr="00BC12D1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845314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45314" w:rsidRPr="00BC12D1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45314" w:rsidRPr="00B0181B" w:rsidTr="008E03AA">
        <w:tc>
          <w:tcPr>
            <w:tcW w:w="4680" w:type="dxa"/>
          </w:tcPr>
          <w:p w:rsidR="00845314" w:rsidRPr="00B0181B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45314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845314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845314" w:rsidRPr="00B0181B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45314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84531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845314" w:rsidRPr="00284595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45314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845314" w:rsidRPr="00B0181B" w:rsidTr="008E03AA">
        <w:tc>
          <w:tcPr>
            <w:tcW w:w="4680" w:type="dxa"/>
          </w:tcPr>
          <w:p w:rsidR="00845314" w:rsidRPr="00B0181B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:rsidR="00845314" w:rsidRPr="00B0181B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00FA" w:rsidRPr="00A4217E" w:rsidTr="008E03AA">
        <w:tc>
          <w:tcPr>
            <w:tcW w:w="468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vAlign w:val="bottom"/>
          </w:tcPr>
          <w:p w:rsidR="000E00FA" w:rsidRPr="00A4217E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2,340</w:t>
            </w:r>
          </w:p>
        </w:tc>
        <w:tc>
          <w:tcPr>
            <w:tcW w:w="27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E00FA" w:rsidRPr="00A4217E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284,007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0E00FA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2,340</w:t>
            </w:r>
          </w:p>
        </w:tc>
      </w:tr>
      <w:tr w:rsidR="000E00FA" w:rsidRPr="00A4217E" w:rsidTr="008E03AA">
        <w:tc>
          <w:tcPr>
            <w:tcW w:w="468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vAlign w:val="bottom"/>
          </w:tcPr>
          <w:p w:rsidR="000E00FA" w:rsidRPr="00A4217E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720,774</w:t>
            </w:r>
          </w:p>
        </w:tc>
        <w:tc>
          <w:tcPr>
            <w:tcW w:w="27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E00FA" w:rsidRPr="00A4217E" w:rsidRDefault="00297568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E00FA">
              <w:rPr>
                <w:rFonts w:ascii="Angsana New" w:hAnsi="Angsana New"/>
                <w:sz w:val="30"/>
                <w:szCs w:val="30"/>
              </w:rPr>
              <w:t>98,97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0E00FA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720,774</w:t>
            </w:r>
          </w:p>
        </w:tc>
      </w:tr>
      <w:tr w:rsidR="000E00FA" w:rsidRPr="00A4217E" w:rsidTr="008E03AA">
        <w:tc>
          <w:tcPr>
            <w:tcW w:w="468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vAlign w:val="bottom"/>
          </w:tcPr>
          <w:p w:rsidR="000E00FA" w:rsidRPr="00A4217E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4,047</w:t>
            </w:r>
          </w:p>
        </w:tc>
        <w:tc>
          <w:tcPr>
            <w:tcW w:w="27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E00FA" w:rsidRPr="00A4217E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201,789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0E00FA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4,047</w:t>
            </w:r>
          </w:p>
        </w:tc>
      </w:tr>
      <w:tr w:rsidR="000E00FA" w:rsidRPr="00A4217E" w:rsidTr="008E03AA">
        <w:tc>
          <w:tcPr>
            <w:tcW w:w="468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อะไหล่และวัสดุสิ้นเปลือง  </w:t>
            </w:r>
            <w:r w:rsidRPr="00A421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0E00FA" w:rsidRPr="00A4217E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E00FA" w:rsidRPr="00A4217E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188,276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0E00FA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178,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0E00FA" w:rsidRPr="00A4217E" w:rsidTr="008E03AA">
        <w:tc>
          <w:tcPr>
            <w:tcW w:w="468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วัตถุดิบและอะไหล่ระหว่างทาง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E00FA" w:rsidRPr="00A4217E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,796</w:t>
            </w:r>
          </w:p>
        </w:tc>
        <w:tc>
          <w:tcPr>
            <w:tcW w:w="27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E00FA" w:rsidRPr="00A4217E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48,38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0E00FA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,796</w:t>
            </w:r>
          </w:p>
        </w:tc>
      </w:tr>
      <w:tr w:rsidR="000E00FA" w:rsidRPr="00A4217E" w:rsidTr="008E03AA">
        <w:tc>
          <w:tcPr>
            <w:tcW w:w="468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E00FA" w:rsidRPr="00A4217E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01,483</w:t>
            </w:r>
          </w:p>
        </w:tc>
        <w:tc>
          <w:tcPr>
            <w:tcW w:w="27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E00FA" w:rsidRPr="00A4217E" w:rsidRDefault="003E5BB7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0E00F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321</w:t>
            </w:r>
            <w:r w:rsidR="000E00F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0E00FA" w:rsidRDefault="00684431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01,483</w:t>
            </w:r>
          </w:p>
        </w:tc>
      </w:tr>
      <w:tr w:rsidR="000E00FA" w:rsidRPr="00A4217E" w:rsidTr="008E03AA">
        <w:tc>
          <w:tcPr>
            <w:tcW w:w="468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</w:t>
            </w:r>
            <w:r w:rsidR="008E03A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ผลขาดทุนจากการปรับลด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มูลค่าสินค้า</w:t>
            </w:r>
            <w:r w:rsidR="008E03A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คงเหลือ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E00FA" w:rsidRPr="00A4217E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(66,443)</w:t>
            </w:r>
          </w:p>
        </w:tc>
        <w:tc>
          <w:tcPr>
            <w:tcW w:w="27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E00FA" w:rsidRPr="00A4217E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0E00FA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(66,443)</w:t>
            </w:r>
          </w:p>
        </w:tc>
      </w:tr>
      <w:tr w:rsidR="000E00FA" w:rsidRPr="00A4217E" w:rsidTr="008E03AA">
        <w:tc>
          <w:tcPr>
            <w:tcW w:w="468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00FA" w:rsidRPr="004F739D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,040</w:t>
            </w:r>
          </w:p>
        </w:tc>
        <w:tc>
          <w:tcPr>
            <w:tcW w:w="270" w:type="dxa"/>
          </w:tcPr>
          <w:p w:rsidR="000E00FA" w:rsidRPr="00A4217E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00FA" w:rsidRPr="00A4217E" w:rsidRDefault="003E5BB7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0E00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284</w:t>
            </w:r>
            <w:r w:rsidR="000E00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:rsidR="000E00FA" w:rsidRDefault="000E00FA" w:rsidP="000E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00FA" w:rsidRDefault="000E00FA" w:rsidP="000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,040</w:t>
            </w:r>
          </w:p>
        </w:tc>
      </w:tr>
    </w:tbl>
    <w:p w:rsidR="000D13FF" w:rsidRDefault="000D13FF" w:rsidP="00CA1647">
      <w:pPr>
        <w:spacing w:line="240" w:lineRule="exact"/>
        <w:rPr>
          <w:sz w:val="24"/>
          <w:szCs w:val="24"/>
          <w:cs/>
        </w:rPr>
      </w:pPr>
    </w:p>
    <w:p w:rsidR="000D13FF" w:rsidRDefault="000D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tbl>
      <w:tblPr>
        <w:tblW w:w="9270" w:type="dxa"/>
        <w:tblInd w:w="450" w:type="dxa"/>
        <w:tblLayout w:type="fixed"/>
        <w:tblLook w:val="0000"/>
      </w:tblPr>
      <w:tblGrid>
        <w:gridCol w:w="4590"/>
        <w:gridCol w:w="1350"/>
        <w:gridCol w:w="9"/>
        <w:gridCol w:w="227"/>
        <w:gridCol w:w="43"/>
        <w:gridCol w:w="1341"/>
        <w:gridCol w:w="9"/>
        <w:gridCol w:w="261"/>
        <w:gridCol w:w="9"/>
        <w:gridCol w:w="1431"/>
      </w:tblGrid>
      <w:tr w:rsidR="00C45595" w:rsidRPr="00B0181B" w:rsidTr="008E03AA">
        <w:tc>
          <w:tcPr>
            <w:tcW w:w="4590" w:type="dxa"/>
          </w:tcPr>
          <w:p w:rsidR="00C45595" w:rsidRPr="00B0181B" w:rsidRDefault="00C4559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6"/>
          </w:tcPr>
          <w:p w:rsidR="00C45595" w:rsidRPr="00BC12D1" w:rsidRDefault="00C4559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  <w:gridSpan w:val="2"/>
          </w:tcPr>
          <w:p w:rsidR="00C45595" w:rsidRDefault="00C4559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dxa"/>
          </w:tcPr>
          <w:p w:rsidR="00C45595" w:rsidRPr="00BC12D1" w:rsidRDefault="00C4559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45595" w:rsidRPr="00B0181B" w:rsidTr="008E03AA">
        <w:tc>
          <w:tcPr>
            <w:tcW w:w="4590" w:type="dxa"/>
          </w:tcPr>
          <w:p w:rsidR="00C45595" w:rsidRPr="00B0181B" w:rsidRDefault="00C4559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6"/>
          </w:tcPr>
          <w:p w:rsidR="00C45595" w:rsidRPr="00BC12D1" w:rsidRDefault="00C4559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  <w:gridSpan w:val="2"/>
          </w:tcPr>
          <w:p w:rsidR="00C45595" w:rsidRDefault="00C4559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dxa"/>
          </w:tcPr>
          <w:p w:rsidR="00C45595" w:rsidRPr="00BC12D1" w:rsidRDefault="00C4559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45595" w:rsidRPr="00B0181B" w:rsidTr="008E03AA">
        <w:tc>
          <w:tcPr>
            <w:tcW w:w="4590" w:type="dxa"/>
          </w:tcPr>
          <w:p w:rsidR="00C45595" w:rsidRPr="00B0181B" w:rsidRDefault="00C4559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9" w:type="dxa"/>
            <w:gridSpan w:val="2"/>
          </w:tcPr>
          <w:p w:rsidR="00C45595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C45595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gridSpan w:val="2"/>
          </w:tcPr>
          <w:p w:rsidR="00C45595" w:rsidRPr="00B0181B" w:rsidRDefault="00C4559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:rsidR="00C45595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C4559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gridSpan w:val="2"/>
          </w:tcPr>
          <w:p w:rsidR="00C45595" w:rsidRPr="00284595" w:rsidRDefault="00C4559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dxa"/>
          </w:tcPr>
          <w:p w:rsidR="00C45595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C45595" w:rsidRPr="00B0181B" w:rsidTr="008E03AA">
        <w:tc>
          <w:tcPr>
            <w:tcW w:w="4590" w:type="dxa"/>
          </w:tcPr>
          <w:p w:rsidR="00C45595" w:rsidRPr="00B0181B" w:rsidRDefault="00C4559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9"/>
          </w:tcPr>
          <w:p w:rsidR="00C45595" w:rsidRPr="00B0181B" w:rsidRDefault="00C4559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595" w:rsidRPr="00B0181B" w:rsidTr="008E03AA">
        <w:tc>
          <w:tcPr>
            <w:tcW w:w="4590" w:type="dxa"/>
          </w:tcPr>
          <w:p w:rsidR="007F3E54" w:rsidRDefault="00C45595" w:rsidP="008E03AA">
            <w:pPr>
              <w:pStyle w:val="BodyText"/>
              <w:tabs>
                <w:tab w:val="decimal" w:pos="1028"/>
              </w:tabs>
              <w:spacing w:after="0" w:line="240" w:lineRule="auto"/>
              <w:ind w:left="255" w:right="-131" w:hanging="25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</w:t>
            </w:r>
            <w:r w:rsidR="00EA11E4">
              <w:rPr>
                <w:rFonts w:ascii="Angsana New" w:hAnsi="Angsana New" w:hint="cs"/>
                <w:sz w:val="30"/>
                <w:szCs w:val="30"/>
                <w:cs/>
              </w:rPr>
              <w:t>บันทึก</w:t>
            </w:r>
            <w:r w:rsidR="008E03A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  <w:p w:rsidR="00C45595" w:rsidRPr="00B0181B" w:rsidRDefault="00C45595" w:rsidP="007F3E54">
            <w:pPr>
              <w:pStyle w:val="BodyText"/>
              <w:tabs>
                <w:tab w:val="decimal" w:pos="1028"/>
              </w:tabs>
              <w:spacing w:after="0" w:line="240" w:lineRule="auto"/>
              <w:ind w:left="255" w:right="-131" w:hanging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350" w:type="dxa"/>
            <w:vAlign w:val="bottom"/>
          </w:tcPr>
          <w:p w:rsidR="00C45595" w:rsidRPr="00B0181B" w:rsidRDefault="00C45595" w:rsidP="0068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C45595" w:rsidRPr="00B0181B" w:rsidRDefault="00C45595" w:rsidP="0068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:rsidR="00C45595" w:rsidRPr="00B0181B" w:rsidRDefault="00C45595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C45595" w:rsidRPr="00B0181B" w:rsidRDefault="00C45595" w:rsidP="0068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45595" w:rsidRPr="00B0181B" w:rsidRDefault="00C45595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595" w:rsidRPr="00B0181B" w:rsidTr="008E03AA">
        <w:tc>
          <w:tcPr>
            <w:tcW w:w="4590" w:type="dxa"/>
          </w:tcPr>
          <w:p w:rsidR="00C45595" w:rsidRPr="00B0181B" w:rsidRDefault="00C45595" w:rsidP="008E03AA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right="-131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vAlign w:val="bottom"/>
          </w:tcPr>
          <w:p w:rsidR="00C45595" w:rsidRPr="00114F4E" w:rsidRDefault="00294D43" w:rsidP="0068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4F4E">
              <w:rPr>
                <w:rFonts w:ascii="Angsana New" w:hAnsi="Angsana New"/>
                <w:sz w:val="30"/>
                <w:szCs w:val="30"/>
              </w:rPr>
              <w:t>8,008,491</w:t>
            </w:r>
          </w:p>
        </w:tc>
        <w:tc>
          <w:tcPr>
            <w:tcW w:w="236" w:type="dxa"/>
            <w:gridSpan w:val="2"/>
          </w:tcPr>
          <w:p w:rsidR="00C45595" w:rsidRPr="00B0181B" w:rsidRDefault="00C45595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:rsidR="00C45595" w:rsidRPr="00B0181B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93,0</w:t>
            </w:r>
            <w:r w:rsidR="00297568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  <w:gridSpan w:val="2"/>
          </w:tcPr>
          <w:p w:rsidR="00C45595" w:rsidRDefault="00C45595" w:rsidP="00013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C45595" w:rsidRDefault="00297568" w:rsidP="008E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94D43">
              <w:rPr>
                <w:rFonts w:ascii="Angsana New" w:hAnsi="Angsana New"/>
                <w:sz w:val="30"/>
                <w:szCs w:val="30"/>
              </w:rPr>
              <w:t>,9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94D43">
              <w:rPr>
                <w:rFonts w:ascii="Angsana New" w:hAnsi="Angsana New"/>
                <w:sz w:val="30"/>
                <w:szCs w:val="30"/>
              </w:rPr>
              <w:t>1,302</w:t>
            </w:r>
          </w:p>
        </w:tc>
      </w:tr>
      <w:tr w:rsidR="00C45595" w:rsidRPr="00B0181B" w:rsidTr="008E03AA">
        <w:tc>
          <w:tcPr>
            <w:tcW w:w="4590" w:type="dxa"/>
          </w:tcPr>
          <w:p w:rsidR="00D96331" w:rsidRDefault="00C45595" w:rsidP="00BB40D0">
            <w:pPr>
              <w:pStyle w:val="BodyTex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 w:line="240" w:lineRule="auto"/>
              <w:ind w:left="165" w:right="-131" w:hanging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  <w:p w:rsidR="00C45595" w:rsidRPr="00B0181B" w:rsidRDefault="00D96331" w:rsidP="00D96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 w:line="240" w:lineRule="auto"/>
              <w:ind w:left="345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="00C45595" w:rsidRPr="00B0181B">
              <w:rPr>
                <w:rFonts w:ascii="Angsana New" w:hAnsi="Angsana New"/>
                <w:sz w:val="30"/>
                <w:szCs w:val="30"/>
                <w:cs/>
              </w:rPr>
              <w:t>ะได้รับ</w:t>
            </w:r>
            <w:r w:rsidR="00C45595">
              <w:rPr>
                <w:rFonts w:ascii="Angsana New" w:hAnsi="Angsana New" w:hint="cs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350" w:type="dxa"/>
            <w:vAlign w:val="bottom"/>
          </w:tcPr>
          <w:p w:rsidR="00C45595" w:rsidRPr="00114F4E" w:rsidRDefault="00294D43" w:rsidP="0068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4F4E">
              <w:rPr>
                <w:rFonts w:ascii="Angsana New" w:hAnsi="Angsana New"/>
                <w:sz w:val="30"/>
                <w:szCs w:val="30"/>
              </w:rPr>
              <w:t>29,890</w:t>
            </w:r>
          </w:p>
        </w:tc>
        <w:tc>
          <w:tcPr>
            <w:tcW w:w="236" w:type="dxa"/>
            <w:gridSpan w:val="2"/>
          </w:tcPr>
          <w:p w:rsidR="00C45595" w:rsidRPr="00B0181B" w:rsidRDefault="00C45595" w:rsidP="0083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:rsidR="00C45595" w:rsidRPr="00B0181B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(11,70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C45595" w:rsidRDefault="00C45595" w:rsidP="0083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C45595" w:rsidRDefault="00294D43" w:rsidP="008E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30,832</w:t>
            </w:r>
          </w:p>
        </w:tc>
      </w:tr>
      <w:tr w:rsidR="00C45595" w:rsidRPr="00B0181B" w:rsidTr="008E03AA">
        <w:trPr>
          <w:trHeight w:val="424"/>
        </w:trPr>
        <w:tc>
          <w:tcPr>
            <w:tcW w:w="4590" w:type="dxa"/>
          </w:tcPr>
          <w:p w:rsidR="00C45595" w:rsidRPr="00B0181B" w:rsidRDefault="00C45595" w:rsidP="00833A3C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5595" w:rsidRPr="00114F4E" w:rsidRDefault="00294D43" w:rsidP="0068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4F4E">
              <w:rPr>
                <w:rFonts w:ascii="Angsana New" w:hAnsi="Angsana New"/>
                <w:b/>
                <w:bCs/>
                <w:sz w:val="30"/>
                <w:szCs w:val="30"/>
              </w:rPr>
              <w:t>8,038,381</w:t>
            </w:r>
          </w:p>
        </w:tc>
        <w:tc>
          <w:tcPr>
            <w:tcW w:w="236" w:type="dxa"/>
            <w:gridSpan w:val="2"/>
          </w:tcPr>
          <w:p w:rsidR="00C45595" w:rsidRPr="00B0181B" w:rsidRDefault="00C45595" w:rsidP="0083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5595" w:rsidRPr="00B0181B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81,3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:rsidR="00C45595" w:rsidRDefault="00C45595" w:rsidP="0083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45595" w:rsidRDefault="00297568" w:rsidP="008E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94D43">
              <w:rPr>
                <w:rFonts w:ascii="Angsana New" w:hAnsi="Angsana New"/>
                <w:b/>
                <w:bCs/>
                <w:sz w:val="30"/>
                <w:szCs w:val="30"/>
              </w:rPr>
              <w:t>,982,134</w:t>
            </w:r>
          </w:p>
        </w:tc>
      </w:tr>
    </w:tbl>
    <w:p w:rsidR="000D13FF" w:rsidRPr="00DD63E7" w:rsidRDefault="000D13FF" w:rsidP="00C50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04118" w:rsidRDefault="00505E5A" w:rsidP="00C50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52669F" w:rsidRPr="00C52C41">
        <w:rPr>
          <w:rFonts w:ascii="Angsana New" w:hAnsi="Angsana New"/>
          <w:b/>
          <w:bCs/>
          <w:sz w:val="30"/>
          <w:szCs w:val="30"/>
        </w:rPr>
        <w:tab/>
      </w:r>
      <w:r w:rsidR="0052669F" w:rsidRPr="000568D6">
        <w:rPr>
          <w:rFonts w:ascii="Angsana New" w:hAnsi="Angsana New"/>
          <w:b/>
          <w:bCs/>
          <w:sz w:val="30"/>
          <w:szCs w:val="30"/>
          <w:cs/>
        </w:rPr>
        <w:t>เงินลงทุนระยะยาวอื่น</w:t>
      </w:r>
    </w:p>
    <w:p w:rsidR="0060760A" w:rsidRPr="00DD63E7" w:rsidRDefault="0060760A" w:rsidP="00CA1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4590"/>
        <w:gridCol w:w="1350"/>
        <w:gridCol w:w="9"/>
        <w:gridCol w:w="261"/>
        <w:gridCol w:w="9"/>
        <w:gridCol w:w="1341"/>
        <w:gridCol w:w="9"/>
        <w:gridCol w:w="261"/>
        <w:gridCol w:w="9"/>
        <w:gridCol w:w="1431"/>
      </w:tblGrid>
      <w:tr w:rsidR="00BB40D0" w:rsidRPr="00B0181B" w:rsidTr="008E03AA">
        <w:tc>
          <w:tcPr>
            <w:tcW w:w="4590" w:type="dxa"/>
          </w:tcPr>
          <w:p w:rsidR="00BB40D0" w:rsidRPr="00B0181B" w:rsidRDefault="00BB40D0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6"/>
          </w:tcPr>
          <w:p w:rsidR="00BB40D0" w:rsidRPr="00BC12D1" w:rsidRDefault="00BB40D0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  <w:gridSpan w:val="2"/>
          </w:tcPr>
          <w:p w:rsidR="00BB40D0" w:rsidRDefault="00BB40D0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dxa"/>
          </w:tcPr>
          <w:p w:rsidR="00BB40D0" w:rsidRPr="00BC12D1" w:rsidRDefault="00BB40D0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BB40D0" w:rsidRPr="00B0181B" w:rsidTr="008E03AA">
        <w:tc>
          <w:tcPr>
            <w:tcW w:w="4590" w:type="dxa"/>
          </w:tcPr>
          <w:p w:rsidR="00BB40D0" w:rsidRPr="00B0181B" w:rsidRDefault="00BB40D0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6"/>
          </w:tcPr>
          <w:p w:rsidR="00BB40D0" w:rsidRPr="00BC12D1" w:rsidRDefault="00BB40D0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  <w:gridSpan w:val="2"/>
          </w:tcPr>
          <w:p w:rsidR="00BB40D0" w:rsidRDefault="00BB40D0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dxa"/>
          </w:tcPr>
          <w:p w:rsidR="00BB40D0" w:rsidRPr="00BC12D1" w:rsidRDefault="00BB40D0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40D0" w:rsidRPr="00B0181B" w:rsidTr="008E03AA">
        <w:tc>
          <w:tcPr>
            <w:tcW w:w="4590" w:type="dxa"/>
          </w:tcPr>
          <w:p w:rsidR="00BB40D0" w:rsidRPr="00B0181B" w:rsidRDefault="00BB40D0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9" w:type="dxa"/>
            <w:gridSpan w:val="2"/>
          </w:tcPr>
          <w:p w:rsidR="00BB40D0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BB40D0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gridSpan w:val="2"/>
          </w:tcPr>
          <w:p w:rsidR="00BB40D0" w:rsidRPr="00B0181B" w:rsidRDefault="00BB40D0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:rsidR="00BB40D0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BB40D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gridSpan w:val="2"/>
          </w:tcPr>
          <w:p w:rsidR="00BB40D0" w:rsidRPr="00284595" w:rsidRDefault="00BB40D0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dxa"/>
          </w:tcPr>
          <w:p w:rsidR="00BB40D0" w:rsidRPr="00284595" w:rsidRDefault="003E5BB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BB40D0" w:rsidRPr="00B0181B" w:rsidTr="008E03AA">
        <w:tc>
          <w:tcPr>
            <w:tcW w:w="4590" w:type="dxa"/>
          </w:tcPr>
          <w:p w:rsidR="00BB40D0" w:rsidRPr="00B0181B" w:rsidRDefault="00BB40D0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9"/>
          </w:tcPr>
          <w:p w:rsidR="00BB40D0" w:rsidRPr="00B0181B" w:rsidRDefault="00BB40D0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4D43" w:rsidRPr="00417829" w:rsidTr="008E03AA">
        <w:tc>
          <w:tcPr>
            <w:tcW w:w="4590" w:type="dxa"/>
          </w:tcPr>
          <w:p w:rsidR="00294D43" w:rsidRPr="00417829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ตราสารทุนประเภทหลักทรัพย์เผื่อขาย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94D43" w:rsidRPr="00253E2C" w:rsidRDefault="00294D43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42,427</w:t>
            </w:r>
          </w:p>
        </w:tc>
        <w:tc>
          <w:tcPr>
            <w:tcW w:w="270" w:type="dxa"/>
            <w:gridSpan w:val="2"/>
          </w:tcPr>
          <w:p w:rsidR="00294D43" w:rsidRPr="00417829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294D43" w:rsidRPr="00253E2C" w:rsidRDefault="003E5BB7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81</w:t>
            </w:r>
            <w:r w:rsidR="00294D4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774</w:t>
            </w:r>
          </w:p>
        </w:tc>
        <w:tc>
          <w:tcPr>
            <w:tcW w:w="270" w:type="dxa"/>
            <w:gridSpan w:val="2"/>
          </w:tcPr>
          <w:p w:rsidR="00294D43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94D43" w:rsidRDefault="00294D43" w:rsidP="008E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42,427</w:t>
            </w:r>
          </w:p>
        </w:tc>
      </w:tr>
      <w:tr w:rsidR="00294D43" w:rsidRPr="00417829" w:rsidTr="008E03AA">
        <w:tc>
          <w:tcPr>
            <w:tcW w:w="4590" w:type="dxa"/>
          </w:tcPr>
          <w:p w:rsidR="00294D43" w:rsidRPr="00417829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1BE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94D43" w:rsidRPr="00253E2C" w:rsidRDefault="00294D43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97,642</w:t>
            </w:r>
          </w:p>
        </w:tc>
        <w:tc>
          <w:tcPr>
            <w:tcW w:w="270" w:type="dxa"/>
            <w:gridSpan w:val="2"/>
          </w:tcPr>
          <w:p w:rsidR="00294D43" w:rsidRPr="00417829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:rsidR="00294D43" w:rsidRPr="00253E2C" w:rsidRDefault="003E5BB7" w:rsidP="00114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98</w:t>
            </w:r>
            <w:r w:rsidR="00D96331">
              <w:rPr>
                <w:rFonts w:ascii="Angsana New" w:hAnsi="Angsana New"/>
                <w:sz w:val="30"/>
                <w:szCs w:val="30"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662</w:t>
            </w:r>
          </w:p>
        </w:tc>
        <w:tc>
          <w:tcPr>
            <w:tcW w:w="270" w:type="dxa"/>
            <w:gridSpan w:val="2"/>
          </w:tcPr>
          <w:p w:rsidR="00294D43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94D43" w:rsidRDefault="00294D43" w:rsidP="008E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97,642</w:t>
            </w:r>
          </w:p>
        </w:tc>
      </w:tr>
      <w:tr w:rsidR="00B84125" w:rsidRPr="00417829" w:rsidTr="008E03AA">
        <w:tc>
          <w:tcPr>
            <w:tcW w:w="4590" w:type="dxa"/>
          </w:tcPr>
          <w:p w:rsidR="00B84125" w:rsidRPr="00417829" w:rsidRDefault="00B84125" w:rsidP="00B8412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375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84125" w:rsidRPr="00253E2C" w:rsidRDefault="00B84125" w:rsidP="00B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(22,19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B84125" w:rsidRPr="00417829" w:rsidRDefault="00B84125" w:rsidP="00B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B84125" w:rsidRPr="00B84125" w:rsidRDefault="00B84125" w:rsidP="00B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(21,112)</w:t>
            </w:r>
          </w:p>
        </w:tc>
        <w:tc>
          <w:tcPr>
            <w:tcW w:w="270" w:type="dxa"/>
            <w:gridSpan w:val="2"/>
          </w:tcPr>
          <w:p w:rsidR="00B84125" w:rsidRDefault="00B84125" w:rsidP="00B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B84125" w:rsidRDefault="00B84125" w:rsidP="00B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(22,19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4D43" w:rsidRPr="00417829" w:rsidTr="008E03AA">
        <w:tc>
          <w:tcPr>
            <w:tcW w:w="4590" w:type="dxa"/>
          </w:tcPr>
          <w:p w:rsidR="00294D43" w:rsidRPr="00417829" w:rsidRDefault="00294D43" w:rsidP="00294D4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294D43" w:rsidRDefault="00294D43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,447</w:t>
            </w:r>
          </w:p>
        </w:tc>
        <w:tc>
          <w:tcPr>
            <w:tcW w:w="270" w:type="dxa"/>
            <w:gridSpan w:val="2"/>
          </w:tcPr>
          <w:p w:rsidR="00294D43" w:rsidRPr="00417829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D43" w:rsidRDefault="003E5BB7" w:rsidP="00114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77</w:t>
            </w:r>
            <w:r w:rsidR="00294D4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:rsidR="00294D43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D43" w:rsidRDefault="00294D43" w:rsidP="008E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,447</w:t>
            </w:r>
          </w:p>
        </w:tc>
      </w:tr>
      <w:tr w:rsidR="00294D43" w:rsidRPr="00417829" w:rsidTr="008E03AA">
        <w:tc>
          <w:tcPr>
            <w:tcW w:w="4590" w:type="dxa"/>
          </w:tcPr>
          <w:p w:rsidR="00294D43" w:rsidRPr="00417829" w:rsidRDefault="008E03AA" w:rsidP="00294D4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94D43" w:rsidRPr="0060760A" w:rsidRDefault="00294D43" w:rsidP="0098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117,874</w:t>
            </w:r>
          </w:p>
        </w:tc>
        <w:tc>
          <w:tcPr>
            <w:tcW w:w="270" w:type="dxa"/>
            <w:gridSpan w:val="2"/>
          </w:tcPr>
          <w:p w:rsidR="00294D43" w:rsidRPr="0060760A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94D43" w:rsidRPr="0060760A" w:rsidRDefault="003E5BB7" w:rsidP="00114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="00294D43" w:rsidRPr="006076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270" w:type="dxa"/>
            <w:gridSpan w:val="2"/>
          </w:tcPr>
          <w:p w:rsidR="00294D43" w:rsidRPr="0060760A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94D43" w:rsidRPr="0060760A" w:rsidRDefault="00294D43" w:rsidP="008E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117,874</w:t>
            </w:r>
          </w:p>
        </w:tc>
      </w:tr>
    </w:tbl>
    <w:p w:rsidR="000D13FF" w:rsidRPr="00DD63E7" w:rsidRDefault="000D13FF" w:rsidP="00187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D96331" w:rsidRDefault="00D96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0760A" w:rsidRDefault="00890137" w:rsidP="00187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รายการเคลื่อนไหวของเงินลงทุนระยะยาวอื่นมีดังนี้</w:t>
      </w:r>
    </w:p>
    <w:p w:rsidR="00DD63E7" w:rsidRPr="00D96331" w:rsidRDefault="00DD6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4A0"/>
      </w:tblPr>
      <w:tblGrid>
        <w:gridCol w:w="1980"/>
        <w:gridCol w:w="1440"/>
        <w:gridCol w:w="270"/>
        <w:gridCol w:w="990"/>
        <w:gridCol w:w="270"/>
        <w:gridCol w:w="1620"/>
        <w:gridCol w:w="270"/>
        <w:gridCol w:w="1260"/>
        <w:gridCol w:w="270"/>
        <w:gridCol w:w="1350"/>
      </w:tblGrid>
      <w:tr w:rsidR="009443AA" w:rsidRPr="002B06F8" w:rsidTr="00297568">
        <w:tc>
          <w:tcPr>
            <w:tcW w:w="1980" w:type="dxa"/>
          </w:tcPr>
          <w:p w:rsidR="009443AA" w:rsidRPr="002B06F8" w:rsidRDefault="009443AA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9"/>
          </w:tcPr>
          <w:p w:rsidR="009443AA" w:rsidRPr="002B06F8" w:rsidRDefault="009443AA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F4CEE" w:rsidRPr="002B06F8" w:rsidTr="000E162A">
        <w:tc>
          <w:tcPr>
            <w:tcW w:w="198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F4CEE" w:rsidRPr="002B06F8" w:rsidTr="000E162A">
        <w:tc>
          <w:tcPr>
            <w:tcW w:w="198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F4CEE" w:rsidRPr="002B06F8" w:rsidRDefault="003E5BB7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4F4CEE" w:rsidRPr="002B06F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F4CEE" w:rsidRPr="002B06F8" w:rsidRDefault="003E5BB7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F4CE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4F4CEE" w:rsidRPr="002B06F8" w:rsidTr="000E162A">
        <w:tc>
          <w:tcPr>
            <w:tcW w:w="1980" w:type="dxa"/>
          </w:tcPr>
          <w:p w:rsidR="004F4CEE" w:rsidRPr="002B06F8" w:rsidRDefault="004F4CEE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9"/>
          </w:tcPr>
          <w:p w:rsidR="004F4CEE" w:rsidRDefault="004F4CEE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4CEE" w:rsidRPr="002B06F8" w:rsidTr="000E162A">
        <w:tc>
          <w:tcPr>
            <w:tcW w:w="198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200" w:hanging="165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ตราสารทุนประเภทหลักทรัพย์เผื่อขาย</w:t>
            </w:r>
          </w:p>
        </w:tc>
        <w:tc>
          <w:tcPr>
            <w:tcW w:w="1440" w:type="dxa"/>
            <w:vAlign w:val="bottom"/>
          </w:tcPr>
          <w:p w:rsidR="004F4CEE" w:rsidRPr="002B06F8" w:rsidRDefault="004F4CEE" w:rsidP="00D9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F4CEE" w:rsidRPr="002B06F8" w:rsidRDefault="00294D43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4F4CEE" w:rsidRPr="002B06F8" w:rsidRDefault="00294D43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(39,347)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F4CEE" w:rsidRPr="002B06F8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F4CEE" w:rsidRPr="002B06F8" w:rsidRDefault="00294D43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42,427</w:t>
            </w:r>
          </w:p>
        </w:tc>
      </w:tr>
      <w:tr w:rsidR="004F4CEE" w:rsidRPr="002B06F8" w:rsidTr="000E162A">
        <w:tc>
          <w:tcPr>
            <w:tcW w:w="198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F4CEE" w:rsidRPr="002B06F8" w:rsidRDefault="004F4CEE" w:rsidP="00D9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</w:t>
            </w:r>
            <w:r w:rsidR="00297568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F4CEE" w:rsidRPr="002B06F8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(1,020)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4F4CEE" w:rsidRPr="002B06F8" w:rsidRDefault="00294D43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F4CEE" w:rsidRPr="002B06F8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(1,083)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F4CEE" w:rsidRPr="002B06F8" w:rsidRDefault="00294D43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,447</w:t>
            </w:r>
          </w:p>
        </w:tc>
      </w:tr>
      <w:tr w:rsidR="004F4CEE" w:rsidRPr="002B06F8" w:rsidTr="000E162A">
        <w:tc>
          <w:tcPr>
            <w:tcW w:w="198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F4CEE" w:rsidRPr="002B06F8" w:rsidRDefault="004F4CEE" w:rsidP="00D9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9,324</w:t>
            </w:r>
          </w:p>
        </w:tc>
        <w:tc>
          <w:tcPr>
            <w:tcW w:w="270" w:type="dxa"/>
          </w:tcPr>
          <w:p w:rsidR="004F4CEE" w:rsidRPr="002B06F8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F4CEE" w:rsidRPr="00294D43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D43">
              <w:rPr>
                <w:rFonts w:ascii="Angsana New" w:hAnsi="Angsana New"/>
                <w:b/>
                <w:bCs/>
                <w:sz w:val="30"/>
                <w:szCs w:val="30"/>
              </w:rPr>
              <w:t>(1,020)</w:t>
            </w:r>
          </w:p>
        </w:tc>
        <w:tc>
          <w:tcPr>
            <w:tcW w:w="270" w:type="dxa"/>
          </w:tcPr>
          <w:p w:rsidR="004F4CEE" w:rsidRPr="00294D43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4CEE" w:rsidRPr="00294D43" w:rsidRDefault="00294D43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(39,347)</w:t>
            </w:r>
          </w:p>
        </w:tc>
        <w:tc>
          <w:tcPr>
            <w:tcW w:w="270" w:type="dxa"/>
          </w:tcPr>
          <w:p w:rsidR="004F4CEE" w:rsidRPr="00294D43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F4CEE" w:rsidRPr="00294D43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(1,083)</w:t>
            </w:r>
          </w:p>
        </w:tc>
        <w:tc>
          <w:tcPr>
            <w:tcW w:w="270" w:type="dxa"/>
          </w:tcPr>
          <w:p w:rsidR="004F4CEE" w:rsidRPr="00294D43" w:rsidRDefault="004F4CEE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F4CEE" w:rsidRPr="00294D43" w:rsidRDefault="00294D43" w:rsidP="004F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117,874</w:t>
            </w:r>
          </w:p>
        </w:tc>
      </w:tr>
    </w:tbl>
    <w:p w:rsidR="00364C47" w:rsidRPr="00366385" w:rsidRDefault="00364C4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4A0"/>
      </w:tblPr>
      <w:tblGrid>
        <w:gridCol w:w="1980"/>
        <w:gridCol w:w="1440"/>
        <w:gridCol w:w="270"/>
        <w:gridCol w:w="990"/>
        <w:gridCol w:w="270"/>
        <w:gridCol w:w="1620"/>
        <w:gridCol w:w="270"/>
        <w:gridCol w:w="1260"/>
        <w:gridCol w:w="270"/>
        <w:gridCol w:w="1350"/>
      </w:tblGrid>
      <w:tr w:rsidR="00364C47" w:rsidRPr="002B06F8" w:rsidTr="004E351F">
        <w:tc>
          <w:tcPr>
            <w:tcW w:w="198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64C47" w:rsidRPr="002B06F8" w:rsidTr="004E351F">
        <w:tc>
          <w:tcPr>
            <w:tcW w:w="198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64C47" w:rsidRPr="002B06F8" w:rsidRDefault="003E5BB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85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364C47" w:rsidRPr="002B06F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64C47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364C47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64C47" w:rsidRPr="002B06F8" w:rsidRDefault="003E5BB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85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64C4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364C47" w:rsidRPr="002B06F8" w:rsidTr="004E351F">
        <w:tc>
          <w:tcPr>
            <w:tcW w:w="198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9"/>
          </w:tcPr>
          <w:p w:rsidR="00364C47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4C47" w:rsidRPr="002B06F8" w:rsidTr="004E351F">
        <w:tc>
          <w:tcPr>
            <w:tcW w:w="198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200" w:hanging="165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ตราสารทุนประเภทหลักทรัพย์เผื่อขาย</w:t>
            </w:r>
          </w:p>
        </w:tc>
        <w:tc>
          <w:tcPr>
            <w:tcW w:w="1440" w:type="dxa"/>
            <w:vAlign w:val="bottom"/>
          </w:tcPr>
          <w:p w:rsidR="00364C47" w:rsidRPr="002B06F8" w:rsidRDefault="003E5BB7" w:rsidP="00D9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8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64C47">
              <w:rPr>
                <w:rFonts w:ascii="Angsana New" w:hAnsi="Angsana New"/>
                <w:sz w:val="30"/>
                <w:szCs w:val="30"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113</w:t>
            </w:r>
          </w:p>
        </w:tc>
        <w:tc>
          <w:tcPr>
            <w:tcW w:w="270" w:type="dxa"/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/>
                <w:sz w:val="30"/>
                <w:szCs w:val="30"/>
              </w:rPr>
              <w:t>(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339</w:t>
            </w:r>
            <w:r w:rsidRPr="002B06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</w:tr>
      <w:tr w:rsidR="00364C47" w:rsidRPr="002B06F8" w:rsidTr="007F3E54">
        <w:tc>
          <w:tcPr>
            <w:tcW w:w="198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64C47" w:rsidRPr="002B06F8" w:rsidRDefault="00364C47" w:rsidP="00D9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</w:t>
            </w:r>
            <w:r w:rsidR="00297568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364C47" w:rsidRPr="002B06F8" w:rsidRDefault="00D96331" w:rsidP="00D9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(16,000)</w:t>
            </w: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</w:t>
            </w:r>
            <w:r w:rsidR="00297568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364C47" w:rsidRPr="002B06F8" w:rsidTr="007F3E54">
        <w:tc>
          <w:tcPr>
            <w:tcW w:w="198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64C47" w:rsidRPr="002B06F8" w:rsidRDefault="00AC6BE8" w:rsidP="00D9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64C47">
              <w:rPr>
                <w:rFonts w:ascii="Angsana New" w:hAnsi="Angsana New"/>
                <w:b/>
                <w:bCs/>
                <w:sz w:val="30"/>
                <w:szCs w:val="30"/>
              </w:rPr>
              <w:t>78,663</w:t>
            </w: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64C47" w:rsidRPr="00BB40D0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6F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9633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,339</w:t>
            </w:r>
            <w:r w:rsidRPr="002B06F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(16,000)</w:t>
            </w:r>
          </w:p>
        </w:tc>
        <w:tc>
          <w:tcPr>
            <w:tcW w:w="270" w:type="dxa"/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64C47" w:rsidRPr="002B06F8" w:rsidRDefault="00364C47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9,324</w:t>
            </w:r>
          </w:p>
        </w:tc>
      </w:tr>
    </w:tbl>
    <w:p w:rsidR="00364C47" w:rsidRPr="00366385" w:rsidRDefault="00364C47" w:rsidP="00364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4A0"/>
      </w:tblPr>
      <w:tblGrid>
        <w:gridCol w:w="1980"/>
        <w:gridCol w:w="1440"/>
        <w:gridCol w:w="270"/>
        <w:gridCol w:w="990"/>
        <w:gridCol w:w="270"/>
        <w:gridCol w:w="1620"/>
        <w:gridCol w:w="270"/>
        <w:gridCol w:w="1260"/>
        <w:gridCol w:w="270"/>
        <w:gridCol w:w="1350"/>
      </w:tblGrid>
      <w:tr w:rsidR="000E162A" w:rsidRPr="002B06F8" w:rsidTr="0088616A">
        <w:tc>
          <w:tcPr>
            <w:tcW w:w="1980" w:type="dxa"/>
          </w:tcPr>
          <w:p w:rsidR="000E162A" w:rsidRPr="002B06F8" w:rsidRDefault="000E16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9"/>
          </w:tcPr>
          <w:p w:rsidR="000E162A" w:rsidRPr="000E162A" w:rsidRDefault="000E16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62A" w:rsidRPr="002B06F8" w:rsidTr="000E162A">
        <w:tc>
          <w:tcPr>
            <w:tcW w:w="1980" w:type="dxa"/>
          </w:tcPr>
          <w:p w:rsidR="000E162A" w:rsidRPr="002B06F8" w:rsidRDefault="000E16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E162A" w:rsidRPr="002B06F8" w:rsidRDefault="000E16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0E162A" w:rsidRPr="002B06F8" w:rsidRDefault="000E16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E162A" w:rsidRPr="002B06F8" w:rsidRDefault="000E16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162A" w:rsidRPr="002B06F8" w:rsidRDefault="000E16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E162A" w:rsidRPr="002B06F8" w:rsidRDefault="000E16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162A" w:rsidRPr="002B06F8" w:rsidRDefault="000E16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E162A" w:rsidRPr="002B06F8" w:rsidRDefault="000E16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162A" w:rsidRPr="002B06F8" w:rsidRDefault="000E16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E162A" w:rsidRPr="002B06F8" w:rsidRDefault="000E16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62A" w:rsidRPr="002B06F8" w:rsidTr="000E162A">
        <w:tc>
          <w:tcPr>
            <w:tcW w:w="198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E162A" w:rsidRPr="002B06F8" w:rsidRDefault="003E5BB7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0E162A" w:rsidRPr="002B06F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162A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0E162A" w:rsidRPr="002B06F8" w:rsidTr="000E162A">
        <w:tc>
          <w:tcPr>
            <w:tcW w:w="198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E162A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E162A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E162A" w:rsidRDefault="003E5BB7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E162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0E162A" w:rsidRPr="002B06F8" w:rsidTr="000E162A">
        <w:tc>
          <w:tcPr>
            <w:tcW w:w="198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9"/>
          </w:tcPr>
          <w:p w:rsidR="000E162A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162A" w:rsidRPr="002B06F8" w:rsidTr="000E162A">
        <w:tc>
          <w:tcPr>
            <w:tcW w:w="198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200" w:hanging="165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ตราสารทุนประเภทหลักทรัพย์เผื่อขาย</w:t>
            </w:r>
          </w:p>
        </w:tc>
        <w:tc>
          <w:tcPr>
            <w:tcW w:w="1440" w:type="dxa"/>
            <w:vAlign w:val="bottom"/>
          </w:tcPr>
          <w:p w:rsidR="000E162A" w:rsidRPr="002B06F8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80,8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E162A" w:rsidRPr="002B06F8" w:rsidRDefault="00294D43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0E162A" w:rsidRPr="002B06F8" w:rsidRDefault="00294D43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(38,423)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E162A" w:rsidRPr="002B06F8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162A" w:rsidRPr="002B06F8" w:rsidRDefault="00294D43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42,427</w:t>
            </w:r>
          </w:p>
        </w:tc>
      </w:tr>
      <w:tr w:rsidR="000E162A" w:rsidRPr="002B06F8" w:rsidTr="000E162A">
        <w:tc>
          <w:tcPr>
            <w:tcW w:w="198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E162A" w:rsidRPr="002B06F8" w:rsidRDefault="00294D43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</w:t>
            </w:r>
            <w:r w:rsidR="00297568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E162A" w:rsidRPr="002B06F8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(1,020)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0E162A" w:rsidRPr="002B06F8" w:rsidRDefault="00294D43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E162A" w:rsidRPr="002B06F8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(1,083)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E162A" w:rsidRPr="002B06F8" w:rsidRDefault="00294D43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,447</w:t>
            </w:r>
          </w:p>
        </w:tc>
      </w:tr>
      <w:tr w:rsidR="000E162A" w:rsidRPr="002B06F8" w:rsidTr="000E162A">
        <w:tc>
          <w:tcPr>
            <w:tcW w:w="198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E162A" w:rsidRPr="002B06F8" w:rsidRDefault="00294D43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8,400</w:t>
            </w:r>
          </w:p>
        </w:tc>
        <w:tc>
          <w:tcPr>
            <w:tcW w:w="270" w:type="dxa"/>
          </w:tcPr>
          <w:p w:rsidR="000E162A" w:rsidRPr="002B06F8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E162A" w:rsidRPr="00294D43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D43">
              <w:rPr>
                <w:rFonts w:ascii="Angsana New" w:hAnsi="Angsana New"/>
                <w:b/>
                <w:bCs/>
                <w:sz w:val="30"/>
                <w:szCs w:val="30"/>
              </w:rPr>
              <w:t>(1,020)</w:t>
            </w:r>
          </w:p>
        </w:tc>
        <w:tc>
          <w:tcPr>
            <w:tcW w:w="270" w:type="dxa"/>
          </w:tcPr>
          <w:p w:rsidR="000E162A" w:rsidRPr="00294D43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162A" w:rsidRPr="00294D43" w:rsidRDefault="00294D43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(38,423)</w:t>
            </w:r>
          </w:p>
        </w:tc>
        <w:tc>
          <w:tcPr>
            <w:tcW w:w="270" w:type="dxa"/>
          </w:tcPr>
          <w:p w:rsidR="000E162A" w:rsidRPr="00294D43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E162A" w:rsidRPr="00294D43" w:rsidRDefault="00294D43" w:rsidP="0029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(1,083)</w:t>
            </w:r>
          </w:p>
        </w:tc>
        <w:tc>
          <w:tcPr>
            <w:tcW w:w="270" w:type="dxa"/>
          </w:tcPr>
          <w:p w:rsidR="000E162A" w:rsidRPr="00294D43" w:rsidRDefault="000E162A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E162A" w:rsidRPr="00294D43" w:rsidRDefault="00294D43" w:rsidP="000E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117,874</w:t>
            </w:r>
          </w:p>
        </w:tc>
      </w:tr>
    </w:tbl>
    <w:p w:rsidR="000E162A" w:rsidRPr="00366385" w:rsidRDefault="000E162A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66385" w:rsidRDefault="0036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2B6DB4" w:rsidRPr="00366385" w:rsidRDefault="002B6DB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638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ตราสารทุนประเภทหลักทรัพย์เผื่อขาย</w:t>
      </w:r>
    </w:p>
    <w:p w:rsidR="002B6DB4" w:rsidRPr="00067004" w:rsidRDefault="002B6DB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366385" w:rsidRPr="00366385" w:rsidRDefault="00366385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</w:p>
    <w:p w:rsidR="00366385" w:rsidRPr="00067004" w:rsidRDefault="00366385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366385" w:rsidRDefault="0052669F" w:rsidP="0036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บริษัทได้รับเงินปันผลจากตราสารทุนประเภทหลักทรัพย์เผื่อขายสำหรับ</w:t>
      </w:r>
      <w:r w:rsidR="001A5FA4">
        <w:rPr>
          <w:rFonts w:ascii="Angsana New" w:hAnsi="Angsana New" w:hint="cs"/>
          <w:sz w:val="30"/>
          <w:szCs w:val="30"/>
          <w:cs/>
        </w:rPr>
        <w:t>ปี</w:t>
      </w:r>
      <w:r w:rsidRPr="00C52C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F92E2C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จำนวนเงิน</w:t>
      </w:r>
      <w:r w:rsidR="00C204F0">
        <w:rPr>
          <w:rFonts w:ascii="Angsana New" w:hAnsi="Angsana New"/>
          <w:sz w:val="30"/>
          <w:szCs w:val="30"/>
        </w:rPr>
        <w:t xml:space="preserve"> </w:t>
      </w:r>
      <w:r w:rsidR="00294D43">
        <w:rPr>
          <w:rFonts w:ascii="Angsana New" w:hAnsi="Angsana New"/>
          <w:sz w:val="30"/>
          <w:szCs w:val="30"/>
        </w:rPr>
        <w:t>2.</w:t>
      </w:r>
      <w:r w:rsidR="00297568">
        <w:rPr>
          <w:rFonts w:ascii="Angsana New" w:hAnsi="Angsana New"/>
          <w:sz w:val="30"/>
          <w:szCs w:val="30"/>
        </w:rPr>
        <w:t>5</w:t>
      </w:r>
      <w:r w:rsidR="002D2D9F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</w:t>
      </w:r>
      <w:r w:rsidR="00297568">
        <w:rPr>
          <w:rFonts w:ascii="Angsana New" w:hAnsi="Angsana New"/>
          <w:i/>
          <w:iCs/>
          <w:sz w:val="30"/>
          <w:szCs w:val="30"/>
        </w:rPr>
        <w:t>5</w:t>
      </w:r>
      <w:r w:rsidR="005214AC">
        <w:rPr>
          <w:rFonts w:ascii="Angsana New" w:hAnsi="Angsana New"/>
          <w:i/>
          <w:iCs/>
          <w:sz w:val="30"/>
          <w:szCs w:val="30"/>
        </w:rPr>
        <w:t>6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Pr="00C52C41">
        <w:rPr>
          <w:rFonts w:ascii="Angsana New" w:hAnsi="Angsana New"/>
          <w:i/>
          <w:iCs/>
          <w:sz w:val="30"/>
          <w:szCs w:val="30"/>
        </w:rPr>
        <w:t xml:space="preserve">: </w:t>
      </w:r>
      <w:r w:rsidR="00294D43">
        <w:rPr>
          <w:rFonts w:ascii="Angsana New" w:hAnsi="Angsana New"/>
          <w:i/>
          <w:iCs/>
          <w:sz w:val="30"/>
          <w:szCs w:val="30"/>
        </w:rPr>
        <w:t xml:space="preserve">2.4 </w:t>
      </w:r>
      <w:r w:rsidR="005A5A9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52C41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366385" w:rsidRPr="00067004" w:rsidRDefault="00366385" w:rsidP="0036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366385" w:rsidRDefault="00366385" w:rsidP="0036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งบการเงินเฉพาะกิจการ</w:t>
      </w:r>
    </w:p>
    <w:p w:rsidR="00366385" w:rsidRPr="00067004" w:rsidRDefault="00366385" w:rsidP="0036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366385" w:rsidRPr="00366385" w:rsidRDefault="00366385" w:rsidP="0036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บริษัทได้รับเงินปันผลจากตราสารทุนประเภท</w:t>
      </w:r>
      <w:r w:rsidR="00377BC6" w:rsidRPr="00C52C41">
        <w:rPr>
          <w:rFonts w:ascii="Angsana New" w:hAnsi="Angsana New"/>
          <w:sz w:val="30"/>
          <w:szCs w:val="30"/>
          <w:cs/>
        </w:rPr>
        <w:t>หลักทรัพย์เผื่อขายสำหรับ</w:t>
      </w:r>
      <w:r w:rsidR="00377BC6">
        <w:rPr>
          <w:rFonts w:ascii="Angsana New" w:hAnsi="Angsana New" w:hint="cs"/>
          <w:sz w:val="30"/>
          <w:szCs w:val="30"/>
          <w:cs/>
        </w:rPr>
        <w:t>รอบระยะเวลาตั้งแต่</w:t>
      </w:r>
      <w:r w:rsidR="00362208">
        <w:rPr>
          <w:rFonts w:ascii="Angsana New" w:hAnsi="Angsana New" w:hint="cs"/>
          <w:sz w:val="30"/>
          <w:szCs w:val="30"/>
          <w:cs/>
        </w:rPr>
        <w:t>วันที่</w:t>
      </w:r>
      <w:r w:rsidR="00377BC6">
        <w:rPr>
          <w:rFonts w:ascii="Angsana New" w:hAnsi="Angsana New" w:hint="cs"/>
          <w:sz w:val="30"/>
          <w:szCs w:val="30"/>
          <w:cs/>
        </w:rPr>
        <w:t xml:space="preserve"> 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 w:rsidR="00377BC6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62</w:t>
      </w:r>
      <w:r w:rsidR="00377BC6">
        <w:rPr>
          <w:rFonts w:ascii="Angsana New" w:hAnsi="Angsana New" w:hint="cs"/>
          <w:sz w:val="30"/>
          <w:szCs w:val="30"/>
          <w:cs/>
        </w:rPr>
        <w:t xml:space="preserve"> </w:t>
      </w:r>
      <w:r w:rsidR="00611411">
        <w:rPr>
          <w:rFonts w:ascii="Angsana New" w:hAnsi="Angsana New"/>
          <w:sz w:val="30"/>
          <w:szCs w:val="30"/>
        </w:rPr>
        <w:br/>
      </w:r>
      <w:r w:rsidR="00377BC6">
        <w:rPr>
          <w:rFonts w:ascii="Angsana New" w:hAnsi="Angsana New" w:hint="cs"/>
          <w:sz w:val="30"/>
          <w:szCs w:val="30"/>
          <w:cs/>
        </w:rPr>
        <w:t xml:space="preserve">(วันควบบริษัท) ถึงวันที่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377BC6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 w:rsidR="00377BC6">
        <w:rPr>
          <w:rFonts w:ascii="Angsana New" w:hAnsi="Angsana New" w:hint="cs"/>
          <w:sz w:val="30"/>
          <w:szCs w:val="30"/>
          <w:cs/>
        </w:rPr>
        <w:t xml:space="preserve"> จำนวนเงิน </w:t>
      </w:r>
      <w:r w:rsidR="003E5BB7" w:rsidRPr="003E5BB7">
        <w:rPr>
          <w:rFonts w:ascii="Angsana New" w:hAnsi="Angsana New" w:hint="cs"/>
          <w:sz w:val="30"/>
          <w:szCs w:val="30"/>
        </w:rPr>
        <w:t>0</w:t>
      </w:r>
      <w:r w:rsidR="00377BC6">
        <w:rPr>
          <w:rFonts w:ascii="Angsana New" w:hAnsi="Angsana New" w:hint="cs"/>
          <w:sz w:val="30"/>
          <w:szCs w:val="30"/>
          <w:cs/>
        </w:rPr>
        <w:t>.</w:t>
      </w:r>
      <w:r w:rsidR="003E5BB7" w:rsidRPr="003E5BB7">
        <w:rPr>
          <w:rFonts w:ascii="Angsana New" w:hAnsi="Angsana New" w:hint="cs"/>
          <w:sz w:val="30"/>
          <w:szCs w:val="30"/>
        </w:rPr>
        <w:t>7</w:t>
      </w:r>
      <w:r w:rsidR="00377BC6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366385" w:rsidRPr="00067004" w:rsidRDefault="00366385" w:rsidP="0036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:rsidR="001A5FA4" w:rsidRPr="00366385" w:rsidRDefault="001A5FA4" w:rsidP="001A5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638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เงินลงทุนระยะยาวอื่น</w:t>
      </w:r>
    </w:p>
    <w:p w:rsidR="001A5FA4" w:rsidRPr="00067004" w:rsidRDefault="001A5FA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366385" w:rsidRPr="00366385" w:rsidRDefault="007727E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D781B">
        <w:rPr>
          <w:rFonts w:ascii="Angsana New" w:hAnsi="Angsana New" w:hint="cs"/>
          <w:i/>
          <w:iCs/>
          <w:sz w:val="30"/>
          <w:szCs w:val="30"/>
          <w:cs/>
        </w:rPr>
        <w:t xml:space="preserve"> (สำหรับปีสิ้นสุดวันที่ 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31</w:t>
      </w:r>
      <w:r w:rsidR="00ED781B">
        <w:rPr>
          <w:rFonts w:ascii="Angsana New" w:hAnsi="Angsana New" w:hint="cs"/>
          <w:i/>
          <w:iCs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z w:val="30"/>
          <w:szCs w:val="30"/>
        </w:rPr>
        <w:t>5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63</w:t>
      </w:r>
      <w:r w:rsidR="00ED781B">
        <w:rPr>
          <w:rFonts w:ascii="Angsana New" w:hAnsi="Angsana New" w:hint="cs"/>
          <w:i/>
          <w:iCs/>
          <w:sz w:val="30"/>
          <w:szCs w:val="30"/>
          <w:cs/>
        </w:rPr>
        <w:t xml:space="preserve">) และงบการเงินเฉพาะกิจการ (สำหรับรอบระยะเวลาตั้งแต่วันที่ 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1</w:t>
      </w:r>
      <w:r w:rsidR="00ED781B">
        <w:rPr>
          <w:rFonts w:ascii="Angsana New" w:hAnsi="Angsana New" w:hint="cs"/>
          <w:i/>
          <w:iCs/>
          <w:sz w:val="30"/>
          <w:szCs w:val="30"/>
          <w:cs/>
        </w:rPr>
        <w:t xml:space="preserve"> กรกฎาคม 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z w:val="30"/>
          <w:szCs w:val="30"/>
        </w:rPr>
        <w:t>5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62</w:t>
      </w:r>
      <w:r w:rsidR="00ED781B">
        <w:rPr>
          <w:rFonts w:ascii="Angsana New" w:hAnsi="Angsana New" w:hint="cs"/>
          <w:i/>
          <w:iCs/>
          <w:sz w:val="30"/>
          <w:szCs w:val="30"/>
          <w:cs/>
        </w:rPr>
        <w:t xml:space="preserve"> (วันควบบริษัท) ถึงวันที่ 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31</w:t>
      </w:r>
      <w:r w:rsidR="00ED781B">
        <w:rPr>
          <w:rFonts w:ascii="Angsana New" w:hAnsi="Angsana New" w:hint="cs"/>
          <w:i/>
          <w:iCs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z w:val="30"/>
          <w:szCs w:val="30"/>
        </w:rPr>
        <w:t>5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63</w:t>
      </w:r>
      <w:r w:rsidR="00ED781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366385" w:rsidRPr="00067004" w:rsidRDefault="00366385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1A5FA4" w:rsidRDefault="009B033F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750E">
        <w:rPr>
          <w:rFonts w:ascii="Angsana New" w:hAnsi="Angsana New"/>
          <w:sz w:val="30"/>
          <w:szCs w:val="30"/>
        </w:rPr>
        <w:t xml:space="preserve">Toray </w:t>
      </w:r>
      <w:proofErr w:type="spellStart"/>
      <w:r w:rsidRPr="00CA750E">
        <w:rPr>
          <w:rFonts w:ascii="Angsana New" w:hAnsi="Angsana New"/>
          <w:sz w:val="30"/>
          <w:szCs w:val="30"/>
        </w:rPr>
        <w:t>Kusumgar</w:t>
      </w:r>
      <w:proofErr w:type="spellEnd"/>
      <w:r w:rsidRPr="00CA750E">
        <w:rPr>
          <w:rFonts w:ascii="Angsana New" w:hAnsi="Angsana New"/>
          <w:sz w:val="30"/>
          <w:szCs w:val="30"/>
        </w:rPr>
        <w:t xml:space="preserve"> Advanced Textile Private Ltd. (“TKAT”)</w:t>
      </w:r>
      <w:r w:rsidRPr="00CA750E">
        <w:rPr>
          <w:rFonts w:ascii="Angsana New" w:hAnsi="Angsana New" w:hint="cs"/>
          <w:sz w:val="30"/>
          <w:szCs w:val="30"/>
          <w:cs/>
        </w:rPr>
        <w:t xml:space="preserve"> </w:t>
      </w:r>
      <w:r w:rsidR="00574E62">
        <w:rPr>
          <w:rFonts w:ascii="Angsana New" w:hAnsi="Angsana New" w:hint="cs"/>
          <w:sz w:val="30"/>
          <w:szCs w:val="30"/>
          <w:cs/>
        </w:rPr>
        <w:t xml:space="preserve">ได้เพิ่มทุนจดทะเบียนและขายหุ้นเพิ่มทุนให้กับผู้ถือหุ้นอื่น </w:t>
      </w:r>
      <w:r w:rsidR="00CA750E" w:rsidRPr="00CA750E">
        <w:rPr>
          <w:rFonts w:ascii="Angsana New" w:hAnsi="Angsana New" w:hint="cs"/>
          <w:sz w:val="30"/>
          <w:szCs w:val="30"/>
          <w:cs/>
        </w:rPr>
        <w:t>ดังนั้น</w:t>
      </w:r>
      <w:r w:rsidR="00A12370" w:rsidRPr="00CA750E">
        <w:rPr>
          <w:rFonts w:ascii="Angsana New" w:hAnsi="Angsana New" w:hint="cs"/>
          <w:sz w:val="30"/>
          <w:szCs w:val="30"/>
          <w:cs/>
        </w:rPr>
        <w:t xml:space="preserve">สัดส่วนความเป็นเจ้าของใน </w:t>
      </w:r>
      <w:r w:rsidR="00A12370" w:rsidRPr="00CA750E">
        <w:rPr>
          <w:rFonts w:ascii="Angsana New" w:hAnsi="Angsana New"/>
          <w:sz w:val="30"/>
          <w:szCs w:val="30"/>
        </w:rPr>
        <w:t xml:space="preserve">TKAT </w:t>
      </w:r>
      <w:r w:rsidR="00A12370" w:rsidRPr="00CA750E">
        <w:rPr>
          <w:rFonts w:ascii="Angsana New" w:hAnsi="Angsana New" w:hint="cs"/>
          <w:sz w:val="30"/>
          <w:szCs w:val="30"/>
          <w:cs/>
        </w:rPr>
        <w:t>ของบริษัท</w:t>
      </w:r>
      <w:r w:rsidR="00CA750E" w:rsidRPr="00CA750E">
        <w:rPr>
          <w:rFonts w:ascii="Angsana New" w:hAnsi="Angsana New" w:hint="cs"/>
          <w:sz w:val="30"/>
          <w:szCs w:val="30"/>
          <w:cs/>
        </w:rPr>
        <w:t>จึง</w:t>
      </w:r>
      <w:r w:rsidR="00A12370" w:rsidRPr="00CA750E">
        <w:rPr>
          <w:rFonts w:ascii="Angsana New" w:hAnsi="Angsana New" w:hint="cs"/>
          <w:sz w:val="30"/>
          <w:szCs w:val="30"/>
          <w:cs/>
        </w:rPr>
        <w:t xml:space="preserve">ลดจากร้อยละ </w:t>
      </w:r>
      <w:r w:rsidR="00297568">
        <w:rPr>
          <w:rFonts w:ascii="Angsana New" w:hAnsi="Angsana New" w:hint="cs"/>
          <w:sz w:val="30"/>
          <w:szCs w:val="30"/>
        </w:rPr>
        <w:t>5</w:t>
      </w:r>
      <w:r w:rsidR="00A12370" w:rsidRPr="00CA750E">
        <w:rPr>
          <w:rFonts w:ascii="Angsana New" w:hAnsi="Angsana New" w:hint="cs"/>
          <w:sz w:val="30"/>
          <w:szCs w:val="30"/>
          <w:cs/>
        </w:rPr>
        <w:t>.</w:t>
      </w:r>
      <w:r w:rsidR="003E5BB7" w:rsidRPr="003E5BB7">
        <w:rPr>
          <w:rFonts w:ascii="Angsana New" w:hAnsi="Angsana New" w:hint="cs"/>
          <w:sz w:val="30"/>
          <w:szCs w:val="30"/>
        </w:rPr>
        <w:t>26</w:t>
      </w:r>
      <w:r w:rsidR="00A12370" w:rsidRPr="00CA750E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="00297568">
        <w:rPr>
          <w:rFonts w:ascii="Angsana New" w:hAnsi="Angsana New" w:hint="cs"/>
          <w:sz w:val="30"/>
          <w:szCs w:val="30"/>
        </w:rPr>
        <w:t>5</w:t>
      </w:r>
      <w:r w:rsidR="00CA750E" w:rsidRPr="00CA750E">
        <w:rPr>
          <w:rFonts w:ascii="Angsana New" w:hAnsi="Angsana New" w:hint="cs"/>
          <w:sz w:val="30"/>
          <w:szCs w:val="30"/>
          <w:cs/>
        </w:rPr>
        <w:t>.</w:t>
      </w:r>
      <w:r w:rsidR="003E5BB7" w:rsidRPr="003E5BB7">
        <w:rPr>
          <w:rFonts w:ascii="Angsana New" w:hAnsi="Angsana New" w:hint="cs"/>
          <w:sz w:val="30"/>
          <w:szCs w:val="30"/>
        </w:rPr>
        <w:t>00</w:t>
      </w:r>
    </w:p>
    <w:p w:rsidR="008E57D4" w:rsidRPr="00067004" w:rsidRDefault="008E57D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A12370" w:rsidRPr="00A83C71" w:rsidRDefault="008E57D4" w:rsidP="00A12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3C71">
        <w:rPr>
          <w:rFonts w:ascii="Angsana New" w:hAnsi="Angsana New" w:hint="cs"/>
          <w:sz w:val="30"/>
          <w:szCs w:val="30"/>
          <w:cs/>
        </w:rPr>
        <w:t>บริษัท</w:t>
      </w:r>
      <w:r w:rsidR="00CA750E" w:rsidRPr="00A83C71">
        <w:rPr>
          <w:rFonts w:ascii="Angsana New" w:hAnsi="Angsana New" w:hint="cs"/>
          <w:sz w:val="30"/>
          <w:szCs w:val="30"/>
          <w:cs/>
        </w:rPr>
        <w:t>ได้ขาย</w:t>
      </w:r>
      <w:r w:rsidRPr="00A83C71">
        <w:rPr>
          <w:rFonts w:ascii="Angsana New" w:hAnsi="Angsana New" w:hint="cs"/>
          <w:sz w:val="30"/>
          <w:szCs w:val="30"/>
          <w:cs/>
        </w:rPr>
        <w:t xml:space="preserve">สมาชิกสนามกอล์ฟในเงินลงทุนระยะยาวอื่น </w:t>
      </w:r>
      <w:r w:rsidR="00574E62">
        <w:rPr>
          <w:rFonts w:ascii="Angsana New" w:hAnsi="Angsana New" w:hint="cs"/>
          <w:sz w:val="30"/>
          <w:szCs w:val="30"/>
          <w:cs/>
        </w:rPr>
        <w:t>ซึ่ง</w:t>
      </w:r>
      <w:r w:rsidR="00A12370" w:rsidRPr="00A83C71">
        <w:rPr>
          <w:rFonts w:ascii="Angsana New" w:hAnsi="Angsana New" w:hint="cs"/>
          <w:sz w:val="30"/>
          <w:szCs w:val="30"/>
          <w:cs/>
        </w:rPr>
        <w:t>มี</w:t>
      </w:r>
      <w:r w:rsidR="00574E62">
        <w:rPr>
          <w:rFonts w:ascii="Angsana New" w:hAnsi="Angsana New" w:hint="cs"/>
          <w:sz w:val="30"/>
          <w:szCs w:val="30"/>
          <w:cs/>
        </w:rPr>
        <w:t>ราคาทุนจำนวนเงิน</w:t>
      </w:r>
      <w:r w:rsidR="00A12370" w:rsidRPr="00A83C71">
        <w:rPr>
          <w:rFonts w:ascii="Angsana New" w:hAnsi="Angsana New" w:hint="cs"/>
          <w:sz w:val="30"/>
          <w:szCs w:val="30"/>
          <w:cs/>
        </w:rPr>
        <w:t xml:space="preserve"> 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 w:rsidR="00A12370" w:rsidRPr="00A83C71">
        <w:rPr>
          <w:rFonts w:ascii="Angsana New" w:hAnsi="Angsana New" w:hint="cs"/>
          <w:sz w:val="30"/>
          <w:szCs w:val="30"/>
          <w:cs/>
        </w:rPr>
        <w:t>.</w:t>
      </w:r>
      <w:r w:rsidR="003E5BB7" w:rsidRPr="003E5BB7">
        <w:rPr>
          <w:rFonts w:ascii="Angsana New" w:hAnsi="Angsana New" w:hint="cs"/>
          <w:sz w:val="30"/>
          <w:szCs w:val="30"/>
        </w:rPr>
        <w:t>02</w:t>
      </w:r>
      <w:r w:rsidR="00A12370" w:rsidRPr="00A83C7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A750E" w:rsidRPr="00A83C71">
        <w:rPr>
          <w:rFonts w:ascii="Angsana New" w:hAnsi="Angsana New" w:hint="cs"/>
          <w:sz w:val="30"/>
          <w:szCs w:val="30"/>
          <w:cs/>
        </w:rPr>
        <w:t xml:space="preserve"> โดย</w:t>
      </w:r>
      <w:r w:rsidR="00574E62">
        <w:rPr>
          <w:rFonts w:ascii="Angsana New" w:hAnsi="Angsana New" w:hint="cs"/>
          <w:sz w:val="30"/>
          <w:szCs w:val="30"/>
          <w:cs/>
        </w:rPr>
        <w:t>มี</w:t>
      </w:r>
      <w:r w:rsidR="00A12370" w:rsidRPr="00A83C71">
        <w:rPr>
          <w:rFonts w:ascii="Angsana New" w:hAnsi="Angsana New" w:hint="cs"/>
          <w:sz w:val="30"/>
          <w:szCs w:val="30"/>
          <w:cs/>
        </w:rPr>
        <w:t>ขาดทุนจากการ</w:t>
      </w:r>
      <w:r w:rsidR="00574E62">
        <w:rPr>
          <w:rFonts w:ascii="Angsana New" w:hAnsi="Angsana New" w:hint="cs"/>
          <w:sz w:val="30"/>
          <w:szCs w:val="30"/>
          <w:cs/>
        </w:rPr>
        <w:t>ขาย</w:t>
      </w:r>
      <w:r w:rsidR="00A12370" w:rsidRPr="00A83C71">
        <w:rPr>
          <w:rFonts w:ascii="Angsana New" w:hAnsi="Angsana New" w:hint="cs"/>
          <w:sz w:val="30"/>
          <w:szCs w:val="30"/>
          <w:cs/>
        </w:rPr>
        <w:t>เงินลงทุน</w:t>
      </w:r>
      <w:r w:rsidR="00CA750E" w:rsidRPr="00A83C71">
        <w:rPr>
          <w:rFonts w:ascii="Angsana New" w:hAnsi="Angsana New" w:hint="cs"/>
          <w:sz w:val="30"/>
          <w:szCs w:val="30"/>
          <w:cs/>
        </w:rPr>
        <w:t>ดังกล่าวจำนวน</w:t>
      </w:r>
      <w:r w:rsidR="00574E62">
        <w:rPr>
          <w:rFonts w:ascii="Angsana New" w:hAnsi="Angsana New" w:hint="cs"/>
          <w:sz w:val="30"/>
          <w:szCs w:val="30"/>
          <w:cs/>
        </w:rPr>
        <w:t>เงิน</w:t>
      </w:r>
      <w:r w:rsidR="00A12370" w:rsidRPr="00A83C71">
        <w:rPr>
          <w:rFonts w:ascii="Angsana New" w:hAnsi="Angsana New" w:hint="cs"/>
          <w:sz w:val="30"/>
          <w:szCs w:val="30"/>
          <w:cs/>
        </w:rPr>
        <w:t xml:space="preserve"> </w:t>
      </w:r>
      <w:r w:rsidR="003E5BB7" w:rsidRPr="003E5BB7">
        <w:rPr>
          <w:rFonts w:ascii="Angsana New" w:hAnsi="Angsana New" w:hint="cs"/>
          <w:sz w:val="30"/>
          <w:szCs w:val="30"/>
        </w:rPr>
        <w:t>0</w:t>
      </w:r>
      <w:r w:rsidR="00A12370" w:rsidRPr="00A83C71">
        <w:rPr>
          <w:rFonts w:ascii="Angsana New" w:hAnsi="Angsana New" w:hint="cs"/>
          <w:sz w:val="30"/>
          <w:szCs w:val="30"/>
          <w:cs/>
        </w:rPr>
        <w:t>.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A12370" w:rsidRPr="00A83C71">
        <w:rPr>
          <w:rFonts w:ascii="Angsana New" w:hAnsi="Angsana New" w:hint="cs"/>
          <w:sz w:val="30"/>
          <w:szCs w:val="30"/>
          <w:cs/>
        </w:rPr>
        <w:t xml:space="preserve"> ล้านบาทซึ่งรับรู้ใน</w:t>
      </w:r>
      <w:r w:rsidR="00067004">
        <w:rPr>
          <w:rFonts w:ascii="Angsana New" w:hAnsi="Angsana New" w:hint="cs"/>
          <w:sz w:val="30"/>
          <w:szCs w:val="30"/>
          <w:cs/>
        </w:rPr>
        <w:t>งบ</w:t>
      </w:r>
      <w:r w:rsidR="00A12370" w:rsidRPr="00A83C71">
        <w:rPr>
          <w:rFonts w:ascii="Angsana New" w:hAnsi="Angsana New" w:hint="cs"/>
          <w:sz w:val="30"/>
          <w:szCs w:val="30"/>
          <w:cs/>
        </w:rPr>
        <w:t>กำไรขาดทุน</w:t>
      </w:r>
    </w:p>
    <w:p w:rsidR="008E57D4" w:rsidRPr="00067004" w:rsidRDefault="008E57D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8E57D4" w:rsidRDefault="008E57D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3C71">
        <w:rPr>
          <w:rFonts w:ascii="Angsana New" w:hAnsi="Angsana New" w:hint="cs"/>
          <w:sz w:val="30"/>
          <w:szCs w:val="30"/>
          <w:cs/>
        </w:rPr>
        <w:t xml:space="preserve">บริษัทรับรู้ขาดทุนจากการด้อยค่าของเงินลงทุนในบริษัท ซีเอ็มที ไดอิ้ง จำกัด </w:t>
      </w:r>
      <w:r w:rsidR="00574E62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 w:rsidRPr="00A83C71">
        <w:rPr>
          <w:rFonts w:ascii="Angsana New" w:hAnsi="Angsana New" w:hint="cs"/>
          <w:sz w:val="30"/>
          <w:szCs w:val="30"/>
          <w:cs/>
        </w:rPr>
        <w:t>.</w:t>
      </w:r>
      <w:r w:rsidR="003E5BB7" w:rsidRPr="003E5BB7">
        <w:rPr>
          <w:rFonts w:ascii="Angsana New" w:hAnsi="Angsana New" w:hint="cs"/>
          <w:sz w:val="30"/>
          <w:szCs w:val="30"/>
        </w:rPr>
        <w:t>08</w:t>
      </w:r>
      <w:r w:rsidRPr="00A83C7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362208">
        <w:rPr>
          <w:rFonts w:ascii="Angsana New" w:hAnsi="Angsana New"/>
          <w:sz w:val="30"/>
          <w:szCs w:val="30"/>
          <w:cs/>
        </w:rPr>
        <w:br/>
      </w:r>
      <w:r w:rsidR="00A12370" w:rsidRPr="00A83C71">
        <w:rPr>
          <w:rFonts w:ascii="Angsana New" w:hAnsi="Angsana New" w:hint="cs"/>
          <w:sz w:val="30"/>
          <w:szCs w:val="30"/>
          <w:cs/>
        </w:rPr>
        <w:t>ในงบกำไรขาดทุน เนื่องจาก</w:t>
      </w:r>
      <w:r w:rsidR="003F320B">
        <w:rPr>
          <w:rFonts w:ascii="Angsana New" w:hAnsi="Angsana New" w:hint="cs"/>
          <w:sz w:val="30"/>
          <w:szCs w:val="30"/>
          <w:cs/>
        </w:rPr>
        <w:t>เงินลงทุนมี</w:t>
      </w:r>
      <w:r w:rsidR="00A12370" w:rsidRPr="00A83C71">
        <w:rPr>
          <w:rFonts w:ascii="Angsana New" w:hAnsi="Angsana New" w:hint="cs"/>
          <w:sz w:val="30"/>
          <w:szCs w:val="30"/>
          <w:cs/>
        </w:rPr>
        <w:t>มูลค่าที่</w:t>
      </w:r>
      <w:r w:rsidR="00EC0433" w:rsidRPr="00A83C71">
        <w:rPr>
          <w:rFonts w:ascii="Angsana New" w:hAnsi="Angsana New" w:hint="cs"/>
          <w:sz w:val="30"/>
          <w:szCs w:val="30"/>
          <w:cs/>
        </w:rPr>
        <w:t>คาดว่าจะ</w:t>
      </w:r>
      <w:r w:rsidR="00A12370" w:rsidRPr="00A83C71">
        <w:rPr>
          <w:rFonts w:ascii="Angsana New" w:hAnsi="Angsana New" w:hint="cs"/>
          <w:sz w:val="30"/>
          <w:szCs w:val="30"/>
          <w:cs/>
        </w:rPr>
        <w:t>ได้รับคืน</w:t>
      </w:r>
      <w:r w:rsidR="00EC0433" w:rsidRPr="00A83C71">
        <w:rPr>
          <w:rFonts w:ascii="Angsana New" w:hAnsi="Angsana New" w:hint="cs"/>
          <w:sz w:val="30"/>
          <w:szCs w:val="30"/>
          <w:cs/>
        </w:rPr>
        <w:t>ต่ำ</w:t>
      </w:r>
      <w:r w:rsidR="00A12370" w:rsidRPr="00A83C71">
        <w:rPr>
          <w:rFonts w:ascii="Angsana New" w:hAnsi="Angsana New" w:hint="cs"/>
          <w:sz w:val="30"/>
          <w:szCs w:val="30"/>
          <w:cs/>
        </w:rPr>
        <w:t>กว่ามูลค่า</w:t>
      </w:r>
      <w:r w:rsidR="00EC0433" w:rsidRPr="00A83C71">
        <w:rPr>
          <w:rFonts w:ascii="Angsana New" w:hAnsi="Angsana New" w:hint="cs"/>
          <w:sz w:val="30"/>
          <w:szCs w:val="30"/>
          <w:cs/>
        </w:rPr>
        <w:t>ตาม</w:t>
      </w:r>
      <w:r w:rsidR="00A12370" w:rsidRPr="00A83C71">
        <w:rPr>
          <w:rFonts w:ascii="Angsana New" w:hAnsi="Angsana New" w:hint="cs"/>
          <w:sz w:val="30"/>
          <w:szCs w:val="30"/>
          <w:cs/>
        </w:rPr>
        <w:t>บัญชี</w:t>
      </w:r>
      <w:r w:rsidR="00EC0433" w:rsidRPr="00A83C71">
        <w:rPr>
          <w:rFonts w:ascii="Angsana New" w:hAnsi="Angsana New" w:hint="cs"/>
          <w:sz w:val="30"/>
          <w:szCs w:val="30"/>
          <w:cs/>
        </w:rPr>
        <w:t>ของเงินลงทุน</w:t>
      </w:r>
    </w:p>
    <w:p w:rsidR="00366385" w:rsidRPr="00067004" w:rsidRDefault="00366385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366385" w:rsidRPr="00611411" w:rsidRDefault="00611411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งบการเงินที่แสดงเงินลงทุนตามวิธีส่วนได้</w:t>
      </w:r>
      <w:r w:rsidRPr="00611411">
        <w:rPr>
          <w:rFonts w:ascii="Angsana New" w:hAnsi="Angsana New" w:hint="cs"/>
          <w:i/>
          <w:iCs/>
          <w:sz w:val="30"/>
          <w:szCs w:val="30"/>
          <w:cs/>
        </w:rPr>
        <w:t>เสีย</w:t>
      </w:r>
      <w:r w:rsidR="00574E62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366385" w:rsidRPr="00611411">
        <w:rPr>
          <w:rFonts w:ascii="Angsana New" w:hAnsi="Angsana New" w:hint="cs"/>
          <w:i/>
          <w:iCs/>
          <w:sz w:val="30"/>
          <w:szCs w:val="30"/>
          <w:cs/>
        </w:rPr>
        <w:t xml:space="preserve">สำหรับปีสิ้นสุดวันที่ 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31</w:t>
      </w:r>
      <w:r w:rsidR="00366385" w:rsidRPr="00611411">
        <w:rPr>
          <w:rFonts w:ascii="Angsana New" w:hAnsi="Angsana New" w:hint="cs"/>
          <w:i/>
          <w:iCs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z w:val="30"/>
          <w:szCs w:val="30"/>
        </w:rPr>
        <w:t>5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62</w:t>
      </w:r>
      <w:r w:rsidR="00574E62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366385" w:rsidRPr="00067004" w:rsidRDefault="00366385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366385" w:rsidRDefault="00ED781B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 ไคฮาระ (ประเทศไทย) จำกัด (“ไคฮาระ”) ได้เพิ่มทุ</w:t>
      </w:r>
      <w:r w:rsidR="00572DF5">
        <w:rPr>
          <w:rFonts w:ascii="Angsana New" w:hAnsi="Angsana New" w:hint="cs"/>
          <w:sz w:val="30"/>
          <w:szCs w:val="30"/>
          <w:cs/>
        </w:rPr>
        <w:t xml:space="preserve">นจดทะเบียนและขายหุ้นเพิ่มทุนให้กับผู้ถือหุ้นอื่น ดังนั้นสัดส่วนความเป็นเจ้าของในไคฮาระของบริษัทจึงลดจากร้อยละ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572DF5">
        <w:rPr>
          <w:rFonts w:ascii="Angsana New" w:hAnsi="Angsana New" w:hint="cs"/>
          <w:sz w:val="30"/>
          <w:szCs w:val="30"/>
          <w:cs/>
        </w:rPr>
        <w:t>.</w:t>
      </w:r>
      <w:r w:rsidR="003E5BB7" w:rsidRPr="003E5BB7">
        <w:rPr>
          <w:rFonts w:ascii="Angsana New" w:hAnsi="Angsana New" w:hint="cs"/>
          <w:sz w:val="30"/>
          <w:szCs w:val="30"/>
        </w:rPr>
        <w:t>88</w:t>
      </w:r>
      <w:r w:rsidR="00572DF5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572DF5">
        <w:rPr>
          <w:rFonts w:ascii="Angsana New" w:hAnsi="Angsana New" w:hint="cs"/>
          <w:sz w:val="30"/>
          <w:szCs w:val="30"/>
          <w:cs/>
        </w:rPr>
        <w:t>.</w:t>
      </w:r>
      <w:r w:rsidR="003E5BB7" w:rsidRPr="003E5BB7">
        <w:rPr>
          <w:rFonts w:ascii="Angsana New" w:hAnsi="Angsana New" w:hint="cs"/>
          <w:sz w:val="30"/>
          <w:szCs w:val="30"/>
        </w:rPr>
        <w:t>00</w:t>
      </w:r>
    </w:p>
    <w:p w:rsidR="00572DF5" w:rsidRPr="00067004" w:rsidRDefault="00572DF5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B747DF" w:rsidRDefault="00572DF5" w:rsidP="00B74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บริษัทรับรู้ผลขาดทุนจากการด้อยค่าของเงินลงทุนในไคฮาระเป็นจำนวนเงิน </w:t>
      </w:r>
      <w:r w:rsidR="003E5BB7" w:rsidRPr="003E5BB7">
        <w:rPr>
          <w:rFonts w:ascii="Angsana New" w:hAnsi="Angsana New" w:hint="cs"/>
          <w:sz w:val="30"/>
          <w:szCs w:val="30"/>
        </w:rPr>
        <w:t>16</w:t>
      </w:r>
      <w:r>
        <w:rPr>
          <w:rFonts w:ascii="Angsana New" w:hAnsi="Angsana New" w:hint="cs"/>
          <w:sz w:val="30"/>
          <w:szCs w:val="30"/>
          <w:cs/>
        </w:rPr>
        <w:t>.</w:t>
      </w:r>
      <w:r w:rsidR="003E5BB7" w:rsidRPr="003E5BB7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36220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ในงบกำไรขาดทุน เนื่องจากเงินลงทุนมีมูลค่าที่คาดว่าจะได้รับคืนต่ำกว่ามูลค่าตามบัญชีของเงินลงทุน</w:t>
      </w:r>
      <w:r w:rsidR="00B747DF">
        <w:rPr>
          <w:rFonts w:ascii="Angsana New" w:hAnsi="Angsana New"/>
          <w:sz w:val="30"/>
          <w:szCs w:val="30"/>
          <w:cs/>
        </w:rPr>
        <w:br w:type="page"/>
      </w:r>
    </w:p>
    <w:p w:rsidR="00FA25C1" w:rsidRPr="00C52C41" w:rsidRDefault="00DF40A6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FA25C1" w:rsidRPr="00E10D2D">
        <w:rPr>
          <w:rFonts w:ascii="Angsana New" w:hAnsi="Angsana New"/>
          <w:b/>
          <w:bCs/>
          <w:sz w:val="30"/>
          <w:szCs w:val="30"/>
        </w:rPr>
        <w:tab/>
      </w:r>
      <w:r w:rsidR="00FA25C1" w:rsidRPr="00E10D2D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:rsidR="00FA25C1" w:rsidRPr="00A12370" w:rsidRDefault="00FA25C1" w:rsidP="00FA25C1">
      <w:pPr>
        <w:spacing w:line="240" w:lineRule="auto"/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000"/>
      </w:tblPr>
      <w:tblGrid>
        <w:gridCol w:w="4590"/>
        <w:gridCol w:w="1350"/>
        <w:gridCol w:w="236"/>
        <w:gridCol w:w="1294"/>
        <w:gridCol w:w="270"/>
        <w:gridCol w:w="1710"/>
      </w:tblGrid>
      <w:tr w:rsidR="00D351F5" w:rsidRPr="007553D7" w:rsidTr="008235F1">
        <w:trPr>
          <w:trHeight w:val="65"/>
        </w:trPr>
        <w:tc>
          <w:tcPr>
            <w:tcW w:w="4590" w:type="dxa"/>
          </w:tcPr>
          <w:p w:rsidR="00D351F5" w:rsidRPr="00E974C9" w:rsidRDefault="00D351F5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D351F5" w:rsidRPr="00D351F5" w:rsidRDefault="00D351F5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D351F5" w:rsidRPr="00284595" w:rsidRDefault="00D351F5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D351F5" w:rsidRPr="00D351F5" w:rsidRDefault="00D351F5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</w:t>
            </w:r>
            <w:r w:rsidR="00E406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</w:p>
        </w:tc>
      </w:tr>
      <w:tr w:rsidR="00D351F5" w:rsidRPr="007553D7" w:rsidTr="008235F1">
        <w:trPr>
          <w:trHeight w:val="65"/>
        </w:trPr>
        <w:tc>
          <w:tcPr>
            <w:tcW w:w="4590" w:type="dxa"/>
          </w:tcPr>
          <w:p w:rsidR="00D351F5" w:rsidRPr="00E974C9" w:rsidRDefault="00D351F5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D351F5" w:rsidRDefault="00D351F5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D351F5" w:rsidRPr="00284595" w:rsidRDefault="00D351F5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D351F5" w:rsidRPr="00D351F5" w:rsidRDefault="00E40610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939F7" w:rsidRPr="007553D7" w:rsidTr="008235F1">
        <w:trPr>
          <w:trHeight w:val="65"/>
        </w:trPr>
        <w:tc>
          <w:tcPr>
            <w:tcW w:w="4590" w:type="dxa"/>
          </w:tcPr>
          <w:p w:rsidR="000939F7" w:rsidRPr="00E974C9" w:rsidRDefault="000939F7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939F7" w:rsidRDefault="003E5BB7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0939F7">
              <w:rPr>
                <w:rFonts w:ascii="Angsana New" w:hAnsi="Angsana New"/>
                <w:sz w:val="30"/>
                <w:szCs w:val="30"/>
              </w:rPr>
              <w:t>6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0939F7" w:rsidRPr="003454FC" w:rsidRDefault="000939F7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0939F7" w:rsidRDefault="003E5BB7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0939F7" w:rsidRPr="00284595" w:rsidRDefault="000939F7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0939F7" w:rsidRPr="00284595" w:rsidRDefault="003E5BB7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D351F5" w:rsidRPr="007553D7" w:rsidTr="008235F1">
        <w:trPr>
          <w:trHeight w:val="380"/>
        </w:trPr>
        <w:tc>
          <w:tcPr>
            <w:tcW w:w="4590" w:type="dxa"/>
          </w:tcPr>
          <w:p w:rsidR="00D351F5" w:rsidRPr="007553D7" w:rsidRDefault="00D351F5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:rsidR="00D351F5" w:rsidRPr="00E029E6" w:rsidRDefault="00D351F5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39F7" w:rsidRPr="007553D7" w:rsidTr="008235F1">
        <w:tc>
          <w:tcPr>
            <w:tcW w:w="4590" w:type="dxa"/>
          </w:tcPr>
          <w:p w:rsidR="000939F7" w:rsidRPr="00156A78" w:rsidRDefault="000939F7" w:rsidP="00187C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:rsidR="000939F7" w:rsidRPr="007553D7" w:rsidRDefault="000939F7" w:rsidP="003F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6,494</w:t>
            </w:r>
          </w:p>
        </w:tc>
        <w:tc>
          <w:tcPr>
            <w:tcW w:w="236" w:type="dxa"/>
          </w:tcPr>
          <w:p w:rsidR="000939F7" w:rsidRPr="007553D7" w:rsidRDefault="000939F7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0939F7" w:rsidRPr="007553D7" w:rsidRDefault="003E5BB7" w:rsidP="00823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0939F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391</w:t>
            </w:r>
            <w:r w:rsidR="000939F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016</w:t>
            </w:r>
          </w:p>
        </w:tc>
        <w:tc>
          <w:tcPr>
            <w:tcW w:w="270" w:type="dxa"/>
          </w:tcPr>
          <w:p w:rsidR="000939F7" w:rsidRDefault="000939F7" w:rsidP="00DF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0939F7" w:rsidRDefault="00297568" w:rsidP="00DF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03</w:t>
            </w:r>
            <w:r w:rsidR="005A6CB5">
              <w:rPr>
                <w:rFonts w:ascii="Angsana New" w:hAnsi="Angsana New"/>
                <w:sz w:val="30"/>
                <w:szCs w:val="30"/>
              </w:rPr>
              <w:t>,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990</w:t>
            </w:r>
          </w:p>
        </w:tc>
      </w:tr>
      <w:tr w:rsidR="000939F7" w:rsidRPr="007553D7" w:rsidTr="008235F1">
        <w:trPr>
          <w:trHeight w:val="281"/>
        </w:trPr>
        <w:tc>
          <w:tcPr>
            <w:tcW w:w="4590" w:type="dxa"/>
          </w:tcPr>
          <w:p w:rsidR="000939F7" w:rsidRPr="00156A78" w:rsidRDefault="000939F7" w:rsidP="00187C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350" w:type="dxa"/>
          </w:tcPr>
          <w:p w:rsidR="000939F7" w:rsidRPr="007553D7" w:rsidRDefault="00E92174" w:rsidP="00E9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131,42</w:t>
            </w:r>
            <w:r w:rsidR="001A5CD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0939F7" w:rsidRPr="007553D7" w:rsidRDefault="000939F7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0939F7" w:rsidRPr="007553D7" w:rsidRDefault="003E5BB7" w:rsidP="00823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118</w:t>
            </w:r>
            <w:r w:rsidR="008235F1">
              <w:rPr>
                <w:rFonts w:ascii="Angsana New" w:hAnsi="Angsana New"/>
                <w:sz w:val="30"/>
                <w:szCs w:val="30"/>
              </w:rPr>
              <w:t>,01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939F7" w:rsidRDefault="000939F7" w:rsidP="00DF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0939F7" w:rsidRDefault="00B747DF" w:rsidP="00B7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35F1" w:rsidRPr="007553D7" w:rsidTr="008235F1">
        <w:trPr>
          <w:trHeight w:val="281"/>
        </w:trPr>
        <w:tc>
          <w:tcPr>
            <w:tcW w:w="4590" w:type="dxa"/>
          </w:tcPr>
          <w:p w:rsidR="008235F1" w:rsidRPr="00156A78" w:rsidRDefault="008235F1" w:rsidP="00187C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:rsidR="008235F1" w:rsidRPr="007553D7" w:rsidRDefault="00E92174" w:rsidP="00E9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(59,55</w:t>
            </w:r>
            <w:r w:rsidR="001A5CD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8235F1" w:rsidRPr="007553D7" w:rsidRDefault="008235F1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8235F1" w:rsidRDefault="008235F1" w:rsidP="00823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3,686)</w:t>
            </w:r>
          </w:p>
        </w:tc>
        <w:tc>
          <w:tcPr>
            <w:tcW w:w="270" w:type="dxa"/>
          </w:tcPr>
          <w:p w:rsidR="008235F1" w:rsidRDefault="008235F1" w:rsidP="00DF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235F1" w:rsidRDefault="008235F1" w:rsidP="00B7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39F7" w:rsidRPr="007553D7" w:rsidTr="008235F1">
        <w:tc>
          <w:tcPr>
            <w:tcW w:w="4590" w:type="dxa"/>
          </w:tcPr>
          <w:p w:rsidR="000939F7" w:rsidRPr="00156A78" w:rsidRDefault="000939F7" w:rsidP="008235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ผลต่างของอัตราแลกเปลี่ยนจากการแปลงค่าหน่วย</w:t>
            </w:r>
            <w:r w:rsidR="008235F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50" w:type="dxa"/>
            <w:vAlign w:val="bottom"/>
          </w:tcPr>
          <w:p w:rsidR="000939F7" w:rsidRDefault="00E92174" w:rsidP="00E9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36" w:type="dxa"/>
            <w:vAlign w:val="bottom"/>
          </w:tcPr>
          <w:p w:rsidR="000939F7" w:rsidRPr="007553D7" w:rsidRDefault="000939F7" w:rsidP="0009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0939F7" w:rsidRDefault="003E5BB7" w:rsidP="00823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D351F5">
              <w:rPr>
                <w:rFonts w:ascii="Angsana New" w:hAnsi="Angsana New"/>
                <w:sz w:val="30"/>
                <w:szCs w:val="30"/>
              </w:rPr>
              <w:t>,149</w:t>
            </w:r>
          </w:p>
        </w:tc>
        <w:tc>
          <w:tcPr>
            <w:tcW w:w="270" w:type="dxa"/>
            <w:vAlign w:val="bottom"/>
          </w:tcPr>
          <w:p w:rsidR="000939F7" w:rsidRDefault="000939F7" w:rsidP="0009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0939F7" w:rsidRDefault="00B747DF" w:rsidP="00B7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39F7" w:rsidRPr="007553D7" w:rsidTr="008235F1">
        <w:trPr>
          <w:trHeight w:val="352"/>
        </w:trPr>
        <w:tc>
          <w:tcPr>
            <w:tcW w:w="4590" w:type="dxa"/>
          </w:tcPr>
          <w:p w:rsidR="000939F7" w:rsidRPr="00C131AE" w:rsidRDefault="000939F7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939F7" w:rsidRPr="007553D7" w:rsidRDefault="00E92174" w:rsidP="00E9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1,528,360</w:t>
            </w:r>
          </w:p>
        </w:tc>
        <w:tc>
          <w:tcPr>
            <w:tcW w:w="236" w:type="dxa"/>
          </w:tcPr>
          <w:p w:rsidR="000939F7" w:rsidRPr="007553D7" w:rsidRDefault="000939F7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0939F7" w:rsidRPr="007553D7" w:rsidRDefault="003E5BB7" w:rsidP="00823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351F5" w:rsidRPr="00D351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E5BB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351F5" w:rsidRPr="00D351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E5BB7">
              <w:rPr>
                <w:rFonts w:ascii="Angsana New" w:hAnsi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:rsidR="000939F7" w:rsidRDefault="000939F7" w:rsidP="00DF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0939F7" w:rsidRDefault="00297568" w:rsidP="00DF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03</w:t>
            </w:r>
            <w:r w:rsidR="00B747DF">
              <w:rPr>
                <w:rFonts w:ascii="Angsana New" w:hAnsi="Angsana New"/>
                <w:b/>
                <w:bCs/>
                <w:sz w:val="30"/>
                <w:szCs w:val="30"/>
              </w:rPr>
              <w:t>,990</w:t>
            </w:r>
          </w:p>
        </w:tc>
      </w:tr>
    </w:tbl>
    <w:p w:rsidR="000F3ED6" w:rsidRPr="00A12370" w:rsidRDefault="000F3ED6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:rsidR="001E09C4" w:rsidRDefault="00B40015" w:rsidP="001E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867094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595F98">
        <w:rPr>
          <w:rFonts w:ascii="Angsana New" w:hAnsi="Angsana New" w:hint="cs"/>
          <w:sz w:val="30"/>
          <w:szCs w:val="30"/>
          <w:cs/>
        </w:rPr>
        <w:t>ปี</w:t>
      </w:r>
      <w:r w:rsidRPr="0086709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867094">
        <w:rPr>
          <w:rFonts w:ascii="Angsana New" w:hAnsi="Angsana New"/>
          <w:sz w:val="30"/>
          <w:szCs w:val="30"/>
        </w:rPr>
        <w:t>3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 w:rsidR="00595F9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 w:rsidR="00595F9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62</w:t>
      </w:r>
    </w:p>
    <w:p w:rsidR="00B612C9" w:rsidRPr="00A12370" w:rsidRDefault="00B612C9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:rsidR="00BB286A" w:rsidRDefault="00BB286A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67094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867094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86709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95F98" w:rsidRPr="00867094">
        <w:rPr>
          <w:rFonts w:ascii="Angsana New" w:hAnsi="Angsana New"/>
          <w:sz w:val="30"/>
          <w:szCs w:val="30"/>
        </w:rPr>
        <w:t>3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 w:rsidR="00595F9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 w:rsidR="00595F9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62</w:t>
      </w:r>
      <w:r w:rsidR="00595F98">
        <w:rPr>
          <w:rFonts w:ascii="Angsana New" w:hAnsi="Angsana New" w:hint="cs"/>
          <w:sz w:val="30"/>
          <w:szCs w:val="30"/>
          <w:cs/>
        </w:rPr>
        <w:t xml:space="preserve"> </w:t>
      </w:r>
      <w:r w:rsidRPr="00867094">
        <w:rPr>
          <w:rFonts w:ascii="Angsana New" w:hAnsi="Angsana New"/>
          <w:sz w:val="30"/>
          <w:szCs w:val="30"/>
          <w:cs/>
        </w:rPr>
        <w:t>มีดังนี้</w:t>
      </w:r>
    </w:p>
    <w:p w:rsidR="00FA25C1" w:rsidRPr="00A12370" w:rsidRDefault="00FA25C1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cs/>
        </w:rPr>
      </w:pPr>
    </w:p>
    <w:tbl>
      <w:tblPr>
        <w:tblW w:w="9720" w:type="dxa"/>
        <w:tblInd w:w="450" w:type="dxa"/>
        <w:tblLayout w:type="fixed"/>
        <w:tblLook w:val="0000"/>
      </w:tblPr>
      <w:tblGrid>
        <w:gridCol w:w="180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440"/>
      </w:tblGrid>
      <w:tr w:rsidR="00E2689B" w:rsidRPr="00343FE6" w:rsidTr="004E351F">
        <w:tc>
          <w:tcPr>
            <w:tcW w:w="180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:rsidTr="00E2689B">
        <w:tc>
          <w:tcPr>
            <w:tcW w:w="180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:rsidTr="004E351F">
        <w:tc>
          <w:tcPr>
            <w:tcW w:w="180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10" w:type="dxa"/>
            <w:gridSpan w:val="5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:rsidTr="00D20AF1">
        <w:tc>
          <w:tcPr>
            <w:tcW w:w="1800" w:type="dxa"/>
          </w:tcPr>
          <w:p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:rsidR="00E2689B" w:rsidRPr="00343FE6" w:rsidRDefault="00E2689B" w:rsidP="00E2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E2689B" w:rsidRPr="00343FE6" w:rsidTr="00E2689B">
        <w:tc>
          <w:tcPr>
            <w:tcW w:w="1800" w:type="dxa"/>
          </w:tcPr>
          <w:p w:rsidR="00E2689B" w:rsidRPr="00343FE6" w:rsidRDefault="00E2689B" w:rsidP="007D6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080" w:type="dxa"/>
          </w:tcPr>
          <w:p w:rsidR="00E2689B" w:rsidRPr="00343FE6" w:rsidRDefault="00E2689B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2689B" w:rsidRPr="00343FE6" w:rsidRDefault="00E2689B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2689B" w:rsidRPr="00343FE6" w:rsidRDefault="003E5BB7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19</w:t>
            </w:r>
            <w:r w:rsidR="00E268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:rsidR="00E2689B" w:rsidRPr="00343FE6" w:rsidRDefault="00E2689B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2689B" w:rsidRPr="00343FE6" w:rsidRDefault="00E2689B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:rsidR="00E2689B" w:rsidRPr="00343FE6" w:rsidRDefault="00E2689B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2689B" w:rsidRPr="00D20AF1" w:rsidRDefault="00297568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20AF1" w:rsidRPr="00D20AF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20AF1">
              <w:rPr>
                <w:rFonts w:ascii="Angsana New" w:hAnsi="Angsana New"/>
                <w:b/>
                <w:bCs/>
                <w:sz w:val="30"/>
                <w:szCs w:val="30"/>
              </w:rPr>
              <w:t>3,990</w:t>
            </w:r>
          </w:p>
        </w:tc>
        <w:tc>
          <w:tcPr>
            <w:tcW w:w="270" w:type="dxa"/>
          </w:tcPr>
          <w:p w:rsidR="00E2689B" w:rsidRPr="00E40610" w:rsidRDefault="00E2689B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E2689B" w:rsidRPr="00E40610" w:rsidRDefault="00E92174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1,528,360</w:t>
            </w:r>
          </w:p>
        </w:tc>
      </w:tr>
      <w:tr w:rsidR="00E2689B" w:rsidRPr="00343FE6" w:rsidTr="00E2689B">
        <w:tc>
          <w:tcPr>
            <w:tcW w:w="1800" w:type="dxa"/>
          </w:tcPr>
          <w:p w:rsidR="00E2689B" w:rsidRPr="00343FE6" w:rsidRDefault="00E2689B" w:rsidP="00037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080" w:type="dxa"/>
          </w:tcPr>
          <w:p w:rsidR="00E2689B" w:rsidRPr="00343FE6" w:rsidRDefault="00E2689B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2689B" w:rsidRPr="00343FE6" w:rsidRDefault="00E2689B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2689B" w:rsidRPr="00343FE6" w:rsidRDefault="003E5BB7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19</w:t>
            </w:r>
            <w:r w:rsidR="00E268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:rsidR="00E2689B" w:rsidRPr="00343FE6" w:rsidRDefault="00E2689B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2689B" w:rsidRPr="00343FE6" w:rsidRDefault="00E2689B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:rsidR="00E2689B" w:rsidRPr="00343FE6" w:rsidRDefault="00E2689B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2689B" w:rsidRPr="00D20AF1" w:rsidRDefault="00297568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20AF1">
              <w:rPr>
                <w:rFonts w:ascii="Angsana New" w:hAnsi="Angsana New"/>
                <w:b/>
                <w:bCs/>
                <w:sz w:val="30"/>
                <w:szCs w:val="30"/>
              </w:rPr>
              <w:t>03,990</w:t>
            </w:r>
          </w:p>
        </w:tc>
        <w:tc>
          <w:tcPr>
            <w:tcW w:w="270" w:type="dxa"/>
          </w:tcPr>
          <w:p w:rsidR="00E2689B" w:rsidRDefault="00E2689B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E2689B" w:rsidRDefault="00101CE7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6,494</w:t>
            </w:r>
          </w:p>
        </w:tc>
      </w:tr>
    </w:tbl>
    <w:p w:rsidR="00270C9A" w:rsidRDefault="00270C9A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8767F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:rsidR="00E8767F" w:rsidRPr="00E40610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A359BC" w:rsidRDefault="00B40015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>
        <w:rPr>
          <w:rFonts w:ascii="Angsana New" w:hAnsi="Angsana New" w:hint="cs"/>
          <w:sz w:val="30"/>
          <w:szCs w:val="30"/>
          <w:cs/>
        </w:rPr>
        <w:t>น</w:t>
      </w:r>
    </w:p>
    <w:p w:rsidR="00A359BC" w:rsidRPr="00E40610" w:rsidRDefault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E00115" w:rsidRDefault="00E0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355D5" w:rsidRDefault="00B46472" w:rsidP="00E0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="00BC54E0">
        <w:rPr>
          <w:rFonts w:ascii="Angsana New" w:hAnsi="Angsana New"/>
          <w:sz w:val="30"/>
          <w:szCs w:val="30"/>
          <w:cs/>
        </w:rPr>
        <w:t xml:space="preserve"> </w:t>
      </w:r>
      <w:r w:rsidR="00BC54E0">
        <w:rPr>
          <w:rFonts w:ascii="Angsana New" w:hAnsi="Angsana New" w:hint="cs"/>
          <w:sz w:val="30"/>
          <w:szCs w:val="30"/>
          <w:cs/>
        </w:rPr>
        <w:t>ปรับปรุงด้วยค</w:t>
      </w:r>
      <w:r w:rsidRPr="00EA6008">
        <w:rPr>
          <w:rFonts w:ascii="Angsana New" w:hAnsi="Angsana New" w:hint="cs"/>
          <w:sz w:val="30"/>
          <w:szCs w:val="30"/>
          <w:cs/>
        </w:rPr>
        <w:t>วามแตกต่างของนโยบายการบัญชี</w:t>
      </w:r>
      <w:r w:rsidRPr="00EA6008">
        <w:rPr>
          <w:rFonts w:ascii="Angsana New" w:hAnsi="Angsana New"/>
          <w:sz w:val="30"/>
          <w:szCs w:val="30"/>
          <w:cs/>
        </w:rPr>
        <w:t xml:space="preserve"> </w:t>
      </w:r>
      <w:r w:rsidRPr="00EA6008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</w:t>
      </w:r>
      <w:r w:rsidR="000F0A5E">
        <w:rPr>
          <w:rFonts w:ascii="Angsana New" w:hAnsi="Angsana New" w:hint="cs"/>
          <w:sz w:val="30"/>
          <w:szCs w:val="30"/>
          <w:cs/>
        </w:rPr>
        <w:t>ตามบัญชี</w:t>
      </w:r>
      <w:r w:rsidR="0018366F">
        <w:rPr>
          <w:rFonts w:ascii="Angsana New" w:hAnsi="Angsana New"/>
          <w:sz w:val="30"/>
          <w:szCs w:val="30"/>
          <w:cs/>
        </w:rPr>
        <w:br/>
      </w:r>
      <w:r w:rsidR="000F0A5E">
        <w:rPr>
          <w:rFonts w:ascii="Angsana New" w:hAnsi="Angsana New" w:hint="cs"/>
          <w:sz w:val="30"/>
          <w:szCs w:val="30"/>
          <w:cs/>
        </w:rPr>
        <w:t>ของส่วนได้เสียของบริษัทในกิจการ</w:t>
      </w:r>
      <w:r w:rsidRPr="00EA6008">
        <w:rPr>
          <w:rFonts w:ascii="Angsana New" w:hAnsi="Angsana New" w:hint="cs"/>
          <w:sz w:val="30"/>
          <w:szCs w:val="30"/>
          <w:cs/>
        </w:rPr>
        <w:t>นี้</w:t>
      </w:r>
    </w:p>
    <w:p w:rsidR="00D04118" w:rsidRPr="00E00115" w:rsidRDefault="00D0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000" w:type="dxa"/>
        <w:tblInd w:w="450" w:type="dxa"/>
        <w:tblLayout w:type="fixed"/>
        <w:tblLook w:val="04A0"/>
      </w:tblPr>
      <w:tblGrid>
        <w:gridCol w:w="6210"/>
        <w:gridCol w:w="1260"/>
        <w:gridCol w:w="236"/>
        <w:gridCol w:w="1294"/>
      </w:tblGrid>
      <w:tr w:rsidR="001A5CD1" w:rsidRPr="00B46472" w:rsidTr="00BA2817">
        <w:trPr>
          <w:tblHeader/>
        </w:trPr>
        <w:tc>
          <w:tcPr>
            <w:tcW w:w="6210" w:type="dxa"/>
          </w:tcPr>
          <w:p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1A5CD1" w:rsidRPr="00B87F62" w:rsidRDefault="001A5CD1" w:rsidP="0008047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1A5CD1" w:rsidRPr="00B46472" w:rsidTr="00BA2817">
        <w:trPr>
          <w:tblHeader/>
        </w:trPr>
        <w:tc>
          <w:tcPr>
            <w:tcW w:w="6210" w:type="dxa"/>
          </w:tcPr>
          <w:p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1A5CD1" w:rsidRPr="00B87F62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</w:tr>
      <w:tr w:rsidR="001A5CD1" w:rsidRPr="00B46472" w:rsidTr="00BA2817">
        <w:trPr>
          <w:tblHeader/>
        </w:trPr>
        <w:tc>
          <w:tcPr>
            <w:tcW w:w="6210" w:type="dxa"/>
          </w:tcPr>
          <w:p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1A5CD1" w:rsidRPr="00B87F62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87F6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87F6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</w:tr>
      <w:tr w:rsidR="001A5CD1" w:rsidRPr="00B46472" w:rsidTr="00BA2817">
        <w:trPr>
          <w:tblHeader/>
        </w:trPr>
        <w:tc>
          <w:tcPr>
            <w:tcW w:w="6210" w:type="dxa"/>
          </w:tcPr>
          <w:p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A5CD1" w:rsidRPr="006E5E78" w:rsidRDefault="001A5CD1" w:rsidP="00B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1A5CD1" w:rsidRPr="006E5E78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:rsidR="001A5CD1" w:rsidRPr="006E5E78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1A5CD1" w:rsidRPr="00B0181B" w:rsidTr="00BA2817">
        <w:tblPrEx>
          <w:tblLook w:val="0000"/>
        </w:tblPrEx>
        <w:tc>
          <w:tcPr>
            <w:tcW w:w="6210" w:type="dxa"/>
          </w:tcPr>
          <w:p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D1" w:rsidRPr="00B46472" w:rsidTr="00BA2817">
        <w:trPr>
          <w:trHeight w:val="422"/>
        </w:trPr>
        <w:tc>
          <w:tcPr>
            <w:tcW w:w="6210" w:type="dxa"/>
          </w:tcPr>
          <w:p w:rsidR="001A5CD1" w:rsidRPr="006E5E78" w:rsidRDefault="001A5CD1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A5CD1" w:rsidRPr="006E5E78" w:rsidRDefault="001A5CD1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8,713,102</w:t>
            </w:r>
          </w:p>
        </w:tc>
        <w:tc>
          <w:tcPr>
            <w:tcW w:w="236" w:type="dxa"/>
          </w:tcPr>
          <w:p w:rsidR="001A5CD1" w:rsidRPr="006E5E78" w:rsidRDefault="001A5CD1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1A5CD1" w:rsidRPr="00B420B6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9,343,084</w:t>
            </w:r>
          </w:p>
        </w:tc>
      </w:tr>
      <w:tr w:rsidR="001A5CD1" w:rsidRPr="00B46472" w:rsidTr="00BA2817">
        <w:tc>
          <w:tcPr>
            <w:tcW w:w="6210" w:type="dxa"/>
          </w:tcPr>
          <w:p w:rsidR="001A5CD1" w:rsidRPr="006E5E78" w:rsidRDefault="001A5CD1" w:rsidP="00473D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A5CD1" w:rsidRPr="006E5E78" w:rsidRDefault="001A5CD1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691,564</w:t>
            </w:r>
          </w:p>
        </w:tc>
        <w:tc>
          <w:tcPr>
            <w:tcW w:w="236" w:type="dxa"/>
          </w:tcPr>
          <w:p w:rsidR="001A5CD1" w:rsidRPr="006E5E78" w:rsidRDefault="001A5CD1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7CE4">
              <w:rPr>
                <w:rFonts w:ascii="Angsana New" w:hAnsi="Angsana New"/>
                <w:sz w:val="30"/>
                <w:szCs w:val="30"/>
                <w:lang w:val="en-GB"/>
              </w:rPr>
              <w:t>607,</w:t>
            </w:r>
            <w:r w:rsidRPr="00910D82">
              <w:rPr>
                <w:rFonts w:ascii="Angsana New" w:hAnsi="Angsana New" w:hint="cs"/>
                <w:sz w:val="30"/>
                <w:szCs w:val="30"/>
              </w:rPr>
              <w:t>042</w:t>
            </w:r>
          </w:p>
        </w:tc>
      </w:tr>
      <w:tr w:rsidR="001A5CD1" w:rsidRPr="00B46472" w:rsidTr="00BA2817">
        <w:tc>
          <w:tcPr>
            <w:tcW w:w="6210" w:type="dxa"/>
          </w:tcPr>
          <w:p w:rsidR="001A5CD1" w:rsidRPr="006E5E78" w:rsidRDefault="001A5CD1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62208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36" w:type="dxa"/>
          </w:tcPr>
          <w:p w:rsidR="001A5CD1" w:rsidRPr="006E5E78" w:rsidRDefault="001A5CD1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6,028</w:t>
            </w:r>
          </w:p>
        </w:tc>
      </w:tr>
      <w:tr w:rsidR="001A5CD1" w:rsidRPr="00B46472" w:rsidTr="00BA2817">
        <w:tc>
          <w:tcPr>
            <w:tcW w:w="6210" w:type="dxa"/>
          </w:tcPr>
          <w:p w:rsidR="001A5CD1" w:rsidRPr="006E5E78" w:rsidRDefault="001A5CD1" w:rsidP="00D0458C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เบ็ดเสร็จ</w:t>
            </w: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6E5E78">
              <w:rPr>
                <w:rFonts w:ascii="Angsana New" w:hAnsi="Angsana New"/>
                <w:sz w:val="30"/>
                <w:szCs w:val="30"/>
              </w:rPr>
              <w:t>(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A5CD1" w:rsidRPr="006E5E78" w:rsidRDefault="001A5CD1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691,547</w:t>
            </w:r>
          </w:p>
        </w:tc>
        <w:tc>
          <w:tcPr>
            <w:tcW w:w="236" w:type="dxa"/>
          </w:tcPr>
          <w:p w:rsidR="001A5CD1" w:rsidRPr="006E5E78" w:rsidRDefault="001A5CD1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613,070</w:t>
            </w:r>
          </w:p>
        </w:tc>
      </w:tr>
      <w:tr w:rsidR="001A5CD1" w:rsidRPr="00B46472" w:rsidTr="00BA2817">
        <w:tc>
          <w:tcPr>
            <w:tcW w:w="6210" w:type="dxa"/>
          </w:tcPr>
          <w:p w:rsidR="001A5CD1" w:rsidRPr="006E5E78" w:rsidRDefault="001A5CD1" w:rsidP="001A5CD1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="000F55EA">
              <w:rPr>
                <w:rFonts w:ascii="Angsana New" w:hAnsi="Angsana New" w:hint="cs"/>
                <w:sz w:val="30"/>
                <w:szCs w:val="30"/>
                <w:cs/>
              </w:rPr>
              <w:t>ตามส่วนได้เสียของบริษัท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1A5CD1" w:rsidRPr="006E5E78" w:rsidRDefault="001A5CD1" w:rsidP="00B8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131,809</w:t>
            </w:r>
          </w:p>
        </w:tc>
        <w:tc>
          <w:tcPr>
            <w:tcW w:w="236" w:type="dxa"/>
            <w:vAlign w:val="bottom"/>
          </w:tcPr>
          <w:p w:rsidR="001A5CD1" w:rsidRPr="006E5E78" w:rsidRDefault="001A5CD1" w:rsidP="00B87F62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Align w:val="bottom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116,851</w:t>
            </w:r>
          </w:p>
        </w:tc>
      </w:tr>
      <w:tr w:rsidR="001A5CD1" w:rsidRPr="00B46472" w:rsidTr="00BA2817">
        <w:tc>
          <w:tcPr>
            <w:tcW w:w="6210" w:type="dxa"/>
            <w:vAlign w:val="bottom"/>
          </w:tcPr>
          <w:p w:rsidR="001A5CD1" w:rsidRDefault="001A5CD1" w:rsidP="00EF4C3F">
            <w:pPr>
              <w:ind w:left="168" w:hanging="163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การตัดกำไรระหว่างกันที่ยังไม่ได้รับรู้จากการขายแบบ</w:t>
            </w:r>
            <w:r w:rsidRPr="006E5E78">
              <w:rPr>
                <w:rFonts w:ascii="Angsana New" w:hAnsi="Angsana New"/>
                <w:sz w:val="30"/>
                <w:szCs w:val="30"/>
              </w:rPr>
              <w:t xml:space="preserve"> upstream</w:t>
            </w:r>
          </w:p>
          <w:p w:rsidR="001A5CD1" w:rsidRPr="006E5E78" w:rsidRDefault="001A5CD1" w:rsidP="001A5CD1">
            <w:pPr>
              <w:ind w:left="168" w:hanging="3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(ขายสิน</w:t>
            </w:r>
            <w:r w:rsidR="009E2575">
              <w:rPr>
                <w:rFonts w:ascii="Angsana New" w:hAnsi="Angsana New" w:hint="cs"/>
                <w:sz w:val="30"/>
                <w:szCs w:val="30"/>
                <w:cs/>
              </w:rPr>
              <w:t>ค้าคงเหลือ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ให้แก่บริษัท)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(388)</w:t>
            </w:r>
          </w:p>
        </w:tc>
        <w:tc>
          <w:tcPr>
            <w:tcW w:w="236" w:type="dxa"/>
            <w:vAlign w:val="bottom"/>
          </w:tcPr>
          <w:p w:rsidR="001A5CD1" w:rsidRPr="006E5E78" w:rsidRDefault="001A5CD1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2,313</w:t>
            </w:r>
          </w:p>
        </w:tc>
      </w:tr>
      <w:tr w:rsidR="001A5CD1" w:rsidRPr="00B46472" w:rsidTr="00BA2817">
        <w:tc>
          <w:tcPr>
            <w:tcW w:w="6210" w:type="dxa"/>
          </w:tcPr>
          <w:p w:rsidR="001A5CD1" w:rsidRPr="006E5E78" w:rsidRDefault="001A5CD1" w:rsidP="007F5A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5CD1" w:rsidRPr="006E5E78" w:rsidRDefault="001A5CD1" w:rsidP="00B4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131,421</w:t>
            </w:r>
          </w:p>
        </w:tc>
        <w:tc>
          <w:tcPr>
            <w:tcW w:w="236" w:type="dxa"/>
            <w:vAlign w:val="bottom"/>
          </w:tcPr>
          <w:p w:rsidR="001A5CD1" w:rsidRPr="006E5E78" w:rsidRDefault="001A5CD1" w:rsidP="00B420B6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119,164</w:t>
            </w:r>
          </w:p>
        </w:tc>
      </w:tr>
    </w:tbl>
    <w:p w:rsidR="00E40610" w:rsidRPr="00E00115" w:rsidRDefault="00E40610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000" w:type="dxa"/>
        <w:tblInd w:w="450" w:type="dxa"/>
        <w:tblLayout w:type="fixed"/>
        <w:tblLook w:val="0000"/>
      </w:tblPr>
      <w:tblGrid>
        <w:gridCol w:w="6210"/>
        <w:gridCol w:w="1260"/>
        <w:gridCol w:w="236"/>
        <w:gridCol w:w="1294"/>
      </w:tblGrid>
      <w:tr w:rsidR="001A5CD1" w:rsidRPr="00B0181B" w:rsidTr="00BA2817">
        <w:tc>
          <w:tcPr>
            <w:tcW w:w="6210" w:type="dxa"/>
          </w:tcPr>
          <w:p w:rsidR="001A5CD1" w:rsidRPr="00B0181B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A5CD1" w:rsidRPr="00BC12D1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A5CD1" w:rsidRPr="00B0181B" w:rsidTr="00BA2817">
        <w:tc>
          <w:tcPr>
            <w:tcW w:w="6210" w:type="dxa"/>
          </w:tcPr>
          <w:p w:rsidR="001A5CD1" w:rsidRPr="00B0181B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A5CD1" w:rsidRPr="00BC12D1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1A5CD1" w:rsidRPr="00B46472" w:rsidTr="00BA2817">
        <w:tblPrEx>
          <w:tblLook w:val="04A0"/>
        </w:tblPrEx>
        <w:trPr>
          <w:tblHeader/>
        </w:trPr>
        <w:tc>
          <w:tcPr>
            <w:tcW w:w="6210" w:type="dxa"/>
          </w:tcPr>
          <w:p w:rsidR="001A5CD1" w:rsidRPr="00081BFF" w:rsidRDefault="001A5CD1" w:rsidP="00B971C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A5CD1" w:rsidRPr="006E5E78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1A5CD1" w:rsidRPr="006E5E78" w:rsidRDefault="001A5CD1" w:rsidP="00B971C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:rsidR="001A5CD1" w:rsidRPr="006E5E78" w:rsidRDefault="001A5CD1" w:rsidP="00B971C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1A5CD1" w:rsidRPr="00B0181B" w:rsidTr="00BA2817">
        <w:tc>
          <w:tcPr>
            <w:tcW w:w="6210" w:type="dxa"/>
          </w:tcPr>
          <w:p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D1" w:rsidRPr="00B46472" w:rsidTr="00BA2817">
        <w:tblPrEx>
          <w:tblLook w:val="04A0"/>
        </w:tblPrEx>
        <w:tc>
          <w:tcPr>
            <w:tcW w:w="6210" w:type="dxa"/>
          </w:tcPr>
          <w:p w:rsidR="001A5CD1" w:rsidRPr="006E5E78" w:rsidRDefault="001A5CD1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60" w:type="dxa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</w:t>
            </w:r>
            <w:r w:rsidR="000F55E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,969</w:t>
            </w:r>
          </w:p>
        </w:tc>
        <w:tc>
          <w:tcPr>
            <w:tcW w:w="236" w:type="dxa"/>
          </w:tcPr>
          <w:p w:rsidR="001A5CD1" w:rsidRPr="006E5E78" w:rsidRDefault="001A5CD1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3,606,128</w:t>
            </w:r>
          </w:p>
        </w:tc>
      </w:tr>
      <w:tr w:rsidR="001A5CD1" w:rsidRPr="00B46472" w:rsidTr="00BA2817">
        <w:tblPrEx>
          <w:tblLook w:val="04A0"/>
        </w:tblPrEx>
        <w:tc>
          <w:tcPr>
            <w:tcW w:w="6210" w:type="dxa"/>
          </w:tcPr>
          <w:p w:rsidR="001A5CD1" w:rsidRPr="006E5E78" w:rsidRDefault="001A5CD1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5,169,149</w:t>
            </w:r>
          </w:p>
        </w:tc>
        <w:tc>
          <w:tcPr>
            <w:tcW w:w="236" w:type="dxa"/>
          </w:tcPr>
          <w:p w:rsidR="001A5CD1" w:rsidRPr="006E5E78" w:rsidRDefault="001A5CD1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5,609,960</w:t>
            </w:r>
          </w:p>
        </w:tc>
      </w:tr>
      <w:tr w:rsidR="001A5CD1" w:rsidRPr="00B46472" w:rsidTr="00BA2817">
        <w:tblPrEx>
          <w:tblLook w:val="04A0"/>
        </w:tblPrEx>
        <w:tc>
          <w:tcPr>
            <w:tcW w:w="6210" w:type="dxa"/>
          </w:tcPr>
          <w:p w:rsidR="001A5CD1" w:rsidRPr="006E5E78" w:rsidRDefault="001A5CD1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0" w:type="dxa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(908,162)</w:t>
            </w:r>
          </w:p>
        </w:tc>
        <w:tc>
          <w:tcPr>
            <w:tcW w:w="236" w:type="dxa"/>
          </w:tcPr>
          <w:p w:rsidR="001A5CD1" w:rsidRPr="006E5E78" w:rsidRDefault="001A5CD1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(1,411,922)</w:t>
            </w:r>
          </w:p>
        </w:tc>
      </w:tr>
      <w:tr w:rsidR="001A5CD1" w:rsidRPr="00B46472" w:rsidTr="00BA2817">
        <w:tblPrEx>
          <w:tblLook w:val="04A0"/>
        </w:tblPrEx>
        <w:tc>
          <w:tcPr>
            <w:tcW w:w="6210" w:type="dxa"/>
          </w:tcPr>
          <w:p w:rsidR="001A5CD1" w:rsidRPr="006E5E78" w:rsidRDefault="001A5CD1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(179,526)</w:t>
            </w:r>
          </w:p>
        </w:tc>
        <w:tc>
          <w:tcPr>
            <w:tcW w:w="236" w:type="dxa"/>
          </w:tcPr>
          <w:p w:rsidR="001A5CD1" w:rsidRPr="006E5E78" w:rsidRDefault="001A5CD1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(129,852)</w:t>
            </w:r>
          </w:p>
        </w:tc>
      </w:tr>
      <w:tr w:rsidR="001A5CD1" w:rsidRPr="00B46472" w:rsidTr="00BA2817">
        <w:tblPrEx>
          <w:tblLook w:val="04A0"/>
        </w:tblPrEx>
        <w:tc>
          <w:tcPr>
            <w:tcW w:w="6210" w:type="dxa"/>
          </w:tcPr>
          <w:p w:rsidR="001A5CD1" w:rsidRPr="006E5E78" w:rsidRDefault="001A5CD1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8,053,430</w:t>
            </w:r>
          </w:p>
        </w:tc>
        <w:tc>
          <w:tcPr>
            <w:tcW w:w="236" w:type="dxa"/>
          </w:tcPr>
          <w:p w:rsidR="001A5CD1" w:rsidRPr="006E5E78" w:rsidRDefault="001A5CD1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7,674,314</w:t>
            </w:r>
          </w:p>
        </w:tc>
      </w:tr>
      <w:tr w:rsidR="001A5CD1" w:rsidRPr="00B46472" w:rsidTr="00BA2817">
        <w:tblPrEx>
          <w:tblLook w:val="04A0"/>
        </w:tblPrEx>
        <w:tc>
          <w:tcPr>
            <w:tcW w:w="6210" w:type="dxa"/>
          </w:tcPr>
          <w:p w:rsidR="001A5CD1" w:rsidRPr="006E5E78" w:rsidRDefault="001A5CD1" w:rsidP="001A5CD1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260" w:type="dxa"/>
            <w:vAlign w:val="bottom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1,535,455</w:t>
            </w:r>
          </w:p>
        </w:tc>
        <w:tc>
          <w:tcPr>
            <w:tcW w:w="236" w:type="dxa"/>
            <w:vAlign w:val="bottom"/>
          </w:tcPr>
          <w:p w:rsidR="001A5CD1" w:rsidRPr="006E5E78" w:rsidRDefault="001A5CD1" w:rsidP="004C331F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Align w:val="bottom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1,463,201</w:t>
            </w:r>
          </w:p>
        </w:tc>
      </w:tr>
      <w:tr w:rsidR="001A5CD1" w:rsidRPr="00B46472" w:rsidTr="00BA2817">
        <w:tblPrEx>
          <w:tblLook w:val="04A0"/>
        </w:tblPrEx>
        <w:tc>
          <w:tcPr>
            <w:tcW w:w="6210" w:type="dxa"/>
            <w:vAlign w:val="bottom"/>
          </w:tcPr>
          <w:p w:rsidR="001A5CD1" w:rsidRDefault="001A5CD1" w:rsidP="00455534">
            <w:pPr>
              <w:tabs>
                <w:tab w:val="clear" w:pos="227"/>
                <w:tab w:val="left" w:pos="345"/>
              </w:tabs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6E5E78">
              <w:rPr>
                <w:rFonts w:ascii="Angsana New" w:hAnsi="Angsana New"/>
                <w:sz w:val="30"/>
                <w:szCs w:val="30"/>
              </w:rPr>
              <w:t xml:space="preserve">upstream </w:t>
            </w:r>
          </w:p>
          <w:p w:rsidR="001A5CD1" w:rsidRPr="006E5E78" w:rsidRDefault="001A5CD1" w:rsidP="001A5CD1">
            <w:pPr>
              <w:tabs>
                <w:tab w:val="clear" w:pos="227"/>
                <w:tab w:val="left" w:pos="345"/>
              </w:tabs>
              <w:ind w:left="165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(ขายสิน</w:t>
            </w:r>
            <w:r w:rsidR="009E2575">
              <w:rPr>
                <w:rFonts w:ascii="Angsana New" w:hAnsi="Angsana New" w:hint="cs"/>
                <w:sz w:val="30"/>
                <w:szCs w:val="30"/>
                <w:cs/>
              </w:rPr>
              <w:t>ค้าคงเหลือ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ให้แก่บริษัท)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5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(7,095)</w:t>
            </w:r>
          </w:p>
        </w:tc>
        <w:tc>
          <w:tcPr>
            <w:tcW w:w="236" w:type="dxa"/>
            <w:vAlign w:val="bottom"/>
          </w:tcPr>
          <w:p w:rsidR="001A5CD1" w:rsidRPr="006E5E78" w:rsidRDefault="001A5CD1" w:rsidP="004C331F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(6,707)</w:t>
            </w:r>
          </w:p>
        </w:tc>
      </w:tr>
      <w:tr w:rsidR="001A5CD1" w:rsidRPr="00B46472" w:rsidTr="00BA2817">
        <w:tblPrEx>
          <w:tblLook w:val="04A0"/>
        </w:tblPrEx>
        <w:trPr>
          <w:trHeight w:val="70"/>
        </w:trPr>
        <w:tc>
          <w:tcPr>
            <w:tcW w:w="6210" w:type="dxa"/>
          </w:tcPr>
          <w:p w:rsidR="001A5CD1" w:rsidRPr="006E5E78" w:rsidRDefault="001A5CD1" w:rsidP="007F5A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1,528,360</w:t>
            </w:r>
          </w:p>
        </w:tc>
        <w:tc>
          <w:tcPr>
            <w:tcW w:w="236" w:type="dxa"/>
          </w:tcPr>
          <w:p w:rsidR="001A5CD1" w:rsidRPr="006E5E78" w:rsidRDefault="001A5CD1" w:rsidP="007F5AA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1A5CD1" w:rsidRPr="006E5E78" w:rsidRDefault="001A5CD1" w:rsidP="0096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28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1,456,494</w:t>
            </w:r>
          </w:p>
        </w:tc>
      </w:tr>
    </w:tbl>
    <w:p w:rsidR="0083351B" w:rsidRPr="00B46472" w:rsidRDefault="0083351B" w:rsidP="00B46472">
      <w:pPr>
        <w:rPr>
          <w:rFonts w:ascii="Angsana New" w:hAnsi="Angsana New"/>
          <w:sz w:val="30"/>
          <w:szCs w:val="30"/>
          <w:cs/>
        </w:rPr>
        <w:sectPr w:rsidR="0083351B" w:rsidRPr="00B46472" w:rsidSect="00B93C69">
          <w:headerReference w:type="default" r:id="rId9"/>
          <w:footerReference w:type="default" r:id="rId10"/>
          <w:pgSz w:w="11909" w:h="16834" w:code="9"/>
          <w:pgMar w:top="691" w:right="1019" w:bottom="576" w:left="1152" w:header="720" w:footer="720" w:gutter="0"/>
          <w:pgNumType w:start="16"/>
          <w:cols w:space="720"/>
          <w:docGrid w:linePitch="245"/>
        </w:sectPr>
      </w:pPr>
    </w:p>
    <w:p w:rsidR="00BB05A4" w:rsidRDefault="003E5BB7" w:rsidP="00BB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Pr="003E5BB7">
        <w:rPr>
          <w:rFonts w:ascii="Angsana New" w:hAnsi="Angsana New" w:hint="cs"/>
          <w:b/>
          <w:bCs/>
          <w:sz w:val="30"/>
          <w:szCs w:val="30"/>
        </w:rPr>
        <w:t>1</w:t>
      </w:r>
      <w:r w:rsidR="00BB05A4" w:rsidRPr="00C52C41">
        <w:rPr>
          <w:rFonts w:ascii="Angsana New" w:hAnsi="Angsana New"/>
          <w:b/>
          <w:bCs/>
          <w:sz w:val="30"/>
          <w:szCs w:val="30"/>
        </w:rPr>
        <w:tab/>
      </w:r>
      <w:r w:rsidR="00BB05A4" w:rsidRPr="00C52C41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445FA2" w:rsidRPr="00445FA2" w:rsidRDefault="00445FA2" w:rsidP="00BB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4265" w:type="dxa"/>
        <w:tblInd w:w="585" w:type="dxa"/>
        <w:tblLayout w:type="fixed"/>
        <w:tblLook w:val="01E0"/>
      </w:tblPr>
      <w:tblGrid>
        <w:gridCol w:w="3915"/>
        <w:gridCol w:w="1026"/>
        <w:gridCol w:w="251"/>
        <w:gridCol w:w="1224"/>
        <w:gridCol w:w="281"/>
        <w:gridCol w:w="1215"/>
        <w:gridCol w:w="236"/>
        <w:gridCol w:w="1621"/>
        <w:gridCol w:w="270"/>
        <w:gridCol w:w="1170"/>
        <w:gridCol w:w="266"/>
        <w:gridCol w:w="1257"/>
        <w:gridCol w:w="273"/>
        <w:gridCol w:w="1260"/>
      </w:tblGrid>
      <w:tr w:rsidR="00C90C39" w:rsidRPr="00D369A2" w:rsidTr="00C90C39">
        <w:trPr>
          <w:trHeight w:hRule="exact" w:val="396"/>
        </w:trPr>
        <w:tc>
          <w:tcPr>
            <w:tcW w:w="3915" w:type="dxa"/>
          </w:tcPr>
          <w:p w:rsidR="00C90C39" w:rsidRPr="005D11DB" w:rsidRDefault="00C90C3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0" w:type="dxa"/>
            <w:gridSpan w:val="13"/>
          </w:tcPr>
          <w:p w:rsidR="00C90C39" w:rsidRPr="00C90C39" w:rsidRDefault="00C90C39" w:rsidP="00DE4DD9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4509" w:rsidRPr="00D369A2" w:rsidTr="00C90C39">
        <w:trPr>
          <w:trHeight w:hRule="exact" w:val="396"/>
        </w:trPr>
        <w:tc>
          <w:tcPr>
            <w:tcW w:w="3915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 w:val="restart"/>
          </w:tcPr>
          <w:p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1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  <w:p w:rsidR="002B4509" w:rsidRPr="005D11DB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F818A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81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 w:val="restart"/>
          </w:tcPr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:rsidR="002B4509" w:rsidRPr="005D11DB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 w:val="restart"/>
          </w:tcPr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</w:t>
            </w:r>
          </w:p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:rsidR="002B4509" w:rsidRPr="005D11DB" w:rsidRDefault="002B4509" w:rsidP="005D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8" w:right="-198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6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 w:val="restart"/>
          </w:tcPr>
          <w:p w:rsidR="002B4509" w:rsidRPr="005D11DB" w:rsidRDefault="002B4509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  <w:p w:rsidR="002B4509" w:rsidRPr="005D11DB" w:rsidRDefault="002B4509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right="-198" w:hanging="15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3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B4509" w:rsidRPr="00D369A2" w:rsidTr="00C90C39">
        <w:trPr>
          <w:trHeight w:hRule="exact" w:val="396"/>
        </w:trPr>
        <w:tc>
          <w:tcPr>
            <w:tcW w:w="3915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:rsidR="002B4509" w:rsidRPr="005D11DB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/>
          </w:tcPr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509" w:rsidRPr="00D369A2" w:rsidTr="004521E9">
        <w:trPr>
          <w:trHeight w:hRule="exact" w:val="407"/>
        </w:trPr>
        <w:tc>
          <w:tcPr>
            <w:tcW w:w="3915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/>
          </w:tcPr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509" w:rsidRPr="00D369A2" w:rsidTr="00C90C39">
        <w:trPr>
          <w:trHeight w:hRule="exact" w:val="396"/>
        </w:trPr>
        <w:tc>
          <w:tcPr>
            <w:tcW w:w="3915" w:type="dxa"/>
          </w:tcPr>
          <w:p w:rsidR="002B4509" w:rsidRPr="00393AA7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0" w:type="dxa"/>
            <w:gridSpan w:val="13"/>
            <w:vAlign w:val="bottom"/>
          </w:tcPr>
          <w:p w:rsidR="002B4509" w:rsidRPr="005D11DB" w:rsidRDefault="002B4509" w:rsidP="0039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11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D11D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4509" w:rsidRPr="00D369A2" w:rsidTr="00C90C39">
        <w:trPr>
          <w:trHeight w:hRule="exact" w:val="396"/>
        </w:trPr>
        <w:tc>
          <w:tcPr>
            <w:tcW w:w="3915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11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26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7232" w:rsidRPr="00D369A2" w:rsidTr="00C90C39">
        <w:trPr>
          <w:trHeight w:hRule="exact" w:val="396"/>
        </w:trPr>
        <w:tc>
          <w:tcPr>
            <w:tcW w:w="3915" w:type="dxa"/>
          </w:tcPr>
          <w:p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D11D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D11DB">
              <w:rPr>
                <w:rFonts w:ascii="Angsana New" w:hAnsi="Angsana New"/>
                <w:sz w:val="30"/>
                <w:szCs w:val="30"/>
                <w:cs/>
              </w:rPr>
              <w:t>เมษ</w:t>
            </w:r>
            <w:r w:rsidRPr="005D11DB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D11DB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Pr="005D11DB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Pr="005D11DB">
              <w:rPr>
                <w:rFonts w:ascii="Angsana New" w:hAnsi="Angsana New"/>
                <w:sz w:val="30"/>
                <w:szCs w:val="30"/>
              </w:rPr>
              <w:t>6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26" w:type="dxa"/>
          </w:tcPr>
          <w:p w:rsidR="00A47232" w:rsidRPr="005D11DB" w:rsidRDefault="007F5AC8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63,320</w:t>
            </w:r>
          </w:p>
        </w:tc>
        <w:tc>
          <w:tcPr>
            <w:tcW w:w="251" w:type="dxa"/>
          </w:tcPr>
          <w:p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A47232" w:rsidRPr="005D11DB" w:rsidRDefault="00A47232" w:rsidP="00E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D11D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5AC8">
              <w:rPr>
                <w:rFonts w:asciiTheme="majorBidi" w:hAnsiTheme="majorBidi" w:cstheme="majorBidi"/>
                <w:sz w:val="30"/>
                <w:szCs w:val="30"/>
              </w:rPr>
              <w:t>,604,819</w:t>
            </w:r>
          </w:p>
        </w:tc>
        <w:tc>
          <w:tcPr>
            <w:tcW w:w="281" w:type="dxa"/>
          </w:tcPr>
          <w:p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A47232" w:rsidRPr="005D11DB" w:rsidRDefault="00A47232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Theme="majorBidi" w:hAnsiTheme="majorBidi" w:cstheme="majorBidi"/>
                <w:sz w:val="30"/>
                <w:szCs w:val="30"/>
              </w:rPr>
            </w:pPr>
            <w:r w:rsidRPr="005D11DB">
              <w:rPr>
                <w:rFonts w:asciiTheme="majorBidi" w:hAnsiTheme="majorBidi" w:cstheme="majorBidi"/>
                <w:sz w:val="30"/>
                <w:szCs w:val="30"/>
              </w:rPr>
              <w:t>14,682,99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:rsidR="00A47232" w:rsidRPr="005D11DB" w:rsidRDefault="00297568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A47232" w:rsidRPr="005D11DB">
              <w:rPr>
                <w:rFonts w:asciiTheme="majorBidi" w:hAnsiTheme="majorBidi" w:cstheme="majorBidi"/>
                <w:sz w:val="30"/>
                <w:szCs w:val="30"/>
              </w:rPr>
              <w:t>6,114</w:t>
            </w:r>
          </w:p>
        </w:tc>
        <w:tc>
          <w:tcPr>
            <w:tcW w:w="270" w:type="dxa"/>
          </w:tcPr>
          <w:p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11DB">
              <w:rPr>
                <w:rFonts w:asciiTheme="majorBidi" w:hAnsiTheme="majorBidi" w:cstheme="majorBidi"/>
                <w:sz w:val="30"/>
                <w:szCs w:val="30"/>
              </w:rPr>
              <w:t>16,883</w:t>
            </w:r>
          </w:p>
        </w:tc>
        <w:tc>
          <w:tcPr>
            <w:tcW w:w="266" w:type="dxa"/>
          </w:tcPr>
          <w:p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:rsidR="00A47232" w:rsidRPr="005D11DB" w:rsidRDefault="00A47232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11DB">
              <w:rPr>
                <w:rFonts w:asciiTheme="majorBidi" w:hAnsiTheme="majorBidi" w:cstheme="majorBidi"/>
                <w:sz w:val="30"/>
                <w:szCs w:val="30"/>
              </w:rPr>
              <w:t>73,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D11DB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3" w:type="dxa"/>
          </w:tcPr>
          <w:p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232" w:rsidRPr="005D11DB" w:rsidRDefault="007F5AC8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17,997,667</w:t>
            </w:r>
          </w:p>
        </w:tc>
      </w:tr>
      <w:tr w:rsidR="007F5AAE" w:rsidRPr="00D369A2" w:rsidTr="00C90C39">
        <w:trPr>
          <w:trHeight w:hRule="exact" w:val="396"/>
        </w:trPr>
        <w:tc>
          <w:tcPr>
            <w:tcW w:w="3915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6" w:type="dxa"/>
          </w:tcPr>
          <w:p w:rsidR="007F5AAE" w:rsidRPr="005D11DB" w:rsidRDefault="005D6A91" w:rsidP="0090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7F5AAE" w:rsidRPr="005D11DB" w:rsidRDefault="005D6A91" w:rsidP="00E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1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7F5AAE" w:rsidRPr="005D11DB" w:rsidRDefault="00C90C39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3,372</w:t>
            </w:r>
          </w:p>
        </w:tc>
        <w:tc>
          <w:tcPr>
            <w:tcW w:w="236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7F5AAE" w:rsidRPr="005D11DB" w:rsidRDefault="00297568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90C39">
              <w:rPr>
                <w:rFonts w:ascii="Angsana New" w:hAnsi="Angsana New"/>
                <w:sz w:val="30"/>
                <w:szCs w:val="30"/>
              </w:rPr>
              <w:t>,931</w:t>
            </w:r>
          </w:p>
        </w:tc>
        <w:tc>
          <w:tcPr>
            <w:tcW w:w="270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F5AAE" w:rsidRPr="005D11DB" w:rsidRDefault="00C90C39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7F5AAE" w:rsidRPr="005D11DB" w:rsidRDefault="00C90C39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181,804</w:t>
            </w:r>
          </w:p>
        </w:tc>
        <w:tc>
          <w:tcPr>
            <w:tcW w:w="273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F5AAE" w:rsidRPr="005D11DB" w:rsidRDefault="00C90C39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191,172</w:t>
            </w:r>
          </w:p>
        </w:tc>
      </w:tr>
      <w:tr w:rsidR="007F5AAE" w:rsidRPr="00D369A2" w:rsidTr="00C90C39">
        <w:trPr>
          <w:trHeight w:hRule="exact" w:val="396"/>
        </w:trPr>
        <w:tc>
          <w:tcPr>
            <w:tcW w:w="3915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026" w:type="dxa"/>
          </w:tcPr>
          <w:p w:rsidR="007F5AAE" w:rsidRPr="005D11DB" w:rsidRDefault="005D6A91" w:rsidP="0090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7F5AAE" w:rsidRPr="005D11DB" w:rsidRDefault="003E5BB7" w:rsidP="00E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C90C39">
              <w:rPr>
                <w:rFonts w:ascii="Angsana New" w:hAnsi="Angsana New"/>
                <w:sz w:val="30"/>
                <w:szCs w:val="30"/>
              </w:rPr>
              <w:t>,611</w:t>
            </w:r>
          </w:p>
        </w:tc>
        <w:tc>
          <w:tcPr>
            <w:tcW w:w="281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7F5AAE" w:rsidRPr="005D11DB" w:rsidRDefault="00C90C39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147,991</w:t>
            </w:r>
          </w:p>
        </w:tc>
        <w:tc>
          <w:tcPr>
            <w:tcW w:w="236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7F5AAE" w:rsidRPr="005D11DB" w:rsidRDefault="00C90C39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9,37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F5AAE" w:rsidRPr="005D11DB" w:rsidRDefault="00C90C39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7F5AAE" w:rsidRPr="005D11DB" w:rsidRDefault="00C90C39" w:rsidP="00F8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(182,977)</w:t>
            </w:r>
          </w:p>
        </w:tc>
        <w:tc>
          <w:tcPr>
            <w:tcW w:w="273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F5AAE" w:rsidRPr="005D11DB" w:rsidRDefault="00C90C39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976" w:rsidRPr="00D369A2" w:rsidTr="00C90C39">
        <w:trPr>
          <w:trHeight w:hRule="exact" w:val="396"/>
        </w:trPr>
        <w:tc>
          <w:tcPr>
            <w:tcW w:w="3915" w:type="dxa"/>
          </w:tcPr>
          <w:p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95976" w:rsidRPr="005D11DB" w:rsidRDefault="00C90C39" w:rsidP="00E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(40,991)</w:t>
            </w:r>
          </w:p>
        </w:tc>
        <w:tc>
          <w:tcPr>
            <w:tcW w:w="281" w:type="dxa"/>
          </w:tcPr>
          <w:p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D95976" w:rsidRPr="005D11DB" w:rsidRDefault="00C90C39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(390,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73)</w:t>
            </w:r>
          </w:p>
        </w:tc>
        <w:tc>
          <w:tcPr>
            <w:tcW w:w="236" w:type="dxa"/>
          </w:tcPr>
          <w:p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D95976" w:rsidRPr="005D11DB" w:rsidRDefault="00C90C39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(107,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04)</w:t>
            </w:r>
          </w:p>
        </w:tc>
        <w:tc>
          <w:tcPr>
            <w:tcW w:w="270" w:type="dxa"/>
          </w:tcPr>
          <w:p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5976" w:rsidRPr="005D11DB" w:rsidRDefault="00C90C39" w:rsidP="00C9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266" w:type="dxa"/>
          </w:tcPr>
          <w:p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D95976" w:rsidRPr="005D11DB" w:rsidRDefault="00C90C39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95976" w:rsidRPr="005D11DB" w:rsidRDefault="00C90C39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39,167)</w:t>
            </w:r>
          </w:p>
        </w:tc>
      </w:tr>
      <w:tr w:rsidR="007F5AAE" w:rsidRPr="00D369A2" w:rsidTr="00E40610">
        <w:trPr>
          <w:trHeight w:hRule="exact" w:val="396"/>
        </w:trPr>
        <w:tc>
          <w:tcPr>
            <w:tcW w:w="3915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11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C90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62</w:t>
            </w:r>
            <w:r w:rsidR="00C90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C90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7F5AAE" w:rsidRPr="005D11DB" w:rsidRDefault="007F5AC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AC8">
              <w:rPr>
                <w:rFonts w:ascii="Angsana New" w:hAnsi="Angsana New"/>
                <w:b/>
                <w:bCs/>
                <w:sz w:val="30"/>
                <w:szCs w:val="30"/>
              </w:rPr>
              <w:t>63,320</w:t>
            </w:r>
          </w:p>
        </w:tc>
        <w:tc>
          <w:tcPr>
            <w:tcW w:w="251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F5AAE" w:rsidRPr="005D11DB" w:rsidRDefault="007F5AC8" w:rsidP="00E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2,589,504</w:t>
            </w:r>
          </w:p>
        </w:tc>
        <w:tc>
          <w:tcPr>
            <w:tcW w:w="281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7F5AAE" w:rsidRPr="005D11DB" w:rsidRDefault="00C90C39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14,443,78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:rsidR="007F5AAE" w:rsidRPr="005D11DB" w:rsidRDefault="00C90C39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463,916</w:t>
            </w:r>
          </w:p>
        </w:tc>
        <w:tc>
          <w:tcPr>
            <w:tcW w:w="270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F5AAE" w:rsidRPr="005D11DB" w:rsidRDefault="00C90C39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16,784</w:t>
            </w:r>
          </w:p>
        </w:tc>
        <w:tc>
          <w:tcPr>
            <w:tcW w:w="266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:rsidR="007F5AAE" w:rsidRPr="005D11DB" w:rsidRDefault="00C90C39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72,363</w:t>
            </w:r>
          </w:p>
        </w:tc>
        <w:tc>
          <w:tcPr>
            <w:tcW w:w="273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F5AAE" w:rsidRPr="005D11DB" w:rsidRDefault="007F5AC8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17,649,672</w:t>
            </w:r>
          </w:p>
        </w:tc>
      </w:tr>
      <w:tr w:rsidR="00E0216D" w:rsidRPr="00D369A2" w:rsidTr="00E40610">
        <w:trPr>
          <w:trHeight w:hRule="exact" w:val="396"/>
        </w:trPr>
        <w:tc>
          <w:tcPr>
            <w:tcW w:w="3915" w:type="dxa"/>
          </w:tcPr>
          <w:p w:rsidR="00E0216D" w:rsidRPr="00430F53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6" w:type="dxa"/>
          </w:tcPr>
          <w:p w:rsidR="00E0216D" w:rsidRPr="00067004" w:rsidRDefault="00430F53" w:rsidP="0043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6700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E0216D" w:rsidRPr="00E40610" w:rsidRDefault="003E5BB7" w:rsidP="00E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108</w:t>
            </w:r>
          </w:p>
        </w:tc>
        <w:tc>
          <w:tcPr>
            <w:tcW w:w="281" w:type="dxa"/>
          </w:tcPr>
          <w:p w:rsidR="00E0216D" w:rsidRPr="00E40610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E0216D" w:rsidRPr="00E40610" w:rsidRDefault="00E40610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:rsidR="00E0216D" w:rsidRPr="00E40610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E0216D" w:rsidRPr="00E40610" w:rsidRDefault="00E40610" w:rsidP="00E4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2,302</w:t>
            </w:r>
          </w:p>
        </w:tc>
        <w:tc>
          <w:tcPr>
            <w:tcW w:w="270" w:type="dxa"/>
          </w:tcPr>
          <w:p w:rsidR="00E0216D" w:rsidRPr="00E40610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0216D" w:rsidRPr="00E40610" w:rsidRDefault="00E40610" w:rsidP="00E4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E0216D" w:rsidRPr="00E40610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E0216D" w:rsidRPr="00E40610" w:rsidRDefault="00E40610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182,260</w:t>
            </w:r>
          </w:p>
        </w:tc>
        <w:tc>
          <w:tcPr>
            <w:tcW w:w="273" w:type="dxa"/>
          </w:tcPr>
          <w:p w:rsidR="00E0216D" w:rsidRPr="00E40610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0216D" w:rsidRPr="00E40610" w:rsidRDefault="00E40610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187,211</w:t>
            </w:r>
          </w:p>
        </w:tc>
      </w:tr>
      <w:tr w:rsidR="00430F53" w:rsidRPr="00D369A2" w:rsidTr="00430F53">
        <w:trPr>
          <w:trHeight w:hRule="exact" w:val="396"/>
        </w:trPr>
        <w:tc>
          <w:tcPr>
            <w:tcW w:w="3915" w:type="dxa"/>
          </w:tcPr>
          <w:p w:rsidR="00430F53" w:rsidRPr="00430F53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26" w:type="dxa"/>
          </w:tcPr>
          <w:p w:rsidR="00430F53" w:rsidRPr="00F818A8" w:rsidRDefault="003E5BB7" w:rsidP="00F8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386</w:t>
            </w:r>
          </w:p>
        </w:tc>
        <w:tc>
          <w:tcPr>
            <w:tcW w:w="251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430F53" w:rsidRPr="00E40610" w:rsidRDefault="003E5BB7" w:rsidP="00E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16</w:t>
            </w:r>
            <w:r w:rsidR="00E40610">
              <w:rPr>
                <w:rFonts w:ascii="Angsana New" w:hAnsi="Angsana New"/>
                <w:sz w:val="30"/>
                <w:szCs w:val="30"/>
              </w:rPr>
              <w:t>,064</w:t>
            </w:r>
          </w:p>
        </w:tc>
        <w:tc>
          <w:tcPr>
            <w:tcW w:w="281" w:type="dxa"/>
          </w:tcPr>
          <w:p w:rsidR="00430F53" w:rsidRPr="00E40610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430F53" w:rsidRPr="00E40610" w:rsidRDefault="00E40610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97568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,298</w:t>
            </w:r>
          </w:p>
        </w:tc>
        <w:tc>
          <w:tcPr>
            <w:tcW w:w="236" w:type="dxa"/>
          </w:tcPr>
          <w:p w:rsidR="00430F53" w:rsidRPr="00E40610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430F53" w:rsidRPr="00E40610" w:rsidRDefault="00E40610" w:rsidP="00E4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(203,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30F53" w:rsidRPr="00E40610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0F53" w:rsidRPr="00E40610" w:rsidRDefault="00E40610" w:rsidP="00E4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430F53" w:rsidRPr="00E40610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430F53" w:rsidRPr="00E40610" w:rsidRDefault="00E40610" w:rsidP="00F8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(168,163)</w:t>
            </w:r>
          </w:p>
        </w:tc>
        <w:tc>
          <w:tcPr>
            <w:tcW w:w="273" w:type="dxa"/>
          </w:tcPr>
          <w:p w:rsidR="00430F53" w:rsidRPr="00E40610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0F53" w:rsidRPr="00E40610" w:rsidRDefault="00E40610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0F53" w:rsidRPr="00D369A2" w:rsidTr="00430F53">
        <w:trPr>
          <w:trHeight w:hRule="exact" w:val="396"/>
        </w:trPr>
        <w:tc>
          <w:tcPr>
            <w:tcW w:w="3915" w:type="dxa"/>
          </w:tcPr>
          <w:p w:rsidR="00430F53" w:rsidRPr="00430F53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430F53" w:rsidRPr="00067004" w:rsidRDefault="00430F53" w:rsidP="0043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6700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430F53" w:rsidRPr="00E40610" w:rsidRDefault="00E40610" w:rsidP="00E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(2,847)</w:t>
            </w:r>
          </w:p>
        </w:tc>
        <w:tc>
          <w:tcPr>
            <w:tcW w:w="281" w:type="dxa"/>
          </w:tcPr>
          <w:p w:rsidR="00430F53" w:rsidRPr="00E40610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430F53" w:rsidRPr="00E40610" w:rsidRDefault="00E40610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(399,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36)</w:t>
            </w:r>
          </w:p>
        </w:tc>
        <w:tc>
          <w:tcPr>
            <w:tcW w:w="236" w:type="dxa"/>
          </w:tcPr>
          <w:p w:rsidR="00430F53" w:rsidRPr="00E40610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430F53" w:rsidRPr="00E40610" w:rsidRDefault="00E40610" w:rsidP="00E4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64)</w:t>
            </w:r>
          </w:p>
        </w:tc>
        <w:tc>
          <w:tcPr>
            <w:tcW w:w="270" w:type="dxa"/>
          </w:tcPr>
          <w:p w:rsidR="00430F53" w:rsidRPr="00E40610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0F53" w:rsidRPr="00E40610" w:rsidRDefault="00E40610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(1,144)</w:t>
            </w:r>
          </w:p>
        </w:tc>
        <w:tc>
          <w:tcPr>
            <w:tcW w:w="266" w:type="dxa"/>
          </w:tcPr>
          <w:p w:rsidR="00430F53" w:rsidRPr="00E40610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430F53" w:rsidRPr="00E40610" w:rsidRDefault="00E40610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430F53" w:rsidRPr="00E40610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0F53" w:rsidRPr="00E40610" w:rsidRDefault="00E40610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(407,091)</w:t>
            </w:r>
          </w:p>
        </w:tc>
      </w:tr>
      <w:tr w:rsidR="00430F53" w:rsidRPr="00D369A2" w:rsidTr="00430F53">
        <w:trPr>
          <w:trHeight w:hRule="exact" w:val="396"/>
        </w:trPr>
        <w:tc>
          <w:tcPr>
            <w:tcW w:w="3915" w:type="dxa"/>
          </w:tcPr>
          <w:p w:rsidR="00430F53" w:rsidRPr="00430F53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430F53" w:rsidRPr="005D11DB" w:rsidRDefault="007F5AC8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430F53" w:rsidRPr="005D11DB" w:rsidRDefault="007F5AC8" w:rsidP="00E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2,602,829</w:t>
            </w:r>
          </w:p>
        </w:tc>
        <w:tc>
          <w:tcPr>
            <w:tcW w:w="281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430F53" w:rsidRPr="005D11DB" w:rsidRDefault="00E40610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14,402,088</w:t>
            </w:r>
          </w:p>
        </w:tc>
        <w:tc>
          <w:tcPr>
            <w:tcW w:w="236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:rsidR="00430F53" w:rsidRPr="005D11DB" w:rsidRDefault="00E40610" w:rsidP="00E4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9,069</w:t>
            </w:r>
          </w:p>
        </w:tc>
        <w:tc>
          <w:tcPr>
            <w:tcW w:w="270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0F53" w:rsidRPr="005D11DB" w:rsidRDefault="00E40610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,640</w:t>
            </w:r>
          </w:p>
        </w:tc>
        <w:tc>
          <w:tcPr>
            <w:tcW w:w="266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:rsidR="00430F53" w:rsidRPr="005D11DB" w:rsidRDefault="00E40610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86,460</w:t>
            </w:r>
          </w:p>
        </w:tc>
        <w:tc>
          <w:tcPr>
            <w:tcW w:w="273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0F53" w:rsidRPr="005D11DB" w:rsidRDefault="007F5AC8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17,429,792</w:t>
            </w:r>
          </w:p>
        </w:tc>
      </w:tr>
      <w:tr w:rsidR="00430F53" w:rsidRPr="00D369A2" w:rsidTr="00430F53">
        <w:trPr>
          <w:trHeight w:hRule="exact" w:val="396"/>
        </w:trPr>
        <w:tc>
          <w:tcPr>
            <w:tcW w:w="3915" w:type="dxa"/>
          </w:tcPr>
          <w:p w:rsidR="00430F53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430F53" w:rsidRPr="005D11DB" w:rsidRDefault="00430F53" w:rsidP="00EA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430F53" w:rsidRPr="005D11DB" w:rsidRDefault="00430F53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0F53" w:rsidRPr="005D11DB" w:rsidRDefault="00430F53" w:rsidP="00C9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430F53" w:rsidRDefault="00430F53">
      <w:r>
        <w:br w:type="page"/>
      </w:r>
    </w:p>
    <w:tbl>
      <w:tblPr>
        <w:tblW w:w="14310" w:type="dxa"/>
        <w:tblInd w:w="585" w:type="dxa"/>
        <w:tblLayout w:type="fixed"/>
        <w:tblLook w:val="01E0"/>
      </w:tblPr>
      <w:tblGrid>
        <w:gridCol w:w="3911"/>
        <w:gridCol w:w="983"/>
        <w:gridCol w:w="36"/>
        <w:gridCol w:w="227"/>
        <w:gridCol w:w="9"/>
        <w:gridCol w:w="1269"/>
        <w:gridCol w:w="270"/>
        <w:gridCol w:w="1197"/>
        <w:gridCol w:w="236"/>
        <w:gridCol w:w="1676"/>
        <w:gridCol w:w="239"/>
        <w:gridCol w:w="1179"/>
        <w:gridCol w:w="239"/>
        <w:gridCol w:w="1257"/>
        <w:gridCol w:w="7"/>
        <w:gridCol w:w="270"/>
        <w:gridCol w:w="1254"/>
        <w:gridCol w:w="51"/>
      </w:tblGrid>
      <w:tr w:rsidR="007F664E" w:rsidRPr="00D369A2" w:rsidTr="007F664E">
        <w:trPr>
          <w:gridAfter w:val="1"/>
          <w:wAfter w:w="51" w:type="dxa"/>
          <w:trHeight w:hRule="exact" w:val="396"/>
        </w:trPr>
        <w:tc>
          <w:tcPr>
            <w:tcW w:w="3911" w:type="dxa"/>
          </w:tcPr>
          <w:p w:rsidR="007F664E" w:rsidRPr="005D11DB" w:rsidRDefault="007F664E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8" w:type="dxa"/>
            <w:gridSpan w:val="16"/>
          </w:tcPr>
          <w:p w:rsidR="007F664E" w:rsidRPr="00C90C39" w:rsidRDefault="007F664E" w:rsidP="0088616A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521E9" w:rsidRPr="00D369A2" w:rsidTr="0088616A">
        <w:trPr>
          <w:trHeight w:hRule="exact" w:val="403"/>
        </w:trPr>
        <w:tc>
          <w:tcPr>
            <w:tcW w:w="3911" w:type="dxa"/>
          </w:tcPr>
          <w:p w:rsidR="004521E9" w:rsidRPr="007F664E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gridSpan w:val="2"/>
            <w:vMerge w:val="restart"/>
          </w:tcPr>
          <w:p w:rsidR="004521E9" w:rsidRPr="00BC66C0" w:rsidRDefault="004521E9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521E9" w:rsidRPr="00BC66C0" w:rsidRDefault="004521E9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521E9" w:rsidRPr="00BC66C0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gridSpan w:val="2"/>
          </w:tcPr>
          <w:p w:rsidR="004521E9" w:rsidRPr="00BC66C0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 w:val="restart"/>
          </w:tcPr>
          <w:p w:rsidR="004521E9" w:rsidRPr="00BC66C0" w:rsidRDefault="004521E9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อา</w:t>
            </w:r>
            <w:r w:rsidRPr="00BC66C0">
              <w:rPr>
                <w:rFonts w:ascii="Angsana New" w:hAnsi="Angsana New" w:hint="cs"/>
                <w:sz w:val="30"/>
                <w:szCs w:val="30"/>
                <w:cs/>
              </w:rPr>
              <w:t>คาร</w:t>
            </w:r>
          </w:p>
          <w:p w:rsidR="004521E9" w:rsidRPr="00BC66C0" w:rsidRDefault="004521E9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:rsidR="004521E9" w:rsidRPr="00BC66C0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Merge w:val="restart"/>
          </w:tcPr>
          <w:p w:rsidR="004521E9" w:rsidRPr="00BC66C0" w:rsidRDefault="004521E9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521E9" w:rsidRPr="00BC66C0" w:rsidRDefault="004521E9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:rsidR="004521E9" w:rsidRPr="00BC66C0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:rsidR="004521E9" w:rsidRPr="00BC66C0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Merge w:val="restart"/>
          </w:tcPr>
          <w:p w:rsidR="004521E9" w:rsidRPr="00BC66C0" w:rsidRDefault="004521E9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</w:t>
            </w:r>
          </w:p>
          <w:p w:rsidR="004521E9" w:rsidRPr="00BC66C0" w:rsidRDefault="004521E9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:rsidR="004521E9" w:rsidRPr="00BC66C0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9" w:type="dxa"/>
          </w:tcPr>
          <w:p w:rsidR="004521E9" w:rsidRPr="00BC66C0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 w:val="restart"/>
          </w:tcPr>
          <w:p w:rsidR="004521E9" w:rsidRPr="00BC66C0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521E9" w:rsidRPr="00BC66C0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521E9" w:rsidRPr="00BC66C0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9" w:type="dxa"/>
          </w:tcPr>
          <w:p w:rsidR="004521E9" w:rsidRPr="00BC66C0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Merge w:val="restart"/>
          </w:tcPr>
          <w:p w:rsidR="004521E9" w:rsidRPr="005D11DB" w:rsidRDefault="004521E9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  <w:p w:rsidR="004521E9" w:rsidRPr="00BC66C0" w:rsidRDefault="004521E9" w:rsidP="00C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16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7" w:type="dxa"/>
            <w:gridSpan w:val="2"/>
          </w:tcPr>
          <w:p w:rsidR="004521E9" w:rsidRPr="00BC66C0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Merge w:val="restart"/>
          </w:tcPr>
          <w:p w:rsidR="004521E9" w:rsidRPr="00BC66C0" w:rsidRDefault="004521E9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521E9" w:rsidRPr="00BC66C0" w:rsidRDefault="004521E9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521E9" w:rsidRPr="00BC66C0" w:rsidRDefault="004521E9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E0C1E" w:rsidRPr="00D369A2" w:rsidTr="0088616A">
        <w:trPr>
          <w:trHeight w:hRule="exact" w:val="403"/>
        </w:trPr>
        <w:tc>
          <w:tcPr>
            <w:tcW w:w="3911" w:type="dxa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gridSpan w:val="2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0C1E" w:rsidRPr="00D369A2" w:rsidTr="004521E9">
        <w:trPr>
          <w:trHeight w:hRule="exact" w:val="452"/>
        </w:trPr>
        <w:tc>
          <w:tcPr>
            <w:tcW w:w="3911" w:type="dxa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gridSpan w:val="2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Merge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0F53" w:rsidRPr="00BC66C0" w:rsidTr="007F664E">
        <w:trPr>
          <w:trHeight w:hRule="exact" w:val="403"/>
        </w:trPr>
        <w:tc>
          <w:tcPr>
            <w:tcW w:w="3911" w:type="dxa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0399" w:type="dxa"/>
            <w:gridSpan w:val="17"/>
          </w:tcPr>
          <w:p w:rsidR="00430F53" w:rsidRPr="00BC66C0" w:rsidRDefault="00430F53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C66C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0F53" w:rsidRPr="00D369A2" w:rsidTr="0088616A">
        <w:trPr>
          <w:trHeight w:hRule="exact" w:val="403"/>
        </w:trPr>
        <w:tc>
          <w:tcPr>
            <w:tcW w:w="3911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11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D11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983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6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0F53" w:rsidRPr="00D369A2" w:rsidTr="0088616A">
        <w:trPr>
          <w:trHeight w:hRule="exact" w:val="403"/>
        </w:trPr>
        <w:tc>
          <w:tcPr>
            <w:tcW w:w="3911" w:type="dxa"/>
          </w:tcPr>
          <w:p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D11D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D11DB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5D11DB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Pr="005D11DB">
              <w:rPr>
                <w:rFonts w:ascii="Angsana New" w:hAnsi="Angsana New"/>
                <w:sz w:val="30"/>
                <w:szCs w:val="30"/>
              </w:rPr>
              <w:t>6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983" w:type="dxa"/>
          </w:tcPr>
          <w:p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5D11DB" w:rsidRPr="005D11DB" w:rsidRDefault="007F5AC8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1,796,874</w:t>
            </w:r>
          </w:p>
        </w:tc>
        <w:tc>
          <w:tcPr>
            <w:tcW w:w="270" w:type="dxa"/>
          </w:tcPr>
          <w:p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5D11DB" w:rsidRPr="005D11DB" w:rsidRDefault="003E5BB7" w:rsidP="0064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10</w:t>
            </w:r>
            <w:r w:rsidR="005D11DB" w:rsidRPr="005D11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670</w:t>
            </w:r>
            <w:r w:rsidR="005D11DB" w:rsidRPr="005D11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704</w:t>
            </w:r>
          </w:p>
        </w:tc>
        <w:tc>
          <w:tcPr>
            <w:tcW w:w="236" w:type="dxa"/>
          </w:tcPr>
          <w:p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6" w:type="dxa"/>
          </w:tcPr>
          <w:p w:rsidR="005D11DB" w:rsidRPr="005D11DB" w:rsidRDefault="003E5BB7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460</w:t>
            </w:r>
            <w:r w:rsidR="005D11DB" w:rsidRPr="005D11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42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5D11DB" w:rsidRPr="005D11DB" w:rsidRDefault="003E5BB7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5D11DB" w:rsidRPr="005D11D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312</w:t>
            </w:r>
          </w:p>
        </w:tc>
        <w:tc>
          <w:tcPr>
            <w:tcW w:w="239" w:type="dxa"/>
          </w:tcPr>
          <w:p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5D11DB" w:rsidRPr="005D11DB" w:rsidRDefault="005D11DB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:rsidR="005D11DB" w:rsidRPr="005D11DB" w:rsidRDefault="00270C5F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12,943,315</w:t>
            </w:r>
          </w:p>
        </w:tc>
      </w:tr>
      <w:tr w:rsidR="00430F53" w:rsidRPr="00D369A2" w:rsidTr="0088616A">
        <w:trPr>
          <w:trHeight w:hRule="exact" w:val="403"/>
        </w:trPr>
        <w:tc>
          <w:tcPr>
            <w:tcW w:w="3911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="00430F5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83" w:type="dxa"/>
          </w:tcPr>
          <w:p w:rsidR="007F5AAE" w:rsidRPr="005D11D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7F5AAE" w:rsidRPr="005D11DB" w:rsidRDefault="007F5AC8" w:rsidP="00BB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76,493</w:t>
            </w:r>
          </w:p>
        </w:tc>
        <w:tc>
          <w:tcPr>
            <w:tcW w:w="270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7F5AAE" w:rsidRPr="005D11DB" w:rsidRDefault="00430F53" w:rsidP="0064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619,601</w:t>
            </w:r>
          </w:p>
        </w:tc>
        <w:tc>
          <w:tcPr>
            <w:tcW w:w="236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6" w:type="dxa"/>
          </w:tcPr>
          <w:p w:rsidR="007F5AAE" w:rsidRPr="005D11DB" w:rsidRDefault="00430F53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39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F5AAE" w:rsidRPr="005D11DB" w:rsidRDefault="00430F53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2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39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7F5AAE" w:rsidRPr="005D11DB" w:rsidRDefault="00430F53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:rsidR="007F5AAE" w:rsidRPr="005D11DB" w:rsidRDefault="00430F53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15" w:right="-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736,</w:t>
            </w:r>
            <w:r w:rsidR="00270C5F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430F53" w:rsidRPr="00D369A2" w:rsidTr="0088616A">
        <w:trPr>
          <w:trHeight w:hRule="exact" w:val="403"/>
        </w:trPr>
        <w:tc>
          <w:tcPr>
            <w:tcW w:w="3911" w:type="dxa"/>
          </w:tcPr>
          <w:p w:rsidR="00430F53" w:rsidRPr="005D11DB" w:rsidRDefault="00430F53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83" w:type="dxa"/>
          </w:tcPr>
          <w:p w:rsidR="00430F53" w:rsidRPr="005D11DB" w:rsidRDefault="00BB5FCF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:rsidR="00430F53" w:rsidRPr="005D11DB" w:rsidRDefault="00430F53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430F53" w:rsidRDefault="00430F53" w:rsidP="00BB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15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0F53" w:rsidRPr="005D11DB" w:rsidRDefault="00430F53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30F53" w:rsidRDefault="00430F53" w:rsidP="0064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(6,644)</w:t>
            </w:r>
          </w:p>
        </w:tc>
        <w:tc>
          <w:tcPr>
            <w:tcW w:w="236" w:type="dxa"/>
          </w:tcPr>
          <w:p w:rsidR="00430F53" w:rsidRPr="005D11DB" w:rsidRDefault="00430F53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6" w:type="dxa"/>
          </w:tcPr>
          <w:p w:rsidR="00430F53" w:rsidRDefault="00430F53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(382)</w:t>
            </w:r>
          </w:p>
        </w:tc>
        <w:tc>
          <w:tcPr>
            <w:tcW w:w="239" w:type="dxa"/>
          </w:tcPr>
          <w:p w:rsidR="00430F53" w:rsidRPr="005D11DB" w:rsidRDefault="00430F53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30F53" w:rsidRDefault="00430F53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5" w:right="-2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430F53" w:rsidRPr="005D11DB" w:rsidRDefault="00430F53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430F53" w:rsidRDefault="00430F53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0F53" w:rsidRPr="005D11DB" w:rsidRDefault="00430F53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:rsidR="00430F53" w:rsidRDefault="00430F53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15" w:right="-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(7,026)</w:t>
            </w:r>
          </w:p>
        </w:tc>
      </w:tr>
      <w:tr w:rsidR="00430F53" w:rsidRPr="00D369A2" w:rsidTr="0088616A">
        <w:trPr>
          <w:trHeight w:hRule="exact" w:val="403"/>
        </w:trPr>
        <w:tc>
          <w:tcPr>
            <w:tcW w:w="3911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83" w:type="dxa"/>
          </w:tcPr>
          <w:p w:rsidR="007F5AAE" w:rsidRPr="005D11D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7F5AAE" w:rsidRPr="005D11DB" w:rsidRDefault="008018AD" w:rsidP="00BB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</w:t>
            </w:r>
            <w:r w:rsidR="00430F53">
              <w:rPr>
                <w:rFonts w:ascii="Angsana New" w:hAnsi="Angsana New"/>
                <w:sz w:val="30"/>
                <w:szCs w:val="30"/>
              </w:rPr>
              <w:t>4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430F5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7F5AAE" w:rsidRPr="005D11DB" w:rsidRDefault="00430F53" w:rsidP="0064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(380,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18)</w:t>
            </w:r>
          </w:p>
        </w:tc>
        <w:tc>
          <w:tcPr>
            <w:tcW w:w="236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6" w:type="dxa"/>
          </w:tcPr>
          <w:p w:rsidR="007F5AAE" w:rsidRPr="005D11DB" w:rsidRDefault="00430F53" w:rsidP="0043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(106,721)</w:t>
            </w:r>
          </w:p>
        </w:tc>
        <w:tc>
          <w:tcPr>
            <w:tcW w:w="239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F5AAE" w:rsidRPr="005D11DB" w:rsidRDefault="00430F53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239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7F5AAE" w:rsidRPr="005D11DB" w:rsidRDefault="00430F53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:rsidR="007F5AAE" w:rsidRPr="005D11DB" w:rsidRDefault="00430F53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15" w:right="-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27,794)</w:t>
            </w:r>
          </w:p>
        </w:tc>
      </w:tr>
      <w:tr w:rsidR="00430F53" w:rsidRPr="00D369A2" w:rsidTr="00CE5C2C">
        <w:trPr>
          <w:trHeight w:hRule="exact" w:val="403"/>
        </w:trPr>
        <w:tc>
          <w:tcPr>
            <w:tcW w:w="3911" w:type="dxa"/>
          </w:tcPr>
          <w:p w:rsidR="007F5AAE" w:rsidRPr="005D11DB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11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983" w:type="dxa"/>
            <w:tcBorders>
              <w:top w:val="single" w:sz="4" w:space="0" w:color="auto"/>
            </w:tcBorders>
          </w:tcPr>
          <w:p w:rsidR="007F5AAE" w:rsidRPr="005D11D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11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7F5AAE" w:rsidRPr="005D11DB" w:rsidRDefault="007F5AC8" w:rsidP="00BB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014A7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2,911</w:t>
            </w:r>
          </w:p>
        </w:tc>
        <w:tc>
          <w:tcPr>
            <w:tcW w:w="270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7F5AAE" w:rsidRPr="005D11DB" w:rsidRDefault="00430F53" w:rsidP="0064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10,903,143</w:t>
            </w:r>
          </w:p>
        </w:tc>
        <w:tc>
          <w:tcPr>
            <w:tcW w:w="236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</w:tcPr>
          <w:p w:rsidR="007F5AAE" w:rsidRPr="005D11DB" w:rsidRDefault="00430F53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392,909</w:t>
            </w:r>
          </w:p>
        </w:tc>
        <w:tc>
          <w:tcPr>
            <w:tcW w:w="239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7F5AAE" w:rsidRPr="005D11DB" w:rsidRDefault="00430F53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,633</w:t>
            </w:r>
          </w:p>
        </w:tc>
        <w:tc>
          <w:tcPr>
            <w:tcW w:w="239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7F5AAE" w:rsidRPr="005D11DB" w:rsidRDefault="008018AD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</w:tcPr>
          <w:p w:rsidR="007F5AAE" w:rsidRPr="005D11DB" w:rsidRDefault="00430F53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270C5F">
              <w:rPr>
                <w:rFonts w:ascii="Angsana New" w:hAnsi="Angsana New"/>
                <w:b/>
                <w:bCs/>
                <w:sz w:val="30"/>
                <w:szCs w:val="30"/>
              </w:rPr>
              <w:t>144,596</w:t>
            </w:r>
          </w:p>
        </w:tc>
      </w:tr>
      <w:tr w:rsidR="00430F53" w:rsidRPr="00D369A2" w:rsidTr="00CE5C2C">
        <w:trPr>
          <w:trHeight w:hRule="exact" w:val="403"/>
        </w:trPr>
        <w:tc>
          <w:tcPr>
            <w:tcW w:w="3911" w:type="dxa"/>
          </w:tcPr>
          <w:p w:rsidR="00314F92" w:rsidRPr="00171595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83" w:type="dxa"/>
          </w:tcPr>
          <w:p w:rsidR="00314F92" w:rsidRPr="00CF37B5" w:rsidRDefault="00171595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CF37B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314F92" w:rsidRPr="00CE5C2C" w:rsidRDefault="007F5AC8" w:rsidP="00BB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74,280</w:t>
            </w:r>
          </w:p>
        </w:tc>
        <w:tc>
          <w:tcPr>
            <w:tcW w:w="270" w:type="dxa"/>
          </w:tcPr>
          <w:p w:rsidR="00314F92" w:rsidRPr="00CE5C2C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14F92" w:rsidRPr="00CE5C2C" w:rsidRDefault="00CE5C2C" w:rsidP="0064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619,068</w:t>
            </w:r>
          </w:p>
        </w:tc>
        <w:tc>
          <w:tcPr>
            <w:tcW w:w="236" w:type="dxa"/>
          </w:tcPr>
          <w:p w:rsidR="00314F92" w:rsidRPr="00CE5C2C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6" w:type="dxa"/>
          </w:tcPr>
          <w:p w:rsidR="00314F92" w:rsidRPr="00CE5C2C" w:rsidRDefault="001B1016" w:rsidP="001B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9" w:type="dxa"/>
          </w:tcPr>
          <w:p w:rsidR="00314F92" w:rsidRPr="00CE5C2C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314F92" w:rsidRPr="00CE5C2C" w:rsidRDefault="00DE2156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39" w:type="dxa"/>
          </w:tcPr>
          <w:p w:rsidR="00314F92" w:rsidRPr="00CE5C2C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314F92" w:rsidRPr="00CE5C2C" w:rsidRDefault="00171595" w:rsidP="0017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CE5C2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14F92" w:rsidRPr="00CE5C2C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:rsidR="00314F92" w:rsidRPr="00CE5C2C" w:rsidRDefault="00270C5F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706,312</w:t>
            </w:r>
          </w:p>
        </w:tc>
      </w:tr>
      <w:tr w:rsidR="00171595" w:rsidRPr="00D369A2" w:rsidTr="0088616A">
        <w:trPr>
          <w:trHeight w:hRule="exact" w:val="403"/>
        </w:trPr>
        <w:tc>
          <w:tcPr>
            <w:tcW w:w="3911" w:type="dxa"/>
          </w:tcPr>
          <w:p w:rsidR="00171595" w:rsidRPr="00171595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83" w:type="dxa"/>
          </w:tcPr>
          <w:p w:rsidR="00171595" w:rsidRPr="00CF37B5" w:rsidRDefault="00171595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CF37B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:rsidR="00171595" w:rsidRPr="005D11DB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171595" w:rsidRPr="00CE5C2C" w:rsidRDefault="00CE5C2C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71595" w:rsidRPr="00CE5C2C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171595" w:rsidRPr="00CE5C2C" w:rsidRDefault="00CE5C2C" w:rsidP="0064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(1,320)</w:t>
            </w:r>
          </w:p>
        </w:tc>
        <w:tc>
          <w:tcPr>
            <w:tcW w:w="236" w:type="dxa"/>
          </w:tcPr>
          <w:p w:rsidR="00171595" w:rsidRPr="00CE5C2C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6" w:type="dxa"/>
          </w:tcPr>
          <w:p w:rsidR="00171595" w:rsidRPr="00CE5C2C" w:rsidRDefault="001B1016" w:rsidP="001B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171595" w:rsidRPr="00CE5C2C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171595" w:rsidRPr="00CE5C2C" w:rsidRDefault="00D363DB" w:rsidP="00706AC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25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171595" w:rsidRPr="00CE5C2C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171595" w:rsidRPr="00CE5C2C" w:rsidRDefault="00171595" w:rsidP="0017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CE5C2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171595" w:rsidRPr="00CE5C2C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:rsidR="00171595" w:rsidRPr="00CE5C2C" w:rsidRDefault="00D363DB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(1,320)</w:t>
            </w:r>
          </w:p>
        </w:tc>
      </w:tr>
      <w:tr w:rsidR="00CE5C2C" w:rsidRPr="00D369A2" w:rsidTr="0088616A">
        <w:trPr>
          <w:trHeight w:hRule="exact" w:val="403"/>
        </w:trPr>
        <w:tc>
          <w:tcPr>
            <w:tcW w:w="3911" w:type="dxa"/>
          </w:tcPr>
          <w:p w:rsidR="00CE5C2C" w:rsidRDefault="00D363D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83" w:type="dxa"/>
          </w:tcPr>
          <w:p w:rsidR="00CE5C2C" w:rsidRPr="00CF37B5" w:rsidRDefault="00BB5FCF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F37B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:rsidR="00CE5C2C" w:rsidRPr="005D11DB" w:rsidRDefault="00CE5C2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CE5C2C" w:rsidRDefault="00D363DB" w:rsidP="00BB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E5C2C" w:rsidRPr="00CE5C2C" w:rsidRDefault="00CE5C2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CE5C2C" w:rsidRDefault="001B1016" w:rsidP="00EF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160,94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CE5C2C" w:rsidRPr="00CE5C2C" w:rsidRDefault="00CE5C2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6" w:type="dxa"/>
          </w:tcPr>
          <w:p w:rsidR="00CE5C2C" w:rsidRPr="00CE5C2C" w:rsidRDefault="001B1016" w:rsidP="001B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(160,94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:rsidR="00CE5C2C" w:rsidRPr="00CE5C2C" w:rsidRDefault="00CE5C2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E5C2C" w:rsidRPr="00CE5C2C" w:rsidRDefault="00D363DB" w:rsidP="00706AC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25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CE5C2C" w:rsidRPr="00CE5C2C" w:rsidRDefault="00CE5C2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CE5C2C" w:rsidRPr="00CE5C2C" w:rsidRDefault="00706ACD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5C2C" w:rsidRPr="00CE5C2C" w:rsidRDefault="00CE5C2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:rsidR="00CE5C2C" w:rsidRPr="00CE5C2C" w:rsidRDefault="00D363DB" w:rsidP="00C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3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664E" w:rsidRPr="00D369A2" w:rsidTr="0088616A">
        <w:trPr>
          <w:trHeight w:hRule="exact" w:val="403"/>
        </w:trPr>
        <w:tc>
          <w:tcPr>
            <w:tcW w:w="3911" w:type="dxa"/>
          </w:tcPr>
          <w:p w:rsidR="00171595" w:rsidRPr="00171595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171595" w:rsidRPr="00CF37B5" w:rsidRDefault="00171595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CF37B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:rsidR="00171595" w:rsidRPr="005D11DB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171595" w:rsidRPr="00CE5C2C" w:rsidRDefault="00CE5C2C" w:rsidP="00BB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B1016">
              <w:rPr>
                <w:rFonts w:ascii="Angsana New" w:hAnsi="Angsana New"/>
                <w:sz w:val="30"/>
                <w:szCs w:val="30"/>
              </w:rPr>
              <w:t>832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71595" w:rsidRPr="00CE5C2C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171595" w:rsidRPr="00CE5C2C" w:rsidRDefault="001B1016" w:rsidP="0064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(394,109)</w:t>
            </w:r>
          </w:p>
        </w:tc>
        <w:tc>
          <w:tcPr>
            <w:tcW w:w="236" w:type="dxa"/>
          </w:tcPr>
          <w:p w:rsidR="00171595" w:rsidRPr="00CE5C2C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171595" w:rsidRPr="00CE5C2C" w:rsidRDefault="001B1016" w:rsidP="001B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64)</w:t>
            </w:r>
          </w:p>
        </w:tc>
        <w:tc>
          <w:tcPr>
            <w:tcW w:w="239" w:type="dxa"/>
          </w:tcPr>
          <w:p w:rsidR="00171595" w:rsidRPr="00CE5C2C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71595" w:rsidRPr="00CE5C2C" w:rsidRDefault="00D363DB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(1,144)</w:t>
            </w:r>
          </w:p>
        </w:tc>
        <w:tc>
          <w:tcPr>
            <w:tcW w:w="239" w:type="dxa"/>
          </w:tcPr>
          <w:p w:rsidR="00171595" w:rsidRPr="00CE5C2C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171595" w:rsidRPr="00CE5C2C" w:rsidRDefault="00171595" w:rsidP="0017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CE5C2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171595" w:rsidRPr="00CE5C2C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</w:tcPr>
          <w:p w:rsidR="00171595" w:rsidRPr="00CE5C2C" w:rsidRDefault="00D363DB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(399,649)</w:t>
            </w:r>
          </w:p>
        </w:tc>
      </w:tr>
      <w:tr w:rsidR="007F664E" w:rsidRPr="00D369A2" w:rsidTr="0088616A">
        <w:trPr>
          <w:trHeight w:hRule="exact" w:val="403"/>
        </w:trPr>
        <w:tc>
          <w:tcPr>
            <w:tcW w:w="3911" w:type="dxa"/>
          </w:tcPr>
          <w:p w:rsidR="00171595" w:rsidRPr="00171595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171595" w:rsidRPr="005D11DB" w:rsidRDefault="00171595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:rsidR="00171595" w:rsidRPr="005D11DB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1595" w:rsidRPr="005D11DB" w:rsidRDefault="00270C5F" w:rsidP="00BB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1,906,359</w:t>
            </w:r>
          </w:p>
        </w:tc>
        <w:tc>
          <w:tcPr>
            <w:tcW w:w="270" w:type="dxa"/>
          </w:tcPr>
          <w:p w:rsidR="00171595" w:rsidRPr="005D11DB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171595" w:rsidRPr="005D11DB" w:rsidRDefault="001B1016" w:rsidP="0064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11,287,727</w:t>
            </w:r>
          </w:p>
        </w:tc>
        <w:tc>
          <w:tcPr>
            <w:tcW w:w="236" w:type="dxa"/>
          </w:tcPr>
          <w:p w:rsidR="00171595" w:rsidRPr="005D11DB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</w:tcPr>
          <w:p w:rsidR="00171595" w:rsidRPr="005D11DB" w:rsidRDefault="001B1016" w:rsidP="001B1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240,947</w:t>
            </w:r>
          </w:p>
        </w:tc>
        <w:tc>
          <w:tcPr>
            <w:tcW w:w="239" w:type="dxa"/>
          </w:tcPr>
          <w:p w:rsidR="00171595" w:rsidRPr="005D11DB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171595" w:rsidRPr="005D11DB" w:rsidRDefault="00D363DB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14,906</w:t>
            </w:r>
          </w:p>
        </w:tc>
        <w:tc>
          <w:tcPr>
            <w:tcW w:w="239" w:type="dxa"/>
          </w:tcPr>
          <w:p w:rsidR="00171595" w:rsidRPr="005D11DB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1595" w:rsidRPr="005D11DB" w:rsidRDefault="00171595" w:rsidP="0017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171595" w:rsidRPr="005D11DB" w:rsidRDefault="0017159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1595" w:rsidRPr="005D11DB" w:rsidRDefault="00D363DB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270C5F">
              <w:rPr>
                <w:rFonts w:ascii="Angsana New" w:hAnsi="Angsana New"/>
                <w:b/>
                <w:bCs/>
                <w:sz w:val="30"/>
                <w:szCs w:val="30"/>
              </w:rPr>
              <w:t>449,939</w:t>
            </w:r>
          </w:p>
        </w:tc>
      </w:tr>
      <w:tr w:rsidR="0088616A" w:rsidRPr="00D369A2" w:rsidTr="0088616A">
        <w:trPr>
          <w:trHeight w:hRule="exact" w:val="174"/>
        </w:trPr>
        <w:tc>
          <w:tcPr>
            <w:tcW w:w="3911" w:type="dxa"/>
          </w:tcPr>
          <w:p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:rsidR="00314F92" w:rsidRPr="005D11DB" w:rsidRDefault="00314F9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314F92" w:rsidRPr="005D11DB" w:rsidRDefault="00314F92" w:rsidP="0064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</w:tcPr>
          <w:p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314F92" w:rsidRPr="005D11DB" w:rsidRDefault="00314F9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:rsidR="00314F92" w:rsidRPr="005D11DB" w:rsidRDefault="00314F9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</w:tcPr>
          <w:p w:rsidR="00314F92" w:rsidRPr="005D11DB" w:rsidRDefault="00314F9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:rsidR="0088616A" w:rsidRDefault="0088616A">
      <w:r>
        <w:br w:type="page"/>
      </w:r>
    </w:p>
    <w:tbl>
      <w:tblPr>
        <w:tblW w:w="14310" w:type="dxa"/>
        <w:tblInd w:w="585" w:type="dxa"/>
        <w:tblLayout w:type="fixed"/>
        <w:tblLook w:val="01E0"/>
      </w:tblPr>
      <w:tblGrid>
        <w:gridCol w:w="3911"/>
        <w:gridCol w:w="976"/>
        <w:gridCol w:w="43"/>
        <w:gridCol w:w="227"/>
        <w:gridCol w:w="9"/>
        <w:gridCol w:w="1269"/>
        <w:gridCol w:w="270"/>
        <w:gridCol w:w="1197"/>
        <w:gridCol w:w="236"/>
        <w:gridCol w:w="7"/>
        <w:gridCol w:w="1669"/>
        <w:gridCol w:w="239"/>
        <w:gridCol w:w="1179"/>
        <w:gridCol w:w="239"/>
        <w:gridCol w:w="1257"/>
        <w:gridCol w:w="7"/>
        <w:gridCol w:w="270"/>
        <w:gridCol w:w="1254"/>
        <w:gridCol w:w="51"/>
      </w:tblGrid>
      <w:tr w:rsidR="0088616A" w:rsidRPr="00D369A2" w:rsidTr="0088616A">
        <w:trPr>
          <w:gridAfter w:val="1"/>
          <w:wAfter w:w="51" w:type="dxa"/>
          <w:trHeight w:hRule="exact" w:val="396"/>
        </w:trPr>
        <w:tc>
          <w:tcPr>
            <w:tcW w:w="3911" w:type="dxa"/>
          </w:tcPr>
          <w:p w:rsidR="0088616A" w:rsidRPr="005D11DB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8" w:type="dxa"/>
            <w:gridSpan w:val="17"/>
          </w:tcPr>
          <w:p w:rsidR="0088616A" w:rsidRPr="00C90C39" w:rsidRDefault="0088616A" w:rsidP="0088616A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616A" w:rsidRPr="00D369A2" w:rsidTr="0088616A">
        <w:trPr>
          <w:trHeight w:hRule="exact" w:val="403"/>
        </w:trPr>
        <w:tc>
          <w:tcPr>
            <w:tcW w:w="3911" w:type="dxa"/>
          </w:tcPr>
          <w:p w:rsidR="0088616A" w:rsidRPr="007F664E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gridSpan w:val="2"/>
            <w:vMerge w:val="restart"/>
          </w:tcPr>
          <w:p w:rsidR="0088616A" w:rsidRPr="00BC66C0" w:rsidRDefault="0088616A" w:rsidP="0088616A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8616A" w:rsidRPr="00BC66C0" w:rsidRDefault="0088616A" w:rsidP="0088616A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gridSpan w:val="2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 w:val="restart"/>
          </w:tcPr>
          <w:p w:rsidR="0088616A" w:rsidRPr="00BC66C0" w:rsidRDefault="0088616A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อา</w:t>
            </w:r>
            <w:r w:rsidRPr="00BC66C0">
              <w:rPr>
                <w:rFonts w:ascii="Angsana New" w:hAnsi="Angsana New" w:hint="cs"/>
                <w:sz w:val="30"/>
                <w:szCs w:val="30"/>
                <w:cs/>
              </w:rPr>
              <w:t>คาร</w:t>
            </w:r>
          </w:p>
          <w:p w:rsidR="0088616A" w:rsidRPr="00BC66C0" w:rsidRDefault="0088616A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  <w:r w:rsidR="00143E91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Merge w:val="restart"/>
          </w:tcPr>
          <w:p w:rsidR="0088616A" w:rsidRPr="00BC66C0" w:rsidRDefault="0088616A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8616A" w:rsidRPr="00BC66C0" w:rsidRDefault="0088616A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gridSpan w:val="2"/>
            <w:vMerge w:val="restart"/>
          </w:tcPr>
          <w:p w:rsidR="0088616A" w:rsidRPr="00BC66C0" w:rsidRDefault="0088616A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</w:t>
            </w:r>
          </w:p>
          <w:p w:rsidR="0088616A" w:rsidRPr="00BC66C0" w:rsidRDefault="0088616A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9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 w:val="restart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9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Merge w:val="restart"/>
          </w:tcPr>
          <w:p w:rsidR="0088616A" w:rsidRPr="00BC66C0" w:rsidRDefault="0088616A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:rsidR="0088616A" w:rsidRPr="00BC66C0" w:rsidRDefault="0088616A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:rsidR="0088616A" w:rsidRPr="00BC66C0" w:rsidRDefault="0088616A" w:rsidP="00C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7" w:type="dxa"/>
            <w:gridSpan w:val="2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Merge w:val="restart"/>
          </w:tcPr>
          <w:p w:rsidR="0088616A" w:rsidRPr="00BC66C0" w:rsidRDefault="0088616A" w:rsidP="0088616A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8616A" w:rsidRPr="00BC66C0" w:rsidRDefault="0088616A" w:rsidP="0088616A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8616A" w:rsidRPr="00D369A2" w:rsidTr="0088616A">
        <w:trPr>
          <w:trHeight w:hRule="exact" w:val="403"/>
        </w:trPr>
        <w:tc>
          <w:tcPr>
            <w:tcW w:w="3911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gridSpan w:val="2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gridSpan w:val="2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616A" w:rsidRPr="00D369A2" w:rsidTr="00CF37B5">
        <w:trPr>
          <w:trHeight w:hRule="exact" w:val="443"/>
        </w:trPr>
        <w:tc>
          <w:tcPr>
            <w:tcW w:w="3911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gridSpan w:val="2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gridSpan w:val="2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Merge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616A" w:rsidRPr="00BC66C0" w:rsidTr="0088616A">
        <w:trPr>
          <w:trHeight w:hRule="exact" w:val="403"/>
        </w:trPr>
        <w:tc>
          <w:tcPr>
            <w:tcW w:w="3911" w:type="dxa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0399" w:type="dxa"/>
            <w:gridSpan w:val="18"/>
          </w:tcPr>
          <w:p w:rsidR="0088616A" w:rsidRPr="00BC66C0" w:rsidRDefault="0088616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C66C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E0C1E" w:rsidRPr="00D369A2" w:rsidTr="0088616A">
        <w:trPr>
          <w:trHeight w:hRule="exact" w:val="403"/>
        </w:trPr>
        <w:tc>
          <w:tcPr>
            <w:tcW w:w="3911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76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0C1E" w:rsidRPr="00D369A2" w:rsidTr="0088616A">
        <w:trPr>
          <w:trHeight w:hRule="exact" w:val="403"/>
        </w:trPr>
        <w:tc>
          <w:tcPr>
            <w:tcW w:w="3911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7F66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976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4C1677" w:rsidRPr="00BC66C0" w:rsidRDefault="004C1677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:rsidR="004C1677" w:rsidRPr="00BC66C0" w:rsidRDefault="004C1677" w:rsidP="0080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0C1E" w:rsidRPr="00D369A2" w:rsidTr="0088616A">
        <w:trPr>
          <w:trHeight w:hRule="exact" w:val="403"/>
        </w:trPr>
        <w:tc>
          <w:tcPr>
            <w:tcW w:w="3911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76" w:type="dxa"/>
          </w:tcPr>
          <w:p w:rsidR="004C1677" w:rsidRPr="00D75E52" w:rsidRDefault="00115C02" w:rsidP="0011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D75E52">
              <w:rPr>
                <w:rFonts w:ascii="Angsana New" w:hAnsi="Angsana New"/>
                <w:sz w:val="30"/>
                <w:szCs w:val="30"/>
              </w:rPr>
              <w:t>63,</w:t>
            </w:r>
            <w:r w:rsidR="00270C5F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  <w:gridSpan w:val="2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4C1677" w:rsidRPr="00BC66C0" w:rsidRDefault="00270C5F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756,593</w:t>
            </w:r>
          </w:p>
        </w:tc>
        <w:tc>
          <w:tcPr>
            <w:tcW w:w="270" w:type="dxa"/>
          </w:tcPr>
          <w:p w:rsidR="004C1677" w:rsidRPr="00BC66C0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C1677" w:rsidRPr="00BC66C0" w:rsidRDefault="00450456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3,198,417</w:t>
            </w:r>
          </w:p>
        </w:tc>
        <w:tc>
          <w:tcPr>
            <w:tcW w:w="243" w:type="dxa"/>
            <w:gridSpan w:val="2"/>
          </w:tcPr>
          <w:p w:rsidR="004C1677" w:rsidRPr="00BC66C0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:rsidR="004C1677" w:rsidRPr="00BC66C0" w:rsidRDefault="00450456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71,007</w:t>
            </w:r>
          </w:p>
        </w:tc>
        <w:tc>
          <w:tcPr>
            <w:tcW w:w="239" w:type="dxa"/>
          </w:tcPr>
          <w:p w:rsidR="004C1677" w:rsidRPr="00BC66C0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C1677" w:rsidRPr="00BC66C0" w:rsidRDefault="00450456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:rsidR="004C1677" w:rsidRPr="00BC66C0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4C1677" w:rsidRPr="00BC66C0" w:rsidRDefault="00450456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72,363</w:t>
            </w:r>
          </w:p>
        </w:tc>
        <w:tc>
          <w:tcPr>
            <w:tcW w:w="270" w:type="dxa"/>
          </w:tcPr>
          <w:p w:rsidR="004C1677" w:rsidRPr="00BC66C0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:rsidR="004C1677" w:rsidRPr="00BC66C0" w:rsidRDefault="00270C5F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4,162,851</w:t>
            </w:r>
          </w:p>
        </w:tc>
      </w:tr>
      <w:tr w:rsidR="00AE0C1E" w:rsidRPr="00D369A2" w:rsidTr="0088616A">
        <w:trPr>
          <w:trHeight w:hRule="exact" w:val="403"/>
        </w:trPr>
        <w:tc>
          <w:tcPr>
            <w:tcW w:w="3911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4C1677" w:rsidRPr="00115C02" w:rsidRDefault="00115C02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115C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4C1677" w:rsidRPr="00115C0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4C1677" w:rsidRPr="00115C02" w:rsidRDefault="00450456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1677" w:rsidRPr="00115C02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4C1677" w:rsidRPr="00115C02" w:rsidRDefault="00450456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342,22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gridSpan w:val="2"/>
          </w:tcPr>
          <w:p w:rsidR="004C1677" w:rsidRPr="00115C02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4C1677" w:rsidRPr="00115C02" w:rsidRDefault="00450456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4C1677" w:rsidRPr="00115C02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C1677" w:rsidRPr="00115C02" w:rsidRDefault="00450456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4C1677" w:rsidRPr="00115C02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4C1677" w:rsidRPr="00115C02" w:rsidRDefault="00450456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1677" w:rsidRPr="00115C02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</w:tcPr>
          <w:p w:rsidR="004C1677" w:rsidRPr="00115C02" w:rsidRDefault="00450456" w:rsidP="0080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342,22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0C1E" w:rsidRPr="00D369A2" w:rsidTr="00AC6BE8">
        <w:trPr>
          <w:trHeight w:hRule="exact" w:val="403"/>
        </w:trPr>
        <w:tc>
          <w:tcPr>
            <w:tcW w:w="3911" w:type="dxa"/>
          </w:tcPr>
          <w:p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1062BF" w:rsidRDefault="00115C02" w:rsidP="0011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2BF">
              <w:rPr>
                <w:rFonts w:ascii="Angsana New" w:hAnsi="Angsana New"/>
                <w:b/>
                <w:bCs/>
                <w:sz w:val="30"/>
                <w:szCs w:val="30"/>
              </w:rPr>
              <w:t>63,</w:t>
            </w:r>
            <w:r w:rsidR="00270C5F"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70" w:type="dxa"/>
            <w:gridSpan w:val="2"/>
          </w:tcPr>
          <w:p w:rsidR="004C1677" w:rsidRPr="001062BF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C1677" w:rsidRPr="001062BF" w:rsidRDefault="00270C5F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C5F">
              <w:rPr>
                <w:rFonts w:ascii="Angsana New" w:hAnsi="Angsana New"/>
                <w:b/>
                <w:bCs/>
                <w:sz w:val="30"/>
                <w:szCs w:val="30"/>
              </w:rPr>
              <w:t>756,593</w:t>
            </w:r>
          </w:p>
        </w:tc>
        <w:tc>
          <w:tcPr>
            <w:tcW w:w="270" w:type="dxa"/>
          </w:tcPr>
          <w:p w:rsidR="004C1677" w:rsidRPr="001062BF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1062BF" w:rsidRDefault="00450456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40,642</w:t>
            </w:r>
          </w:p>
        </w:tc>
        <w:tc>
          <w:tcPr>
            <w:tcW w:w="243" w:type="dxa"/>
            <w:gridSpan w:val="2"/>
          </w:tcPr>
          <w:p w:rsidR="004C1677" w:rsidRPr="001062BF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1062BF" w:rsidRDefault="00450456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71,007</w:t>
            </w:r>
          </w:p>
        </w:tc>
        <w:tc>
          <w:tcPr>
            <w:tcW w:w="239" w:type="dxa"/>
          </w:tcPr>
          <w:p w:rsidR="004C1677" w:rsidRPr="001062BF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4C1677" w:rsidRPr="001062BF" w:rsidRDefault="00450456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:rsidR="004C1677" w:rsidRPr="001062BF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C1677" w:rsidRPr="001062BF" w:rsidRDefault="00450456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72,363</w:t>
            </w:r>
          </w:p>
        </w:tc>
        <w:tc>
          <w:tcPr>
            <w:tcW w:w="270" w:type="dxa"/>
          </w:tcPr>
          <w:p w:rsidR="004C1677" w:rsidRPr="001062BF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C1677" w:rsidRPr="001062BF" w:rsidRDefault="00450456" w:rsidP="0080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70C5F">
              <w:rPr>
                <w:rFonts w:ascii="Angsana New" w:hAnsi="Angsana New"/>
                <w:b/>
                <w:bCs/>
                <w:sz w:val="30"/>
                <w:szCs w:val="30"/>
              </w:rPr>
              <w:t>5,076</w:t>
            </w:r>
          </w:p>
        </w:tc>
      </w:tr>
      <w:tr w:rsidR="007F664E" w:rsidRPr="00D369A2" w:rsidTr="00AC6BE8">
        <w:trPr>
          <w:trHeight w:hRule="exact" w:val="174"/>
        </w:trPr>
        <w:tc>
          <w:tcPr>
            <w:tcW w:w="3911" w:type="dxa"/>
          </w:tcPr>
          <w:p w:rsidR="007F664E" w:rsidRPr="00BC66C0" w:rsidRDefault="007F664E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:rsidR="007F664E" w:rsidRPr="001062BF" w:rsidRDefault="007F664E" w:rsidP="0011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F664E" w:rsidRPr="001062BF" w:rsidRDefault="007F664E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:rsidR="007F664E" w:rsidRPr="001062BF" w:rsidRDefault="007F664E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664E" w:rsidRPr="001062BF" w:rsidRDefault="007F664E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:rsidR="007F664E" w:rsidRPr="001062BF" w:rsidRDefault="007F664E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7F664E" w:rsidRPr="001062BF" w:rsidRDefault="007F664E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  <w:tcBorders>
              <w:top w:val="double" w:sz="4" w:space="0" w:color="auto"/>
            </w:tcBorders>
          </w:tcPr>
          <w:p w:rsidR="007F664E" w:rsidRPr="001062BF" w:rsidRDefault="007F664E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7F664E" w:rsidRPr="001062BF" w:rsidRDefault="007F664E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7F664E" w:rsidRPr="001062BF" w:rsidRDefault="007F664E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7F664E" w:rsidRPr="001062BF" w:rsidRDefault="007F664E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</w:tcBorders>
          </w:tcPr>
          <w:p w:rsidR="007F664E" w:rsidRPr="001062BF" w:rsidRDefault="007F664E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664E" w:rsidRPr="001062BF" w:rsidRDefault="007F664E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</w:tcBorders>
          </w:tcPr>
          <w:p w:rsidR="007F664E" w:rsidRPr="001062BF" w:rsidRDefault="007F664E" w:rsidP="0080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  <w:tab w:val="decimal" w:pos="106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664E" w:rsidRPr="00D369A2" w:rsidTr="0088616A">
        <w:trPr>
          <w:trHeight w:hRule="exact" w:val="403"/>
        </w:trPr>
        <w:tc>
          <w:tcPr>
            <w:tcW w:w="3911" w:type="dxa"/>
          </w:tcPr>
          <w:p w:rsidR="007F664E" w:rsidRPr="00BC66C0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76" w:type="dxa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:rsidR="007F664E" w:rsidRPr="001062BF" w:rsidRDefault="007F664E" w:rsidP="0080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  <w:tab w:val="decimal" w:pos="106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664E" w:rsidRPr="00D369A2" w:rsidTr="0088616A">
        <w:trPr>
          <w:trHeight w:hRule="exact" w:val="403"/>
        </w:trPr>
        <w:tc>
          <w:tcPr>
            <w:tcW w:w="3911" w:type="dxa"/>
          </w:tcPr>
          <w:p w:rsidR="007F664E" w:rsidRPr="00BC66C0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76" w:type="dxa"/>
          </w:tcPr>
          <w:p w:rsidR="007F664E" w:rsidRPr="007F664E" w:rsidRDefault="00270C5F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63,706</w:t>
            </w:r>
          </w:p>
        </w:tc>
        <w:tc>
          <w:tcPr>
            <w:tcW w:w="270" w:type="dxa"/>
            <w:gridSpan w:val="2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7F664E" w:rsidRPr="00692E32" w:rsidRDefault="00270C5F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696,470</w:t>
            </w:r>
          </w:p>
        </w:tc>
        <w:tc>
          <w:tcPr>
            <w:tcW w:w="270" w:type="dxa"/>
          </w:tcPr>
          <w:p w:rsidR="007F664E" w:rsidRPr="00692E32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7F664E" w:rsidRPr="00692E32" w:rsidRDefault="00692E32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2,799,1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gridSpan w:val="2"/>
          </w:tcPr>
          <w:p w:rsidR="007F664E" w:rsidRPr="00692E32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:rsidR="007F664E" w:rsidRPr="00692E32" w:rsidRDefault="00692E32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18,122</w:t>
            </w:r>
          </w:p>
        </w:tc>
        <w:tc>
          <w:tcPr>
            <w:tcW w:w="239" w:type="dxa"/>
          </w:tcPr>
          <w:p w:rsidR="007F664E" w:rsidRPr="00692E32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F664E" w:rsidRPr="00692E32" w:rsidRDefault="00692E32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39" w:type="dxa"/>
          </w:tcPr>
          <w:p w:rsidR="007F664E" w:rsidRPr="00692E32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7F664E" w:rsidRPr="00692E32" w:rsidRDefault="00692E32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86,460</w:t>
            </w:r>
          </w:p>
        </w:tc>
        <w:tc>
          <w:tcPr>
            <w:tcW w:w="270" w:type="dxa"/>
          </w:tcPr>
          <w:p w:rsidR="007F664E" w:rsidRPr="00692E32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:rsidR="007F664E" w:rsidRPr="00692E32" w:rsidRDefault="00692E32" w:rsidP="001D7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</w:t>
            </w:r>
            <w:r w:rsidR="00270C5F">
              <w:rPr>
                <w:rFonts w:ascii="Angsana New" w:hAnsi="Angsana New"/>
                <w:sz w:val="30"/>
                <w:szCs w:val="30"/>
              </w:rPr>
              <w:t>4,645</w:t>
            </w:r>
          </w:p>
        </w:tc>
      </w:tr>
      <w:tr w:rsidR="007F664E" w:rsidRPr="00D369A2" w:rsidTr="0088616A">
        <w:trPr>
          <w:trHeight w:hRule="exact" w:val="403"/>
        </w:trPr>
        <w:tc>
          <w:tcPr>
            <w:tcW w:w="3911" w:type="dxa"/>
          </w:tcPr>
          <w:p w:rsidR="007F664E" w:rsidRPr="00BC66C0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7F664E" w:rsidRPr="00067004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670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7F664E" w:rsidRPr="00692E32" w:rsidRDefault="00692E32" w:rsidP="0069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664E" w:rsidRPr="00692E32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7F664E" w:rsidRPr="00692E32" w:rsidRDefault="00692E32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,208</w:t>
            </w:r>
          </w:p>
        </w:tc>
        <w:tc>
          <w:tcPr>
            <w:tcW w:w="243" w:type="dxa"/>
            <w:gridSpan w:val="2"/>
          </w:tcPr>
          <w:p w:rsidR="007F664E" w:rsidRPr="00692E32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7F664E" w:rsidRPr="00692E32" w:rsidRDefault="00692E32" w:rsidP="0069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7F664E" w:rsidRPr="00692E32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F664E" w:rsidRPr="00692E32" w:rsidRDefault="00692E32" w:rsidP="00692E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7F664E" w:rsidRPr="00692E32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:rsidR="007F664E" w:rsidRPr="00692E32" w:rsidRDefault="00692E32" w:rsidP="0069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664E" w:rsidRPr="00692E32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</w:tcPr>
          <w:p w:rsidR="007F664E" w:rsidRPr="00692E32" w:rsidRDefault="00692E32" w:rsidP="0080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,208</w:t>
            </w:r>
          </w:p>
        </w:tc>
      </w:tr>
      <w:tr w:rsidR="007F664E" w:rsidRPr="00D369A2" w:rsidTr="0088616A">
        <w:trPr>
          <w:trHeight w:hRule="exact" w:val="403"/>
        </w:trPr>
        <w:tc>
          <w:tcPr>
            <w:tcW w:w="3911" w:type="dxa"/>
          </w:tcPr>
          <w:p w:rsidR="007F664E" w:rsidRPr="00BC66C0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:rsidR="007F664E" w:rsidRPr="001062BF" w:rsidRDefault="00270C5F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C5F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70" w:type="dxa"/>
            <w:gridSpan w:val="2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F664E" w:rsidRPr="001062BF" w:rsidRDefault="00270C5F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C5F">
              <w:rPr>
                <w:rFonts w:ascii="Angsana New" w:hAnsi="Angsana New"/>
                <w:b/>
                <w:bCs/>
                <w:sz w:val="30"/>
                <w:szCs w:val="30"/>
              </w:rPr>
              <w:t>696,470</w:t>
            </w:r>
          </w:p>
        </w:tc>
        <w:tc>
          <w:tcPr>
            <w:tcW w:w="270" w:type="dxa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7F664E" w:rsidRPr="001062BF" w:rsidRDefault="00692E32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3,114,361</w:t>
            </w:r>
          </w:p>
        </w:tc>
        <w:tc>
          <w:tcPr>
            <w:tcW w:w="243" w:type="dxa"/>
            <w:gridSpan w:val="2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</w:tcPr>
          <w:p w:rsidR="007F664E" w:rsidRPr="001062BF" w:rsidRDefault="00692E32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18,122</w:t>
            </w:r>
          </w:p>
        </w:tc>
        <w:tc>
          <w:tcPr>
            <w:tcW w:w="239" w:type="dxa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7F664E" w:rsidRPr="001062BF" w:rsidRDefault="00692E32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239" w:type="dxa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F664E" w:rsidRPr="001062BF" w:rsidRDefault="00692E32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86,460</w:t>
            </w:r>
          </w:p>
        </w:tc>
        <w:tc>
          <w:tcPr>
            <w:tcW w:w="270" w:type="dxa"/>
          </w:tcPr>
          <w:p w:rsidR="007F664E" w:rsidRPr="001062BF" w:rsidRDefault="007F664E" w:rsidP="007F6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F664E" w:rsidRPr="001062BF" w:rsidRDefault="00692E32" w:rsidP="0080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</w:t>
            </w:r>
            <w:r w:rsidR="00270C5F">
              <w:rPr>
                <w:rFonts w:ascii="Angsana New" w:hAnsi="Angsana New"/>
                <w:b/>
                <w:bCs/>
                <w:sz w:val="30"/>
                <w:szCs w:val="30"/>
              </w:rPr>
              <w:t>79,853</w:t>
            </w:r>
          </w:p>
        </w:tc>
      </w:tr>
    </w:tbl>
    <w:p w:rsidR="0092221C" w:rsidRDefault="0092221C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CB07CF" w:rsidRDefault="00CB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CB07CF" w:rsidSect="005208B4">
          <w:headerReference w:type="default" r:id="rId11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tbl>
      <w:tblPr>
        <w:tblW w:w="14265" w:type="dxa"/>
        <w:tblInd w:w="585" w:type="dxa"/>
        <w:tblLayout w:type="fixed"/>
        <w:tblLook w:val="01E0"/>
      </w:tblPr>
      <w:tblGrid>
        <w:gridCol w:w="3735"/>
        <w:gridCol w:w="1026"/>
        <w:gridCol w:w="251"/>
        <w:gridCol w:w="1224"/>
        <w:gridCol w:w="281"/>
        <w:gridCol w:w="1206"/>
        <w:gridCol w:w="9"/>
        <w:gridCol w:w="236"/>
        <w:gridCol w:w="1621"/>
        <w:gridCol w:w="270"/>
        <w:gridCol w:w="1170"/>
        <w:gridCol w:w="270"/>
        <w:gridCol w:w="1224"/>
        <w:gridCol w:w="9"/>
        <w:gridCol w:w="261"/>
        <w:gridCol w:w="1472"/>
      </w:tblGrid>
      <w:tr w:rsidR="00F02E1F" w:rsidRPr="00BC66C0" w:rsidTr="008052A1">
        <w:trPr>
          <w:trHeight w:hRule="exact" w:val="396"/>
        </w:trPr>
        <w:tc>
          <w:tcPr>
            <w:tcW w:w="3735" w:type="dxa"/>
          </w:tcPr>
          <w:p w:rsidR="00F02E1F" w:rsidRPr="00BC66C0" w:rsidRDefault="00F02E1F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0" w:type="dxa"/>
            <w:gridSpan w:val="15"/>
          </w:tcPr>
          <w:p w:rsidR="00F02E1F" w:rsidRPr="00F02E1F" w:rsidRDefault="00F02E1F" w:rsidP="00E60CBB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1FD" w:rsidRPr="00BC66C0" w:rsidTr="008052A1">
        <w:trPr>
          <w:trHeight w:hRule="exact" w:val="396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 w:val="restart"/>
          </w:tcPr>
          <w:p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  <w:p w:rsidR="0092221C" w:rsidRPr="00BC66C0" w:rsidRDefault="0092221C" w:rsidP="00E60CBB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621ECB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 w:val="restart"/>
          </w:tcPr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:rsidR="0092221C" w:rsidRPr="00BC66C0" w:rsidRDefault="0092221C" w:rsidP="00E60CBB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 w:val="restart"/>
          </w:tcPr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</w:t>
            </w:r>
          </w:p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8" w:right="-198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vMerge w:val="restart"/>
          </w:tcPr>
          <w:p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F01FD" w:rsidRPr="00BC66C0" w:rsidTr="008052A1">
        <w:trPr>
          <w:trHeight w:hRule="exact" w:val="396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:rsidR="0092221C" w:rsidRPr="00BC66C0" w:rsidRDefault="0092221C" w:rsidP="00E60CBB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/>
          </w:tcPr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vMerge/>
          </w:tcPr>
          <w:p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1FD" w:rsidRPr="00BC66C0" w:rsidTr="00240F0F">
        <w:trPr>
          <w:trHeight w:hRule="exact" w:val="479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/>
          </w:tcPr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vMerge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21C" w:rsidRPr="00BC66C0" w:rsidTr="008052A1">
        <w:trPr>
          <w:trHeight w:hRule="exact" w:val="396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0" w:type="dxa"/>
            <w:gridSpan w:val="15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C66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C66C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01FD" w:rsidRPr="00BC66C0" w:rsidTr="008052A1">
        <w:trPr>
          <w:trHeight w:hRule="exact" w:val="396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2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1FD" w:rsidRPr="00BC66C0" w:rsidTr="008052A1">
        <w:trPr>
          <w:trHeight w:hRule="exact" w:val="396"/>
        </w:trPr>
        <w:tc>
          <w:tcPr>
            <w:tcW w:w="3735" w:type="dxa"/>
          </w:tcPr>
          <w:p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C66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164567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  <w:r w:rsidR="00164567">
              <w:rPr>
                <w:rFonts w:ascii="Angsana New" w:hAnsi="Angsana New" w:hint="cs"/>
                <w:sz w:val="30"/>
                <w:szCs w:val="30"/>
                <w:cs/>
              </w:rPr>
              <w:t xml:space="preserve"> (วันควบบริษัท)</w:t>
            </w:r>
          </w:p>
        </w:tc>
        <w:tc>
          <w:tcPr>
            <w:tcW w:w="1026" w:type="dxa"/>
          </w:tcPr>
          <w:p w:rsidR="007F01FD" w:rsidRPr="00BC66C0" w:rsidRDefault="00AA35FB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35FB">
              <w:rPr>
                <w:rFonts w:asciiTheme="majorBidi" w:hAnsiTheme="majorBidi" w:cstheme="majorBidi"/>
                <w:sz w:val="30"/>
                <w:szCs w:val="30"/>
              </w:rPr>
              <w:t>63,320</w:t>
            </w:r>
          </w:p>
        </w:tc>
        <w:tc>
          <w:tcPr>
            <w:tcW w:w="251" w:type="dxa"/>
          </w:tcPr>
          <w:p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7F01FD" w:rsidRPr="00BC66C0" w:rsidRDefault="00AA35FB" w:rsidP="00A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2,589,852</w:t>
            </w:r>
          </w:p>
        </w:tc>
        <w:tc>
          <w:tcPr>
            <w:tcW w:w="281" w:type="dxa"/>
          </w:tcPr>
          <w:p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:rsidR="007F01FD" w:rsidRPr="00BC66C0" w:rsidRDefault="00164567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842A74">
              <w:rPr>
                <w:rFonts w:asciiTheme="majorBidi" w:hAnsiTheme="majorBidi" w:cstheme="majorBidi"/>
                <w:sz w:val="30"/>
                <w:szCs w:val="30"/>
              </w:rPr>
              <w:t>282,319</w:t>
            </w:r>
          </w:p>
        </w:tc>
        <w:tc>
          <w:tcPr>
            <w:tcW w:w="236" w:type="dxa"/>
          </w:tcPr>
          <w:p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:rsidR="007F01FD" w:rsidRPr="00BC66C0" w:rsidRDefault="00842A74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,481</w:t>
            </w:r>
          </w:p>
        </w:tc>
        <w:tc>
          <w:tcPr>
            <w:tcW w:w="270" w:type="dxa"/>
          </w:tcPr>
          <w:p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F01FD" w:rsidRPr="00BC66C0" w:rsidRDefault="00164567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842A74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70" w:type="dxa"/>
          </w:tcPr>
          <w:p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7F01FD" w:rsidRPr="00BC66C0" w:rsidRDefault="00842A74" w:rsidP="0084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66,664</w:t>
            </w:r>
          </w:p>
        </w:tc>
        <w:tc>
          <w:tcPr>
            <w:tcW w:w="270" w:type="dxa"/>
            <w:gridSpan w:val="2"/>
          </w:tcPr>
          <w:p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dxa"/>
          </w:tcPr>
          <w:p w:rsidR="007F01FD" w:rsidRPr="00BC66C0" w:rsidRDefault="00AA35FB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17,484,420</w:t>
            </w:r>
          </w:p>
        </w:tc>
      </w:tr>
      <w:tr w:rsidR="007F01FD" w:rsidRPr="00BC66C0" w:rsidTr="008052A1">
        <w:trPr>
          <w:trHeight w:hRule="exact" w:val="396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6" w:type="dxa"/>
          </w:tcPr>
          <w:p w:rsidR="0092221C" w:rsidRPr="00BC66C0" w:rsidRDefault="00B272BA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92221C" w:rsidRPr="00BC66C0" w:rsidRDefault="00842A74" w:rsidP="00842A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:rsidR="0092221C" w:rsidRPr="00BC66C0" w:rsidRDefault="00842A74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1,730</w:t>
            </w:r>
          </w:p>
        </w:tc>
        <w:tc>
          <w:tcPr>
            <w:tcW w:w="23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92221C" w:rsidRPr="00BC66C0" w:rsidRDefault="00842A74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1,844</w:t>
            </w: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221C" w:rsidRPr="00BC66C0" w:rsidRDefault="00842A74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92221C" w:rsidRPr="00BC66C0" w:rsidRDefault="00842A74" w:rsidP="0084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:rsidR="0092221C" w:rsidRPr="00BC66C0" w:rsidRDefault="00842A74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162,100</w:t>
            </w:r>
          </w:p>
        </w:tc>
      </w:tr>
      <w:tr w:rsidR="007F01FD" w:rsidRPr="00BC66C0" w:rsidTr="008052A1">
        <w:trPr>
          <w:trHeight w:hRule="exact" w:val="396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026" w:type="dxa"/>
          </w:tcPr>
          <w:p w:rsidR="0092221C" w:rsidRPr="00BC66C0" w:rsidRDefault="003E5BB7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386</w:t>
            </w: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92221C" w:rsidRPr="00BC66C0" w:rsidRDefault="00842A74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,82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:rsidR="0092221C" w:rsidRPr="00BC66C0" w:rsidRDefault="00842A74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329,403</w:t>
            </w:r>
          </w:p>
        </w:tc>
        <w:tc>
          <w:tcPr>
            <w:tcW w:w="23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92221C" w:rsidRPr="00BC66C0" w:rsidRDefault="00842A74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(206,884)</w:t>
            </w: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221C" w:rsidRPr="00BC66C0" w:rsidRDefault="00842A74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92221C" w:rsidRPr="00BC66C0" w:rsidRDefault="00842A74" w:rsidP="0084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(138,730)</w:t>
            </w: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:rsidR="0092221C" w:rsidRPr="00BC66C0" w:rsidRDefault="00842A74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01FD" w:rsidRPr="00BC66C0" w:rsidTr="008052A1">
        <w:trPr>
          <w:trHeight w:hRule="exact" w:val="396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92221C" w:rsidRPr="00BC66C0" w:rsidRDefault="00B272BA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92221C" w:rsidRPr="00BC66C0" w:rsidRDefault="00842A74" w:rsidP="00C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08" w:right="-2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(2,848)</w:t>
            </w: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92221C" w:rsidRPr="00BC66C0" w:rsidRDefault="00842A74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(211,364)</w:t>
            </w:r>
          </w:p>
        </w:tc>
        <w:tc>
          <w:tcPr>
            <w:tcW w:w="23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92221C" w:rsidRPr="00BC66C0" w:rsidRDefault="00842A74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(1,372)</w:t>
            </w: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2221C" w:rsidRPr="00BC66C0" w:rsidRDefault="00842A74" w:rsidP="0084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(1,144)</w:t>
            </w: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92221C" w:rsidRPr="00BC66C0" w:rsidRDefault="00842A74" w:rsidP="0084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:rsidR="0092221C" w:rsidRPr="00BC66C0" w:rsidRDefault="00842A74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(216,728)</w:t>
            </w:r>
          </w:p>
        </w:tc>
      </w:tr>
      <w:tr w:rsidR="0092221C" w:rsidRPr="00BC66C0" w:rsidTr="008052A1">
        <w:trPr>
          <w:trHeight w:hRule="exact" w:val="396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6456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1645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92221C" w:rsidRPr="00BC66C0" w:rsidRDefault="00AA35F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5FB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92221C" w:rsidRPr="00BC66C0" w:rsidRDefault="00842A74" w:rsidP="00A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A35FB">
              <w:rPr>
                <w:rFonts w:ascii="Angsana New" w:hAnsi="Angsana New"/>
                <w:b/>
                <w:bCs/>
                <w:sz w:val="30"/>
                <w:szCs w:val="30"/>
              </w:rPr>
              <w:t>,602,829</w:t>
            </w: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221C" w:rsidRPr="00BC66C0" w:rsidRDefault="00842A74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14,402,088</w:t>
            </w:r>
          </w:p>
        </w:tc>
        <w:tc>
          <w:tcPr>
            <w:tcW w:w="23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:rsidR="0092221C" w:rsidRPr="00BC66C0" w:rsidRDefault="00842A74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9,069</w:t>
            </w: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2221C" w:rsidRPr="00BC66C0" w:rsidRDefault="00842A74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,640</w:t>
            </w: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92221C" w:rsidRPr="00BC66C0" w:rsidRDefault="00842A74" w:rsidP="0084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86,460</w:t>
            </w: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:rsidR="0092221C" w:rsidRPr="00BC66C0" w:rsidRDefault="00842A74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</w:t>
            </w:r>
            <w:r w:rsidR="00AA35FB">
              <w:rPr>
                <w:rFonts w:ascii="Angsana New" w:hAnsi="Angsana New"/>
                <w:b/>
                <w:bCs/>
                <w:sz w:val="30"/>
                <w:szCs w:val="30"/>
              </w:rPr>
              <w:t>429,792</w:t>
            </w:r>
          </w:p>
        </w:tc>
      </w:tr>
      <w:tr w:rsidR="0092221C" w:rsidRPr="00BC66C0" w:rsidTr="008052A1">
        <w:trPr>
          <w:trHeight w:hRule="exact" w:val="255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:rsidR="0092221C" w:rsidRPr="00BC66C0" w:rsidRDefault="0092221C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18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221C" w:rsidRPr="00BC66C0" w:rsidTr="008052A1">
        <w:trPr>
          <w:trHeight w:hRule="exact" w:val="403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BC66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02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:rsidR="0092221C" w:rsidRPr="00BC66C0" w:rsidRDefault="0092221C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85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4567" w:rsidRPr="00BC66C0" w:rsidTr="008052A1">
        <w:trPr>
          <w:trHeight w:hRule="exact" w:val="403"/>
        </w:trPr>
        <w:tc>
          <w:tcPr>
            <w:tcW w:w="3735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C66C0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(วันควบบริษัท)</w:t>
            </w:r>
          </w:p>
        </w:tc>
        <w:tc>
          <w:tcPr>
            <w:tcW w:w="1026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164567" w:rsidRPr="00BC66C0" w:rsidRDefault="00F3378D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14A7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A35FB">
              <w:rPr>
                <w:rFonts w:asciiTheme="majorBidi" w:hAnsiTheme="majorBidi" w:cstheme="majorBidi"/>
                <w:sz w:val="30"/>
                <w:szCs w:val="30"/>
              </w:rPr>
              <w:t>51,448</w:t>
            </w:r>
          </w:p>
        </w:tc>
        <w:tc>
          <w:tcPr>
            <w:tcW w:w="281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164567" w:rsidRPr="00BC66C0" w:rsidRDefault="00164567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F3378D">
              <w:rPr>
                <w:rFonts w:asciiTheme="majorBidi" w:hAnsiTheme="majorBidi" w:cstheme="majorBidi"/>
                <w:sz w:val="30"/>
                <w:szCs w:val="30"/>
              </w:rPr>
              <w:t>866,328</w:t>
            </w:r>
          </w:p>
        </w:tc>
        <w:tc>
          <w:tcPr>
            <w:tcW w:w="245" w:type="dxa"/>
            <w:gridSpan w:val="2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:rsidR="00164567" w:rsidRPr="00BC66C0" w:rsidRDefault="00F3378D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399,261</w:t>
            </w:r>
          </w:p>
        </w:tc>
        <w:tc>
          <w:tcPr>
            <w:tcW w:w="270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4567" w:rsidRPr="00BC66C0" w:rsidRDefault="00F3378D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1E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dxa"/>
          </w:tcPr>
          <w:p w:rsidR="00164567" w:rsidRPr="00BC66C0" w:rsidRDefault="00F3378D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AA35FB">
              <w:rPr>
                <w:rFonts w:asciiTheme="majorBidi" w:hAnsiTheme="majorBidi" w:cstheme="majorBidi"/>
                <w:sz w:val="30"/>
                <w:szCs w:val="30"/>
              </w:rPr>
              <w:t>132,774</w:t>
            </w:r>
          </w:p>
        </w:tc>
      </w:tr>
      <w:tr w:rsidR="00164567" w:rsidRPr="00BC66C0" w:rsidTr="008052A1">
        <w:trPr>
          <w:trHeight w:hRule="exact" w:val="403"/>
        </w:trPr>
        <w:tc>
          <w:tcPr>
            <w:tcW w:w="3735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26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164567" w:rsidRPr="00BC66C0" w:rsidRDefault="00AA35FB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55,743</w:t>
            </w:r>
          </w:p>
        </w:tc>
        <w:tc>
          <w:tcPr>
            <w:tcW w:w="281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164567" w:rsidRPr="00BC66C0" w:rsidRDefault="00F3378D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462,360</w:t>
            </w:r>
          </w:p>
        </w:tc>
        <w:tc>
          <w:tcPr>
            <w:tcW w:w="245" w:type="dxa"/>
            <w:gridSpan w:val="2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164567" w:rsidRPr="00BC66C0" w:rsidRDefault="00F3378D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</w:t>
            </w:r>
            <w:r w:rsidR="00297568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4567" w:rsidRPr="00BC66C0" w:rsidRDefault="00F3378D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164567" w:rsidRPr="00BC66C0" w:rsidRDefault="00164567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:rsidR="00164567" w:rsidRPr="00BC66C0" w:rsidRDefault="00AA35FB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527,771</w:t>
            </w:r>
          </w:p>
        </w:tc>
      </w:tr>
      <w:tr w:rsidR="00F3378D" w:rsidRPr="00BC66C0" w:rsidTr="008052A1">
        <w:trPr>
          <w:trHeight w:hRule="exact" w:val="403"/>
        </w:trPr>
        <w:tc>
          <w:tcPr>
            <w:tcW w:w="3735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026" w:type="dxa"/>
          </w:tcPr>
          <w:p w:rsidR="00F3378D" w:rsidRPr="00BC66C0" w:rsidRDefault="00CF37B5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F3378D" w:rsidRDefault="00F3378D" w:rsidP="00F3378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F3378D" w:rsidRPr="00BC66C0" w:rsidRDefault="00F3378D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(1,320)</w:t>
            </w:r>
          </w:p>
        </w:tc>
        <w:tc>
          <w:tcPr>
            <w:tcW w:w="245" w:type="dxa"/>
            <w:gridSpan w:val="2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:rsidR="00F3378D" w:rsidRDefault="00621ECB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:rsidR="00F3378D" w:rsidRPr="00BC66C0" w:rsidRDefault="00F3378D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left="-115" w:right="-2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(1,320)</w:t>
            </w:r>
          </w:p>
        </w:tc>
      </w:tr>
      <w:tr w:rsidR="00F3378D" w:rsidRPr="00BC66C0" w:rsidTr="008052A1">
        <w:trPr>
          <w:trHeight w:hRule="exact" w:val="403"/>
        </w:trPr>
        <w:tc>
          <w:tcPr>
            <w:tcW w:w="3735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26" w:type="dxa"/>
          </w:tcPr>
          <w:p w:rsidR="00F3378D" w:rsidRPr="00BC66C0" w:rsidRDefault="00CF37B5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F3378D" w:rsidRDefault="00F3378D" w:rsidP="00F3378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F3378D" w:rsidRPr="00BC66C0" w:rsidRDefault="00F3378D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166,297</w:t>
            </w:r>
          </w:p>
        </w:tc>
        <w:tc>
          <w:tcPr>
            <w:tcW w:w="245" w:type="dxa"/>
            <w:gridSpan w:val="2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(166,297)</w:t>
            </w:r>
          </w:p>
        </w:tc>
        <w:tc>
          <w:tcPr>
            <w:tcW w:w="270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:rsidR="00F3378D" w:rsidRDefault="00CF37B5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:rsidR="00F3378D" w:rsidRPr="00BC66C0" w:rsidRDefault="00F3378D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378D" w:rsidRPr="00BC66C0" w:rsidTr="008052A1">
        <w:trPr>
          <w:trHeight w:hRule="exact" w:val="403"/>
        </w:trPr>
        <w:tc>
          <w:tcPr>
            <w:tcW w:w="3735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26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F3378D" w:rsidRPr="00BC66C0" w:rsidRDefault="00F3378D" w:rsidP="00C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15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(832)</w:t>
            </w:r>
          </w:p>
        </w:tc>
        <w:tc>
          <w:tcPr>
            <w:tcW w:w="28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F3378D" w:rsidRPr="00BC66C0" w:rsidRDefault="00F3378D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,938)</w:t>
            </w:r>
          </w:p>
        </w:tc>
        <w:tc>
          <w:tcPr>
            <w:tcW w:w="245" w:type="dxa"/>
            <w:gridSpan w:val="2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(1,372)</w:t>
            </w:r>
          </w:p>
        </w:tc>
        <w:tc>
          <w:tcPr>
            <w:tcW w:w="270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(1,144)</w:t>
            </w:r>
          </w:p>
        </w:tc>
        <w:tc>
          <w:tcPr>
            <w:tcW w:w="270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:rsidR="00F3378D" w:rsidRPr="00BC66C0" w:rsidRDefault="00F3378D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left="-115" w:right="-5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(209,286)</w:t>
            </w:r>
          </w:p>
        </w:tc>
      </w:tr>
      <w:tr w:rsidR="00F3378D" w:rsidRPr="00BC66C0" w:rsidTr="008052A1">
        <w:trPr>
          <w:trHeight w:hRule="exact" w:val="403"/>
        </w:trPr>
        <w:tc>
          <w:tcPr>
            <w:tcW w:w="3735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AA35FB">
              <w:rPr>
                <w:rFonts w:ascii="Angsana New" w:hAnsi="Angsana New"/>
                <w:b/>
                <w:bCs/>
                <w:sz w:val="30"/>
                <w:szCs w:val="30"/>
              </w:rPr>
              <w:t>906,359</w:t>
            </w:r>
          </w:p>
        </w:tc>
        <w:tc>
          <w:tcPr>
            <w:tcW w:w="28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F3378D" w:rsidRPr="00BC66C0" w:rsidRDefault="00F3378D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621EC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87,727</w:t>
            </w:r>
          </w:p>
        </w:tc>
        <w:tc>
          <w:tcPr>
            <w:tcW w:w="245" w:type="dxa"/>
            <w:gridSpan w:val="2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240,947</w:t>
            </w:r>
          </w:p>
        </w:tc>
        <w:tc>
          <w:tcPr>
            <w:tcW w:w="270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14,906</w:t>
            </w:r>
          </w:p>
        </w:tc>
        <w:tc>
          <w:tcPr>
            <w:tcW w:w="270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F3378D" w:rsidRPr="00BC66C0" w:rsidRDefault="00F3378D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:rsidR="00F3378D" w:rsidRPr="00BC66C0" w:rsidRDefault="00F3378D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AA35FB">
              <w:rPr>
                <w:rFonts w:ascii="Angsana New" w:hAnsi="Angsana New"/>
                <w:b/>
                <w:bCs/>
                <w:sz w:val="30"/>
                <w:szCs w:val="30"/>
              </w:rPr>
              <w:t>449,939</w:t>
            </w:r>
          </w:p>
        </w:tc>
      </w:tr>
    </w:tbl>
    <w:p w:rsidR="00164567" w:rsidRDefault="00164567">
      <w:r>
        <w:br w:type="page"/>
      </w:r>
    </w:p>
    <w:tbl>
      <w:tblPr>
        <w:tblW w:w="14175" w:type="dxa"/>
        <w:tblInd w:w="585" w:type="dxa"/>
        <w:tblLayout w:type="fixed"/>
        <w:tblLook w:val="01E0"/>
      </w:tblPr>
      <w:tblGrid>
        <w:gridCol w:w="3735"/>
        <w:gridCol w:w="1026"/>
        <w:gridCol w:w="251"/>
        <w:gridCol w:w="1224"/>
        <w:gridCol w:w="281"/>
        <w:gridCol w:w="1179"/>
        <w:gridCol w:w="36"/>
        <w:gridCol w:w="236"/>
        <w:gridCol w:w="1621"/>
        <w:gridCol w:w="270"/>
        <w:gridCol w:w="1170"/>
        <w:gridCol w:w="270"/>
        <w:gridCol w:w="18"/>
        <w:gridCol w:w="1206"/>
        <w:gridCol w:w="9"/>
        <w:gridCol w:w="261"/>
        <w:gridCol w:w="9"/>
        <w:gridCol w:w="1373"/>
      </w:tblGrid>
      <w:tr w:rsidR="00164567" w:rsidRPr="00BC66C0" w:rsidTr="0088616A">
        <w:trPr>
          <w:trHeight w:hRule="exact" w:val="396"/>
        </w:trPr>
        <w:tc>
          <w:tcPr>
            <w:tcW w:w="3735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0" w:type="dxa"/>
            <w:gridSpan w:val="17"/>
          </w:tcPr>
          <w:p w:rsidR="00164567" w:rsidRPr="00F02E1F" w:rsidRDefault="00164567" w:rsidP="0088616A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567" w:rsidRPr="00BC66C0" w:rsidTr="0088616A">
        <w:trPr>
          <w:trHeight w:hRule="exact" w:val="396"/>
        </w:trPr>
        <w:tc>
          <w:tcPr>
            <w:tcW w:w="3735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 w:val="restart"/>
          </w:tcPr>
          <w:p w:rsidR="00164567" w:rsidRPr="00BC66C0" w:rsidRDefault="00164567" w:rsidP="0088616A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64567" w:rsidRPr="00BC66C0" w:rsidRDefault="00164567" w:rsidP="0088616A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64567" w:rsidRPr="00BC66C0" w:rsidRDefault="00164567" w:rsidP="0088616A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1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  <w:p w:rsidR="00164567" w:rsidRPr="00BC66C0" w:rsidRDefault="00164567" w:rsidP="0088616A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CF37B5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81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 w:val="restart"/>
          </w:tcPr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:rsidR="00164567" w:rsidRPr="00BC66C0" w:rsidRDefault="00164567" w:rsidP="0088616A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 w:val="restart"/>
          </w:tcPr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</w:t>
            </w:r>
          </w:p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8" w:right="-198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Merge w:val="restart"/>
          </w:tcPr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:rsidR="00164567" w:rsidRPr="00BC66C0" w:rsidRDefault="00164567" w:rsidP="00CF3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/>
              <w:ind w:left="-198" w:right="-198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gridSpan w:val="2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vMerge w:val="restart"/>
          </w:tcPr>
          <w:p w:rsidR="00164567" w:rsidRPr="00BC66C0" w:rsidRDefault="00164567" w:rsidP="0088616A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64567" w:rsidRPr="00BC66C0" w:rsidRDefault="00164567" w:rsidP="0088616A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64567" w:rsidRPr="00BC66C0" w:rsidRDefault="00164567" w:rsidP="0088616A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64567" w:rsidRPr="00BC66C0" w:rsidTr="0088616A">
        <w:trPr>
          <w:trHeight w:hRule="exact" w:val="396"/>
        </w:trPr>
        <w:tc>
          <w:tcPr>
            <w:tcW w:w="3735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:rsidR="00164567" w:rsidRPr="00BC66C0" w:rsidRDefault="00164567" w:rsidP="0088616A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:rsidR="00164567" w:rsidRPr="00BC66C0" w:rsidRDefault="00164567" w:rsidP="0088616A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/>
          </w:tcPr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Merge/>
          </w:tcPr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vMerge/>
          </w:tcPr>
          <w:p w:rsidR="00164567" w:rsidRPr="00BC66C0" w:rsidRDefault="00164567" w:rsidP="0088616A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4567" w:rsidRPr="00BC66C0" w:rsidTr="00CF37B5">
        <w:trPr>
          <w:trHeight w:hRule="exact" w:val="479"/>
        </w:trPr>
        <w:tc>
          <w:tcPr>
            <w:tcW w:w="3735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/>
          </w:tcPr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Merge/>
          </w:tcPr>
          <w:p w:rsidR="00164567" w:rsidRPr="00BC66C0" w:rsidRDefault="00164567" w:rsidP="0088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vMerge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4567" w:rsidRPr="00BC66C0" w:rsidTr="0088616A">
        <w:trPr>
          <w:trHeight w:hRule="exact" w:val="396"/>
        </w:trPr>
        <w:tc>
          <w:tcPr>
            <w:tcW w:w="3735" w:type="dxa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7"/>
          </w:tcPr>
          <w:p w:rsidR="00164567" w:rsidRPr="00BC66C0" w:rsidRDefault="00164567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C66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C66C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01FD" w:rsidRPr="00BC66C0" w:rsidTr="00164567">
        <w:trPr>
          <w:trHeight w:hRule="exact" w:val="403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2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01FD" w:rsidRPr="00BC66C0" w:rsidTr="00164567">
        <w:trPr>
          <w:trHeight w:hRule="exact" w:val="403"/>
        </w:trPr>
        <w:tc>
          <w:tcPr>
            <w:tcW w:w="3735" w:type="dxa"/>
          </w:tcPr>
          <w:p w:rsidR="0092221C" w:rsidRPr="00BC66C0" w:rsidRDefault="0016456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645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E5BB7" w:rsidRPr="003E5BB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645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กรกฎาคม </w:t>
            </w:r>
            <w:r w:rsidR="003E5BB7" w:rsidRPr="003E5BB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Pr="001645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(วันควบบริษัท)</w:t>
            </w:r>
          </w:p>
        </w:tc>
        <w:tc>
          <w:tcPr>
            <w:tcW w:w="102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66C0" w:rsidRPr="00BC66C0" w:rsidTr="00164567">
        <w:trPr>
          <w:trHeight w:hRule="exact" w:val="403"/>
        </w:trPr>
        <w:tc>
          <w:tcPr>
            <w:tcW w:w="3735" w:type="dxa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026" w:type="dxa"/>
          </w:tcPr>
          <w:p w:rsidR="00BC66C0" w:rsidRPr="00BC66C0" w:rsidRDefault="00AA35FB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A35FB">
              <w:rPr>
                <w:rFonts w:asciiTheme="majorBidi" w:hAnsiTheme="majorBidi" w:cstheme="majorBidi"/>
                <w:sz w:val="30"/>
                <w:szCs w:val="30"/>
              </w:rPr>
              <w:t>63,320</w:t>
            </w:r>
          </w:p>
        </w:tc>
        <w:tc>
          <w:tcPr>
            <w:tcW w:w="251" w:type="dxa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BC66C0" w:rsidRPr="00BC66C0" w:rsidRDefault="00AA35FB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738,404</w:t>
            </w:r>
          </w:p>
        </w:tc>
        <w:tc>
          <w:tcPr>
            <w:tcW w:w="281" w:type="dxa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BC66C0" w:rsidRPr="00BC66C0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3,080,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2" w:type="dxa"/>
            <w:gridSpan w:val="2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:rsidR="00BC66C0" w:rsidRPr="00BC66C0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66,220</w:t>
            </w:r>
          </w:p>
        </w:tc>
        <w:tc>
          <w:tcPr>
            <w:tcW w:w="270" w:type="dxa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C66C0" w:rsidRPr="00BC66C0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1,047</w:t>
            </w:r>
          </w:p>
        </w:tc>
        <w:tc>
          <w:tcPr>
            <w:tcW w:w="288" w:type="dxa"/>
            <w:gridSpan w:val="2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:rsidR="00BC66C0" w:rsidRPr="00BC66C0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66,664</w:t>
            </w:r>
          </w:p>
        </w:tc>
        <w:tc>
          <w:tcPr>
            <w:tcW w:w="270" w:type="dxa"/>
            <w:gridSpan w:val="2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:rsidR="00BC66C0" w:rsidRPr="00BC66C0" w:rsidRDefault="008052A1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AA35FB">
              <w:rPr>
                <w:rFonts w:asciiTheme="majorBidi" w:hAnsiTheme="majorBidi" w:cstheme="majorBidi"/>
                <w:sz w:val="30"/>
                <w:szCs w:val="30"/>
              </w:rPr>
              <w:t>016,175</w:t>
            </w:r>
          </w:p>
        </w:tc>
      </w:tr>
      <w:tr w:rsidR="00BC66C0" w:rsidRPr="00BC66C0" w:rsidTr="00164567">
        <w:trPr>
          <w:trHeight w:hRule="exact" w:val="403"/>
        </w:trPr>
        <w:tc>
          <w:tcPr>
            <w:tcW w:w="3735" w:type="dxa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BC66C0" w:rsidRPr="00BC66C0" w:rsidRDefault="00813557" w:rsidP="0081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C66C0" w:rsidRPr="00BC66C0" w:rsidRDefault="008052A1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,471</w:t>
            </w:r>
          </w:p>
        </w:tc>
        <w:tc>
          <w:tcPr>
            <w:tcW w:w="272" w:type="dxa"/>
            <w:gridSpan w:val="2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BC66C0" w:rsidRPr="00BC66C0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66C0" w:rsidRPr="00BC66C0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BC66C0" w:rsidRPr="00BC66C0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BC66C0" w:rsidRPr="00BC66C0" w:rsidRDefault="008052A1" w:rsidP="0081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,471</w:t>
            </w:r>
          </w:p>
        </w:tc>
      </w:tr>
      <w:tr w:rsidR="00BC66C0" w:rsidRPr="00BC66C0" w:rsidTr="00164567">
        <w:trPr>
          <w:trHeight w:hRule="exact" w:val="403"/>
        </w:trPr>
        <w:tc>
          <w:tcPr>
            <w:tcW w:w="3735" w:type="dxa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BC66C0" w:rsidRPr="00BC66C0" w:rsidRDefault="00AA35FB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5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63,320</w:t>
            </w:r>
          </w:p>
        </w:tc>
        <w:tc>
          <w:tcPr>
            <w:tcW w:w="251" w:type="dxa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BC66C0" w:rsidRPr="00BC66C0" w:rsidRDefault="00AA35FB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5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738,404</w:t>
            </w:r>
          </w:p>
        </w:tc>
        <w:tc>
          <w:tcPr>
            <w:tcW w:w="281" w:type="dxa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BC66C0" w:rsidRPr="00BC66C0" w:rsidRDefault="008052A1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3,41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,991</w:t>
            </w:r>
          </w:p>
        </w:tc>
        <w:tc>
          <w:tcPr>
            <w:tcW w:w="272" w:type="dxa"/>
            <w:gridSpan w:val="2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:rsidR="00BC66C0" w:rsidRPr="00BC66C0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66,220</w:t>
            </w:r>
          </w:p>
        </w:tc>
        <w:tc>
          <w:tcPr>
            <w:tcW w:w="270" w:type="dxa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66C0" w:rsidRPr="00BC66C0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1,047</w:t>
            </w:r>
          </w:p>
        </w:tc>
        <w:tc>
          <w:tcPr>
            <w:tcW w:w="288" w:type="dxa"/>
            <w:gridSpan w:val="2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C66C0" w:rsidRPr="00BC66C0" w:rsidRDefault="008052A1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66,664</w:t>
            </w:r>
          </w:p>
        </w:tc>
        <w:tc>
          <w:tcPr>
            <w:tcW w:w="270" w:type="dxa"/>
            <w:gridSpan w:val="2"/>
          </w:tcPr>
          <w:p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:rsidR="00BC66C0" w:rsidRPr="00BC66C0" w:rsidRDefault="008052A1" w:rsidP="0081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AA35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351,646</w:t>
            </w:r>
          </w:p>
        </w:tc>
      </w:tr>
      <w:tr w:rsidR="007F01FD" w:rsidRPr="00BC66C0" w:rsidTr="00164567">
        <w:trPr>
          <w:trHeight w:hRule="exact" w:val="403"/>
        </w:trPr>
        <w:tc>
          <w:tcPr>
            <w:tcW w:w="3735" w:type="dxa"/>
          </w:tcPr>
          <w:p w:rsidR="0092221C" w:rsidRPr="00BC66C0" w:rsidRDefault="0016456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026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</w:tcPr>
          <w:p w:rsidR="0092221C" w:rsidRPr="00BC66C0" w:rsidRDefault="0092221C" w:rsidP="0081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15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01FD" w:rsidRPr="00BC66C0" w:rsidTr="00164567">
        <w:trPr>
          <w:trHeight w:hRule="exact" w:val="403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026" w:type="dxa"/>
          </w:tcPr>
          <w:p w:rsidR="0092221C" w:rsidRPr="00223467" w:rsidRDefault="00AA35FB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A35FB">
              <w:rPr>
                <w:rFonts w:ascii="Angsana New" w:hAnsi="Angsana New"/>
                <w:sz w:val="30"/>
                <w:szCs w:val="30"/>
              </w:rPr>
              <w:t>63,706</w:t>
            </w: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92221C" w:rsidRPr="00BC66C0" w:rsidRDefault="00AA35FB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696,470</w:t>
            </w: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92221C" w:rsidRPr="00BC66C0" w:rsidRDefault="008052A1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2,799,1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:rsidR="0092221C" w:rsidRPr="00BC66C0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18,122</w:t>
            </w:r>
          </w:p>
        </w:tc>
        <w:tc>
          <w:tcPr>
            <w:tcW w:w="270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221C" w:rsidRPr="00BC66C0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88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:rsidR="0092221C" w:rsidRPr="00BC66C0" w:rsidRDefault="008052A1" w:rsidP="00E5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86,460</w:t>
            </w: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:rsidR="0092221C" w:rsidRPr="00BC66C0" w:rsidRDefault="008052A1" w:rsidP="0081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</w:t>
            </w:r>
            <w:r w:rsidR="00910D82" w:rsidRPr="00910D82">
              <w:rPr>
                <w:rFonts w:ascii="Angsana New" w:hAnsi="Angsana New" w:hint="cs"/>
                <w:sz w:val="30"/>
                <w:szCs w:val="30"/>
              </w:rPr>
              <w:t>6</w:t>
            </w:r>
            <w:r w:rsidR="00AA35FB">
              <w:rPr>
                <w:rFonts w:ascii="Angsana New" w:hAnsi="Angsana New"/>
                <w:sz w:val="30"/>
                <w:szCs w:val="30"/>
              </w:rPr>
              <w:t>4,645</w:t>
            </w:r>
          </w:p>
        </w:tc>
      </w:tr>
      <w:tr w:rsidR="007F01FD" w:rsidRPr="00BC66C0" w:rsidTr="00164567">
        <w:trPr>
          <w:trHeight w:hRule="exact" w:val="403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92221C" w:rsidRPr="00813557" w:rsidRDefault="0022346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135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92221C" w:rsidRPr="00813557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92221C" w:rsidRPr="00813557" w:rsidRDefault="008052A1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135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92221C" w:rsidRPr="00223467" w:rsidRDefault="008052A1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,208</w:t>
            </w:r>
          </w:p>
        </w:tc>
        <w:tc>
          <w:tcPr>
            <w:tcW w:w="272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92221C" w:rsidRPr="00813557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2221C" w:rsidRPr="00813557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2221C" w:rsidRPr="00813557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92221C" w:rsidRPr="00813557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92221C" w:rsidRPr="00813557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92221C" w:rsidRPr="00223467" w:rsidRDefault="008052A1" w:rsidP="0081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,208</w:t>
            </w:r>
          </w:p>
        </w:tc>
      </w:tr>
      <w:tr w:rsidR="007F01FD" w:rsidRPr="00BC66C0" w:rsidTr="00164567">
        <w:trPr>
          <w:trHeight w:hRule="exact" w:val="403"/>
        </w:trPr>
        <w:tc>
          <w:tcPr>
            <w:tcW w:w="3735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92221C" w:rsidRPr="00223467" w:rsidRDefault="00AA35FB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5FB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</w:tcPr>
          <w:p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92221C" w:rsidRPr="00223467" w:rsidRDefault="00AA35FB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5FB">
              <w:rPr>
                <w:rFonts w:ascii="Angsana New" w:hAnsi="Angsana New"/>
                <w:b/>
                <w:bCs/>
                <w:sz w:val="30"/>
                <w:szCs w:val="30"/>
              </w:rPr>
              <w:t>696,470</w:t>
            </w:r>
          </w:p>
        </w:tc>
        <w:tc>
          <w:tcPr>
            <w:tcW w:w="281" w:type="dxa"/>
          </w:tcPr>
          <w:p w:rsidR="0092221C" w:rsidRPr="00223467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92221C" w:rsidRPr="00223467" w:rsidRDefault="008052A1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3,114,361</w:t>
            </w:r>
          </w:p>
        </w:tc>
        <w:tc>
          <w:tcPr>
            <w:tcW w:w="272" w:type="dxa"/>
            <w:gridSpan w:val="2"/>
          </w:tcPr>
          <w:p w:rsidR="0092221C" w:rsidRPr="00223467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:rsidR="0092221C" w:rsidRPr="00223467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18,122</w:t>
            </w:r>
          </w:p>
        </w:tc>
        <w:tc>
          <w:tcPr>
            <w:tcW w:w="270" w:type="dxa"/>
          </w:tcPr>
          <w:p w:rsidR="0092221C" w:rsidRPr="00223467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2221C" w:rsidRPr="00223467" w:rsidRDefault="008052A1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288" w:type="dxa"/>
            <w:gridSpan w:val="2"/>
          </w:tcPr>
          <w:p w:rsidR="0092221C" w:rsidRPr="00223467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2221C" w:rsidRPr="00223467" w:rsidRDefault="008052A1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86,460</w:t>
            </w:r>
          </w:p>
        </w:tc>
        <w:tc>
          <w:tcPr>
            <w:tcW w:w="270" w:type="dxa"/>
            <w:gridSpan w:val="2"/>
          </w:tcPr>
          <w:p w:rsidR="0092221C" w:rsidRPr="00223467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:rsidR="0092221C" w:rsidRPr="00223467" w:rsidRDefault="008052A1" w:rsidP="00813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AA35FB">
              <w:rPr>
                <w:rFonts w:ascii="Angsana New" w:hAnsi="Angsana New"/>
                <w:b/>
                <w:bCs/>
                <w:sz w:val="30"/>
                <w:szCs w:val="30"/>
              </w:rPr>
              <w:t>979,853</w:t>
            </w:r>
          </w:p>
        </w:tc>
      </w:tr>
    </w:tbl>
    <w:p w:rsidR="002B4509" w:rsidRDefault="002B4509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92221C" w:rsidRDefault="0092221C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92221C" w:rsidRPr="00C52C41" w:rsidRDefault="0092221C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</w:rPr>
        <w:sectPr w:rsidR="0092221C" w:rsidRPr="00C52C41" w:rsidSect="005208B4">
          <w:headerReference w:type="default" r:id="rId12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:rsidR="00883957" w:rsidRPr="0045185E" w:rsidRDefault="00883957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5185E">
        <w:rPr>
          <w:rFonts w:ascii="Angsana New" w:hAnsi="Angsana New"/>
          <w:spacing w:val="-4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AA7630">
        <w:rPr>
          <w:rFonts w:ascii="Angsana New" w:hAnsi="Angsana New"/>
          <w:sz w:val="30"/>
          <w:szCs w:val="30"/>
        </w:rPr>
        <w:br/>
      </w:r>
      <w:r w:rsidRPr="0045185E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D72946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45185E">
        <w:rPr>
          <w:rFonts w:ascii="Angsana New" w:hAnsi="Angsana New"/>
          <w:sz w:val="30"/>
          <w:szCs w:val="30"/>
          <w:cs/>
        </w:rPr>
        <w:t>มี</w:t>
      </w:r>
      <w:r w:rsidRPr="005D6A91">
        <w:rPr>
          <w:rFonts w:ascii="Angsana New" w:hAnsi="Angsana New"/>
          <w:sz w:val="30"/>
          <w:szCs w:val="30"/>
          <w:cs/>
        </w:rPr>
        <w:t>จำนวน</w:t>
      </w:r>
      <w:r w:rsidR="0035180D" w:rsidRPr="005D6A91">
        <w:rPr>
          <w:rFonts w:ascii="Angsana New" w:hAnsi="Angsana New"/>
          <w:sz w:val="30"/>
          <w:szCs w:val="30"/>
        </w:rPr>
        <w:t xml:space="preserve"> </w:t>
      </w:r>
      <w:r w:rsidR="00995667">
        <w:rPr>
          <w:rFonts w:ascii="Angsana New" w:hAnsi="Angsana New"/>
          <w:sz w:val="30"/>
          <w:szCs w:val="30"/>
        </w:rPr>
        <w:t>9</w:t>
      </w:r>
      <w:r w:rsidR="0032720E">
        <w:rPr>
          <w:rFonts w:ascii="Angsana New" w:hAnsi="Angsana New"/>
          <w:sz w:val="30"/>
          <w:szCs w:val="30"/>
        </w:rPr>
        <w:t>,085.4</w:t>
      </w:r>
      <w:r w:rsidRPr="005D6A91">
        <w:rPr>
          <w:rFonts w:ascii="Angsana New" w:hAnsi="Angsana New"/>
          <w:sz w:val="30"/>
          <w:szCs w:val="30"/>
        </w:rPr>
        <w:t xml:space="preserve"> </w:t>
      </w:r>
      <w:r w:rsidRPr="005D6A9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D6A91">
        <w:rPr>
          <w:rFonts w:ascii="Angsana New" w:hAnsi="Angsana New"/>
          <w:i/>
          <w:iCs/>
          <w:sz w:val="30"/>
          <w:szCs w:val="30"/>
        </w:rPr>
        <w:t>(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z w:val="30"/>
          <w:szCs w:val="30"/>
        </w:rPr>
        <w:t>5</w:t>
      </w:r>
      <w:r w:rsidR="00282469" w:rsidRPr="005D6A91">
        <w:rPr>
          <w:rFonts w:ascii="Angsana New" w:hAnsi="Angsana New"/>
          <w:i/>
          <w:iCs/>
          <w:sz w:val="30"/>
          <w:szCs w:val="30"/>
        </w:rPr>
        <w:t>6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Pr="005D6A91">
        <w:rPr>
          <w:rFonts w:ascii="Angsana New" w:hAnsi="Angsana New"/>
          <w:i/>
          <w:iCs/>
          <w:sz w:val="30"/>
          <w:szCs w:val="30"/>
        </w:rPr>
        <w:t>:</w:t>
      </w:r>
      <w:r w:rsidR="007044D3" w:rsidRPr="005D6A91">
        <w:rPr>
          <w:rFonts w:ascii="Angsana New" w:hAnsi="Angsana New"/>
          <w:i/>
          <w:iCs/>
          <w:sz w:val="30"/>
          <w:szCs w:val="30"/>
        </w:rPr>
        <w:t xml:space="preserve"> </w:t>
      </w:r>
      <w:r w:rsidR="004F7AE2">
        <w:rPr>
          <w:rFonts w:ascii="Angsana New" w:hAnsi="Angsana New"/>
          <w:i/>
          <w:iCs/>
          <w:sz w:val="30"/>
          <w:szCs w:val="30"/>
        </w:rPr>
        <w:t>8,</w:t>
      </w:r>
      <w:r w:rsidR="0032720E">
        <w:rPr>
          <w:rFonts w:ascii="Angsana New" w:hAnsi="Angsana New"/>
          <w:i/>
          <w:iCs/>
          <w:sz w:val="30"/>
          <w:szCs w:val="30"/>
        </w:rPr>
        <w:t>872.3</w:t>
      </w:r>
      <w:r w:rsidR="005A5A90" w:rsidRPr="005D6A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D6A9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883957" w:rsidRPr="00651A1C" w:rsidRDefault="00883957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:rsidR="00883957" w:rsidRPr="00C52C41" w:rsidRDefault="009A1E10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B66AF9">
        <w:rPr>
          <w:rFonts w:ascii="Angsana New" w:hAnsi="Angsana New"/>
          <w:spacing w:val="-6"/>
          <w:sz w:val="30"/>
          <w:szCs w:val="30"/>
          <w:cs/>
        </w:rPr>
        <w:t>ระหว่าง</w:t>
      </w:r>
      <w:r w:rsidR="00657DE5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3E5BB7" w:rsidRPr="003E5BB7">
        <w:rPr>
          <w:rFonts w:ascii="Angsana New" w:hAnsi="Angsana New" w:hint="cs"/>
          <w:spacing w:val="-6"/>
          <w:sz w:val="30"/>
          <w:szCs w:val="30"/>
        </w:rPr>
        <w:t>31</w:t>
      </w:r>
      <w:r w:rsidR="00D72946">
        <w:rPr>
          <w:rFonts w:ascii="Angsana New" w:hAnsi="Angsana New" w:hint="cs"/>
          <w:spacing w:val="-6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pacing w:val="-6"/>
          <w:sz w:val="30"/>
          <w:szCs w:val="30"/>
        </w:rPr>
        <w:t>2</w:t>
      </w:r>
      <w:r w:rsidR="00297568">
        <w:rPr>
          <w:rFonts w:ascii="Angsana New" w:hAnsi="Angsana New" w:hint="cs"/>
          <w:spacing w:val="-6"/>
          <w:sz w:val="30"/>
          <w:szCs w:val="30"/>
        </w:rPr>
        <w:t>5</w:t>
      </w:r>
      <w:r w:rsidR="003E5BB7" w:rsidRPr="003E5BB7">
        <w:rPr>
          <w:rFonts w:ascii="Angsana New" w:hAnsi="Angsana New" w:hint="cs"/>
          <w:spacing w:val="-6"/>
          <w:sz w:val="30"/>
          <w:szCs w:val="30"/>
        </w:rPr>
        <w:t>63</w:t>
      </w:r>
      <w:r w:rsidR="005A5A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>บริษัทได้มีการบันทึกดอกเบี้ยจ่ายเป็นต้นทุนของสินทรัพย์ระหว่างก่อสร้าง</w:t>
      </w:r>
      <w:r w:rsidR="00FE79CF" w:rsidRPr="00B66AF9">
        <w:rPr>
          <w:rFonts w:ascii="Angsana New" w:hAnsi="Angsana New" w:hint="cs"/>
          <w:spacing w:val="-6"/>
          <w:sz w:val="30"/>
          <w:szCs w:val="30"/>
          <w:cs/>
        </w:rPr>
        <w:t>และติดตั้ง</w:t>
      </w:r>
      <w:r w:rsidR="0035180D">
        <w:rPr>
          <w:rFonts w:ascii="Angsana New" w:hAnsi="Angsana New"/>
          <w:spacing w:val="-6"/>
          <w:sz w:val="30"/>
          <w:szCs w:val="30"/>
          <w:cs/>
        </w:rPr>
        <w:t>เป็นจำนวนเงิน</w:t>
      </w:r>
      <w:r w:rsidR="0035180D" w:rsidRPr="005D6A91">
        <w:rPr>
          <w:rFonts w:ascii="Angsana New" w:hAnsi="Angsana New"/>
          <w:spacing w:val="-6"/>
          <w:sz w:val="30"/>
          <w:szCs w:val="30"/>
          <w:cs/>
        </w:rPr>
        <w:t>ทั้งสิ้น</w:t>
      </w:r>
      <w:r w:rsidR="0035180D" w:rsidRPr="005D6A91">
        <w:rPr>
          <w:rFonts w:ascii="Angsana New" w:hAnsi="Angsana New"/>
          <w:spacing w:val="-6"/>
          <w:sz w:val="30"/>
          <w:szCs w:val="30"/>
        </w:rPr>
        <w:t xml:space="preserve"> </w:t>
      </w:r>
      <w:r w:rsidR="004F7AE2">
        <w:rPr>
          <w:rFonts w:ascii="Angsana New" w:hAnsi="Angsana New"/>
          <w:spacing w:val="-6"/>
          <w:sz w:val="30"/>
          <w:szCs w:val="30"/>
        </w:rPr>
        <w:t>0.1</w:t>
      </w:r>
      <w:r w:rsidR="00883957" w:rsidRPr="005D6A91">
        <w:rPr>
          <w:rFonts w:ascii="Angsana New" w:hAnsi="Angsana New"/>
          <w:spacing w:val="-6"/>
          <w:sz w:val="30"/>
          <w:szCs w:val="30"/>
        </w:rPr>
        <w:t xml:space="preserve"> </w:t>
      </w:r>
      <w:r w:rsidR="00883957" w:rsidRPr="005D6A91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883957" w:rsidRPr="005D6A91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3E5BB7" w:rsidRPr="003E5BB7">
        <w:rPr>
          <w:rFonts w:ascii="Angsana New" w:hAnsi="Angsana New" w:hint="cs"/>
          <w:i/>
          <w:iCs/>
          <w:spacing w:val="-6"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pacing w:val="-6"/>
          <w:sz w:val="30"/>
          <w:szCs w:val="30"/>
        </w:rPr>
        <w:t>5</w:t>
      </w:r>
      <w:r w:rsidR="000D38A6" w:rsidRPr="005D6A91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4F7AE2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883957" w:rsidRPr="005D6A91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7044D3"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777067" w:rsidRPr="005D6A91">
        <w:rPr>
          <w:rFonts w:ascii="Angsana New" w:hAnsi="Angsana New"/>
          <w:i/>
          <w:iCs/>
          <w:spacing w:val="-6"/>
          <w:sz w:val="30"/>
          <w:szCs w:val="30"/>
        </w:rPr>
        <w:t>0.</w:t>
      </w:r>
      <w:r w:rsidR="004F7AE2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71779D"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5D6A91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ล้านบาท) </w:t>
      </w:r>
      <w:r w:rsidR="00883957" w:rsidRPr="005D6A91">
        <w:rPr>
          <w:rFonts w:ascii="Angsana New" w:hAnsi="Angsana New"/>
          <w:spacing w:val="-6"/>
          <w:sz w:val="30"/>
          <w:szCs w:val="30"/>
          <w:cs/>
        </w:rPr>
        <w:t xml:space="preserve">โดยมีอัตราดอกเบี้ยตั้งขึ้นเป็นทุนในอัตราร้อยละ </w:t>
      </w:r>
      <w:r w:rsidR="0035180D" w:rsidRPr="004F7AE2">
        <w:rPr>
          <w:rFonts w:ascii="Angsana New" w:hAnsi="Angsana New"/>
          <w:spacing w:val="-6"/>
          <w:sz w:val="30"/>
          <w:szCs w:val="30"/>
        </w:rPr>
        <w:t>1.96</w:t>
      </w:r>
      <w:r w:rsidR="002735CE" w:rsidRPr="005D6A9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3957" w:rsidRPr="005D6A91">
        <w:rPr>
          <w:rFonts w:ascii="Angsana New" w:hAnsi="Angsana New"/>
          <w:spacing w:val="-6"/>
          <w:sz w:val="30"/>
          <w:szCs w:val="30"/>
          <w:cs/>
        </w:rPr>
        <w:t xml:space="preserve">ต่อปี </w:t>
      </w:r>
      <w:r w:rsidR="008E59F6" w:rsidRPr="005D6A91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E59F6" w:rsidRPr="005D6A91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297568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="00282469" w:rsidRPr="005D6A91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3E5BB7" w:rsidRPr="003E5BB7">
        <w:rPr>
          <w:rFonts w:ascii="Angsana New" w:hAnsi="Angsana New" w:hint="cs"/>
          <w:i/>
          <w:iCs/>
          <w:spacing w:val="-6"/>
          <w:sz w:val="30"/>
          <w:szCs w:val="30"/>
        </w:rPr>
        <w:t>2</w:t>
      </w:r>
      <w:r w:rsidR="00883957" w:rsidRPr="005D6A91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7044D3" w:rsidRPr="005D6A91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ร้อยละ</w:t>
      </w:r>
      <w:r w:rsidR="0071779D"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3E5BB7" w:rsidRPr="003E5BB7">
        <w:rPr>
          <w:rFonts w:ascii="Angsana New" w:hAnsi="Angsana New" w:hint="cs"/>
          <w:i/>
          <w:iCs/>
          <w:spacing w:val="-6"/>
          <w:sz w:val="30"/>
          <w:szCs w:val="30"/>
        </w:rPr>
        <w:t>1</w:t>
      </w:r>
      <w:r w:rsidR="00CD11B4">
        <w:rPr>
          <w:rFonts w:ascii="Angsana New" w:hAnsi="Angsana New" w:hint="cs"/>
          <w:i/>
          <w:iCs/>
          <w:spacing w:val="-6"/>
          <w:sz w:val="30"/>
          <w:szCs w:val="30"/>
          <w:cs/>
        </w:rPr>
        <w:t>.</w:t>
      </w:r>
      <w:r w:rsidR="003E5BB7" w:rsidRPr="003E5BB7">
        <w:rPr>
          <w:rFonts w:ascii="Angsana New" w:hAnsi="Angsana New" w:hint="cs"/>
          <w:i/>
          <w:iCs/>
          <w:spacing w:val="-6"/>
          <w:sz w:val="30"/>
          <w:szCs w:val="30"/>
        </w:rPr>
        <w:t>91</w:t>
      </w:r>
      <w:r w:rsidR="00CD11B4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5D6A91">
        <w:rPr>
          <w:rFonts w:ascii="Angsana New" w:hAnsi="Angsana New"/>
          <w:i/>
          <w:iCs/>
          <w:spacing w:val="-6"/>
          <w:sz w:val="30"/>
          <w:szCs w:val="30"/>
          <w:cs/>
        </w:rPr>
        <w:t>ถึง</w:t>
      </w:r>
      <w:r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>ร้อยละ</w:t>
      </w:r>
      <w:r w:rsidR="0071779D"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5D6A91" w:rsidRPr="005D6A91">
        <w:rPr>
          <w:rFonts w:ascii="Angsana New" w:hAnsi="Angsana New"/>
          <w:i/>
          <w:iCs/>
          <w:spacing w:val="-6"/>
          <w:sz w:val="30"/>
          <w:szCs w:val="30"/>
        </w:rPr>
        <w:t>1.9</w:t>
      </w:r>
      <w:r w:rsidR="003E5BB7" w:rsidRPr="003E5BB7">
        <w:rPr>
          <w:rFonts w:ascii="Angsana New" w:hAnsi="Angsana New" w:hint="cs"/>
          <w:i/>
          <w:iCs/>
          <w:spacing w:val="-6"/>
          <w:sz w:val="30"/>
          <w:szCs w:val="30"/>
        </w:rPr>
        <w:t>6</w:t>
      </w:r>
      <w:r w:rsidR="0071779D"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5D6A91">
        <w:rPr>
          <w:rFonts w:ascii="Angsana New" w:hAnsi="Angsana New"/>
          <w:i/>
          <w:iCs/>
          <w:spacing w:val="-6"/>
          <w:sz w:val="30"/>
          <w:szCs w:val="30"/>
          <w:cs/>
        </w:rPr>
        <w:t>ต่อปี)</w:t>
      </w:r>
    </w:p>
    <w:p w:rsidR="003B30C0" w:rsidRPr="00D808A8" w:rsidRDefault="003B30C0" w:rsidP="000916F5">
      <w:pPr>
        <w:pStyle w:val="BodyText2"/>
        <w:ind w:left="0" w:firstLine="0"/>
        <w:jc w:val="thaiDistribute"/>
        <w:rPr>
          <w:rFonts w:ascii="Angsana New" w:hAnsi="Angsana New"/>
          <w:sz w:val="20"/>
          <w:szCs w:val="20"/>
        </w:rPr>
      </w:pPr>
    </w:p>
    <w:p w:rsidR="00D808A8" w:rsidRDefault="00D808A8" w:rsidP="00D80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2</w:t>
      </w:r>
      <w:r w:rsidRPr="00284595">
        <w:rPr>
          <w:rFonts w:ascii="Angsana New" w:hAnsi="Angsana New"/>
          <w:b/>
          <w:bCs/>
          <w:sz w:val="30"/>
          <w:szCs w:val="30"/>
        </w:rPr>
        <w:tab/>
      </w:r>
      <w:r w:rsidRPr="0028459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D808A8" w:rsidRPr="00D808A8" w:rsidRDefault="00D808A8" w:rsidP="00D80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240" w:type="dxa"/>
        <w:tblInd w:w="450" w:type="dxa"/>
        <w:tblLayout w:type="fixed"/>
        <w:tblLook w:val="0000"/>
      </w:tblPr>
      <w:tblGrid>
        <w:gridCol w:w="3510"/>
        <w:gridCol w:w="990"/>
        <w:gridCol w:w="1350"/>
        <w:gridCol w:w="236"/>
        <w:gridCol w:w="34"/>
        <w:gridCol w:w="1155"/>
        <w:gridCol w:w="6"/>
        <w:gridCol w:w="65"/>
        <w:gridCol w:w="199"/>
        <w:gridCol w:w="6"/>
        <w:gridCol w:w="35"/>
        <w:gridCol w:w="1654"/>
      </w:tblGrid>
      <w:tr w:rsidR="00D808A8" w:rsidRPr="00B0181B" w:rsidTr="006A718A">
        <w:tc>
          <w:tcPr>
            <w:tcW w:w="4500" w:type="dxa"/>
            <w:gridSpan w:val="2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5" w:type="dxa"/>
            <w:gridSpan w:val="4"/>
          </w:tcPr>
          <w:p w:rsidR="00D808A8" w:rsidRPr="00BC12D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  <w:gridSpan w:val="3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1" w:type="dxa"/>
            <w:gridSpan w:val="3"/>
          </w:tcPr>
          <w:p w:rsidR="00D808A8" w:rsidRPr="00BC12D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808A8" w:rsidRPr="00B0181B" w:rsidTr="006A718A">
        <w:tc>
          <w:tcPr>
            <w:tcW w:w="4500" w:type="dxa"/>
            <w:gridSpan w:val="2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5" w:type="dxa"/>
            <w:gridSpan w:val="4"/>
          </w:tcPr>
          <w:p w:rsidR="00D808A8" w:rsidRPr="00BC12D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  <w:gridSpan w:val="3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1" w:type="dxa"/>
            <w:gridSpan w:val="3"/>
          </w:tcPr>
          <w:p w:rsidR="00D808A8" w:rsidRPr="00BC12D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808A8" w:rsidRPr="00B0181B" w:rsidTr="006A718A">
        <w:tc>
          <w:tcPr>
            <w:tcW w:w="4500" w:type="dxa"/>
            <w:gridSpan w:val="2"/>
          </w:tcPr>
          <w:p w:rsidR="00D808A8" w:rsidRPr="00904E2A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D808A8" w:rsidRPr="00284595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gridSpan w:val="2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gridSpan w:val="2"/>
          </w:tcPr>
          <w:p w:rsidR="00D808A8" w:rsidRPr="00284595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gridSpan w:val="3"/>
          </w:tcPr>
          <w:p w:rsidR="00D808A8" w:rsidRPr="00284595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5" w:type="dxa"/>
            <w:gridSpan w:val="2"/>
          </w:tcPr>
          <w:p w:rsidR="00D808A8" w:rsidRPr="00284595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D808A8" w:rsidRPr="00B0181B" w:rsidTr="006A718A">
        <w:tc>
          <w:tcPr>
            <w:tcW w:w="4500" w:type="dxa"/>
            <w:gridSpan w:val="2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6" w:type="dxa"/>
            <w:gridSpan w:val="10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:rsidR="00D808A8" w:rsidRPr="00AF3D02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349,314</w:t>
            </w:r>
          </w:p>
        </w:tc>
        <w:tc>
          <w:tcPr>
            <w:tcW w:w="236" w:type="dxa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</w:tcPr>
          <w:p w:rsidR="00D808A8" w:rsidRPr="00AF3D02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281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40" w:type="dxa"/>
            <w:gridSpan w:val="3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3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349,314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90" w:type="dxa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808A8" w:rsidRPr="00AF3D02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224,412</w:t>
            </w:r>
          </w:p>
        </w:tc>
        <w:tc>
          <w:tcPr>
            <w:tcW w:w="236" w:type="dxa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</w:tcPr>
          <w:p w:rsidR="00D808A8" w:rsidRPr="00AF3D02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40" w:type="dxa"/>
            <w:gridSpan w:val="3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3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224,412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808A8" w:rsidRPr="00AF3D02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573,726</w:t>
            </w:r>
          </w:p>
        </w:tc>
        <w:tc>
          <w:tcPr>
            <w:tcW w:w="236" w:type="dxa"/>
          </w:tcPr>
          <w:p w:rsidR="00D808A8" w:rsidRPr="00AF3D02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D808A8" w:rsidRPr="00AF3D02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40" w:type="dxa"/>
            <w:gridSpan w:val="3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3"/>
              </w:tabs>
              <w:spacing w:line="240" w:lineRule="auto"/>
              <w:ind w:right="-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573,726</w:t>
            </w:r>
          </w:p>
        </w:tc>
      </w:tr>
    </w:tbl>
    <w:p w:rsidR="00D808A8" w:rsidRPr="00D808A8" w:rsidRDefault="00D808A8" w:rsidP="00D808A8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sz w:val="20"/>
          <w:szCs w:val="20"/>
          <w:lang w:val="en-US"/>
        </w:rPr>
      </w:pPr>
      <w:r w:rsidRPr="00D808A8">
        <w:rPr>
          <w:rFonts w:ascii="Angsana New" w:hAnsi="Angsana New" w:cs="Angsana New"/>
          <w:sz w:val="20"/>
          <w:szCs w:val="20"/>
          <w:lang w:val="en-US"/>
        </w:rPr>
        <w:tab/>
      </w:r>
    </w:p>
    <w:p w:rsidR="00D808A8" w:rsidRPr="00C52C41" w:rsidRDefault="00D808A8" w:rsidP="00D808A8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3E5BB7">
        <w:rPr>
          <w:rFonts w:ascii="Angsana New" w:hAnsi="Angsana New" w:cs="Angsana New"/>
          <w:b/>
          <w:bCs/>
          <w:lang w:val="en-US"/>
        </w:rPr>
        <w:t>1</w:t>
      </w:r>
      <w:r>
        <w:rPr>
          <w:rFonts w:ascii="Angsana New" w:hAnsi="Angsana New" w:cs="Angsana New"/>
          <w:b/>
          <w:bCs/>
          <w:lang w:val="en-US"/>
        </w:rPr>
        <w:t>3</w:t>
      </w:r>
      <w:r w:rsidRPr="00C52C41">
        <w:rPr>
          <w:rFonts w:ascii="Angsana New" w:hAnsi="Angsana New" w:cs="Angsana New"/>
          <w:b/>
          <w:bCs/>
          <w:cs/>
        </w:rPr>
        <w:tab/>
      </w:r>
      <w:r w:rsidRPr="00C52C41">
        <w:rPr>
          <w:rFonts w:ascii="Angsana New" w:hAnsi="Angsana New" w:cs="Angsana New"/>
          <w:b/>
          <w:bCs/>
          <w:cs/>
          <w:lang w:val="en-US"/>
        </w:rPr>
        <w:t>เจ้าหนี้อื่น</w:t>
      </w:r>
    </w:p>
    <w:p w:rsidR="00D808A8" w:rsidRPr="00D808A8" w:rsidRDefault="00D808A8" w:rsidP="00D808A8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3510"/>
        <w:gridCol w:w="990"/>
        <w:gridCol w:w="6"/>
        <w:gridCol w:w="1347"/>
        <w:gridCol w:w="8"/>
        <w:gridCol w:w="262"/>
        <w:gridCol w:w="8"/>
        <w:gridCol w:w="1162"/>
        <w:gridCol w:w="6"/>
        <w:gridCol w:w="264"/>
        <w:gridCol w:w="6"/>
        <w:gridCol w:w="1701"/>
      </w:tblGrid>
      <w:tr w:rsidR="00D808A8" w:rsidRPr="00B0181B" w:rsidTr="006A718A">
        <w:tc>
          <w:tcPr>
            <w:tcW w:w="4506" w:type="dxa"/>
            <w:gridSpan w:val="3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dxa"/>
            <w:gridSpan w:val="6"/>
          </w:tcPr>
          <w:p w:rsidR="00D808A8" w:rsidRPr="00BC12D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808A8" w:rsidRPr="00BC12D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808A8" w:rsidRPr="00B0181B" w:rsidTr="006A718A">
        <w:tc>
          <w:tcPr>
            <w:tcW w:w="4506" w:type="dxa"/>
            <w:gridSpan w:val="3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dxa"/>
            <w:gridSpan w:val="6"/>
          </w:tcPr>
          <w:p w:rsidR="00D808A8" w:rsidRPr="00BC12D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808A8" w:rsidRPr="00BC12D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808A8" w:rsidRPr="00B0181B" w:rsidTr="006A718A">
        <w:tc>
          <w:tcPr>
            <w:tcW w:w="3510" w:type="dxa"/>
          </w:tcPr>
          <w:p w:rsidR="00D808A8" w:rsidRPr="00904E2A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808A8" w:rsidRPr="00904E2A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61" w:type="dxa"/>
            <w:gridSpan w:val="3"/>
          </w:tcPr>
          <w:p w:rsidR="00D808A8" w:rsidRPr="00284595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gridSpan w:val="2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:rsidR="00D808A8" w:rsidRPr="00284595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gridSpan w:val="2"/>
          </w:tcPr>
          <w:p w:rsidR="00D808A8" w:rsidRPr="00284595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7" w:type="dxa"/>
            <w:gridSpan w:val="2"/>
          </w:tcPr>
          <w:p w:rsidR="00D808A8" w:rsidRPr="00284595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D808A8" w:rsidRPr="00B0181B" w:rsidTr="006A718A">
        <w:tc>
          <w:tcPr>
            <w:tcW w:w="4506" w:type="dxa"/>
            <w:gridSpan w:val="3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64" w:type="dxa"/>
            <w:gridSpan w:val="9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D808A8" w:rsidRPr="00C52C41" w:rsidDel="0095591D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:rsidR="00D808A8" w:rsidRPr="00B43443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53,457</w:t>
            </w:r>
          </w:p>
        </w:tc>
        <w:tc>
          <w:tcPr>
            <w:tcW w:w="270" w:type="dxa"/>
            <w:gridSpan w:val="2"/>
            <w:vAlign w:val="bottom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D808A8" w:rsidRPr="00B43443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53,457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08A8" w:rsidRPr="00C52C41" w:rsidTr="006A718A">
        <w:tc>
          <w:tcPr>
            <w:tcW w:w="3510" w:type="dxa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90" w:type="dxa"/>
          </w:tcPr>
          <w:p w:rsidR="00D808A8" w:rsidRPr="00C52C41" w:rsidDel="0095591D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8A8" w:rsidRPr="00C52C41" w:rsidTr="006A718A">
        <w:tc>
          <w:tcPr>
            <w:tcW w:w="3510" w:type="dxa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หนี้สินตราสารอนุพันธ์จากสัญญาซื้อขาย</w:t>
            </w:r>
          </w:p>
        </w:tc>
        <w:tc>
          <w:tcPr>
            <w:tcW w:w="990" w:type="dxa"/>
          </w:tcPr>
          <w:p w:rsidR="00D808A8" w:rsidRPr="00C52C41" w:rsidDel="0095591D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8A8" w:rsidRPr="00C52C41" w:rsidTr="006A718A">
        <w:tc>
          <w:tcPr>
            <w:tcW w:w="3510" w:type="dxa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990" w:type="dxa"/>
          </w:tcPr>
          <w:p w:rsidR="00D808A8" w:rsidRPr="00C52C41" w:rsidDel="0095591D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104,054</w:t>
            </w:r>
          </w:p>
        </w:tc>
        <w:tc>
          <w:tcPr>
            <w:tcW w:w="270" w:type="dxa"/>
            <w:gridSpan w:val="2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101,334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104,054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990" w:type="dxa"/>
          </w:tcPr>
          <w:p w:rsidR="00D808A8" w:rsidRPr="00C52C41" w:rsidDel="0095591D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71,826</w:t>
            </w:r>
          </w:p>
        </w:tc>
        <w:tc>
          <w:tcPr>
            <w:tcW w:w="270" w:type="dxa"/>
            <w:gridSpan w:val="2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81,448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71,826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990" w:type="dxa"/>
          </w:tcPr>
          <w:p w:rsidR="00D808A8" w:rsidRPr="00C52C41" w:rsidDel="0095591D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39,359</w:t>
            </w:r>
          </w:p>
        </w:tc>
        <w:tc>
          <w:tcPr>
            <w:tcW w:w="270" w:type="dxa"/>
            <w:gridSpan w:val="2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39,920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39,359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990" w:type="dxa"/>
          </w:tcPr>
          <w:p w:rsidR="00D808A8" w:rsidRPr="00C52C41" w:rsidDel="0095591D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13,918</w:t>
            </w:r>
          </w:p>
        </w:tc>
        <w:tc>
          <w:tcPr>
            <w:tcW w:w="270" w:type="dxa"/>
            <w:gridSpan w:val="2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21,694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13,918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ประมาณการค่าชดเชยความเสียหาย</w:t>
            </w:r>
          </w:p>
        </w:tc>
        <w:tc>
          <w:tcPr>
            <w:tcW w:w="990" w:type="dxa"/>
          </w:tcPr>
          <w:p w:rsidR="00D808A8" w:rsidRPr="00C52C41" w:rsidDel="0095591D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12,573</w:t>
            </w:r>
          </w:p>
        </w:tc>
        <w:tc>
          <w:tcPr>
            <w:tcW w:w="270" w:type="dxa"/>
            <w:gridSpan w:val="2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12,573</w:t>
            </w:r>
          </w:p>
        </w:tc>
      </w:tr>
      <w:tr w:rsidR="00D808A8" w:rsidRPr="00B0181B" w:rsidTr="006A718A">
        <w:tc>
          <w:tcPr>
            <w:tcW w:w="4506" w:type="dxa"/>
            <w:gridSpan w:val="3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dxa"/>
            <w:gridSpan w:val="6"/>
          </w:tcPr>
          <w:p w:rsidR="00D808A8" w:rsidRPr="00BC12D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808A8" w:rsidRPr="00BC12D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808A8" w:rsidRPr="00B0181B" w:rsidTr="006A718A">
        <w:tc>
          <w:tcPr>
            <w:tcW w:w="4506" w:type="dxa"/>
            <w:gridSpan w:val="3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dxa"/>
            <w:gridSpan w:val="6"/>
          </w:tcPr>
          <w:p w:rsidR="00D808A8" w:rsidRPr="00BC12D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808A8" w:rsidRPr="00BC12D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808A8" w:rsidRPr="00B0181B" w:rsidTr="006A718A">
        <w:tc>
          <w:tcPr>
            <w:tcW w:w="3510" w:type="dxa"/>
          </w:tcPr>
          <w:p w:rsidR="00D808A8" w:rsidRPr="00904E2A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808A8" w:rsidRPr="00904E2A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61" w:type="dxa"/>
            <w:gridSpan w:val="3"/>
          </w:tcPr>
          <w:p w:rsidR="00D808A8" w:rsidRPr="00284595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gridSpan w:val="2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:rsidR="00D808A8" w:rsidRPr="00284595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gridSpan w:val="2"/>
          </w:tcPr>
          <w:p w:rsidR="00D808A8" w:rsidRPr="00284595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7" w:type="dxa"/>
            <w:gridSpan w:val="2"/>
          </w:tcPr>
          <w:p w:rsidR="00D808A8" w:rsidRPr="00284595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D808A8" w:rsidRPr="00B0181B" w:rsidTr="006A718A">
        <w:tc>
          <w:tcPr>
            <w:tcW w:w="4506" w:type="dxa"/>
            <w:gridSpan w:val="3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64" w:type="dxa"/>
            <w:gridSpan w:val="9"/>
          </w:tcPr>
          <w:p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:rsidR="00D808A8" w:rsidRPr="00C52C41" w:rsidDel="0095591D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8,394</w:t>
            </w:r>
          </w:p>
        </w:tc>
        <w:tc>
          <w:tcPr>
            <w:tcW w:w="270" w:type="dxa"/>
            <w:gridSpan w:val="2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11,780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8,394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ค่าธรรมเนียมทางวิชาชีพค้างจ่าย</w:t>
            </w:r>
          </w:p>
        </w:tc>
        <w:tc>
          <w:tcPr>
            <w:tcW w:w="990" w:type="dxa"/>
          </w:tcPr>
          <w:p w:rsidR="00D808A8" w:rsidRPr="00C52C41" w:rsidDel="0095591D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2,904</w:t>
            </w:r>
          </w:p>
        </w:tc>
        <w:tc>
          <w:tcPr>
            <w:tcW w:w="270" w:type="dxa"/>
            <w:gridSpan w:val="2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9,802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2,904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D808A8" w:rsidRPr="00C52C41" w:rsidDel="0095591D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  <w:gridSpan w:val="2"/>
          </w:tcPr>
          <w:p w:rsidR="00D808A8" w:rsidRPr="00033FC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13,423</w:t>
            </w:r>
          </w:p>
        </w:tc>
        <w:tc>
          <w:tcPr>
            <w:tcW w:w="270" w:type="dxa"/>
            <w:gridSpan w:val="2"/>
            <w:vAlign w:val="bottom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808A8" w:rsidRPr="00B43443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19,450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13,423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808A8" w:rsidRPr="00C52C41" w:rsidDel="0095591D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08A8" w:rsidRPr="001C2226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266,451</w:t>
            </w:r>
          </w:p>
        </w:tc>
        <w:tc>
          <w:tcPr>
            <w:tcW w:w="270" w:type="dxa"/>
            <w:gridSpan w:val="2"/>
            <w:vAlign w:val="bottom"/>
          </w:tcPr>
          <w:p w:rsidR="00D808A8" w:rsidRPr="001C2226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08A8" w:rsidRPr="001C2226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266,451</w:t>
            </w:r>
          </w:p>
        </w:tc>
      </w:tr>
      <w:tr w:rsidR="00D808A8" w:rsidRPr="00C52C41" w:rsidTr="006A718A">
        <w:tc>
          <w:tcPr>
            <w:tcW w:w="3510" w:type="dxa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D808A8" w:rsidRPr="00C52C41" w:rsidDel="0095591D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808A8" w:rsidRPr="00B43443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319,908</w:t>
            </w:r>
          </w:p>
        </w:tc>
        <w:tc>
          <w:tcPr>
            <w:tcW w:w="270" w:type="dxa"/>
            <w:gridSpan w:val="2"/>
          </w:tcPr>
          <w:p w:rsidR="00D808A8" w:rsidRPr="00C52C41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808A8" w:rsidRPr="00B43443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326,952</w:t>
            </w:r>
          </w:p>
        </w:tc>
        <w:tc>
          <w:tcPr>
            <w:tcW w:w="270" w:type="dxa"/>
            <w:gridSpan w:val="2"/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808A8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319,908</w:t>
            </w:r>
          </w:p>
        </w:tc>
      </w:tr>
    </w:tbl>
    <w:p w:rsidR="00D808A8" w:rsidRDefault="00D808A8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903D3" w:rsidRPr="00C52C41" w:rsidRDefault="007903D3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b/>
          <w:bCs/>
          <w:sz w:val="30"/>
          <w:szCs w:val="30"/>
        </w:rPr>
        <w:t>1</w:t>
      </w:r>
      <w:r w:rsidR="00E04FA9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C52C41">
        <w:rPr>
          <w:rFonts w:ascii="Angsana New" w:hAnsi="Angsana New"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7903D3" w:rsidRPr="00ED16CB" w:rsidRDefault="007903D3" w:rsidP="007903D3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4680"/>
        <w:gridCol w:w="1260"/>
        <w:gridCol w:w="270"/>
        <w:gridCol w:w="1161"/>
        <w:gridCol w:w="9"/>
        <w:gridCol w:w="261"/>
        <w:gridCol w:w="9"/>
        <w:gridCol w:w="1530"/>
      </w:tblGrid>
      <w:tr w:rsidR="00CD11B4" w:rsidRPr="00B0181B" w:rsidTr="002743A1">
        <w:tc>
          <w:tcPr>
            <w:tcW w:w="4680" w:type="dxa"/>
          </w:tcPr>
          <w:p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CD11B4" w:rsidRPr="00BC12D1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  <w:gridSpan w:val="2"/>
          </w:tcPr>
          <w:p w:rsidR="00CD11B4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D11B4" w:rsidRPr="00BC12D1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D11B4" w:rsidRPr="00B0181B" w:rsidTr="002743A1">
        <w:tc>
          <w:tcPr>
            <w:tcW w:w="4680" w:type="dxa"/>
          </w:tcPr>
          <w:p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CD11B4" w:rsidRPr="00BC12D1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  <w:gridSpan w:val="2"/>
          </w:tcPr>
          <w:p w:rsidR="00CD11B4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D11B4" w:rsidRPr="00BC12D1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11B4" w:rsidRPr="00B0181B" w:rsidTr="002743A1">
        <w:tc>
          <w:tcPr>
            <w:tcW w:w="4680" w:type="dxa"/>
          </w:tcPr>
          <w:p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D11B4" w:rsidRPr="00284595" w:rsidRDefault="003E5B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CD11B4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CD11B4" w:rsidRPr="00284595" w:rsidRDefault="003E5B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CD11B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gridSpan w:val="2"/>
          </w:tcPr>
          <w:p w:rsidR="00CD11B4" w:rsidRPr="00284595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9" w:type="dxa"/>
            <w:gridSpan w:val="2"/>
          </w:tcPr>
          <w:p w:rsidR="00CD11B4" w:rsidRPr="00284595" w:rsidRDefault="003E5B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CD11B4" w:rsidRPr="00B0181B" w:rsidTr="002743A1">
        <w:tc>
          <w:tcPr>
            <w:tcW w:w="4680" w:type="dxa"/>
          </w:tcPr>
          <w:p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</w:tcPr>
          <w:p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11B4" w:rsidRPr="00C52C41" w:rsidTr="002743A1">
        <w:tc>
          <w:tcPr>
            <w:tcW w:w="4680" w:type="dxa"/>
          </w:tcPr>
          <w:p w:rsidR="00CD11B4" w:rsidRPr="002743A1" w:rsidRDefault="00CD11B4" w:rsidP="0031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43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ส่วนที่หมุนเวียน</w:t>
            </w:r>
            <w:r w:rsidRPr="002743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743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1260" w:type="dxa"/>
          </w:tcPr>
          <w:p w:rsidR="00CD11B4" w:rsidRPr="00C52C41" w:rsidRDefault="00CD11B4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11B4" w:rsidRPr="00C52C41" w:rsidRDefault="00CD11B4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11B4" w:rsidRPr="00CD11B4" w:rsidRDefault="00CD11B4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D11B4" w:rsidRPr="00C52C41" w:rsidRDefault="00CD11B4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D11B4" w:rsidRPr="00C52C41" w:rsidRDefault="00CD11B4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3A1" w:rsidRPr="00C52C41" w:rsidTr="002743A1">
        <w:tc>
          <w:tcPr>
            <w:tcW w:w="4680" w:type="dxa"/>
          </w:tcPr>
          <w:p w:rsidR="002743A1" w:rsidRDefault="002743A1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ส่วนของหนี้สินระยะยาวจากสถาบันการเงิน</w:t>
            </w:r>
          </w:p>
          <w:p w:rsidR="002743A1" w:rsidRDefault="002743A1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2743A1" w:rsidRPr="00C52C41" w:rsidRDefault="002743A1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984,894</w:t>
            </w:r>
          </w:p>
        </w:tc>
        <w:tc>
          <w:tcPr>
            <w:tcW w:w="270" w:type="dxa"/>
            <w:vAlign w:val="bottom"/>
          </w:tcPr>
          <w:p w:rsidR="002743A1" w:rsidRPr="00C52C41" w:rsidRDefault="002743A1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2743A1" w:rsidRDefault="002743A1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2743A1" w:rsidRDefault="002743A1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2743A1" w:rsidRDefault="002743A1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984,894</w:t>
            </w:r>
          </w:p>
        </w:tc>
      </w:tr>
      <w:tr w:rsidR="003D179B" w:rsidRPr="00C52C41" w:rsidTr="002743A1">
        <w:tc>
          <w:tcPr>
            <w:tcW w:w="4680" w:type="dxa"/>
          </w:tcPr>
          <w:p w:rsidR="00E42C29" w:rsidRDefault="003D179B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ส่วนของหนี้สินตามสัญญาเช่าการเงิน</w:t>
            </w:r>
          </w:p>
          <w:p w:rsidR="003D179B" w:rsidRPr="00C52C41" w:rsidRDefault="003D179B" w:rsidP="00E4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3D179B" w:rsidRPr="00C52C41" w:rsidRDefault="003D179B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21,042</w:t>
            </w:r>
          </w:p>
        </w:tc>
        <w:tc>
          <w:tcPr>
            <w:tcW w:w="270" w:type="dxa"/>
            <w:vAlign w:val="bottom"/>
          </w:tcPr>
          <w:p w:rsidR="003D179B" w:rsidRPr="00C52C41" w:rsidRDefault="003D179B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3D179B" w:rsidRPr="00C52C41" w:rsidRDefault="003D179B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:rsidR="003D179B" w:rsidRDefault="003D179B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D179B" w:rsidRDefault="003D179B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21,042</w:t>
            </w:r>
          </w:p>
        </w:tc>
      </w:tr>
      <w:tr w:rsidR="00CD11B4" w:rsidRPr="00C52C41" w:rsidTr="002743A1">
        <w:tc>
          <w:tcPr>
            <w:tcW w:w="4680" w:type="dxa"/>
          </w:tcPr>
          <w:p w:rsidR="00CD11B4" w:rsidRPr="00C52C41" w:rsidRDefault="00CD11B4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D11B4" w:rsidRPr="00C52C41" w:rsidRDefault="00CD11B4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11B4" w:rsidRPr="00C52C41" w:rsidRDefault="00CD11B4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CD11B4" w:rsidRDefault="00CD11B4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D11B4" w:rsidRDefault="00CD11B4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D11B4" w:rsidRDefault="00CD11B4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1B4" w:rsidRPr="002743A1" w:rsidTr="002743A1">
        <w:tc>
          <w:tcPr>
            <w:tcW w:w="4680" w:type="dxa"/>
          </w:tcPr>
          <w:p w:rsidR="00CD11B4" w:rsidRPr="002743A1" w:rsidRDefault="00CD11B4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43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  <w:r w:rsidRPr="002743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743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2700" w:type="dxa"/>
            <w:gridSpan w:val="4"/>
          </w:tcPr>
          <w:p w:rsidR="00CD11B4" w:rsidRPr="002743A1" w:rsidRDefault="00CD11B4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04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CD11B4" w:rsidRPr="002743A1" w:rsidRDefault="00CD11B4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D11B4" w:rsidRPr="002743A1" w:rsidRDefault="00CD11B4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  <w:tab w:val="decimal" w:pos="1404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43A1" w:rsidRPr="00C52C41" w:rsidTr="002743A1">
        <w:tc>
          <w:tcPr>
            <w:tcW w:w="4680" w:type="dxa"/>
          </w:tcPr>
          <w:p w:rsidR="002743A1" w:rsidRPr="00C52C41" w:rsidRDefault="002743A1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173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60" w:type="dxa"/>
          </w:tcPr>
          <w:p w:rsidR="002743A1" w:rsidRPr="00C52C41" w:rsidRDefault="002743A1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743A1" w:rsidRPr="00C52C41" w:rsidRDefault="002743A1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2743A1" w:rsidRPr="00C52C41" w:rsidRDefault="002743A1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9,3</w:t>
            </w:r>
            <w:r w:rsidR="00297568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  <w:gridSpan w:val="2"/>
          </w:tcPr>
          <w:p w:rsidR="002743A1" w:rsidRDefault="002743A1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2743A1" w:rsidRDefault="002743A1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179B" w:rsidRPr="00C52C41" w:rsidTr="002743A1">
        <w:tc>
          <w:tcPr>
            <w:tcW w:w="4680" w:type="dxa"/>
          </w:tcPr>
          <w:p w:rsidR="003D179B" w:rsidRPr="003173E5" w:rsidRDefault="003D179B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D179B" w:rsidRPr="0091236A" w:rsidRDefault="003D179B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323,72</w:t>
            </w:r>
            <w:r w:rsidR="00F179A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D179B" w:rsidRPr="00C52C41" w:rsidRDefault="003D179B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3D179B" w:rsidRPr="0091236A" w:rsidRDefault="003D179B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344,764</w:t>
            </w:r>
          </w:p>
        </w:tc>
        <w:tc>
          <w:tcPr>
            <w:tcW w:w="270" w:type="dxa"/>
            <w:gridSpan w:val="2"/>
          </w:tcPr>
          <w:p w:rsidR="003D179B" w:rsidRDefault="003D179B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D179B" w:rsidRDefault="003D179B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323,72</w:t>
            </w:r>
            <w:r w:rsidR="00F179A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D179B" w:rsidRPr="00C52C41" w:rsidTr="002743A1">
        <w:tc>
          <w:tcPr>
            <w:tcW w:w="4680" w:type="dxa"/>
          </w:tcPr>
          <w:p w:rsidR="003D179B" w:rsidRPr="003173E5" w:rsidRDefault="003D179B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D179B" w:rsidRPr="005B6A87" w:rsidRDefault="003D179B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1,329,6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179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D179B" w:rsidRPr="00C52C41" w:rsidRDefault="003D179B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D179B" w:rsidRDefault="003D179B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1,323,970</w:t>
            </w:r>
          </w:p>
        </w:tc>
        <w:tc>
          <w:tcPr>
            <w:tcW w:w="270" w:type="dxa"/>
            <w:gridSpan w:val="2"/>
          </w:tcPr>
          <w:p w:rsidR="003D179B" w:rsidRDefault="003D179B" w:rsidP="003D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D179B" w:rsidRDefault="003D179B" w:rsidP="0027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1,329,6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179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:rsidR="00CD11B4" w:rsidRDefault="00CD1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7903D3" w:rsidRPr="00CF3C5D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3C5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:rsidR="00545AFE" w:rsidRPr="002A4E7B" w:rsidRDefault="00545AFE" w:rsidP="00991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45AFE" w:rsidRDefault="00545AFE" w:rsidP="0065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>
        <w:rPr>
          <w:rFonts w:ascii="Angsana New" w:hAnsi="Angsana New"/>
          <w:sz w:val="30"/>
          <w:szCs w:val="30"/>
        </w:rPr>
        <w:t>18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="00126988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="00126988">
        <w:rPr>
          <w:rFonts w:ascii="Angsana New" w:hAnsi="Angsana New"/>
          <w:sz w:val="30"/>
          <w:szCs w:val="30"/>
          <w:cs/>
        </w:rPr>
        <w:t xml:space="preserve"> </w:t>
      </w:r>
      <w:r w:rsidR="003E5BB7" w:rsidRPr="003E5BB7">
        <w:rPr>
          <w:rFonts w:ascii="Angsana New" w:hAnsi="Angsana New"/>
          <w:sz w:val="30"/>
          <w:szCs w:val="30"/>
        </w:rPr>
        <w:t>1</w:t>
      </w:r>
      <w:r w:rsidR="00297568">
        <w:rPr>
          <w:rFonts w:ascii="Angsana New" w:hAnsi="Angsana New"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 xml:space="preserve">ร้อยละ </w:t>
      </w:r>
      <w:r w:rsidR="003E5BB7" w:rsidRPr="003E5BB7">
        <w:rPr>
          <w:rFonts w:ascii="Angsana New" w:hAnsi="Angsana New"/>
          <w:sz w:val="30"/>
          <w:szCs w:val="30"/>
        </w:rPr>
        <w:t>0</w:t>
      </w:r>
      <w:r w:rsidRPr="00C52C41">
        <w:rPr>
          <w:rFonts w:ascii="Angsana New" w:hAnsi="Angsana New"/>
          <w:sz w:val="30"/>
          <w:szCs w:val="30"/>
        </w:rPr>
        <w:t>.</w:t>
      </w:r>
      <w:r w:rsidR="00F223BE"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F970C6">
        <w:rPr>
          <w:rFonts w:ascii="Angsana New" w:hAnsi="Angsana New"/>
          <w:sz w:val="30"/>
          <w:szCs w:val="30"/>
          <w:cs/>
        </w:rPr>
        <w:t>ในเดือน</w:t>
      </w:r>
      <w:r w:rsidR="00F223BE"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="003E5BB7" w:rsidRPr="003E5BB7">
        <w:rPr>
          <w:rFonts w:ascii="Angsana New" w:hAnsi="Angsana New"/>
          <w:sz w:val="30"/>
          <w:szCs w:val="30"/>
        </w:rPr>
        <w:t>6</w:t>
      </w:r>
      <w:r w:rsidR="00F223BE">
        <w:rPr>
          <w:rFonts w:ascii="Angsana New" w:hAnsi="Angsana New"/>
          <w:sz w:val="30"/>
          <w:szCs w:val="30"/>
        </w:rPr>
        <w:t>4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C52C41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4D59F5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Pr="00C52C41"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ต้นของ</w:t>
      </w:r>
      <w:r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4D59F5">
        <w:rPr>
          <w:rFonts w:ascii="Angsana New" w:hAnsi="Angsana New" w:hint="cs"/>
          <w:sz w:val="30"/>
          <w:szCs w:val="30"/>
          <w:cs/>
        </w:rPr>
        <w:t>สกุลเงินบาท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F223BE">
        <w:rPr>
          <w:rFonts w:ascii="Angsana New" w:hAnsi="Angsana New"/>
          <w:sz w:val="30"/>
          <w:szCs w:val="30"/>
          <w:cs/>
        </w:rPr>
        <w:t xml:space="preserve"> </w:t>
      </w:r>
      <w:r w:rsidR="00297568">
        <w:rPr>
          <w:rFonts w:ascii="Angsana New" w:hAnsi="Angsana New"/>
          <w:sz w:val="30"/>
          <w:szCs w:val="30"/>
        </w:rPr>
        <w:t>5</w:t>
      </w:r>
      <w:r w:rsidR="00F223BE">
        <w:rPr>
          <w:rFonts w:ascii="Angsana New" w:hAnsi="Angsana New"/>
          <w:sz w:val="30"/>
          <w:szCs w:val="30"/>
        </w:rPr>
        <w:t>34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4D59F5">
        <w:rPr>
          <w:rFonts w:ascii="Angsana New" w:hAnsi="Angsana New" w:hint="cs"/>
          <w:sz w:val="30"/>
          <w:szCs w:val="30"/>
          <w:cs/>
        </w:rPr>
        <w:t>ทำสัญญา</w:t>
      </w:r>
      <w:r>
        <w:rPr>
          <w:rFonts w:ascii="Angsana New" w:hAnsi="Angsana New" w:hint="cs"/>
          <w:sz w:val="30"/>
          <w:szCs w:val="30"/>
          <w:cs/>
        </w:rPr>
        <w:t>แลกเปลี่ยน</w:t>
      </w:r>
      <w:r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F970C6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F223BE">
        <w:rPr>
          <w:rFonts w:ascii="Angsana New" w:hAnsi="Angsana New"/>
          <w:sz w:val="30"/>
          <w:szCs w:val="30"/>
          <w:cs/>
        </w:rPr>
        <w:t xml:space="preserve">ร้อยละ </w:t>
      </w:r>
      <w:r w:rsidR="00C07BC8">
        <w:rPr>
          <w:rFonts w:ascii="Angsana New" w:hAnsi="Angsana New"/>
          <w:sz w:val="30"/>
          <w:szCs w:val="30"/>
        </w:rPr>
        <w:t>2.09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</w:p>
    <w:p w:rsidR="004D59F5" w:rsidRPr="002A4E7B" w:rsidRDefault="004D59F5" w:rsidP="00545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90475" w:rsidRPr="00C52C41" w:rsidRDefault="00D90475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 w:rsidR="00D73F08">
        <w:rPr>
          <w:rFonts w:ascii="Angsana New" w:hAnsi="Angsana New"/>
          <w:sz w:val="30"/>
          <w:szCs w:val="30"/>
        </w:rPr>
        <w:t>24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Pr="00C52C41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="003E5BB7" w:rsidRPr="003E5BB7">
        <w:rPr>
          <w:rFonts w:ascii="Angsana New" w:hAnsi="Angsana New"/>
          <w:sz w:val="30"/>
          <w:szCs w:val="30"/>
        </w:rPr>
        <w:t>1</w:t>
      </w:r>
      <w:r w:rsidR="00297568">
        <w:rPr>
          <w:rFonts w:ascii="Angsana New" w:hAnsi="Angsana New"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 xml:space="preserve">ร้อยละ </w:t>
      </w:r>
      <w:r w:rsidR="003E5BB7" w:rsidRPr="003E5BB7">
        <w:rPr>
          <w:rFonts w:ascii="Angsana New" w:hAnsi="Angsana New"/>
          <w:sz w:val="30"/>
          <w:szCs w:val="30"/>
        </w:rPr>
        <w:t>0</w:t>
      </w:r>
      <w:r w:rsidRPr="00C52C41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F970C6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="003E5BB7" w:rsidRPr="003E5BB7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4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="004D59F5"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 w:rsidR="004D59F5">
        <w:rPr>
          <w:rFonts w:ascii="Angsana New" w:hAnsi="Angsana New" w:hint="cs"/>
          <w:sz w:val="30"/>
          <w:szCs w:val="30"/>
          <w:cs/>
        </w:rPr>
        <w:t>ทำ</w:t>
      </w:r>
      <w:r w:rsidR="004D59F5" w:rsidRPr="00C52C41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4D59F5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="004D59F5" w:rsidRPr="00C52C41">
        <w:rPr>
          <w:rFonts w:ascii="Angsana New" w:hAnsi="Angsana New"/>
          <w:sz w:val="30"/>
          <w:szCs w:val="30"/>
          <w:cs/>
        </w:rPr>
        <w:t>เงิน</w:t>
      </w:r>
      <w:r w:rsidR="004D59F5">
        <w:rPr>
          <w:rFonts w:ascii="Angsana New" w:hAnsi="Angsana New" w:hint="cs"/>
          <w:sz w:val="30"/>
          <w:szCs w:val="30"/>
          <w:cs/>
        </w:rPr>
        <w:t>ต้นของ</w:t>
      </w:r>
      <w:r w:rsidR="004D59F5"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4D59F5">
        <w:rPr>
          <w:rFonts w:ascii="Angsana New" w:hAnsi="Angsana New" w:hint="cs"/>
          <w:sz w:val="30"/>
          <w:szCs w:val="30"/>
          <w:cs/>
        </w:rPr>
        <w:t>สกุลเงินบาทจำนวน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97568">
        <w:rPr>
          <w:rFonts w:ascii="Angsana New" w:hAnsi="Angsana New"/>
          <w:sz w:val="30"/>
          <w:szCs w:val="30"/>
        </w:rPr>
        <w:t>5</w:t>
      </w:r>
      <w:r w:rsidR="00DC2A65">
        <w:rPr>
          <w:rFonts w:ascii="Angsana New" w:hAnsi="Angsana New"/>
          <w:sz w:val="30"/>
          <w:szCs w:val="30"/>
        </w:rPr>
        <w:t>22.6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15339" w:rsidRPr="00C52C41">
        <w:rPr>
          <w:rFonts w:ascii="Angsana New" w:hAnsi="Angsana New"/>
          <w:sz w:val="30"/>
          <w:szCs w:val="30"/>
          <w:cs/>
        </w:rPr>
        <w:t>และ</w:t>
      </w:r>
      <w:r w:rsidR="00415339">
        <w:rPr>
          <w:rFonts w:ascii="Angsana New" w:hAnsi="Angsana New" w:hint="cs"/>
          <w:sz w:val="30"/>
          <w:szCs w:val="30"/>
          <w:cs/>
        </w:rPr>
        <w:t>ทำสัญญาแลกเปลี่ยน</w:t>
      </w:r>
      <w:r w:rsidR="00415339"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 w:rsidR="00415339">
        <w:rPr>
          <w:rFonts w:ascii="Angsana New" w:hAnsi="Angsana New" w:hint="cs"/>
          <w:sz w:val="30"/>
          <w:szCs w:val="30"/>
          <w:cs/>
        </w:rPr>
        <w:t>เป็น</w:t>
      </w:r>
      <w:r w:rsidR="00F970C6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415339">
        <w:rPr>
          <w:rFonts w:ascii="Angsana New" w:hAnsi="Angsana New"/>
          <w:sz w:val="30"/>
          <w:szCs w:val="30"/>
          <w:cs/>
        </w:rPr>
        <w:t>ร้อยละ</w:t>
      </w:r>
      <w:r w:rsidR="00D73F08">
        <w:rPr>
          <w:rFonts w:ascii="Angsana New" w:hAnsi="Angsana New"/>
          <w:sz w:val="30"/>
          <w:szCs w:val="30"/>
          <w:cs/>
        </w:rPr>
        <w:t xml:space="preserve"> </w:t>
      </w:r>
      <w:r w:rsidR="00D73F08">
        <w:rPr>
          <w:rFonts w:ascii="Angsana New" w:hAnsi="Angsana New"/>
          <w:sz w:val="30"/>
          <w:szCs w:val="30"/>
        </w:rPr>
        <w:t>1.83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</w:p>
    <w:p w:rsidR="00C75544" w:rsidRPr="002A4E7B" w:rsidRDefault="00C75544" w:rsidP="00D90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8226DE" w:rsidRDefault="008226DE" w:rsidP="008226D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415339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415339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/>
          <w:sz w:val="30"/>
          <w:szCs w:val="30"/>
          <w:cs/>
        </w:rPr>
        <w:t xml:space="preserve"> บริษัทต้องปฏิบัติตาม</w:t>
      </w:r>
      <w:r w:rsidR="00043D66">
        <w:rPr>
          <w:rFonts w:ascii="Angsana New" w:hAnsi="Angsana New" w:hint="cs"/>
          <w:sz w:val="30"/>
          <w:szCs w:val="30"/>
          <w:cs/>
        </w:rPr>
        <w:t>เงื่อนไข</w:t>
      </w:r>
      <w:r w:rsidR="00415339">
        <w:rPr>
          <w:rFonts w:ascii="Angsana New" w:hAnsi="Angsana New" w:hint="cs"/>
          <w:sz w:val="30"/>
          <w:szCs w:val="30"/>
          <w:cs/>
        </w:rPr>
        <w:t>บางประการตามที่ระบุไว้ใน</w:t>
      </w:r>
      <w:r>
        <w:rPr>
          <w:rFonts w:ascii="Angsana New" w:hAnsi="Angsana New"/>
          <w:sz w:val="30"/>
          <w:szCs w:val="30"/>
          <w:cs/>
        </w:rPr>
        <w:t>สัญญา เช่น การผิดนัดชำระหนี้ การให้ข้อมูลทางการเงินแก่ผู้ให้กู้ และอื่นๆ เป็นต้น</w:t>
      </w:r>
    </w:p>
    <w:p w:rsidR="008226DE" w:rsidRPr="002A4E7B" w:rsidRDefault="008226DE" w:rsidP="00634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  <w:cs/>
        </w:rPr>
      </w:pPr>
    </w:p>
    <w:p w:rsidR="00430A0E" w:rsidRDefault="007903D3" w:rsidP="0066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E13E1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31</w:t>
      </w:r>
      <w:r w:rsidR="00CD11B4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2</w:t>
      </w:r>
      <w:r w:rsidR="00297568">
        <w:rPr>
          <w:rFonts w:ascii="Angsana New" w:hAnsi="Angsana New" w:hint="cs"/>
          <w:spacing w:val="-2"/>
          <w:sz w:val="30"/>
          <w:szCs w:val="30"/>
        </w:rPr>
        <w:t>5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63</w:t>
      </w:r>
      <w:r w:rsidR="005A5A90" w:rsidRPr="00E13E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spacing w:val="-2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141910" w:rsidRPr="00E13E15">
        <w:rPr>
          <w:rFonts w:ascii="Angsana New" w:hAnsi="Angsana New"/>
          <w:spacing w:val="-2"/>
          <w:sz w:val="30"/>
          <w:szCs w:val="30"/>
        </w:rPr>
        <w:t xml:space="preserve"> </w:t>
      </w:r>
      <w:r w:rsidR="00EF0BFF">
        <w:rPr>
          <w:rFonts w:ascii="Angsana New" w:hAnsi="Angsana New"/>
          <w:spacing w:val="-2"/>
          <w:sz w:val="30"/>
          <w:szCs w:val="30"/>
        </w:rPr>
        <w:t>78</w:t>
      </w:r>
      <w:r w:rsidR="00D73F08" w:rsidRPr="00E13E15">
        <w:rPr>
          <w:rFonts w:ascii="Angsana New" w:hAnsi="Angsana New"/>
          <w:spacing w:val="-2"/>
          <w:sz w:val="30"/>
          <w:szCs w:val="30"/>
        </w:rPr>
        <w:t xml:space="preserve"> </w:t>
      </w:r>
      <w:r w:rsidRPr="00E13E15">
        <w:rPr>
          <w:rFonts w:ascii="Angsana New" w:hAnsi="Angsana New"/>
          <w:spacing w:val="-2"/>
          <w:sz w:val="30"/>
          <w:szCs w:val="30"/>
          <w:cs/>
        </w:rPr>
        <w:t>ล้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านเหรียญสหรัฐ</w:t>
      </w:r>
      <w:r w:rsidR="0080537F" w:rsidRPr="00E13E15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64947" w:rsidRPr="00E13E15">
        <w:rPr>
          <w:rFonts w:ascii="Angsana New" w:hAnsi="Angsana New"/>
          <w:spacing w:val="-2"/>
          <w:sz w:val="30"/>
          <w:szCs w:val="30"/>
        </w:rPr>
        <w:br/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EF0BFF">
        <w:rPr>
          <w:rFonts w:ascii="Angsana New" w:hAnsi="Angsana New"/>
          <w:spacing w:val="-2"/>
          <w:sz w:val="30"/>
          <w:szCs w:val="30"/>
        </w:rPr>
        <w:t>4,733</w:t>
      </w:r>
      <w:r w:rsidR="00D73F08" w:rsidRPr="00E13E15">
        <w:rPr>
          <w:rFonts w:ascii="Angsana New" w:hAnsi="Angsana New"/>
          <w:spacing w:val="-2"/>
          <w:sz w:val="30"/>
          <w:szCs w:val="30"/>
        </w:rPr>
        <w:t xml:space="preserve"> 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E13E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3E5BB7" w:rsidRPr="003E5BB7">
        <w:rPr>
          <w:rFonts w:ascii="Angsana New" w:hAnsi="Angsana New" w:hint="cs"/>
          <w:i/>
          <w:iCs/>
          <w:spacing w:val="-2"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pacing w:val="-2"/>
          <w:sz w:val="30"/>
          <w:szCs w:val="30"/>
        </w:rPr>
        <w:t>5</w:t>
      </w:r>
      <w:r w:rsidR="00447BC7" w:rsidRPr="00E13E15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3E5BB7" w:rsidRPr="003E5BB7">
        <w:rPr>
          <w:rFonts w:ascii="Angsana New" w:hAnsi="Angsana New" w:hint="cs"/>
          <w:i/>
          <w:iCs/>
          <w:spacing w:val="-2"/>
          <w:sz w:val="30"/>
          <w:szCs w:val="30"/>
        </w:rPr>
        <w:t>2</w:t>
      </w:r>
      <w:r w:rsidRPr="00E13E15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447BC7" w:rsidRPr="00E13E15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3E5BB7" w:rsidRPr="003E5BB7">
        <w:rPr>
          <w:rFonts w:ascii="Angsana New" w:hAnsi="Angsana New" w:hint="cs"/>
          <w:i/>
          <w:iCs/>
          <w:spacing w:val="-2"/>
          <w:sz w:val="30"/>
          <w:szCs w:val="30"/>
        </w:rPr>
        <w:t>2</w:t>
      </w:r>
      <w:r w:rsidR="00447BC7" w:rsidRPr="00E13E15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FF075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ล้าน</w:t>
      </w:r>
      <w:r w:rsidR="006908B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</w:t>
      </w:r>
      <w:r w:rsidR="0080537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อเมริกา</w:t>
      </w:r>
      <w:r w:rsidR="00C75544" w:rsidRPr="00E13E1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908BF"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FF075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447BC7" w:rsidRPr="00E13E15">
        <w:rPr>
          <w:rFonts w:ascii="Angsana New" w:hAnsi="Angsana New"/>
          <w:i/>
          <w:iCs/>
          <w:spacing w:val="-2"/>
          <w:sz w:val="30"/>
          <w:szCs w:val="30"/>
        </w:rPr>
        <w:t>4,</w:t>
      </w:r>
      <w:r w:rsidR="00297568">
        <w:rPr>
          <w:rFonts w:ascii="Angsana New" w:hAnsi="Angsana New" w:hint="cs"/>
          <w:i/>
          <w:iCs/>
          <w:spacing w:val="-2"/>
          <w:sz w:val="30"/>
          <w:szCs w:val="30"/>
        </w:rPr>
        <w:t>5</w:t>
      </w:r>
      <w:r w:rsidR="003E5BB7" w:rsidRPr="003E5BB7">
        <w:rPr>
          <w:rFonts w:ascii="Angsana New" w:hAnsi="Angsana New" w:hint="cs"/>
          <w:i/>
          <w:iCs/>
          <w:spacing w:val="-2"/>
          <w:sz w:val="30"/>
          <w:szCs w:val="30"/>
        </w:rPr>
        <w:t>26</w:t>
      </w:r>
      <w:r w:rsidR="005A5A90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5750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75544"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:rsidR="00ED16CB" w:rsidRPr="002A4E7B" w:rsidRDefault="00ED16CB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5934E5" w:rsidRPr="00447BC7" w:rsidRDefault="005934E5" w:rsidP="001172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 w:hanging="360"/>
        <w:rPr>
          <w:rFonts w:ascii="Angsana New" w:hAnsi="Angsana New"/>
          <w:b/>
          <w:bCs/>
          <w:i/>
          <w:iCs/>
          <w:sz w:val="30"/>
          <w:szCs w:val="30"/>
        </w:rPr>
      </w:pPr>
      <w:r w:rsidRPr="00447BC7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5934E5" w:rsidRPr="002A4E7B" w:rsidRDefault="005934E5" w:rsidP="005934E5">
      <w:pPr>
        <w:rPr>
          <w:rFonts w:asciiTheme="majorBidi" w:hAnsiTheme="majorBidi" w:cstheme="majorBidi"/>
          <w:sz w:val="16"/>
          <w:szCs w:val="16"/>
        </w:rPr>
      </w:pPr>
    </w:p>
    <w:p w:rsidR="00B628A2" w:rsidRDefault="005934E5" w:rsidP="00ED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05EA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305EA">
        <w:rPr>
          <w:rFonts w:ascii="Angsana New" w:hAnsi="Angsana New"/>
          <w:sz w:val="30"/>
          <w:szCs w:val="30"/>
        </w:rPr>
        <w:t xml:space="preserve">31 </w:t>
      </w:r>
      <w:r w:rsidR="002B11D9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:rsidR="007355D5" w:rsidRPr="002A4E7B" w:rsidRDefault="007355D5" w:rsidP="00B6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1E0"/>
      </w:tblPr>
      <w:tblGrid>
        <w:gridCol w:w="2355"/>
        <w:gridCol w:w="990"/>
        <w:gridCol w:w="237"/>
        <w:gridCol w:w="755"/>
        <w:gridCol w:w="270"/>
        <w:gridCol w:w="1153"/>
        <w:gridCol w:w="271"/>
        <w:gridCol w:w="1127"/>
        <w:gridCol w:w="270"/>
        <w:gridCol w:w="746"/>
        <w:gridCol w:w="29"/>
        <w:gridCol w:w="248"/>
        <w:gridCol w:w="21"/>
        <w:gridCol w:w="1158"/>
      </w:tblGrid>
      <w:tr w:rsidR="001654E1" w:rsidRPr="00996FF1" w:rsidTr="00E42C29">
        <w:tc>
          <w:tcPr>
            <w:tcW w:w="2355" w:type="dxa"/>
          </w:tcPr>
          <w:p w:rsidR="001654E1" w:rsidRPr="00996FF1" w:rsidRDefault="001654E1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5" w:type="dxa"/>
            <w:gridSpan w:val="13"/>
            <w:shd w:val="clear" w:color="auto" w:fill="auto"/>
          </w:tcPr>
          <w:p w:rsidR="001654E1" w:rsidRPr="001654E1" w:rsidRDefault="001654E1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34E5" w:rsidRPr="00996FF1" w:rsidTr="00E42C29">
        <w:tc>
          <w:tcPr>
            <w:tcW w:w="2355" w:type="dxa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934E5" w:rsidRPr="00E60CBB" w:rsidRDefault="003E5BB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E5BB7">
              <w:rPr>
                <w:rFonts w:ascii="Angsana New" w:hAnsi="Angsana New" w:hint="cs"/>
                <w:sz w:val="26"/>
                <w:szCs w:val="26"/>
              </w:rPr>
              <w:t>2</w:t>
            </w:r>
            <w:r w:rsidR="00297568">
              <w:rPr>
                <w:rFonts w:ascii="Angsana New" w:hAnsi="Angsana New"/>
                <w:sz w:val="26"/>
                <w:szCs w:val="26"/>
              </w:rPr>
              <w:t>5</w:t>
            </w:r>
            <w:r w:rsidR="00C900E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1" w:type="dxa"/>
            <w:shd w:val="clear" w:color="auto" w:fill="auto"/>
          </w:tcPr>
          <w:p w:rsidR="005934E5" w:rsidRPr="00E60CBB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59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5934E5" w:rsidRPr="00E60CBB" w:rsidRDefault="003E5BB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E5BB7">
              <w:rPr>
                <w:rFonts w:ascii="Angsana New" w:hAnsi="Angsana New" w:hint="cs"/>
                <w:sz w:val="26"/>
                <w:szCs w:val="26"/>
              </w:rPr>
              <w:t>2</w:t>
            </w:r>
            <w:r w:rsidR="00297568">
              <w:rPr>
                <w:rFonts w:ascii="Angsana New" w:hAnsi="Angsana New"/>
                <w:sz w:val="26"/>
                <w:szCs w:val="26"/>
              </w:rPr>
              <w:t>5</w:t>
            </w:r>
            <w:r w:rsidR="00C900E6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5934E5" w:rsidRPr="00996FF1" w:rsidTr="00E42C29">
        <w:tc>
          <w:tcPr>
            <w:tcW w:w="2355" w:type="dxa"/>
            <w:shd w:val="clear" w:color="auto" w:fill="auto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934E5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:rsidR="00240F0F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</w:t>
            </w:r>
          </w:p>
          <w:p w:rsidR="005934E5" w:rsidRPr="00996FF1" w:rsidRDefault="005934E5" w:rsidP="00E4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271" w:type="dxa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E70E3A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:rsidR="00240F0F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</w:t>
            </w:r>
          </w:p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ขั้นต่ำที่ต้องจ่าย</w:t>
            </w:r>
          </w:p>
        </w:tc>
      </w:tr>
      <w:tr w:rsidR="005934E5" w:rsidRPr="00996FF1" w:rsidTr="00E42C29">
        <w:tc>
          <w:tcPr>
            <w:tcW w:w="2355" w:type="dxa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5" w:type="dxa"/>
            <w:gridSpan w:val="13"/>
          </w:tcPr>
          <w:p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</w:t>
            </w:r>
            <w:r w:rsidRPr="00996FF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40F0F" w:rsidRPr="00996FF1" w:rsidTr="00E42C29">
        <w:tc>
          <w:tcPr>
            <w:tcW w:w="2355" w:type="dxa"/>
          </w:tcPr>
          <w:p w:rsidR="00240F0F" w:rsidRPr="00240F0F" w:rsidRDefault="00240F0F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7275" w:type="dxa"/>
            <w:gridSpan w:val="13"/>
          </w:tcPr>
          <w:p w:rsidR="00240F0F" w:rsidRDefault="00240F0F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76134A" w:rsidRPr="00996FF1" w:rsidTr="00E42C29">
        <w:tc>
          <w:tcPr>
            <w:tcW w:w="2355" w:type="dxa"/>
          </w:tcPr>
          <w:p w:rsidR="0076134A" w:rsidRPr="00996FF1" w:rsidRDefault="0076134A" w:rsidP="0076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="00E70E3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10D82" w:rsidRPr="00910D82">
              <w:rPr>
                <w:rFonts w:ascii="Angsana New" w:hAnsi="Angsana New" w:hint="cs"/>
                <w:sz w:val="26"/>
                <w:szCs w:val="26"/>
              </w:rPr>
              <w:t>1</w:t>
            </w:r>
            <w:r w:rsidR="00E70E3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:rsidR="0076134A" w:rsidRPr="00742D90" w:rsidRDefault="00EF0BFF" w:rsidP="007B491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37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shd w:val="clear" w:color="auto" w:fill="auto"/>
          </w:tcPr>
          <w:p w:rsidR="0076134A" w:rsidRPr="00D957EC" w:rsidRDefault="00EF0BFF" w:rsidP="0076134A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19,</w:t>
            </w:r>
            <w:r w:rsidR="00297568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:rsidR="0076134A" w:rsidRPr="00D957EC" w:rsidRDefault="0076134A" w:rsidP="0076134A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  <w:shd w:val="clear" w:color="auto" w:fill="auto"/>
          </w:tcPr>
          <w:p w:rsidR="0076134A" w:rsidRPr="00996FF1" w:rsidRDefault="00EF0BFF" w:rsidP="007010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21,042</w:t>
            </w:r>
          </w:p>
        </w:tc>
        <w:tc>
          <w:tcPr>
            <w:tcW w:w="271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shd w:val="clear" w:color="auto" w:fill="auto"/>
          </w:tcPr>
          <w:p w:rsidR="0076134A" w:rsidRPr="00996FF1" w:rsidRDefault="0076134A" w:rsidP="0070102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70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20,771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gridSpan w:val="2"/>
          </w:tcPr>
          <w:p w:rsidR="0076134A" w:rsidRPr="00996FF1" w:rsidRDefault="0076134A" w:rsidP="007B491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19,8</w:t>
            </w:r>
            <w:r w:rsidR="00297568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</w:tr>
      <w:tr w:rsidR="0076134A" w:rsidRPr="00996FF1" w:rsidTr="00E42C29">
        <w:tc>
          <w:tcPr>
            <w:tcW w:w="2355" w:type="dxa"/>
          </w:tcPr>
          <w:p w:rsidR="0076134A" w:rsidRPr="00996FF1" w:rsidRDefault="00216698" w:rsidP="0076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="00297568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6134A" w:rsidRPr="00D81A94" w:rsidRDefault="00EF0BFF" w:rsidP="007B491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162,488</w:t>
            </w:r>
          </w:p>
        </w:tc>
        <w:tc>
          <w:tcPr>
            <w:tcW w:w="237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:rsidR="0076134A" w:rsidRPr="00141910" w:rsidRDefault="00EF0BFF" w:rsidP="00701026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64,91</w:t>
            </w:r>
            <w:r w:rsidR="00C900E6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:rsidR="0076134A" w:rsidRPr="00141910" w:rsidRDefault="00EF0BFF" w:rsidP="007010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97,</w:t>
            </w:r>
            <w:r w:rsidR="00297568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C900E6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</w:tcPr>
          <w:p w:rsidR="0076134A" w:rsidRPr="00996FF1" w:rsidRDefault="0076134A" w:rsidP="0070102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162,488</w:t>
            </w:r>
          </w:p>
        </w:tc>
        <w:tc>
          <w:tcPr>
            <w:tcW w:w="270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41910">
              <w:rPr>
                <w:rFonts w:ascii="Angsana New" w:hAnsi="Angsana New"/>
                <w:sz w:val="26"/>
                <w:szCs w:val="26"/>
                <w:lang w:val="en-US" w:bidi="th-TH"/>
              </w:rPr>
              <w:t>70,440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gridSpan w:val="2"/>
          </w:tcPr>
          <w:p w:rsidR="0076134A" w:rsidRPr="00996FF1" w:rsidRDefault="0076134A" w:rsidP="007B491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92,048</w:t>
            </w:r>
          </w:p>
        </w:tc>
      </w:tr>
      <w:tr w:rsidR="0076134A" w:rsidRPr="00996FF1" w:rsidTr="00E42C29">
        <w:tc>
          <w:tcPr>
            <w:tcW w:w="2355" w:type="dxa"/>
          </w:tcPr>
          <w:p w:rsidR="0076134A" w:rsidRPr="00996FF1" w:rsidRDefault="00216698" w:rsidP="0076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="00910D82" w:rsidRPr="00910D82">
              <w:rPr>
                <w:rFonts w:ascii="Angsana New" w:hAnsi="Angsana New" w:hint="cs"/>
                <w:sz w:val="26"/>
                <w:szCs w:val="26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6134A" w:rsidRPr="00996FF1" w:rsidRDefault="00EF0BFF" w:rsidP="007B491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274,199</w:t>
            </w:r>
          </w:p>
        </w:tc>
        <w:tc>
          <w:tcPr>
            <w:tcW w:w="237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76134A" w:rsidRPr="00996FF1" w:rsidRDefault="00EF0BFF" w:rsidP="0050264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48,048</w:t>
            </w:r>
          </w:p>
        </w:tc>
        <w:tc>
          <w:tcPr>
            <w:tcW w:w="270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76134A" w:rsidRPr="00996FF1" w:rsidRDefault="00EF0BFF" w:rsidP="007010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226,1</w:t>
            </w:r>
            <w:r w:rsidR="00297568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76134A" w:rsidRPr="00996FF1" w:rsidRDefault="0076134A" w:rsidP="0070102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314,821</w:t>
            </w:r>
          </w:p>
        </w:tc>
        <w:tc>
          <w:tcPr>
            <w:tcW w:w="270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62,10</w:t>
            </w:r>
            <w:r w:rsidR="0029756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:rsidR="0076134A" w:rsidRPr="00996FF1" w:rsidRDefault="0076134A" w:rsidP="007B491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297568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2,716</w:t>
            </w:r>
          </w:p>
        </w:tc>
      </w:tr>
      <w:tr w:rsidR="0076134A" w:rsidRPr="00F92902" w:rsidTr="00E42C29">
        <w:tc>
          <w:tcPr>
            <w:tcW w:w="2355" w:type="dxa"/>
          </w:tcPr>
          <w:p w:rsidR="0076134A" w:rsidRPr="00996FF1" w:rsidRDefault="0076134A" w:rsidP="0076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34A" w:rsidRPr="00996FF1" w:rsidRDefault="00EF0BFF" w:rsidP="007B491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477,309</w:t>
            </w:r>
          </w:p>
        </w:tc>
        <w:tc>
          <w:tcPr>
            <w:tcW w:w="237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34A" w:rsidRPr="00996FF1" w:rsidRDefault="00EF0BFF" w:rsidP="007010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132,</w:t>
            </w:r>
            <w:r w:rsidR="0029756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</w:t>
            </w:r>
            <w:r w:rsidR="00C900E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34A" w:rsidRPr="00996FF1" w:rsidRDefault="00EF0BFF" w:rsidP="007010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344,76</w:t>
            </w:r>
            <w:r w:rsidR="0029756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34A" w:rsidRPr="00A66ABA" w:rsidRDefault="00297568" w:rsidP="0070102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  <w:r w:rsidR="007613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17,931</w:t>
            </w:r>
          </w:p>
        </w:tc>
        <w:tc>
          <w:tcPr>
            <w:tcW w:w="270" w:type="dxa"/>
            <w:shd w:val="clear" w:color="auto" w:fill="auto"/>
          </w:tcPr>
          <w:p w:rsidR="0076134A" w:rsidRPr="00A66ABA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34A" w:rsidRPr="00A66ABA" w:rsidRDefault="0076134A" w:rsidP="0076134A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</w:t>
            </w:r>
            <w:r w:rsidR="0029756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3,316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76134A" w:rsidRPr="00A66ABA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6134A" w:rsidRPr="00A66ABA" w:rsidRDefault="0076134A" w:rsidP="007B491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364,61</w:t>
            </w:r>
            <w:r w:rsidR="0029756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1654E1" w:rsidRPr="00996FF1" w:rsidTr="00E42C29">
        <w:tc>
          <w:tcPr>
            <w:tcW w:w="6031" w:type="dxa"/>
            <w:gridSpan w:val="7"/>
          </w:tcPr>
          <w:p w:rsidR="001654E1" w:rsidRPr="00996FF1" w:rsidRDefault="001654E1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9" w:type="dxa"/>
            <w:gridSpan w:val="7"/>
            <w:shd w:val="clear" w:color="auto" w:fill="auto"/>
          </w:tcPr>
          <w:p w:rsidR="001654E1" w:rsidRPr="001654E1" w:rsidRDefault="001654E1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54E1" w:rsidRPr="00996FF1" w:rsidTr="00E42C29">
        <w:tc>
          <w:tcPr>
            <w:tcW w:w="6031" w:type="dxa"/>
            <w:gridSpan w:val="7"/>
          </w:tcPr>
          <w:p w:rsidR="001654E1" w:rsidRPr="00996FF1" w:rsidRDefault="001654E1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9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654E1" w:rsidRPr="00E60CBB" w:rsidRDefault="003E5B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E5BB7">
              <w:rPr>
                <w:rFonts w:ascii="Angsana New" w:hAnsi="Angsana New" w:hint="cs"/>
                <w:sz w:val="26"/>
                <w:szCs w:val="26"/>
              </w:rPr>
              <w:t>2</w:t>
            </w:r>
            <w:r w:rsidR="00297568">
              <w:rPr>
                <w:rFonts w:ascii="Angsana New" w:hAnsi="Angsana New"/>
                <w:sz w:val="26"/>
                <w:szCs w:val="26"/>
              </w:rPr>
              <w:t>5</w:t>
            </w:r>
            <w:r w:rsidR="0082217E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1654E1" w:rsidRPr="00996FF1" w:rsidTr="00E42C29">
        <w:tc>
          <w:tcPr>
            <w:tcW w:w="6031" w:type="dxa"/>
            <w:gridSpan w:val="7"/>
            <w:shd w:val="clear" w:color="auto" w:fill="auto"/>
          </w:tcPr>
          <w:p w:rsidR="001654E1" w:rsidRPr="00996FF1" w:rsidRDefault="001654E1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7C3239" w:rsidRDefault="001654E1" w:rsidP="00E4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  <w:p w:rsidR="00E42C29" w:rsidRDefault="001654E1" w:rsidP="00E4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เงินขั้นต่ำที่</w:t>
            </w:r>
          </w:p>
          <w:p w:rsidR="001654E1" w:rsidRPr="00996FF1" w:rsidRDefault="001654E1" w:rsidP="00E4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654E1" w:rsidRPr="00996FF1" w:rsidRDefault="001654E1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shd w:val="clear" w:color="auto" w:fill="auto"/>
            <w:vAlign w:val="bottom"/>
          </w:tcPr>
          <w:p w:rsidR="001654E1" w:rsidRPr="00996FF1" w:rsidRDefault="001654E1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:rsidR="001654E1" w:rsidRPr="00996FF1" w:rsidRDefault="001654E1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:rsidR="001654E1" w:rsidRPr="00996FF1" w:rsidRDefault="001654E1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:rsidR="006100E8" w:rsidRDefault="001654E1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</w:t>
            </w:r>
          </w:p>
          <w:p w:rsidR="001654E1" w:rsidRPr="00996FF1" w:rsidRDefault="001654E1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ขั้นต่ำที่ต้องจ่าย</w:t>
            </w:r>
          </w:p>
        </w:tc>
      </w:tr>
      <w:tr w:rsidR="001654E1" w:rsidRPr="00996FF1" w:rsidTr="00E42C29">
        <w:tc>
          <w:tcPr>
            <w:tcW w:w="6031" w:type="dxa"/>
            <w:gridSpan w:val="7"/>
            <w:shd w:val="clear" w:color="auto" w:fill="auto"/>
          </w:tcPr>
          <w:p w:rsidR="001654E1" w:rsidRPr="00996FF1" w:rsidRDefault="001654E1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3599" w:type="dxa"/>
            <w:gridSpan w:val="7"/>
            <w:shd w:val="clear" w:color="auto" w:fill="auto"/>
            <w:vAlign w:val="bottom"/>
          </w:tcPr>
          <w:p w:rsidR="001654E1" w:rsidRPr="00996FF1" w:rsidRDefault="001654E1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</w:t>
            </w:r>
            <w:r w:rsidRPr="00996FF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F3F15" w:rsidRPr="00996FF1" w:rsidTr="00E42C29">
        <w:tc>
          <w:tcPr>
            <w:tcW w:w="6031" w:type="dxa"/>
            <w:gridSpan w:val="7"/>
            <w:shd w:val="clear" w:color="auto" w:fill="auto"/>
          </w:tcPr>
          <w:p w:rsidR="000F3F15" w:rsidRPr="00996FF1" w:rsidRDefault="000F3F15" w:rsidP="000F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3599" w:type="dxa"/>
            <w:gridSpan w:val="7"/>
            <w:shd w:val="clear" w:color="auto" w:fill="auto"/>
            <w:vAlign w:val="bottom"/>
          </w:tcPr>
          <w:p w:rsidR="000F3F15" w:rsidRDefault="000F3F15" w:rsidP="000F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0F3F15" w:rsidRPr="00996FF1" w:rsidTr="00E42C29">
        <w:tc>
          <w:tcPr>
            <w:tcW w:w="6031" w:type="dxa"/>
            <w:gridSpan w:val="7"/>
          </w:tcPr>
          <w:p w:rsidR="000F3F15" w:rsidRPr="00996FF1" w:rsidRDefault="000F3F15" w:rsidP="000F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="006100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10D82" w:rsidRPr="00910D82">
              <w:rPr>
                <w:rFonts w:ascii="Angsana New" w:hAnsi="Angsana New" w:hint="cs"/>
                <w:sz w:val="26"/>
                <w:szCs w:val="26"/>
              </w:rPr>
              <w:t>1</w:t>
            </w:r>
            <w:r w:rsidR="006100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27" w:type="dxa"/>
            <w:shd w:val="clear" w:color="auto" w:fill="auto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40,622</w:t>
            </w:r>
          </w:p>
        </w:tc>
        <w:tc>
          <w:tcPr>
            <w:tcW w:w="270" w:type="dxa"/>
            <w:shd w:val="clear" w:color="auto" w:fill="auto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shd w:val="clear" w:color="auto" w:fill="auto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</w:t>
            </w:r>
            <w:r w:rsidR="00297568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gridSpan w:val="2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21,042</w:t>
            </w:r>
          </w:p>
        </w:tc>
      </w:tr>
      <w:tr w:rsidR="000F3F15" w:rsidRPr="00996FF1" w:rsidTr="00E42C29">
        <w:tc>
          <w:tcPr>
            <w:tcW w:w="6031" w:type="dxa"/>
            <w:gridSpan w:val="7"/>
          </w:tcPr>
          <w:p w:rsidR="000F3F15" w:rsidRPr="00996FF1" w:rsidRDefault="000F3F15" w:rsidP="000F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="00297568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27" w:type="dxa"/>
            <w:shd w:val="clear" w:color="auto" w:fill="auto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162,488</w:t>
            </w:r>
          </w:p>
        </w:tc>
        <w:tc>
          <w:tcPr>
            <w:tcW w:w="270" w:type="dxa"/>
            <w:shd w:val="clear" w:color="auto" w:fill="auto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shd w:val="clear" w:color="auto" w:fill="auto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64,916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gridSpan w:val="2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97,</w:t>
            </w:r>
            <w:r w:rsidR="00297568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72</w:t>
            </w:r>
          </w:p>
        </w:tc>
      </w:tr>
      <w:tr w:rsidR="000F3F15" w:rsidRPr="00996FF1" w:rsidTr="00E42C29">
        <w:tc>
          <w:tcPr>
            <w:tcW w:w="6031" w:type="dxa"/>
            <w:gridSpan w:val="7"/>
          </w:tcPr>
          <w:p w:rsidR="000F3F15" w:rsidRPr="00996FF1" w:rsidRDefault="000F3F15" w:rsidP="000F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="00910D82" w:rsidRPr="00910D82">
              <w:rPr>
                <w:rFonts w:ascii="Angsana New" w:hAnsi="Angsana New" w:hint="cs"/>
                <w:sz w:val="26"/>
                <w:szCs w:val="26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274,199</w:t>
            </w:r>
          </w:p>
        </w:tc>
        <w:tc>
          <w:tcPr>
            <w:tcW w:w="270" w:type="dxa"/>
            <w:shd w:val="clear" w:color="auto" w:fill="auto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48,048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:rsidR="000F3F15" w:rsidRPr="00996FF1" w:rsidRDefault="000F3F15" w:rsidP="000F3F15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226,1</w:t>
            </w:r>
            <w:r w:rsidR="00297568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</w:tr>
      <w:tr w:rsidR="000F3F15" w:rsidRPr="00F92902" w:rsidTr="00E42C29">
        <w:tc>
          <w:tcPr>
            <w:tcW w:w="6031" w:type="dxa"/>
            <w:gridSpan w:val="7"/>
          </w:tcPr>
          <w:p w:rsidR="000F3F15" w:rsidRPr="00996FF1" w:rsidRDefault="000F3F15" w:rsidP="000F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3F15" w:rsidRPr="00A66ABA" w:rsidRDefault="000F3F15" w:rsidP="000F3F1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477,309</w:t>
            </w:r>
          </w:p>
        </w:tc>
        <w:tc>
          <w:tcPr>
            <w:tcW w:w="270" w:type="dxa"/>
            <w:shd w:val="clear" w:color="auto" w:fill="auto"/>
          </w:tcPr>
          <w:p w:rsidR="000F3F15" w:rsidRPr="00A66ABA" w:rsidRDefault="000F3F15" w:rsidP="000F3F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3F15" w:rsidRPr="00A66ABA" w:rsidRDefault="000F3F15" w:rsidP="000F3F15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132,</w:t>
            </w:r>
            <w:r w:rsidR="0029756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44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0F3F15" w:rsidRPr="00A66ABA" w:rsidRDefault="000F3F15" w:rsidP="000F3F1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F3F15" w:rsidRPr="00A66ABA" w:rsidRDefault="000F3F15" w:rsidP="000F3F15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344,76</w:t>
            </w:r>
            <w:r w:rsidR="0029756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</w:tbl>
    <w:p w:rsidR="001654E1" w:rsidRPr="000D5FB8" w:rsidRDefault="001654E1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90E7D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D7287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8D7287">
        <w:rPr>
          <w:rFonts w:ascii="Angsana New" w:hAnsi="Angsana New" w:hint="cs"/>
          <w:i/>
          <w:iCs/>
          <w:sz w:val="30"/>
          <w:szCs w:val="30"/>
          <w:cs/>
        </w:rPr>
        <w:t>เช่าเครื่องผลิตไฟฟ้า</w:t>
      </w:r>
      <w:r w:rsidR="00F24574">
        <w:rPr>
          <w:rFonts w:ascii="Angsana New" w:hAnsi="Angsana New"/>
          <w:i/>
          <w:iCs/>
          <w:sz w:val="30"/>
          <w:szCs w:val="30"/>
          <w:cs/>
        </w:rPr>
        <w:t>ซึ่ง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มีรูปแบบของสัญญา</w:t>
      </w:r>
      <w:r w:rsidR="00F24574">
        <w:rPr>
          <w:rFonts w:ascii="Angsana New" w:hAnsi="Angsana New" w:hint="cs"/>
          <w:i/>
          <w:iCs/>
          <w:sz w:val="30"/>
          <w:szCs w:val="30"/>
          <w:cs/>
        </w:rPr>
        <w:t>ไม่ใช่สัญญา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เช่าตามกฎหมาย</w:t>
      </w:r>
    </w:p>
    <w:p w:rsidR="00595A13" w:rsidRPr="000D5FB8" w:rsidRDefault="00595A13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E6D10" w:rsidRDefault="00790E7D" w:rsidP="005E6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D7287">
        <w:rPr>
          <w:rFonts w:ascii="Angsana New" w:hAnsi="Angsana New"/>
          <w:sz w:val="30"/>
          <w:szCs w:val="30"/>
          <w:cs/>
        </w:rPr>
        <w:t>บริษัทได้ทำสัญญาการจัดหาพลังงานกับ</w:t>
      </w:r>
      <w:hyperlink r:id="rId13" w:history="1">
        <w:r w:rsidRPr="008D7287">
          <w:rPr>
            <w:rFonts w:ascii="Angsana New" w:hAnsi="Angsana New"/>
            <w:sz w:val="30"/>
            <w:szCs w:val="30"/>
            <w:cs/>
          </w:rPr>
          <w:t xml:space="preserve">บริษัทในประเทศแห่งหนึ่ง </w:t>
        </w:r>
      </w:hyperlink>
      <w:r w:rsidRPr="008D7287">
        <w:rPr>
          <w:rFonts w:ascii="Angsana New" w:hAnsi="Angsana New"/>
          <w:sz w:val="30"/>
          <w:szCs w:val="30"/>
          <w:cs/>
        </w:rPr>
        <w:t>ซึ่งบริษัทจะได้รับพลังงานไฟฟ้าและไอน้ำ</w:t>
      </w:r>
      <w:r w:rsidR="00445FA2"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จากบริษัทดังกล่าวเพื่อใช้ในการดำเนินงานของโรงงานที่</w:t>
      </w:r>
      <w:r w:rsidRPr="008D7287">
        <w:rPr>
          <w:rFonts w:ascii="Angsana New" w:hAnsi="Angsana New" w:hint="cs"/>
          <w:sz w:val="30"/>
          <w:szCs w:val="30"/>
          <w:cs/>
        </w:rPr>
        <w:t>จังหวัด</w:t>
      </w:r>
      <w:r w:rsidRPr="008D7287">
        <w:rPr>
          <w:rFonts w:ascii="Angsana New" w:hAnsi="Angsana New"/>
          <w:sz w:val="30"/>
          <w:szCs w:val="30"/>
          <w:cs/>
        </w:rPr>
        <w:t>สมุทรปราการ สัญญาดังกล่าวมีระยะเวลา</w:t>
      </w:r>
      <w:r w:rsidRPr="008D7287">
        <w:rPr>
          <w:rFonts w:ascii="Angsana New" w:hAnsi="Angsana New"/>
          <w:sz w:val="30"/>
          <w:szCs w:val="30"/>
        </w:rPr>
        <w:t xml:space="preserve"> 1</w:t>
      </w:r>
      <w:r w:rsidR="00297568">
        <w:rPr>
          <w:rFonts w:ascii="Angsana New" w:hAnsi="Angsana New"/>
          <w:sz w:val="30"/>
          <w:szCs w:val="30"/>
        </w:rPr>
        <w:t>5</w:t>
      </w:r>
      <w:r w:rsidRPr="008D7287">
        <w:rPr>
          <w:rFonts w:ascii="Angsana New" w:hAnsi="Angsana New"/>
          <w:sz w:val="30"/>
          <w:szCs w:val="30"/>
        </w:rPr>
        <w:t xml:space="preserve"> </w:t>
      </w:r>
      <w:r w:rsidRPr="008D7287">
        <w:rPr>
          <w:rFonts w:ascii="Angsana New" w:hAnsi="Angsana New"/>
          <w:sz w:val="30"/>
          <w:szCs w:val="30"/>
          <w:cs/>
        </w:rPr>
        <w:t>ปี</w:t>
      </w:r>
      <w:r w:rsidRPr="008D7287">
        <w:rPr>
          <w:rFonts w:ascii="Angsana New" w:hAnsi="Angsana New"/>
          <w:sz w:val="30"/>
          <w:szCs w:val="30"/>
        </w:rPr>
        <w:t xml:space="preserve"> </w:t>
      </w:r>
      <w:r w:rsidR="00445FA2"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8D7287">
        <w:rPr>
          <w:rFonts w:ascii="Angsana New" w:hAnsi="Angsana New"/>
          <w:sz w:val="30"/>
          <w:szCs w:val="30"/>
        </w:rPr>
        <w:t>1</w:t>
      </w:r>
      <w:r w:rsidRPr="008D728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D7287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55</w:t>
      </w:r>
      <w:r w:rsidRPr="008D7287">
        <w:rPr>
          <w:rFonts w:ascii="Angsana New" w:hAnsi="Angsana New"/>
          <w:sz w:val="30"/>
          <w:szCs w:val="30"/>
        </w:rPr>
        <w:t>9</w:t>
      </w:r>
      <w:r w:rsidRPr="008D7287">
        <w:rPr>
          <w:rFonts w:ascii="Angsana New" w:hAnsi="Angsana New"/>
          <w:sz w:val="30"/>
          <w:szCs w:val="30"/>
          <w:cs/>
        </w:rPr>
        <w:t xml:space="preserve"> ในการนี้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Pr="008D7287">
        <w:rPr>
          <w:rFonts w:ascii="Angsana New" w:hAnsi="Angsana New"/>
          <w:sz w:val="30"/>
          <w:szCs w:val="30"/>
          <w:cs/>
        </w:rPr>
        <w:t>บริษัท</w:t>
      </w:r>
      <w:r w:rsidRPr="008D7287">
        <w:rPr>
          <w:rFonts w:ascii="Angsana New" w:hAnsi="Angsana New" w:hint="cs"/>
          <w:sz w:val="30"/>
          <w:szCs w:val="30"/>
          <w:cs/>
        </w:rPr>
        <w:t>มีภาระ</w:t>
      </w:r>
      <w:r w:rsidRPr="008D7287">
        <w:rPr>
          <w:rFonts w:ascii="Angsana New" w:hAnsi="Angsana New"/>
          <w:sz w:val="30"/>
          <w:szCs w:val="30"/>
          <w:cs/>
        </w:rPr>
        <w:t>ผูกพันที่จะต้องจ่ายค่าธรรมเนียมตามที่</w:t>
      </w:r>
      <w:r w:rsidR="00B628A2">
        <w:rPr>
          <w:rFonts w:ascii="Angsana New" w:hAnsi="Angsana New" w:hint="cs"/>
          <w:sz w:val="30"/>
          <w:szCs w:val="30"/>
          <w:cs/>
        </w:rPr>
        <w:t>กำหนด</w:t>
      </w:r>
      <w:r w:rsidRPr="008D7287">
        <w:rPr>
          <w:rFonts w:ascii="Angsana New" w:hAnsi="Angsana New"/>
          <w:sz w:val="30"/>
          <w:szCs w:val="30"/>
          <w:cs/>
        </w:rPr>
        <w:t>ไว้ในสัญญา ภายใต้</w:t>
      </w:r>
      <w:r w:rsidRPr="005F0987">
        <w:rPr>
          <w:rFonts w:ascii="Angsana New" w:hAnsi="Angsana New"/>
          <w:spacing w:val="-2"/>
          <w:sz w:val="30"/>
          <w:szCs w:val="30"/>
          <w:cs/>
        </w:rPr>
        <w:t>เงื่อนไขของสัญญาดังกล่าวบริษัทต้องปฏิบัติตามเงื่อนไข</w:t>
      </w:r>
      <w:r w:rsidR="00B628A2">
        <w:rPr>
          <w:rFonts w:ascii="Angsana New" w:hAnsi="Angsana New" w:hint="cs"/>
          <w:spacing w:val="-2"/>
          <w:sz w:val="30"/>
          <w:szCs w:val="30"/>
          <w:cs/>
        </w:rPr>
        <w:t>บางประการตามที่ระบุไว้ใน</w:t>
      </w:r>
      <w:r w:rsidRPr="005F0987">
        <w:rPr>
          <w:rFonts w:ascii="Angsana New" w:hAnsi="Angsana New"/>
          <w:spacing w:val="-2"/>
          <w:sz w:val="30"/>
          <w:szCs w:val="30"/>
          <w:cs/>
        </w:rPr>
        <w:t>สัญญา เช่น การให้เช่าสถานที่</w:t>
      </w:r>
      <w:r w:rsidRPr="005F0987">
        <w:rPr>
          <w:rFonts w:ascii="Angsana New" w:hAnsi="Angsana New"/>
          <w:spacing w:val="-2"/>
          <w:sz w:val="30"/>
          <w:szCs w:val="30"/>
        </w:rPr>
        <w:t xml:space="preserve"> </w:t>
      </w:r>
      <w:r w:rsidRPr="005F0987">
        <w:rPr>
          <w:rFonts w:ascii="Angsana New" w:hAnsi="Angsana New"/>
          <w:spacing w:val="-2"/>
          <w:sz w:val="30"/>
          <w:szCs w:val="30"/>
          <w:cs/>
        </w:rPr>
        <w:t>และการยกเลิกสัญญา เป็นต้น</w:t>
      </w:r>
    </w:p>
    <w:p w:rsidR="002264CA" w:rsidRDefault="002264CA" w:rsidP="005E6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:rsidR="00790E7D" w:rsidRPr="0031578C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D7287">
        <w:rPr>
          <w:rFonts w:ascii="Angsana New" w:hAnsi="Angsana New"/>
          <w:sz w:val="30"/>
          <w:szCs w:val="30"/>
          <w:cs/>
        </w:rPr>
        <w:t>เนื่องจาก</w:t>
      </w:r>
      <w:r w:rsidRPr="008D7287">
        <w:rPr>
          <w:rFonts w:ascii="Angsana New" w:hAnsi="Angsana New" w:hint="cs"/>
          <w:sz w:val="30"/>
          <w:szCs w:val="30"/>
          <w:cs/>
        </w:rPr>
        <w:t>สินทรัพย์</w:t>
      </w:r>
      <w:r w:rsidRPr="008D7287">
        <w:rPr>
          <w:rFonts w:ascii="Angsana New" w:hAnsi="Angsana New"/>
          <w:sz w:val="30"/>
          <w:szCs w:val="30"/>
          <w:cs/>
        </w:rPr>
        <w:t>มีลักษณะเฉพาะ</w:t>
      </w:r>
      <w:r w:rsidR="00F970C6">
        <w:rPr>
          <w:rFonts w:ascii="Angsana New" w:hAnsi="Angsana New" w:hint="cs"/>
          <w:sz w:val="30"/>
          <w:szCs w:val="30"/>
          <w:cs/>
        </w:rPr>
        <w:t>และ</w:t>
      </w:r>
      <w:r w:rsidRPr="008D7287">
        <w:rPr>
          <w:rFonts w:ascii="Angsana New" w:hAnsi="Angsana New" w:hint="cs"/>
          <w:sz w:val="30"/>
          <w:szCs w:val="30"/>
          <w:cs/>
        </w:rPr>
        <w:t>มีความเป็นไปได้ยากที่บุคคลหนึ่งหรือกลุ่มคนอื่น นอกเหนือจากบริษัทจะได้รับผลผลิตในจำ</w:t>
      </w:r>
      <w:r>
        <w:rPr>
          <w:rFonts w:ascii="Angsana New" w:hAnsi="Angsana New" w:hint="cs"/>
          <w:sz w:val="30"/>
          <w:szCs w:val="30"/>
          <w:cs/>
        </w:rPr>
        <w:t>นวนที่มากกว่าจำนวนที่มีนัยสำคัญ</w:t>
      </w:r>
      <w:r w:rsidRPr="008D7287">
        <w:rPr>
          <w:rFonts w:ascii="Angsana New" w:hAnsi="Angsana New" w:hint="cs"/>
          <w:sz w:val="30"/>
          <w:szCs w:val="30"/>
          <w:cs/>
        </w:rPr>
        <w:t>ซึ่งผลิตจากสินทรัพย์นั้นในระหว่างระยะเวลาตามข้อตกลง</w:t>
      </w:r>
      <w:r w:rsidR="00F970C6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</w:t>
      </w:r>
      <w:r>
        <w:rPr>
          <w:rFonts w:ascii="Angsana New" w:hAnsi="Angsana New" w:hint="cs"/>
          <w:sz w:val="30"/>
          <w:szCs w:val="30"/>
          <w:cs/>
        </w:rPr>
        <w:t>ฟ้า</w:t>
      </w:r>
      <w:r w:rsidRPr="008D7287">
        <w:rPr>
          <w:rFonts w:ascii="Angsana New" w:hAnsi="Angsana New" w:hint="cs"/>
          <w:sz w:val="30"/>
          <w:szCs w:val="30"/>
          <w:cs/>
        </w:rPr>
        <w:t>ตั้งอยู่ที่โรงงานของบริษัทในจังหวัดสมุทรปราก</w:t>
      </w:r>
      <w:r w:rsidR="00ED78F9">
        <w:rPr>
          <w:rFonts w:ascii="Angsana New" w:hAnsi="Angsana New" w:hint="cs"/>
          <w:sz w:val="30"/>
          <w:szCs w:val="30"/>
          <w:cs/>
        </w:rPr>
        <w:t>า</w:t>
      </w:r>
      <w:r w:rsidRPr="008D7287">
        <w:rPr>
          <w:rFonts w:ascii="Angsana New" w:hAnsi="Angsana New" w:hint="cs"/>
          <w:sz w:val="30"/>
          <w:szCs w:val="30"/>
          <w:cs/>
        </w:rPr>
        <w:t>ร ซึ่งบริษัทมีความสามารถหรือมีสิทธิควบคุม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การเข้าถึงทางกายภาพของสินทรัพย์ </w:t>
      </w:r>
      <w:r w:rsidRPr="008D7287">
        <w:rPr>
          <w:rFonts w:ascii="Angsana New" w:hAnsi="Angsana New"/>
          <w:sz w:val="30"/>
          <w:szCs w:val="30"/>
          <w:cs/>
        </w:rPr>
        <w:t>ดังนั้นบริษัท</w:t>
      </w:r>
      <w:r w:rsidR="00F970C6">
        <w:rPr>
          <w:rFonts w:ascii="Angsana New" w:hAnsi="Angsana New" w:hint="cs"/>
          <w:sz w:val="30"/>
          <w:szCs w:val="30"/>
          <w:cs/>
        </w:rPr>
        <w:t>จึง</w:t>
      </w:r>
      <w:r w:rsidRPr="008D7287">
        <w:rPr>
          <w:rFonts w:ascii="Angsana New" w:hAnsi="Angsana New"/>
          <w:sz w:val="30"/>
          <w:szCs w:val="30"/>
          <w:cs/>
        </w:rPr>
        <w:t>สรุปว่าข้อตกลงดั</w:t>
      </w:r>
      <w:r w:rsidR="00F970C6">
        <w:rPr>
          <w:rFonts w:ascii="Angsana New" w:hAnsi="Angsana New"/>
          <w:sz w:val="30"/>
          <w:szCs w:val="30"/>
          <w:cs/>
        </w:rPr>
        <w:t>งกล่าวเป็น</w:t>
      </w:r>
      <w:r w:rsidR="00F970C6">
        <w:rPr>
          <w:rFonts w:ascii="Angsana New" w:hAnsi="Angsana New" w:hint="cs"/>
          <w:sz w:val="30"/>
          <w:szCs w:val="30"/>
          <w:cs/>
        </w:rPr>
        <w:t>การ</w:t>
      </w:r>
      <w:r w:rsidRPr="008D7287">
        <w:rPr>
          <w:rFonts w:ascii="Angsana New" w:hAnsi="Angsana New"/>
          <w:sz w:val="30"/>
          <w:szCs w:val="30"/>
          <w:cs/>
        </w:rPr>
        <w:t>เช่า</w:t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เครื่องผลิตไฟฟ้า</w:t>
      </w:r>
      <w:r w:rsidRPr="008D7287">
        <w:rPr>
          <w:rFonts w:ascii="Angsana New" w:hAnsi="Angsana New"/>
          <w:sz w:val="30"/>
          <w:szCs w:val="30"/>
          <w:cs/>
        </w:rPr>
        <w:t xml:space="preserve"> แม้ว่ารูปแบบของสัญญาจะไม่ใช่สั</w:t>
      </w:r>
      <w:r w:rsidRPr="008D7287">
        <w:rPr>
          <w:rFonts w:ascii="Angsana New" w:hAnsi="Angsana New" w:hint="cs"/>
          <w:sz w:val="30"/>
          <w:szCs w:val="30"/>
          <w:cs/>
        </w:rPr>
        <w:t>ญญาเช่า</w:t>
      </w:r>
      <w:r w:rsidRPr="008D7287">
        <w:rPr>
          <w:rFonts w:ascii="Angsana New" w:hAnsi="Angsana New"/>
          <w:sz w:val="30"/>
          <w:szCs w:val="30"/>
          <w:cs/>
        </w:rPr>
        <w:t>ตามกฎหมาย การเช่าดังกล่าวจัดประเภทเป็นสัญญาเช่าการเงิน ณ วันที่เริ่มต้น</w:t>
      </w:r>
      <w:r w:rsidR="00575029"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ของข้อตกลง</w:t>
      </w:r>
      <w:r w:rsidRPr="008D7287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D7287">
        <w:rPr>
          <w:rFonts w:ascii="Angsana New" w:hAnsi="Angsana New"/>
          <w:sz w:val="30"/>
          <w:szCs w:val="30"/>
          <w:cs/>
        </w:rPr>
        <w:t>ได</w:t>
      </w:r>
      <w:r w:rsidRPr="008D7287">
        <w:rPr>
          <w:rFonts w:ascii="Angsana New" w:hAnsi="Angsana New" w:hint="cs"/>
          <w:sz w:val="30"/>
          <w:szCs w:val="30"/>
          <w:cs/>
        </w:rPr>
        <w:t>้ใช้เกณฑ์มูลค่ายุติธรรมในการแยกค่าเช่าและองค์ประกอบอื่นออกจากค่าตอบแทน</w:t>
      </w:r>
      <w:r w:rsidRPr="008D7287">
        <w:rPr>
          <w:rFonts w:ascii="Angsana New" w:hAnsi="Angsana New"/>
          <w:sz w:val="30"/>
          <w:szCs w:val="30"/>
          <w:cs/>
        </w:rPr>
        <w:t xml:space="preserve"> ต้นทุน</w:t>
      </w:r>
      <w:r w:rsidR="001F33C3"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 xml:space="preserve">ทางการเงินของหนี้สินถูกกำหนดโดยอ้างอิงกับอัตราดอกเบี้ยเงินกู้ยืมส่วนเพิ่มของบริษัท (ร้อยละ </w:t>
      </w:r>
      <w:r w:rsidRPr="008D7287">
        <w:rPr>
          <w:rFonts w:ascii="Angsana New" w:hAnsi="Angsana New"/>
          <w:sz w:val="30"/>
          <w:szCs w:val="30"/>
        </w:rPr>
        <w:t>6</w:t>
      </w:r>
      <w:r w:rsidRPr="008D7287">
        <w:rPr>
          <w:rFonts w:ascii="Angsana New" w:hAnsi="Angsana New"/>
          <w:sz w:val="30"/>
          <w:szCs w:val="30"/>
          <w:cs/>
        </w:rPr>
        <w:t>)</w:t>
      </w:r>
    </w:p>
    <w:p w:rsidR="00B628A2" w:rsidRPr="00F02BF6" w:rsidRDefault="00B6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264CA" w:rsidRDefault="00226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918A6" w:rsidRDefault="008866F7" w:rsidP="00986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97568">
        <w:rPr>
          <w:rFonts w:ascii="Angsana New" w:hAnsi="Angsana New" w:hint="cs"/>
          <w:b/>
          <w:bCs/>
          <w:sz w:val="30"/>
          <w:szCs w:val="30"/>
        </w:rPr>
        <w:t>5</w:t>
      </w:r>
      <w:r w:rsidR="00E918A6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  <w:r w:rsidR="00B32162" w:rsidRPr="002264CA">
        <w:rPr>
          <w:rFonts w:ascii="Angsana New" w:hAnsi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p w:rsidR="00457A21" w:rsidRPr="000F3F15" w:rsidRDefault="00457A21" w:rsidP="00986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70" w:type="dxa"/>
        <w:tblInd w:w="450" w:type="dxa"/>
        <w:tblLayout w:type="fixed"/>
        <w:tblLook w:val="04A0"/>
      </w:tblPr>
      <w:tblGrid>
        <w:gridCol w:w="4500"/>
        <w:gridCol w:w="1350"/>
        <w:gridCol w:w="236"/>
        <w:gridCol w:w="34"/>
        <w:gridCol w:w="1170"/>
        <w:gridCol w:w="243"/>
        <w:gridCol w:w="27"/>
        <w:gridCol w:w="1710"/>
      </w:tblGrid>
      <w:tr w:rsidR="00E96796" w:rsidRPr="00B46472" w:rsidTr="0084083E">
        <w:trPr>
          <w:tblHeader/>
        </w:trPr>
        <w:tc>
          <w:tcPr>
            <w:tcW w:w="4500" w:type="dxa"/>
          </w:tcPr>
          <w:p w:rsidR="00E96796" w:rsidRPr="00081BFF" w:rsidRDefault="00E96796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E96796" w:rsidRPr="00B87F62" w:rsidRDefault="00E96796" w:rsidP="004E351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  <w:tc>
          <w:tcPr>
            <w:tcW w:w="243" w:type="dxa"/>
          </w:tcPr>
          <w:p w:rsidR="00E96796" w:rsidRPr="006E5E78" w:rsidRDefault="00E96796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37" w:type="dxa"/>
            <w:gridSpan w:val="2"/>
          </w:tcPr>
          <w:p w:rsidR="00E96796" w:rsidRPr="006E5E78" w:rsidRDefault="0084083E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</w:tc>
      </w:tr>
      <w:tr w:rsidR="00E96796" w:rsidRPr="00B46472" w:rsidTr="0084083E">
        <w:trPr>
          <w:tblHeader/>
        </w:trPr>
        <w:tc>
          <w:tcPr>
            <w:tcW w:w="4500" w:type="dxa"/>
          </w:tcPr>
          <w:p w:rsidR="00E96796" w:rsidRPr="00081BFF" w:rsidRDefault="00E96796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E96796" w:rsidRPr="00B87F62" w:rsidRDefault="00E96796" w:rsidP="004E3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243" w:type="dxa"/>
          </w:tcPr>
          <w:p w:rsidR="00E96796" w:rsidRPr="006E5E78" w:rsidRDefault="00E96796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37" w:type="dxa"/>
            <w:gridSpan w:val="2"/>
          </w:tcPr>
          <w:p w:rsidR="00E96796" w:rsidRPr="006E5E78" w:rsidRDefault="0084083E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E96796" w:rsidRPr="00B46472" w:rsidTr="0084083E">
        <w:trPr>
          <w:tblHeader/>
        </w:trPr>
        <w:tc>
          <w:tcPr>
            <w:tcW w:w="4500" w:type="dxa"/>
          </w:tcPr>
          <w:p w:rsidR="00E96796" w:rsidRPr="00081BFF" w:rsidRDefault="00E96796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E96796" w:rsidRPr="006E5E78" w:rsidRDefault="00E96796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E96796" w:rsidRPr="006E5E78" w:rsidRDefault="00E96796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gridSpan w:val="2"/>
          </w:tcPr>
          <w:p w:rsidR="00E96796" w:rsidRPr="006E5E78" w:rsidRDefault="003E5BB7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43" w:type="dxa"/>
          </w:tcPr>
          <w:p w:rsidR="00E96796" w:rsidRPr="006E5E78" w:rsidRDefault="00E96796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37" w:type="dxa"/>
            <w:gridSpan w:val="2"/>
          </w:tcPr>
          <w:p w:rsidR="00E96796" w:rsidRPr="006E5E78" w:rsidRDefault="003E5BB7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E96796" w:rsidRPr="00B46472" w:rsidTr="0084083E">
        <w:trPr>
          <w:tblHeader/>
        </w:trPr>
        <w:tc>
          <w:tcPr>
            <w:tcW w:w="4500" w:type="dxa"/>
          </w:tcPr>
          <w:p w:rsidR="00E96796" w:rsidRPr="006E5E78" w:rsidRDefault="00E96796" w:rsidP="004E35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E96796" w:rsidRPr="006E5E78" w:rsidRDefault="00E96796" w:rsidP="004E35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5E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96796" w:rsidRPr="00CF7C61" w:rsidTr="0084083E">
        <w:tblPrEx>
          <w:tblLook w:val="0000"/>
        </w:tblPrEx>
        <w:tc>
          <w:tcPr>
            <w:tcW w:w="4500" w:type="dxa"/>
          </w:tcPr>
          <w:p w:rsidR="00E96796" w:rsidRPr="00E96796" w:rsidRDefault="00403154" w:rsidP="00E96796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03154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350" w:type="dxa"/>
          </w:tcPr>
          <w:p w:rsidR="00E96796" w:rsidRPr="00493246" w:rsidRDefault="00E96796" w:rsidP="00E9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312,467</w:t>
            </w:r>
          </w:p>
        </w:tc>
        <w:tc>
          <w:tcPr>
            <w:tcW w:w="270" w:type="dxa"/>
            <w:gridSpan w:val="2"/>
          </w:tcPr>
          <w:p w:rsidR="00E96796" w:rsidRPr="00CF7C61" w:rsidRDefault="00E96796" w:rsidP="00E9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6796" w:rsidRPr="00493246" w:rsidRDefault="00E96796" w:rsidP="00E9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263,733</w:t>
            </w:r>
          </w:p>
        </w:tc>
        <w:tc>
          <w:tcPr>
            <w:tcW w:w="270" w:type="dxa"/>
            <w:gridSpan w:val="2"/>
          </w:tcPr>
          <w:p w:rsidR="00E96796" w:rsidRDefault="00E96796" w:rsidP="00E9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E96796" w:rsidRDefault="00E96796" w:rsidP="008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312,467</w:t>
            </w:r>
          </w:p>
        </w:tc>
      </w:tr>
      <w:tr w:rsidR="00E96796" w:rsidRPr="00871783" w:rsidTr="0084083E">
        <w:tblPrEx>
          <w:tblLook w:val="0000"/>
        </w:tblPrEx>
        <w:trPr>
          <w:trHeight w:val="70"/>
        </w:trPr>
        <w:tc>
          <w:tcPr>
            <w:tcW w:w="4500" w:type="dxa"/>
          </w:tcPr>
          <w:p w:rsidR="00E96796" w:rsidRPr="00E96796" w:rsidRDefault="00403154" w:rsidP="00E96796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0315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1350" w:type="dxa"/>
          </w:tcPr>
          <w:p w:rsidR="00E96796" w:rsidRPr="00C4327B" w:rsidRDefault="00E96796" w:rsidP="00E9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gridSpan w:val="2"/>
          </w:tcPr>
          <w:p w:rsidR="00E96796" w:rsidRPr="00C4327B" w:rsidRDefault="00E96796" w:rsidP="00E9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96796" w:rsidRPr="00C4327B" w:rsidRDefault="00E96796" w:rsidP="00E4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,134</w:t>
            </w:r>
          </w:p>
        </w:tc>
        <w:tc>
          <w:tcPr>
            <w:tcW w:w="270" w:type="dxa"/>
            <w:gridSpan w:val="2"/>
          </w:tcPr>
          <w:p w:rsidR="00E96796" w:rsidRPr="00C4327B" w:rsidRDefault="00E96796" w:rsidP="00E9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E96796" w:rsidRPr="00C4327B" w:rsidRDefault="00E96796" w:rsidP="008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E96796" w:rsidRPr="00CF7C61" w:rsidTr="0084083E">
        <w:tblPrEx>
          <w:tblLook w:val="0000"/>
        </w:tblPrEx>
        <w:tc>
          <w:tcPr>
            <w:tcW w:w="4500" w:type="dxa"/>
          </w:tcPr>
          <w:p w:rsidR="00E96796" w:rsidRPr="00E96796" w:rsidRDefault="00D01011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96796" w:rsidRPr="000728F3" w:rsidRDefault="00E96796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328,991</w:t>
            </w:r>
          </w:p>
        </w:tc>
        <w:tc>
          <w:tcPr>
            <w:tcW w:w="270" w:type="dxa"/>
            <w:gridSpan w:val="2"/>
          </w:tcPr>
          <w:p w:rsidR="00E96796" w:rsidRPr="000728F3" w:rsidRDefault="00E96796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96796" w:rsidRPr="000728F3" w:rsidRDefault="00E96796" w:rsidP="00E4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278,867</w:t>
            </w:r>
          </w:p>
        </w:tc>
        <w:tc>
          <w:tcPr>
            <w:tcW w:w="270" w:type="dxa"/>
            <w:gridSpan w:val="2"/>
          </w:tcPr>
          <w:p w:rsidR="00E96796" w:rsidRPr="000728F3" w:rsidRDefault="00E96796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E96796" w:rsidRPr="000728F3" w:rsidRDefault="00E96796" w:rsidP="0084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328,991</w:t>
            </w:r>
          </w:p>
        </w:tc>
      </w:tr>
    </w:tbl>
    <w:p w:rsidR="00E96796" w:rsidRPr="000F3F15" w:rsidRDefault="00E96796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  <w:highlight w:val="yellow"/>
          <w:lang w:val="en-GB"/>
        </w:rPr>
      </w:pPr>
    </w:p>
    <w:p w:rsidR="000F3F15" w:rsidRPr="000F3F15" w:rsidRDefault="000F3F15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</w:pPr>
      <w:r w:rsidRPr="000F3F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โครงการ</w:t>
      </w:r>
      <w:r w:rsidR="00C941D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ผ</w:t>
      </w:r>
      <w:r w:rsidRPr="000F3F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ลประโยชน์ที่กำหนดไว้</w:t>
      </w:r>
    </w:p>
    <w:p w:rsidR="000F3F15" w:rsidRPr="000F3F15" w:rsidRDefault="000F3F15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  <w:highlight w:val="yellow"/>
          <w:lang w:val="en-GB"/>
        </w:rPr>
      </w:pPr>
    </w:p>
    <w:p w:rsidR="00457A21" w:rsidRDefault="00457A21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CF7C61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F7C6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CF7C61">
        <w:rPr>
          <w:rFonts w:ascii="Angsana New" w:hAnsi="Angsana New"/>
          <w:sz w:val="30"/>
          <w:szCs w:val="30"/>
        </w:rPr>
        <w:t xml:space="preserve">41 </w:t>
      </w:r>
      <w:r w:rsidR="002C5BA6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C5BA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</w:t>
      </w:r>
      <w:r w:rsidR="002C5BA6"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</w:p>
    <w:p w:rsidR="00CA1560" w:rsidRPr="000F3F15" w:rsidRDefault="00CA1560" w:rsidP="00CA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/>
      </w:tblPr>
      <w:tblGrid>
        <w:gridCol w:w="3690"/>
        <w:gridCol w:w="1260"/>
        <w:gridCol w:w="236"/>
        <w:gridCol w:w="34"/>
        <w:gridCol w:w="1260"/>
        <w:gridCol w:w="243"/>
        <w:gridCol w:w="27"/>
        <w:gridCol w:w="2520"/>
      </w:tblGrid>
      <w:tr w:rsidR="00C4327B" w:rsidRPr="00B46472" w:rsidTr="00C4327B">
        <w:trPr>
          <w:tblHeader/>
        </w:trPr>
        <w:tc>
          <w:tcPr>
            <w:tcW w:w="3690" w:type="dxa"/>
          </w:tcPr>
          <w:p w:rsidR="00C4327B" w:rsidRPr="00081BFF" w:rsidRDefault="002C5BA6" w:rsidP="0082257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</w:p>
        </w:tc>
        <w:tc>
          <w:tcPr>
            <w:tcW w:w="2790" w:type="dxa"/>
            <w:gridSpan w:val="4"/>
          </w:tcPr>
          <w:p w:rsidR="00C4327B" w:rsidRPr="00B87F62" w:rsidRDefault="00C4327B" w:rsidP="0082257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:rsidR="00C4327B" w:rsidRPr="006E5E78" w:rsidRDefault="00C4327B" w:rsidP="0082257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</w:tcPr>
          <w:p w:rsidR="00C4327B" w:rsidRPr="00B87F62" w:rsidRDefault="00C4327B" w:rsidP="0082257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4327B" w:rsidRPr="00B46472" w:rsidTr="00C4327B">
        <w:trPr>
          <w:tblHeader/>
        </w:trPr>
        <w:tc>
          <w:tcPr>
            <w:tcW w:w="3690" w:type="dxa"/>
          </w:tcPr>
          <w:p w:rsidR="00C4327B" w:rsidRPr="00081BFF" w:rsidRDefault="002C5BA6" w:rsidP="002C5BA6">
            <w:pPr>
              <w:ind w:lef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r w:rsidR="005657C2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2790" w:type="dxa"/>
            <w:gridSpan w:val="4"/>
          </w:tcPr>
          <w:p w:rsidR="00C4327B" w:rsidRPr="00B87F62" w:rsidRDefault="00C4327B" w:rsidP="0082257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  <w:tc>
          <w:tcPr>
            <w:tcW w:w="243" w:type="dxa"/>
          </w:tcPr>
          <w:p w:rsidR="00C4327B" w:rsidRPr="006E5E78" w:rsidRDefault="00C4327B" w:rsidP="0082257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</w:tcPr>
          <w:p w:rsidR="00C4327B" w:rsidRPr="006E5E78" w:rsidRDefault="00C4327B" w:rsidP="0082257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สำหรับรอบระยะเวลา</w:t>
            </w:r>
          </w:p>
        </w:tc>
      </w:tr>
      <w:tr w:rsidR="00C4327B" w:rsidRPr="00B46472" w:rsidTr="00C4327B">
        <w:trPr>
          <w:tblHeader/>
        </w:trPr>
        <w:tc>
          <w:tcPr>
            <w:tcW w:w="3690" w:type="dxa"/>
          </w:tcPr>
          <w:p w:rsidR="00C4327B" w:rsidRPr="00081BFF" w:rsidRDefault="00C4327B" w:rsidP="0082257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C4327B" w:rsidRPr="00B87F62" w:rsidRDefault="00C4327B" w:rsidP="00822571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243" w:type="dxa"/>
          </w:tcPr>
          <w:p w:rsidR="00C4327B" w:rsidRPr="006E5E78" w:rsidRDefault="00C4327B" w:rsidP="0082257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</w:tcPr>
          <w:p w:rsidR="00C4327B" w:rsidRPr="006E5E78" w:rsidRDefault="00C4327B" w:rsidP="0082257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ตั้งแต่วันที่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กรกฎาคม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C4327B" w:rsidRPr="00B46472" w:rsidTr="00C4327B">
        <w:trPr>
          <w:tblHeader/>
        </w:trPr>
        <w:tc>
          <w:tcPr>
            <w:tcW w:w="3690" w:type="dxa"/>
          </w:tcPr>
          <w:p w:rsidR="00C4327B" w:rsidRPr="00E96796" w:rsidRDefault="00C4327B" w:rsidP="00E9679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C4327B" w:rsidRPr="00B87F62" w:rsidRDefault="00C4327B" w:rsidP="00822571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87F6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87F6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243" w:type="dxa"/>
          </w:tcPr>
          <w:p w:rsidR="00C4327B" w:rsidRPr="006E5E78" w:rsidRDefault="00C4327B" w:rsidP="0082257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</w:tcPr>
          <w:p w:rsidR="00C4327B" w:rsidRDefault="00C4327B" w:rsidP="00822571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(วันควบบริษัท)</w:t>
            </w:r>
          </w:p>
        </w:tc>
      </w:tr>
      <w:tr w:rsidR="00C4327B" w:rsidRPr="00B46472" w:rsidTr="00E96796">
        <w:trPr>
          <w:tblHeader/>
        </w:trPr>
        <w:tc>
          <w:tcPr>
            <w:tcW w:w="3690" w:type="dxa"/>
          </w:tcPr>
          <w:p w:rsidR="00C4327B" w:rsidRPr="00E96796" w:rsidRDefault="00C4327B" w:rsidP="00E96796">
            <w:pPr>
              <w:ind w:lef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4327B" w:rsidRPr="006E5E78" w:rsidRDefault="00C4327B" w:rsidP="00E9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C4327B" w:rsidRPr="006E5E78" w:rsidRDefault="00C4327B" w:rsidP="00E96796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C4327B" w:rsidRPr="006E5E78" w:rsidRDefault="003E5BB7" w:rsidP="00E96796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43" w:type="dxa"/>
            <w:vAlign w:val="bottom"/>
          </w:tcPr>
          <w:p w:rsidR="00C4327B" w:rsidRPr="006E5E78" w:rsidRDefault="00C4327B" w:rsidP="00E96796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  <w:vAlign w:val="bottom"/>
          </w:tcPr>
          <w:p w:rsidR="00C4327B" w:rsidRPr="006E5E78" w:rsidRDefault="00C4327B" w:rsidP="00E96796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ถึงวันที่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C4327B" w:rsidRPr="00B46472" w:rsidTr="00C4327B">
        <w:trPr>
          <w:tblHeader/>
        </w:trPr>
        <w:tc>
          <w:tcPr>
            <w:tcW w:w="3690" w:type="dxa"/>
          </w:tcPr>
          <w:p w:rsidR="00C4327B" w:rsidRPr="006E5E78" w:rsidRDefault="00C4327B" w:rsidP="0082257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C4327B" w:rsidRPr="006E5E78" w:rsidRDefault="00C4327B" w:rsidP="0082257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5E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A1560" w:rsidRPr="00CF7C61" w:rsidTr="00C4327B">
        <w:tblPrEx>
          <w:tblLook w:val="0000"/>
        </w:tblPrEx>
        <w:tc>
          <w:tcPr>
            <w:tcW w:w="3690" w:type="dxa"/>
          </w:tcPr>
          <w:p w:rsidR="00CA1560" w:rsidRPr="00C63F36" w:rsidRDefault="00CA1560" w:rsidP="00822571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CA1560" w:rsidRPr="00493246" w:rsidRDefault="00CA1560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263,733</w:t>
            </w:r>
          </w:p>
        </w:tc>
        <w:tc>
          <w:tcPr>
            <w:tcW w:w="270" w:type="dxa"/>
            <w:gridSpan w:val="2"/>
          </w:tcPr>
          <w:p w:rsidR="00CA1560" w:rsidRPr="00CF7C61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A1560" w:rsidRPr="00493246" w:rsidRDefault="00CA1560" w:rsidP="0070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199</w:t>
            </w:r>
          </w:p>
        </w:tc>
        <w:tc>
          <w:tcPr>
            <w:tcW w:w="270" w:type="dxa"/>
            <w:gridSpan w:val="2"/>
          </w:tcPr>
          <w:p w:rsidR="00CA1560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CA1560" w:rsidRDefault="00BB417E" w:rsidP="00B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A1560" w:rsidRPr="00871783" w:rsidTr="00C4327B">
        <w:tblPrEx>
          <w:tblLook w:val="0000"/>
        </w:tblPrEx>
        <w:trPr>
          <w:trHeight w:val="70"/>
        </w:trPr>
        <w:tc>
          <w:tcPr>
            <w:tcW w:w="3690" w:type="dxa"/>
          </w:tcPr>
          <w:p w:rsidR="00CA1560" w:rsidRPr="00C4327B" w:rsidRDefault="00CA1560" w:rsidP="00822571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A1560" w:rsidRPr="00C4327B" w:rsidRDefault="00CA1560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A1560" w:rsidRPr="00C4327B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A1560" w:rsidRPr="00C4327B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A1560" w:rsidRPr="00C4327B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CA1560" w:rsidRPr="00C4327B" w:rsidRDefault="00CA1560" w:rsidP="00B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560" w:rsidRPr="00CF7C61" w:rsidTr="00C4327B">
        <w:tblPrEx>
          <w:tblLook w:val="0000"/>
        </w:tblPrEx>
        <w:tc>
          <w:tcPr>
            <w:tcW w:w="3690" w:type="dxa"/>
          </w:tcPr>
          <w:p w:rsidR="00CA1560" w:rsidRPr="00403154" w:rsidRDefault="00C95005" w:rsidP="00822571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  <w:r w:rsidR="002A4255"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ับรู้</w:t>
            </w:r>
            <w:r w:rsidR="00CA1560" w:rsidRPr="00403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ในกำไร</w:t>
            </w:r>
            <w:r w:rsidR="00CA1560"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CA1560" w:rsidRPr="00403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</w:tcPr>
          <w:p w:rsidR="00CA1560" w:rsidRPr="00493246" w:rsidRDefault="00CA1560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A1560" w:rsidRPr="00CF7C61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A1560" w:rsidRPr="00493246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A1560" w:rsidRPr="00493246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CA1560" w:rsidRPr="00493246" w:rsidRDefault="00CA1560" w:rsidP="00B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D0C" w:rsidRPr="00CF7C61" w:rsidTr="00297568">
        <w:tblPrEx>
          <w:tblLook w:val="0000"/>
        </w:tblPrEx>
        <w:tc>
          <w:tcPr>
            <w:tcW w:w="3690" w:type="dxa"/>
          </w:tcPr>
          <w:p w:rsidR="00830D0C" w:rsidRPr="00CF7C61" w:rsidRDefault="00830D0C" w:rsidP="002975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60" w:type="dxa"/>
          </w:tcPr>
          <w:p w:rsidR="00830D0C" w:rsidRPr="00493246" w:rsidRDefault="00830D0C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,137</w:t>
            </w:r>
          </w:p>
        </w:tc>
        <w:tc>
          <w:tcPr>
            <w:tcW w:w="270" w:type="dxa"/>
            <w:gridSpan w:val="2"/>
            <w:vAlign w:val="bottom"/>
          </w:tcPr>
          <w:p w:rsidR="00830D0C" w:rsidRPr="00CF7C61" w:rsidRDefault="00830D0C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D0C" w:rsidRPr="00493246" w:rsidRDefault="00830D0C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  <w:gridSpan w:val="2"/>
          </w:tcPr>
          <w:p w:rsidR="00830D0C" w:rsidRDefault="00830D0C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830D0C" w:rsidRDefault="00830D0C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13,047</w:t>
            </w:r>
          </w:p>
        </w:tc>
      </w:tr>
      <w:tr w:rsidR="00CA1560" w:rsidRPr="00CF7C61" w:rsidTr="00C4327B">
        <w:tblPrEx>
          <w:tblLook w:val="0000"/>
        </w:tblPrEx>
        <w:tc>
          <w:tcPr>
            <w:tcW w:w="3690" w:type="dxa"/>
          </w:tcPr>
          <w:p w:rsidR="00CA1560" w:rsidRPr="00403154" w:rsidRDefault="00CA1560" w:rsidP="00822571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154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60" w:type="dxa"/>
          </w:tcPr>
          <w:p w:rsidR="00CA1560" w:rsidRPr="00493246" w:rsidRDefault="003E5BB7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4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CA1560">
              <w:rPr>
                <w:rFonts w:ascii="Angsana New" w:hAnsi="Angsana New"/>
                <w:sz w:val="30"/>
                <w:szCs w:val="30"/>
              </w:rPr>
              <w:t>,764</w:t>
            </w:r>
          </w:p>
        </w:tc>
        <w:tc>
          <w:tcPr>
            <w:tcW w:w="270" w:type="dxa"/>
            <w:gridSpan w:val="2"/>
          </w:tcPr>
          <w:p w:rsidR="00CA1560" w:rsidRPr="00CF7C61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A1560" w:rsidRPr="00493246" w:rsidRDefault="00CA1560" w:rsidP="005C4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CA1560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CA1560" w:rsidRDefault="00BB417E" w:rsidP="00B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1560" w:rsidRPr="00CF7C61" w:rsidTr="00C4327B">
        <w:tblPrEx>
          <w:tblLook w:val="0000"/>
        </w:tblPrEx>
        <w:tc>
          <w:tcPr>
            <w:tcW w:w="3690" w:type="dxa"/>
          </w:tcPr>
          <w:p w:rsidR="00CA1560" w:rsidRPr="00CF7C61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830D0C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1560" w:rsidRPr="00493246" w:rsidRDefault="00C4327B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7,722</w:t>
            </w:r>
          </w:p>
        </w:tc>
        <w:tc>
          <w:tcPr>
            <w:tcW w:w="270" w:type="dxa"/>
            <w:gridSpan w:val="2"/>
          </w:tcPr>
          <w:p w:rsidR="00CA1560" w:rsidRPr="00CF7C61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1560" w:rsidRPr="00493246" w:rsidRDefault="00297568" w:rsidP="005C4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B417E">
              <w:rPr>
                <w:rFonts w:ascii="Angsana New" w:hAnsi="Angsana New"/>
                <w:sz w:val="30"/>
                <w:szCs w:val="30"/>
              </w:rPr>
              <w:t>,894</w:t>
            </w:r>
          </w:p>
        </w:tc>
        <w:tc>
          <w:tcPr>
            <w:tcW w:w="270" w:type="dxa"/>
            <w:gridSpan w:val="2"/>
          </w:tcPr>
          <w:p w:rsidR="00CA1560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CA1560" w:rsidRDefault="00297568" w:rsidP="00B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B417E">
              <w:rPr>
                <w:rFonts w:ascii="Angsana New" w:hAnsi="Angsana New"/>
                <w:sz w:val="30"/>
                <w:szCs w:val="30"/>
              </w:rPr>
              <w:t>,792</w:t>
            </w:r>
          </w:p>
        </w:tc>
      </w:tr>
      <w:tr w:rsidR="00CA1560" w:rsidRPr="00CF7C61" w:rsidTr="00C4327B">
        <w:tblPrEx>
          <w:tblLook w:val="0000"/>
        </w:tblPrEx>
        <w:tc>
          <w:tcPr>
            <w:tcW w:w="3690" w:type="dxa"/>
          </w:tcPr>
          <w:p w:rsidR="00CA1560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A1560" w:rsidRPr="00830D0C" w:rsidRDefault="00C4327B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0D0C">
              <w:rPr>
                <w:rFonts w:ascii="Angsana New" w:hAnsi="Angsana New"/>
                <w:sz w:val="30"/>
                <w:szCs w:val="30"/>
              </w:rPr>
              <w:t>66,623</w:t>
            </w:r>
          </w:p>
        </w:tc>
        <w:tc>
          <w:tcPr>
            <w:tcW w:w="270" w:type="dxa"/>
            <w:gridSpan w:val="2"/>
          </w:tcPr>
          <w:p w:rsidR="00CA1560" w:rsidRPr="00830D0C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A1560" w:rsidRPr="00830D0C" w:rsidRDefault="00BB417E" w:rsidP="005C4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0D0C">
              <w:rPr>
                <w:rFonts w:ascii="Angsana New" w:hAnsi="Angsana New"/>
                <w:sz w:val="30"/>
                <w:szCs w:val="30"/>
              </w:rPr>
              <w:t>28,470</w:t>
            </w:r>
          </w:p>
        </w:tc>
        <w:tc>
          <w:tcPr>
            <w:tcW w:w="270" w:type="dxa"/>
            <w:gridSpan w:val="2"/>
          </w:tcPr>
          <w:p w:rsidR="00CA1560" w:rsidRPr="00830D0C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CA1560" w:rsidRPr="00830D0C" w:rsidRDefault="00BB417E" w:rsidP="00BB4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0D0C">
              <w:rPr>
                <w:rFonts w:ascii="Angsana New" w:hAnsi="Angsana New"/>
                <w:sz w:val="30"/>
                <w:szCs w:val="30"/>
              </w:rPr>
              <w:t>18,839</w:t>
            </w:r>
          </w:p>
        </w:tc>
      </w:tr>
    </w:tbl>
    <w:p w:rsidR="005657C2" w:rsidRDefault="005657C2">
      <w:r>
        <w:br w:type="page"/>
      </w:r>
    </w:p>
    <w:tbl>
      <w:tblPr>
        <w:tblW w:w="9270" w:type="dxa"/>
        <w:tblInd w:w="450" w:type="dxa"/>
        <w:tblLayout w:type="fixed"/>
        <w:tblLook w:val="04A0"/>
      </w:tblPr>
      <w:tblGrid>
        <w:gridCol w:w="3690"/>
        <w:gridCol w:w="1260"/>
        <w:gridCol w:w="236"/>
        <w:gridCol w:w="34"/>
        <w:gridCol w:w="1260"/>
        <w:gridCol w:w="243"/>
        <w:gridCol w:w="27"/>
        <w:gridCol w:w="2520"/>
      </w:tblGrid>
      <w:tr w:rsidR="003E57F2" w:rsidRPr="00B46472" w:rsidTr="00461142">
        <w:trPr>
          <w:tblHeader/>
        </w:trPr>
        <w:tc>
          <w:tcPr>
            <w:tcW w:w="3690" w:type="dxa"/>
          </w:tcPr>
          <w:p w:rsidR="003E57F2" w:rsidRPr="00081BFF" w:rsidRDefault="003E57F2" w:rsidP="004611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</w:p>
        </w:tc>
        <w:tc>
          <w:tcPr>
            <w:tcW w:w="2790" w:type="dxa"/>
            <w:gridSpan w:val="4"/>
          </w:tcPr>
          <w:p w:rsidR="003E57F2" w:rsidRPr="00B87F62" w:rsidRDefault="003E57F2" w:rsidP="0046114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:rsidR="003E57F2" w:rsidRPr="006E5E78" w:rsidRDefault="003E57F2" w:rsidP="00461142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</w:tcPr>
          <w:p w:rsidR="003E57F2" w:rsidRPr="00B87F62" w:rsidRDefault="003E57F2" w:rsidP="0046114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E57F2" w:rsidRPr="00B46472" w:rsidTr="00461142">
        <w:trPr>
          <w:tblHeader/>
        </w:trPr>
        <w:tc>
          <w:tcPr>
            <w:tcW w:w="3690" w:type="dxa"/>
          </w:tcPr>
          <w:p w:rsidR="003E57F2" w:rsidRPr="00081BFF" w:rsidRDefault="003E57F2" w:rsidP="004A345A">
            <w:pPr>
              <w:ind w:lef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  <w:r w:rsidR="00830D0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790" w:type="dxa"/>
            <w:gridSpan w:val="4"/>
          </w:tcPr>
          <w:p w:rsidR="003E57F2" w:rsidRPr="00B87F62" w:rsidRDefault="003E57F2" w:rsidP="0046114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  <w:tc>
          <w:tcPr>
            <w:tcW w:w="243" w:type="dxa"/>
          </w:tcPr>
          <w:p w:rsidR="003E57F2" w:rsidRPr="006E5E78" w:rsidRDefault="003E57F2" w:rsidP="00461142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</w:tcPr>
          <w:p w:rsidR="003E57F2" w:rsidRPr="006E5E78" w:rsidRDefault="003E57F2" w:rsidP="00461142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สำหรับรอบระยะเวลา</w:t>
            </w:r>
          </w:p>
        </w:tc>
      </w:tr>
      <w:tr w:rsidR="003E57F2" w:rsidRPr="00B46472" w:rsidTr="00461142">
        <w:trPr>
          <w:tblHeader/>
        </w:trPr>
        <w:tc>
          <w:tcPr>
            <w:tcW w:w="3690" w:type="dxa"/>
          </w:tcPr>
          <w:p w:rsidR="003E57F2" w:rsidRPr="00081BFF" w:rsidRDefault="003E57F2" w:rsidP="004611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3E57F2" w:rsidRPr="00B87F62" w:rsidRDefault="003E57F2" w:rsidP="00461142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243" w:type="dxa"/>
          </w:tcPr>
          <w:p w:rsidR="003E57F2" w:rsidRPr="006E5E78" w:rsidRDefault="003E57F2" w:rsidP="00461142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</w:tcPr>
          <w:p w:rsidR="003E57F2" w:rsidRPr="006E5E78" w:rsidRDefault="003E57F2" w:rsidP="00461142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ตั้งแต่วันที่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กรกฎาคม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3E57F2" w:rsidRPr="00B46472" w:rsidTr="00461142">
        <w:trPr>
          <w:tblHeader/>
        </w:trPr>
        <w:tc>
          <w:tcPr>
            <w:tcW w:w="3690" w:type="dxa"/>
          </w:tcPr>
          <w:p w:rsidR="003E57F2" w:rsidRPr="00E96796" w:rsidRDefault="003E57F2" w:rsidP="004611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3E57F2" w:rsidRPr="00B87F62" w:rsidRDefault="003E57F2" w:rsidP="00461142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87F6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87F6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243" w:type="dxa"/>
          </w:tcPr>
          <w:p w:rsidR="003E57F2" w:rsidRPr="006E5E78" w:rsidRDefault="003E57F2" w:rsidP="00461142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</w:tcPr>
          <w:p w:rsidR="003E57F2" w:rsidRDefault="003E57F2" w:rsidP="00461142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(วันควบบริษัท)</w:t>
            </w:r>
          </w:p>
        </w:tc>
      </w:tr>
      <w:tr w:rsidR="003E57F2" w:rsidRPr="00B46472" w:rsidTr="00461142">
        <w:trPr>
          <w:tblHeader/>
        </w:trPr>
        <w:tc>
          <w:tcPr>
            <w:tcW w:w="3690" w:type="dxa"/>
          </w:tcPr>
          <w:p w:rsidR="003E57F2" w:rsidRPr="00E96796" w:rsidRDefault="003E57F2" w:rsidP="00461142">
            <w:pPr>
              <w:ind w:lef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57F2" w:rsidRPr="006E5E78" w:rsidRDefault="003E57F2" w:rsidP="0046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3E57F2" w:rsidRPr="006E5E78" w:rsidRDefault="003E57F2" w:rsidP="00461142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3E57F2" w:rsidRPr="006E5E78" w:rsidRDefault="003E5BB7" w:rsidP="00461142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43" w:type="dxa"/>
            <w:vAlign w:val="bottom"/>
          </w:tcPr>
          <w:p w:rsidR="003E57F2" w:rsidRPr="006E5E78" w:rsidRDefault="003E57F2" w:rsidP="00461142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  <w:vAlign w:val="bottom"/>
          </w:tcPr>
          <w:p w:rsidR="003E57F2" w:rsidRPr="006E5E78" w:rsidRDefault="003E57F2" w:rsidP="00461142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ถึงวันที่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3E57F2" w:rsidRPr="00B46472" w:rsidTr="00461142">
        <w:trPr>
          <w:tblHeader/>
        </w:trPr>
        <w:tc>
          <w:tcPr>
            <w:tcW w:w="3690" w:type="dxa"/>
          </w:tcPr>
          <w:p w:rsidR="003E57F2" w:rsidRPr="006E5E78" w:rsidRDefault="003E57F2" w:rsidP="0046114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3E57F2" w:rsidRPr="006E5E78" w:rsidRDefault="003E57F2" w:rsidP="0046114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5E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B417E" w:rsidRPr="00CF7C61" w:rsidTr="00C4327B">
        <w:tblPrEx>
          <w:tblLook w:val="0000"/>
        </w:tblPrEx>
        <w:tc>
          <w:tcPr>
            <w:tcW w:w="3690" w:type="dxa"/>
          </w:tcPr>
          <w:p w:rsidR="00BB417E" w:rsidRPr="002A4255" w:rsidRDefault="00C9500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  <w:r w:rsidR="002A4255"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ับรู้</w:t>
            </w:r>
            <w:r w:rsidR="00BB417E"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ในกำไร</w:t>
            </w:r>
            <w:r w:rsidR="00D81310"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ขาดทุนเบ็ดเสร็</w:t>
            </w:r>
            <w:r w:rsidR="00657DE5"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</w:t>
            </w:r>
            <w:r w:rsidR="00D81310"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:rsidR="00BB417E" w:rsidRPr="00493246" w:rsidRDefault="00BB417E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B417E" w:rsidRPr="00CF7C61" w:rsidRDefault="00BB417E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17E" w:rsidRPr="00C95005" w:rsidRDefault="00BB417E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B417E" w:rsidRPr="00493246" w:rsidRDefault="00BB417E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BB417E" w:rsidRPr="00493246" w:rsidRDefault="00BB417E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17E" w:rsidRPr="00CF7C61" w:rsidTr="00C4327B">
        <w:tblPrEx>
          <w:tblLook w:val="0000"/>
        </w:tblPrEx>
        <w:tc>
          <w:tcPr>
            <w:tcW w:w="3690" w:type="dxa"/>
          </w:tcPr>
          <w:p w:rsidR="00D81310" w:rsidRDefault="00830D0C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81310" w:rsidRPr="00D8131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D81310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</w:t>
            </w:r>
            <w:r w:rsidR="00D81310" w:rsidRPr="00D8131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D81310"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</w:t>
            </w:r>
          </w:p>
          <w:p w:rsidR="00BB417E" w:rsidRDefault="00D81310" w:rsidP="00D8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60" w:type="dxa"/>
          </w:tcPr>
          <w:p w:rsidR="00BB417E" w:rsidRPr="00493246" w:rsidRDefault="00BB417E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B417E" w:rsidRPr="00CF7C61" w:rsidRDefault="00BB417E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17E" w:rsidRPr="00493246" w:rsidRDefault="00BB417E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B417E" w:rsidRPr="00493246" w:rsidRDefault="00BB417E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BB417E" w:rsidRPr="00493246" w:rsidRDefault="00BB417E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596" w:rsidRPr="00CF7C61" w:rsidTr="00C4327B">
        <w:tblPrEx>
          <w:tblLook w:val="0000"/>
        </w:tblPrEx>
        <w:tc>
          <w:tcPr>
            <w:tcW w:w="3690" w:type="dxa"/>
          </w:tcPr>
          <w:p w:rsidR="00422596" w:rsidRPr="00D81310" w:rsidRDefault="00830D0C" w:rsidP="004A345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="00422596">
              <w:rPr>
                <w:rFonts w:ascii="Angsana New" w:hAnsi="Angsana New" w:hint="cs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260" w:type="dxa"/>
          </w:tcPr>
          <w:p w:rsidR="00422596" w:rsidRPr="00493246" w:rsidRDefault="00297568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91</w:t>
            </w:r>
          </w:p>
        </w:tc>
        <w:tc>
          <w:tcPr>
            <w:tcW w:w="270" w:type="dxa"/>
            <w:gridSpan w:val="2"/>
          </w:tcPr>
          <w:p w:rsidR="00422596" w:rsidRPr="00CF7C61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2596" w:rsidRPr="00493246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(20,397)</w:t>
            </w:r>
          </w:p>
        </w:tc>
        <w:tc>
          <w:tcPr>
            <w:tcW w:w="270" w:type="dxa"/>
            <w:gridSpan w:val="2"/>
          </w:tcPr>
          <w:p w:rsidR="00422596" w:rsidRPr="00493246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422596" w:rsidRPr="00493246" w:rsidRDefault="00297568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91</w:t>
            </w:r>
          </w:p>
        </w:tc>
      </w:tr>
      <w:tr w:rsidR="00422596" w:rsidRPr="00CF7C61" w:rsidTr="00822571">
        <w:tblPrEx>
          <w:tblLook w:val="0000"/>
        </w:tblPrEx>
        <w:tc>
          <w:tcPr>
            <w:tcW w:w="3690" w:type="dxa"/>
          </w:tcPr>
          <w:p w:rsidR="00422596" w:rsidRPr="00D81310" w:rsidRDefault="00830D0C" w:rsidP="004A345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="00BA4D66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="00422596">
              <w:rPr>
                <w:rFonts w:ascii="Angsana New" w:hAnsi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260" w:type="dxa"/>
          </w:tcPr>
          <w:p w:rsidR="00422596" w:rsidRPr="00493246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18,346</w:t>
            </w:r>
          </w:p>
        </w:tc>
        <w:tc>
          <w:tcPr>
            <w:tcW w:w="270" w:type="dxa"/>
            <w:gridSpan w:val="2"/>
          </w:tcPr>
          <w:p w:rsidR="00422596" w:rsidRPr="00CF7C61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2596" w:rsidRPr="00493246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(14,64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422596" w:rsidRPr="00493246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422596" w:rsidRPr="00493246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18,346</w:t>
            </w:r>
          </w:p>
        </w:tc>
      </w:tr>
      <w:tr w:rsidR="00422596" w:rsidRPr="00CF7C61" w:rsidTr="005C40B5">
        <w:tblPrEx>
          <w:tblLook w:val="0000"/>
        </w:tblPrEx>
        <w:tc>
          <w:tcPr>
            <w:tcW w:w="3690" w:type="dxa"/>
          </w:tcPr>
          <w:p w:rsidR="00422596" w:rsidRPr="00D81310" w:rsidRDefault="005E6D10" w:rsidP="004A345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Times New Roman" w:hAnsi="Times New Roman" w:hint="cs"/>
                <w:sz w:val="22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22596" w:rsidRPr="00493246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270" w:type="dxa"/>
            <w:gridSpan w:val="2"/>
          </w:tcPr>
          <w:p w:rsidR="00422596" w:rsidRPr="00CF7C61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22596" w:rsidRPr="00493246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77)</w:t>
            </w:r>
          </w:p>
        </w:tc>
        <w:tc>
          <w:tcPr>
            <w:tcW w:w="270" w:type="dxa"/>
            <w:gridSpan w:val="2"/>
          </w:tcPr>
          <w:p w:rsidR="00422596" w:rsidRPr="00493246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422596" w:rsidRPr="00493246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9)</w:t>
            </w:r>
          </w:p>
        </w:tc>
      </w:tr>
      <w:tr w:rsidR="00422596" w:rsidRPr="00CF7C61" w:rsidTr="005C40B5">
        <w:tblPrEx>
          <w:tblLook w:val="0000"/>
        </w:tblPrEx>
        <w:tc>
          <w:tcPr>
            <w:tcW w:w="3690" w:type="dxa"/>
          </w:tcPr>
          <w:p w:rsidR="00422596" w:rsidRPr="005C40B5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22596" w:rsidRPr="00830D0C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0D0C">
              <w:rPr>
                <w:rFonts w:ascii="Angsana New" w:hAnsi="Angsana New"/>
                <w:sz w:val="30"/>
                <w:szCs w:val="30"/>
              </w:rPr>
              <w:t>9,178</w:t>
            </w:r>
          </w:p>
        </w:tc>
        <w:tc>
          <w:tcPr>
            <w:tcW w:w="270" w:type="dxa"/>
            <w:gridSpan w:val="2"/>
          </w:tcPr>
          <w:p w:rsidR="00422596" w:rsidRPr="00830D0C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22596" w:rsidRPr="00830D0C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0D0C">
              <w:rPr>
                <w:rFonts w:ascii="Angsana New" w:hAnsi="Angsana New"/>
                <w:sz w:val="30"/>
                <w:szCs w:val="30"/>
              </w:rPr>
              <w:t>(3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Pr="00830D0C">
              <w:rPr>
                <w:rFonts w:ascii="Angsana New" w:hAnsi="Angsana New"/>
                <w:sz w:val="30"/>
                <w:szCs w:val="30"/>
              </w:rPr>
              <w:t>,619)</w:t>
            </w:r>
          </w:p>
        </w:tc>
        <w:tc>
          <w:tcPr>
            <w:tcW w:w="270" w:type="dxa"/>
            <w:gridSpan w:val="2"/>
          </w:tcPr>
          <w:p w:rsidR="00422596" w:rsidRPr="00830D0C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422596" w:rsidRPr="00830D0C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30D0C">
              <w:rPr>
                <w:rFonts w:ascii="Angsana New" w:hAnsi="Angsana New"/>
                <w:sz w:val="30"/>
                <w:szCs w:val="30"/>
              </w:rPr>
              <w:t>9,178</w:t>
            </w:r>
          </w:p>
        </w:tc>
      </w:tr>
      <w:tr w:rsidR="005C40B5" w:rsidRPr="00CF7C61" w:rsidTr="005C40B5">
        <w:tblPrEx>
          <w:tblLook w:val="0000"/>
        </w:tblPrEx>
        <w:tc>
          <w:tcPr>
            <w:tcW w:w="3690" w:type="dxa"/>
          </w:tcPr>
          <w:p w:rsidR="005C40B5" w:rsidRPr="005C40B5" w:rsidRDefault="005C40B5" w:rsidP="005C4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C40B5" w:rsidRDefault="005C40B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C40B5" w:rsidRPr="00CF7C61" w:rsidRDefault="005C40B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C40B5" w:rsidRPr="00493246" w:rsidRDefault="005C40B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C40B5" w:rsidRPr="00493246" w:rsidRDefault="005C40B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5C40B5" w:rsidRPr="00493246" w:rsidRDefault="005C40B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560" w:rsidRPr="00172ECE" w:rsidTr="00422596">
        <w:tblPrEx>
          <w:tblLook w:val="0000"/>
        </w:tblPrEx>
        <w:tc>
          <w:tcPr>
            <w:tcW w:w="3690" w:type="dxa"/>
          </w:tcPr>
          <w:p w:rsidR="00CA1560" w:rsidRPr="00CF7C61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1560" w:rsidRPr="00493246" w:rsidRDefault="00CA1560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95005">
              <w:rPr>
                <w:rFonts w:ascii="Angsana New" w:hAnsi="Angsana New"/>
                <w:sz w:val="30"/>
                <w:szCs w:val="30"/>
              </w:rPr>
              <w:t>27,067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CA1560" w:rsidRPr="00CF7C61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1560" w:rsidRPr="00493246" w:rsidRDefault="00CA1560" w:rsidP="00D5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95005">
              <w:rPr>
                <w:rFonts w:ascii="Angsana New" w:hAnsi="Angsana New"/>
                <w:sz w:val="30"/>
                <w:szCs w:val="30"/>
              </w:rPr>
              <w:t>30,317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CA1560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CA1560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(17,802)</w:t>
            </w:r>
          </w:p>
        </w:tc>
      </w:tr>
      <w:tr w:rsidR="00CA1560" w:rsidRPr="00C4327B" w:rsidTr="00422596">
        <w:tblPrEx>
          <w:tblLook w:val="0000"/>
        </w:tblPrEx>
        <w:trPr>
          <w:trHeight w:val="82"/>
        </w:trPr>
        <w:tc>
          <w:tcPr>
            <w:tcW w:w="3690" w:type="dxa"/>
          </w:tcPr>
          <w:p w:rsidR="00CA1560" w:rsidRPr="00C4327B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1560" w:rsidRPr="00C4327B" w:rsidRDefault="00CA1560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A1560" w:rsidRPr="00C4327B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1560" w:rsidRPr="00C4327B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A1560" w:rsidRPr="00C4327B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CA1560" w:rsidRPr="00C4327B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560" w:rsidRPr="00172ECE" w:rsidTr="00422596">
        <w:tblPrEx>
          <w:tblLook w:val="0000"/>
        </w:tblPrEx>
        <w:trPr>
          <w:trHeight w:val="70"/>
        </w:trPr>
        <w:tc>
          <w:tcPr>
            <w:tcW w:w="3690" w:type="dxa"/>
            <w:vAlign w:val="bottom"/>
          </w:tcPr>
          <w:p w:rsidR="00CA1560" w:rsidRPr="00172ECE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A1560" w:rsidRPr="000139CB" w:rsidRDefault="00C95005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312,467</w:t>
            </w:r>
          </w:p>
        </w:tc>
        <w:tc>
          <w:tcPr>
            <w:tcW w:w="270" w:type="dxa"/>
            <w:gridSpan w:val="2"/>
            <w:vAlign w:val="bottom"/>
          </w:tcPr>
          <w:p w:rsidR="00CA1560" w:rsidRPr="00C82899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A1560" w:rsidRPr="0085220E" w:rsidRDefault="00C9500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263,733</w:t>
            </w:r>
          </w:p>
        </w:tc>
        <w:tc>
          <w:tcPr>
            <w:tcW w:w="270" w:type="dxa"/>
            <w:gridSpan w:val="2"/>
          </w:tcPr>
          <w:p w:rsidR="00CA1560" w:rsidRDefault="00CA1560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:rsidR="00CA1560" w:rsidRDefault="00422596" w:rsidP="0042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312,467</w:t>
            </w:r>
          </w:p>
        </w:tc>
      </w:tr>
    </w:tbl>
    <w:p w:rsidR="00CA1560" w:rsidRPr="00A77939" w:rsidRDefault="00CA1560" w:rsidP="00E60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C77154" w:rsidRDefault="00C77154" w:rsidP="00C77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A1D8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97568">
        <w:rPr>
          <w:rFonts w:ascii="Angsana New" w:hAnsi="Angsana New"/>
          <w:sz w:val="30"/>
          <w:szCs w:val="30"/>
        </w:rPr>
        <w:t>5</w:t>
      </w:r>
      <w:r w:rsidRPr="000A1D80">
        <w:rPr>
          <w:rFonts w:ascii="Angsana New" w:hAnsi="Angsana New"/>
          <w:sz w:val="30"/>
          <w:szCs w:val="30"/>
          <w:cs/>
        </w:rPr>
        <w:t xml:space="preserve"> เมษายน </w:t>
      </w:r>
      <w:r w:rsidR="003E5BB7" w:rsidRPr="003E5BB7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="003E5BB7" w:rsidRPr="003E5BB7">
        <w:rPr>
          <w:rFonts w:ascii="Angsana New" w:hAnsi="Angsana New"/>
          <w:sz w:val="30"/>
          <w:szCs w:val="30"/>
        </w:rPr>
        <w:t>62</w:t>
      </w:r>
      <w:r w:rsidRPr="000A1D80">
        <w:rPr>
          <w:rFonts w:ascii="Angsana New" w:hAnsi="Angsana New"/>
          <w:sz w:val="30"/>
          <w:szCs w:val="30"/>
          <w:cs/>
        </w:rPr>
        <w:t xml:space="preserve"> พระราชบัญญัติคุ้มครองแรงงานได้ถูกปรับปรุงและกำหนดให้นายจ้างต้องจ่ายค่าชดเชย</w:t>
      </w:r>
      <w:r w:rsidR="00A77939">
        <w:rPr>
          <w:rFonts w:ascii="Angsana New" w:hAnsi="Angsana New"/>
          <w:sz w:val="30"/>
          <w:szCs w:val="30"/>
          <w:cs/>
        </w:rPr>
        <w:br/>
      </w:r>
      <w:r w:rsidRPr="000A1D80">
        <w:rPr>
          <w:rFonts w:ascii="Angsana New" w:hAnsi="Angsana New"/>
          <w:sz w:val="30"/>
          <w:szCs w:val="30"/>
          <w:cs/>
        </w:rPr>
        <w:t xml:space="preserve">ให้ลูกจ้างที่ถูกเลิกจ้างเพิ่มเติม หากลูกจ้างทำงานติดต่อกันครบ </w:t>
      </w:r>
      <w:r w:rsidR="003E5BB7" w:rsidRPr="003E5BB7">
        <w:rPr>
          <w:rFonts w:ascii="Angsana New" w:hAnsi="Angsana New"/>
          <w:sz w:val="30"/>
          <w:szCs w:val="30"/>
        </w:rPr>
        <w:t>20</w:t>
      </w:r>
      <w:r w:rsidRPr="000A1D80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3E5BB7" w:rsidRPr="003E5BB7">
        <w:rPr>
          <w:rFonts w:ascii="Angsana New" w:hAnsi="Angsana New"/>
          <w:sz w:val="30"/>
          <w:szCs w:val="30"/>
        </w:rPr>
        <w:t>400</w:t>
      </w:r>
      <w:r w:rsidRPr="000A1D80">
        <w:rPr>
          <w:rFonts w:ascii="Angsana New" w:hAnsi="Angsana New"/>
          <w:sz w:val="30"/>
          <w:szCs w:val="30"/>
          <w:cs/>
        </w:rPr>
        <w:t xml:space="preserve"> วัน 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</w:t>
      </w: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62</w:t>
      </w:r>
      <w:r w:rsidRPr="000A1D80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จากการแก้ไขโครงการดังกล่าวทำให้บริษัทรับรู้</w:t>
      </w:r>
      <w:r w:rsidR="00A77939">
        <w:rPr>
          <w:rFonts w:ascii="Angsana New" w:hAnsi="Angsana New"/>
          <w:sz w:val="30"/>
          <w:szCs w:val="30"/>
          <w:cs/>
        </w:rPr>
        <w:br/>
      </w:r>
      <w:r w:rsidRPr="000A1D80">
        <w:rPr>
          <w:rFonts w:ascii="Angsana New" w:hAnsi="Angsana New"/>
          <w:sz w:val="30"/>
          <w:szCs w:val="30"/>
          <w:cs/>
        </w:rPr>
        <w:t xml:space="preserve">ประมาณการหนี้สินผลประโยชน์เมื่อเกษียณอายุ </w:t>
      </w:r>
      <w:r>
        <w:rPr>
          <w:rFonts w:ascii="Angsana New" w:hAnsi="Angsana New" w:hint="cs"/>
          <w:sz w:val="30"/>
          <w:szCs w:val="30"/>
          <w:cs/>
        </w:rPr>
        <w:t>ทำให้</w:t>
      </w:r>
      <w:r w:rsidRPr="000A1D80">
        <w:rPr>
          <w:rFonts w:ascii="Angsana New" w:hAnsi="Angsana New"/>
          <w:sz w:val="30"/>
          <w:szCs w:val="30"/>
          <w:cs/>
        </w:rPr>
        <w:t>ต้นทุนบริการในอดีตเพิ่มขึ้น</w:t>
      </w:r>
    </w:p>
    <w:p w:rsidR="00C77154" w:rsidRPr="00A77939" w:rsidRDefault="00C77154" w:rsidP="00CA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CA1560" w:rsidRPr="00B0181B" w:rsidRDefault="00CA1560" w:rsidP="00CA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ผลประโยชน์พนักงานระยะยาวอื่น</w:t>
      </w:r>
    </w:p>
    <w:p w:rsidR="00CA1560" w:rsidRPr="00A77939" w:rsidRDefault="00CA1560" w:rsidP="00CA1560">
      <w:pPr>
        <w:spacing w:line="240" w:lineRule="auto"/>
        <w:ind w:right="389" w:firstLine="540"/>
        <w:rPr>
          <w:rFonts w:ascii="Angsana New" w:hAnsi="Angsana New"/>
          <w:color w:val="000000"/>
          <w:sz w:val="24"/>
          <w:szCs w:val="24"/>
        </w:rPr>
      </w:pPr>
    </w:p>
    <w:p w:rsidR="00CA1560" w:rsidRDefault="00CA1560" w:rsidP="00CA1560">
      <w:pPr>
        <w:tabs>
          <w:tab w:val="left" w:pos="9603"/>
        </w:tabs>
        <w:spacing w:line="240" w:lineRule="auto"/>
        <w:ind w:left="540" w:right="-27"/>
        <w:rPr>
          <w:rFonts w:ascii="Angsana New" w:hAnsi="Angsana New" w:hint="cs"/>
          <w:sz w:val="30"/>
          <w:szCs w:val="30"/>
        </w:rPr>
      </w:pPr>
      <w:r w:rsidRPr="00B0181B">
        <w:rPr>
          <w:rFonts w:ascii="Angsana New" w:hAnsi="Angsana New"/>
          <w:color w:val="000000"/>
          <w:sz w:val="30"/>
          <w:szCs w:val="30"/>
          <w:cs/>
        </w:rPr>
        <w:t>ภาระผูกพันผลประโยชน์พนักงานระยะยาวอื่น</w:t>
      </w:r>
      <w:r w:rsidRPr="00B0181B">
        <w:rPr>
          <w:rFonts w:ascii="Angsana New" w:hAnsi="Angsana New"/>
          <w:sz w:val="30"/>
          <w:szCs w:val="30"/>
          <w:cs/>
        </w:rPr>
        <w:t>เป็นผลประโยชน์ให้ตามสิทธิและข้อกำหนดของบริษัท</w:t>
      </w:r>
    </w:p>
    <w:p w:rsidR="004419FB" w:rsidRDefault="004419FB" w:rsidP="00CA1560">
      <w:pPr>
        <w:tabs>
          <w:tab w:val="left" w:pos="9603"/>
        </w:tabs>
        <w:spacing w:line="240" w:lineRule="auto"/>
        <w:ind w:left="540" w:right="-27"/>
        <w:rPr>
          <w:rFonts w:ascii="Angsana New" w:hAnsi="Angsana New" w:hint="cs"/>
          <w:sz w:val="30"/>
          <w:szCs w:val="30"/>
        </w:rPr>
      </w:pPr>
    </w:p>
    <w:p w:rsidR="004419FB" w:rsidRDefault="004419FB" w:rsidP="00CA1560">
      <w:pPr>
        <w:tabs>
          <w:tab w:val="left" w:pos="9603"/>
        </w:tabs>
        <w:spacing w:line="240" w:lineRule="auto"/>
        <w:ind w:left="540" w:right="-27"/>
        <w:rPr>
          <w:rFonts w:ascii="Angsana New" w:hAnsi="Angsana New" w:hint="cs"/>
          <w:sz w:val="30"/>
          <w:szCs w:val="30"/>
        </w:rPr>
      </w:pPr>
    </w:p>
    <w:p w:rsidR="004419FB" w:rsidRDefault="004419FB" w:rsidP="00CA1560">
      <w:pPr>
        <w:tabs>
          <w:tab w:val="left" w:pos="9603"/>
        </w:tabs>
        <w:spacing w:line="240" w:lineRule="auto"/>
        <w:ind w:left="540" w:right="-27"/>
        <w:rPr>
          <w:rFonts w:ascii="Angsana New" w:hAnsi="Angsana New" w:hint="cs"/>
          <w:sz w:val="30"/>
          <w:szCs w:val="30"/>
        </w:rPr>
      </w:pPr>
    </w:p>
    <w:p w:rsidR="00CA1560" w:rsidRPr="00A77939" w:rsidRDefault="00CA1560" w:rsidP="00E60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270" w:type="dxa"/>
        <w:tblInd w:w="450" w:type="dxa"/>
        <w:tblLayout w:type="fixed"/>
        <w:tblLook w:val="04A0"/>
      </w:tblPr>
      <w:tblGrid>
        <w:gridCol w:w="3690"/>
        <w:gridCol w:w="1260"/>
        <w:gridCol w:w="236"/>
        <w:gridCol w:w="34"/>
        <w:gridCol w:w="1260"/>
        <w:gridCol w:w="243"/>
        <w:gridCol w:w="27"/>
        <w:gridCol w:w="2520"/>
      </w:tblGrid>
      <w:tr w:rsidR="00457A21" w:rsidRPr="00B46472" w:rsidTr="003A25CE">
        <w:trPr>
          <w:tblHeader/>
        </w:trPr>
        <w:tc>
          <w:tcPr>
            <w:tcW w:w="3690" w:type="dxa"/>
          </w:tcPr>
          <w:p w:rsidR="00457A21" w:rsidRPr="00081BFF" w:rsidRDefault="00410620" w:rsidP="005046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790" w:type="dxa"/>
            <w:gridSpan w:val="4"/>
          </w:tcPr>
          <w:p w:rsidR="00457A21" w:rsidRPr="00B87F62" w:rsidRDefault="00457A21" w:rsidP="005046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:rsidR="00457A21" w:rsidRPr="006E5E78" w:rsidRDefault="00457A21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</w:tcPr>
          <w:p w:rsidR="00457A21" w:rsidRPr="00B87F62" w:rsidRDefault="00457A21" w:rsidP="005046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57A21" w:rsidRPr="00B46472" w:rsidTr="003A25CE">
        <w:trPr>
          <w:tblHeader/>
        </w:trPr>
        <w:tc>
          <w:tcPr>
            <w:tcW w:w="3690" w:type="dxa"/>
          </w:tcPr>
          <w:p w:rsidR="00457A21" w:rsidRPr="00081BFF" w:rsidRDefault="00410620" w:rsidP="00410620">
            <w:pPr>
              <w:ind w:left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790" w:type="dxa"/>
            <w:gridSpan w:val="4"/>
          </w:tcPr>
          <w:p w:rsidR="00457A21" w:rsidRPr="00B87F62" w:rsidRDefault="00457A21" w:rsidP="005046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  <w:tc>
          <w:tcPr>
            <w:tcW w:w="243" w:type="dxa"/>
          </w:tcPr>
          <w:p w:rsidR="00457A21" w:rsidRPr="006E5E78" w:rsidRDefault="00457A21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</w:tcPr>
          <w:p w:rsidR="00457A21" w:rsidRPr="006E5E78" w:rsidRDefault="00457A21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สำหรับรอบระยะเวลา</w:t>
            </w:r>
          </w:p>
        </w:tc>
      </w:tr>
      <w:tr w:rsidR="00457A21" w:rsidRPr="00B46472" w:rsidTr="003A25CE">
        <w:trPr>
          <w:tblHeader/>
        </w:trPr>
        <w:tc>
          <w:tcPr>
            <w:tcW w:w="3690" w:type="dxa"/>
          </w:tcPr>
          <w:p w:rsidR="00457A21" w:rsidRPr="00081BFF" w:rsidRDefault="00457A21" w:rsidP="005046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457A21" w:rsidRPr="00B87F62" w:rsidRDefault="00457A21" w:rsidP="0050462A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243" w:type="dxa"/>
          </w:tcPr>
          <w:p w:rsidR="00457A21" w:rsidRPr="006E5E78" w:rsidRDefault="00457A21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</w:tcPr>
          <w:p w:rsidR="00457A21" w:rsidRPr="006E5E78" w:rsidRDefault="003A25CE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ตั้งแต่วันที่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457A2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กรกฎาคม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457A21" w:rsidRPr="00B46472" w:rsidTr="003A25CE">
        <w:trPr>
          <w:tblHeader/>
        </w:trPr>
        <w:tc>
          <w:tcPr>
            <w:tcW w:w="3690" w:type="dxa"/>
          </w:tcPr>
          <w:p w:rsidR="00457A21" w:rsidRPr="009243F2" w:rsidRDefault="00457A21" w:rsidP="005046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457A21" w:rsidRPr="00B87F62" w:rsidRDefault="00457A21" w:rsidP="0050462A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87F6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87F6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243" w:type="dxa"/>
          </w:tcPr>
          <w:p w:rsidR="00457A21" w:rsidRPr="006E5E78" w:rsidRDefault="00457A21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</w:tcPr>
          <w:p w:rsidR="00457A21" w:rsidRDefault="00457A21" w:rsidP="0050462A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(วันควบบริษัท)</w:t>
            </w:r>
          </w:p>
        </w:tc>
      </w:tr>
      <w:tr w:rsidR="00457A21" w:rsidRPr="00B46472" w:rsidTr="003A25CE">
        <w:trPr>
          <w:tblHeader/>
        </w:trPr>
        <w:tc>
          <w:tcPr>
            <w:tcW w:w="3690" w:type="dxa"/>
          </w:tcPr>
          <w:p w:rsidR="00457A21" w:rsidRPr="009243F2" w:rsidRDefault="00457A21" w:rsidP="009243F2">
            <w:pPr>
              <w:ind w:firstLine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57A21" w:rsidRPr="006E5E78" w:rsidRDefault="00457A21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457A21" w:rsidRPr="006E5E78" w:rsidRDefault="00457A21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</w:tcPr>
          <w:p w:rsidR="00457A21" w:rsidRPr="006E5E78" w:rsidRDefault="003E5BB7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43" w:type="dxa"/>
          </w:tcPr>
          <w:p w:rsidR="00457A21" w:rsidRPr="006E5E78" w:rsidRDefault="00457A21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7" w:type="dxa"/>
            <w:gridSpan w:val="2"/>
          </w:tcPr>
          <w:p w:rsidR="00457A21" w:rsidRPr="006E5E78" w:rsidRDefault="00457A21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ถึงวันที่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457A21" w:rsidRPr="00B46472" w:rsidTr="003A25CE">
        <w:trPr>
          <w:tblHeader/>
        </w:trPr>
        <w:tc>
          <w:tcPr>
            <w:tcW w:w="3690" w:type="dxa"/>
          </w:tcPr>
          <w:p w:rsidR="00457A21" w:rsidRPr="006E5E78" w:rsidRDefault="00457A21" w:rsidP="0050462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457A21" w:rsidRPr="006E5E78" w:rsidRDefault="00457A21" w:rsidP="0050462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5E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7154" w:rsidRPr="00CF7C61" w:rsidTr="003A25CE">
        <w:tblPrEx>
          <w:tblLook w:val="0000"/>
        </w:tblPrEx>
        <w:tc>
          <w:tcPr>
            <w:tcW w:w="3690" w:type="dxa"/>
          </w:tcPr>
          <w:p w:rsidR="00C77154" w:rsidRPr="00C63F36" w:rsidRDefault="00C77154" w:rsidP="00C77154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C77154" w:rsidRPr="00493246" w:rsidRDefault="003E5BB7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C77154">
              <w:rPr>
                <w:rFonts w:ascii="Angsana New" w:hAnsi="Angsana New"/>
                <w:sz w:val="30"/>
                <w:szCs w:val="30"/>
              </w:rPr>
              <w:t>,134</w:t>
            </w:r>
          </w:p>
        </w:tc>
        <w:tc>
          <w:tcPr>
            <w:tcW w:w="270" w:type="dxa"/>
            <w:gridSpan w:val="2"/>
          </w:tcPr>
          <w:p w:rsidR="00C77154" w:rsidRPr="00CF7C61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gridSpan w:val="2"/>
          </w:tcPr>
          <w:p w:rsidR="00C77154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C77154" w:rsidRDefault="003E5BB7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C77154">
              <w:rPr>
                <w:rFonts w:ascii="Angsana New" w:hAnsi="Angsana New"/>
                <w:sz w:val="30"/>
                <w:szCs w:val="30"/>
              </w:rPr>
              <w:t>,1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</w:tr>
      <w:tr w:rsidR="00C77154" w:rsidRPr="00CA1560" w:rsidTr="00410620">
        <w:tblPrEx>
          <w:tblLook w:val="0000"/>
        </w:tblPrEx>
        <w:trPr>
          <w:trHeight w:val="254"/>
        </w:trPr>
        <w:tc>
          <w:tcPr>
            <w:tcW w:w="3690" w:type="dxa"/>
          </w:tcPr>
          <w:p w:rsidR="00C77154" w:rsidRPr="00410620" w:rsidRDefault="00C77154" w:rsidP="00C77154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ind w:left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C77154" w:rsidRPr="00410620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C77154" w:rsidRPr="00410620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C77154" w:rsidRPr="00410620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C77154" w:rsidRPr="00410620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C77154" w:rsidRPr="00410620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77154" w:rsidRPr="00CF7C61" w:rsidTr="003A25CE">
        <w:tblPrEx>
          <w:tblLook w:val="0000"/>
        </w:tblPrEx>
        <w:tc>
          <w:tcPr>
            <w:tcW w:w="3690" w:type="dxa"/>
          </w:tcPr>
          <w:p w:rsidR="00C77154" w:rsidRPr="00403154" w:rsidRDefault="00C77154" w:rsidP="00C77154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03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7154" w:rsidRPr="00CF7C61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7154" w:rsidRPr="00CF7C61" w:rsidTr="00B25A99">
        <w:tblPrEx>
          <w:tblLook w:val="0000"/>
        </w:tblPrEx>
        <w:tc>
          <w:tcPr>
            <w:tcW w:w="3690" w:type="dxa"/>
          </w:tcPr>
          <w:p w:rsidR="00C77154" w:rsidRPr="00CF7C61" w:rsidRDefault="00C77154" w:rsidP="00C771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60" w:type="dxa"/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3,146</w:t>
            </w:r>
          </w:p>
        </w:tc>
        <w:tc>
          <w:tcPr>
            <w:tcW w:w="270" w:type="dxa"/>
            <w:gridSpan w:val="2"/>
            <w:vAlign w:val="bottom"/>
          </w:tcPr>
          <w:p w:rsidR="00C77154" w:rsidRPr="00CF7C61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1,722</w:t>
            </w:r>
          </w:p>
        </w:tc>
        <w:tc>
          <w:tcPr>
            <w:tcW w:w="270" w:type="dxa"/>
            <w:gridSpan w:val="2"/>
          </w:tcPr>
          <w:p w:rsidR="00C77154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C77154" w:rsidRDefault="00107249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2,439</w:t>
            </w:r>
          </w:p>
        </w:tc>
      </w:tr>
      <w:tr w:rsidR="00C77154" w:rsidRPr="00CF7C61" w:rsidTr="00B25A99">
        <w:tblPrEx>
          <w:tblLook w:val="0000"/>
        </w:tblPrEx>
        <w:tc>
          <w:tcPr>
            <w:tcW w:w="3690" w:type="dxa"/>
          </w:tcPr>
          <w:p w:rsidR="00C77154" w:rsidRPr="00CF7C61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0518B2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:rsidR="00C77154" w:rsidRPr="00CF7C61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  <w:gridSpan w:val="2"/>
          </w:tcPr>
          <w:p w:rsidR="00C77154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C77154" w:rsidRDefault="00107249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C77154" w:rsidRPr="00CF7C61" w:rsidTr="00B25A99">
        <w:tblPrEx>
          <w:tblLook w:val="0000"/>
        </w:tblPrEx>
        <w:tc>
          <w:tcPr>
            <w:tcW w:w="3690" w:type="dxa"/>
          </w:tcPr>
          <w:p w:rsidR="00C77154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77154" w:rsidRPr="000518B2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518B2">
              <w:rPr>
                <w:rFonts w:ascii="Angsana New" w:hAnsi="Angsana New"/>
                <w:sz w:val="30"/>
                <w:szCs w:val="30"/>
              </w:rPr>
              <w:t>3,461</w:t>
            </w:r>
          </w:p>
        </w:tc>
        <w:tc>
          <w:tcPr>
            <w:tcW w:w="270" w:type="dxa"/>
            <w:gridSpan w:val="2"/>
          </w:tcPr>
          <w:p w:rsidR="00C77154" w:rsidRPr="000518B2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77154" w:rsidRPr="000518B2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518B2">
              <w:rPr>
                <w:rFonts w:ascii="Angsana New" w:hAnsi="Angsana New"/>
                <w:sz w:val="30"/>
                <w:szCs w:val="30"/>
              </w:rPr>
              <w:t>2,049</w:t>
            </w:r>
          </w:p>
        </w:tc>
        <w:tc>
          <w:tcPr>
            <w:tcW w:w="270" w:type="dxa"/>
            <w:gridSpan w:val="2"/>
          </w:tcPr>
          <w:p w:rsidR="00C77154" w:rsidRPr="000518B2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C77154" w:rsidRPr="000518B2" w:rsidRDefault="00107249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518B2">
              <w:rPr>
                <w:rFonts w:ascii="Angsana New" w:hAnsi="Angsana New"/>
                <w:sz w:val="30"/>
                <w:szCs w:val="30"/>
              </w:rPr>
              <w:t>2,67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77154" w:rsidRPr="00CF7C61" w:rsidTr="003A25CE">
        <w:tblPrEx>
          <w:tblLook w:val="0000"/>
        </w:tblPrEx>
        <w:tc>
          <w:tcPr>
            <w:tcW w:w="3690" w:type="dxa"/>
          </w:tcPr>
          <w:p w:rsidR="00C77154" w:rsidRPr="000F078E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7154" w:rsidRPr="00CF7C61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7154" w:rsidRPr="00172ECE" w:rsidTr="00B25A99">
        <w:tblPrEx>
          <w:tblLook w:val="0000"/>
        </w:tblPrEx>
        <w:tc>
          <w:tcPr>
            <w:tcW w:w="3690" w:type="dxa"/>
          </w:tcPr>
          <w:p w:rsidR="00C77154" w:rsidRPr="00CF7C61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(2,071)</w:t>
            </w:r>
          </w:p>
        </w:tc>
        <w:tc>
          <w:tcPr>
            <w:tcW w:w="270" w:type="dxa"/>
            <w:gridSpan w:val="2"/>
          </w:tcPr>
          <w:p w:rsidR="00C77154" w:rsidRPr="00CF7C61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77154" w:rsidRPr="00493246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(2,437)</w:t>
            </w:r>
          </w:p>
        </w:tc>
        <w:tc>
          <w:tcPr>
            <w:tcW w:w="270" w:type="dxa"/>
            <w:gridSpan w:val="2"/>
          </w:tcPr>
          <w:p w:rsidR="00C77154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C77154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07249">
              <w:rPr>
                <w:rFonts w:ascii="Angsana New" w:hAnsi="Angsana New"/>
                <w:sz w:val="30"/>
                <w:szCs w:val="30"/>
              </w:rPr>
              <w:t>1,312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7154" w:rsidRPr="00107249" w:rsidTr="00B25A99">
        <w:tblPrEx>
          <w:tblLook w:val="0000"/>
        </w:tblPrEx>
        <w:trPr>
          <w:trHeight w:val="82"/>
        </w:trPr>
        <w:tc>
          <w:tcPr>
            <w:tcW w:w="3690" w:type="dxa"/>
          </w:tcPr>
          <w:p w:rsidR="00C77154" w:rsidRPr="00410620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77154" w:rsidRPr="00410620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C77154" w:rsidRPr="00410620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77154" w:rsidRPr="00410620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C77154" w:rsidRPr="00410620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C77154" w:rsidRPr="00410620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88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77154" w:rsidRPr="00172ECE" w:rsidTr="00B25A99">
        <w:tblPrEx>
          <w:tblLook w:val="0000"/>
        </w:tblPrEx>
        <w:trPr>
          <w:trHeight w:val="70"/>
        </w:trPr>
        <w:tc>
          <w:tcPr>
            <w:tcW w:w="3690" w:type="dxa"/>
            <w:vAlign w:val="bottom"/>
          </w:tcPr>
          <w:p w:rsidR="00C77154" w:rsidRPr="00172ECE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77154" w:rsidRPr="000139CB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  <w:gridSpan w:val="2"/>
            <w:vAlign w:val="bottom"/>
          </w:tcPr>
          <w:p w:rsidR="00C77154" w:rsidRPr="00C82899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77154" w:rsidRPr="0085220E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,134</w:t>
            </w:r>
          </w:p>
        </w:tc>
        <w:tc>
          <w:tcPr>
            <w:tcW w:w="270" w:type="dxa"/>
            <w:gridSpan w:val="2"/>
          </w:tcPr>
          <w:p w:rsidR="00C77154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:rsidR="00C77154" w:rsidRDefault="00C77154" w:rsidP="00C7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</w:tr>
    </w:tbl>
    <w:p w:rsidR="00EC671B" w:rsidRPr="009D2414" w:rsidRDefault="00EC671B" w:rsidP="001E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3690"/>
        <w:gridCol w:w="1260"/>
        <w:gridCol w:w="270"/>
        <w:gridCol w:w="1260"/>
        <w:gridCol w:w="270"/>
        <w:gridCol w:w="2520"/>
      </w:tblGrid>
      <w:tr w:rsidR="006715A3" w:rsidRPr="00B0181B" w:rsidTr="003A25CE">
        <w:tc>
          <w:tcPr>
            <w:tcW w:w="3690" w:type="dxa"/>
          </w:tcPr>
          <w:p w:rsidR="006715A3" w:rsidRPr="00B0181B" w:rsidRDefault="009D2414" w:rsidP="009D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</w:t>
            </w:r>
          </w:p>
        </w:tc>
        <w:tc>
          <w:tcPr>
            <w:tcW w:w="2790" w:type="dxa"/>
            <w:gridSpan w:val="3"/>
          </w:tcPr>
          <w:p w:rsidR="006715A3" w:rsidRPr="00BC12D1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6715A3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6715A3" w:rsidRPr="00BC12D1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715A3" w:rsidRPr="00B0181B" w:rsidTr="003A25CE">
        <w:tc>
          <w:tcPr>
            <w:tcW w:w="3690" w:type="dxa"/>
          </w:tcPr>
          <w:p w:rsidR="006715A3" w:rsidRPr="00B0181B" w:rsidRDefault="009D2414" w:rsidP="009D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790" w:type="dxa"/>
            <w:gridSpan w:val="3"/>
          </w:tcPr>
          <w:p w:rsidR="006715A3" w:rsidRPr="00BC12D1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6715A3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6715A3" w:rsidRPr="00BC12D1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715A3" w:rsidRPr="00B0181B" w:rsidTr="003A25CE">
        <w:tc>
          <w:tcPr>
            <w:tcW w:w="3690" w:type="dxa"/>
          </w:tcPr>
          <w:p w:rsidR="006715A3" w:rsidRPr="00904E2A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715A3" w:rsidRPr="00284595" w:rsidRDefault="003E5B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6715A3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6715A3" w:rsidRPr="00B0181B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715A3" w:rsidRPr="00284595" w:rsidRDefault="003E5B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6715A3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6715A3" w:rsidRPr="00284595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6715A3" w:rsidRPr="00284595" w:rsidRDefault="003E5B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6715A3" w:rsidRPr="00B0181B" w:rsidTr="003A25CE">
        <w:tc>
          <w:tcPr>
            <w:tcW w:w="3690" w:type="dxa"/>
          </w:tcPr>
          <w:p w:rsidR="006715A3" w:rsidRPr="00B0181B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:rsidR="006715A3" w:rsidRPr="00B0181B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</w:t>
            </w: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10620" w:rsidRPr="00CF7C61" w:rsidTr="003A25CE">
        <w:tc>
          <w:tcPr>
            <w:tcW w:w="3690" w:type="dxa"/>
          </w:tcPr>
          <w:p w:rsidR="00410620" w:rsidRPr="00CF7C61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410620" w:rsidRPr="00154039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1.64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1.73</w:t>
            </w:r>
          </w:p>
        </w:tc>
        <w:tc>
          <w:tcPr>
            <w:tcW w:w="270" w:type="dxa"/>
          </w:tcPr>
          <w:p w:rsidR="00410620" w:rsidRPr="00CF7C61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0620" w:rsidRPr="006843C2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2.8</w:t>
            </w:r>
            <w:r w:rsidR="00910D82" w:rsidRPr="00910D82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410620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410620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1.64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1.73</w:t>
            </w:r>
          </w:p>
        </w:tc>
      </w:tr>
      <w:tr w:rsidR="00410620" w:rsidRPr="00CF7C61" w:rsidTr="003A25CE">
        <w:tc>
          <w:tcPr>
            <w:tcW w:w="3690" w:type="dxa"/>
          </w:tcPr>
          <w:p w:rsidR="00410620" w:rsidRPr="00F24574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:rsidR="00410620" w:rsidRPr="00154039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410620" w:rsidRPr="00CF7C61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0620" w:rsidRPr="006843C2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2648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F33C3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270" w:type="dxa"/>
          </w:tcPr>
          <w:p w:rsidR="00410620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410620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10620" w:rsidRPr="00CF7C61" w:rsidTr="003A25CE">
        <w:tc>
          <w:tcPr>
            <w:tcW w:w="3690" w:type="dxa"/>
          </w:tcPr>
          <w:p w:rsidR="00410620" w:rsidRPr="00380A51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260" w:type="dxa"/>
          </w:tcPr>
          <w:p w:rsidR="00410620" w:rsidRPr="00154039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22</w:t>
            </w:r>
          </w:p>
        </w:tc>
        <w:tc>
          <w:tcPr>
            <w:tcW w:w="270" w:type="dxa"/>
          </w:tcPr>
          <w:p w:rsidR="00410620" w:rsidRPr="00CF7C61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0620" w:rsidRPr="006843C2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30</w:t>
            </w:r>
          </w:p>
        </w:tc>
        <w:tc>
          <w:tcPr>
            <w:tcW w:w="270" w:type="dxa"/>
          </w:tcPr>
          <w:p w:rsidR="00410620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410620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22</w:t>
            </w:r>
          </w:p>
        </w:tc>
      </w:tr>
      <w:tr w:rsidR="00410620" w:rsidRPr="00CF7C61" w:rsidTr="003A25CE">
        <w:tc>
          <w:tcPr>
            <w:tcW w:w="3690" w:type="dxa"/>
          </w:tcPr>
          <w:p w:rsidR="00410620" w:rsidRPr="00380A51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/>
                <w:sz w:val="30"/>
                <w:szCs w:val="30"/>
                <w:cs/>
              </w:rPr>
              <w:t xml:space="preserve">อายุครบเกษียณ </w:t>
            </w:r>
            <w:r w:rsidRPr="00F245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260" w:type="dxa"/>
          </w:tcPr>
          <w:p w:rsidR="00410620" w:rsidRPr="00154039" w:rsidRDefault="00297568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4106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062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410620">
              <w:rPr>
                <w:rFonts w:ascii="Angsana New" w:hAnsi="Angsana New"/>
                <w:sz w:val="30"/>
                <w:szCs w:val="30"/>
              </w:rPr>
              <w:t xml:space="preserve"> 60</w:t>
            </w:r>
          </w:p>
        </w:tc>
        <w:tc>
          <w:tcPr>
            <w:tcW w:w="270" w:type="dxa"/>
          </w:tcPr>
          <w:p w:rsidR="00410620" w:rsidRPr="00CF7C61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0620" w:rsidRPr="006843C2" w:rsidRDefault="00297568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41062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41062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10620" w:rsidRDefault="00410620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:rsidR="00410620" w:rsidRDefault="00297568" w:rsidP="0041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ind w:right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4106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062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410620">
              <w:rPr>
                <w:rFonts w:ascii="Angsana New" w:hAnsi="Angsana New"/>
                <w:sz w:val="30"/>
                <w:szCs w:val="30"/>
              </w:rPr>
              <w:t xml:space="preserve"> 60</w:t>
            </w:r>
          </w:p>
        </w:tc>
      </w:tr>
    </w:tbl>
    <w:p w:rsidR="00440724" w:rsidRPr="009D2414" w:rsidRDefault="00440724" w:rsidP="00670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</w:p>
    <w:p w:rsidR="00FF4C73" w:rsidRDefault="00380B45" w:rsidP="00FF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  <w:r w:rsidRPr="00380A51">
        <w:rPr>
          <w:rFonts w:ascii="Angsana New" w:hAnsi="Angsana New" w:hint="cs"/>
          <w:sz w:val="30"/>
          <w:szCs w:val="30"/>
          <w:cs/>
        </w:rPr>
        <w:t>ข้</w:t>
      </w:r>
      <w:r w:rsidR="0000137C" w:rsidRPr="00380A51">
        <w:rPr>
          <w:rFonts w:ascii="Angsana New" w:hAnsi="Angsana New" w:hint="cs"/>
          <w:sz w:val="30"/>
          <w:szCs w:val="30"/>
          <w:cs/>
        </w:rPr>
        <w:t>อสมมติเกี่ยวกับอัตรา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  <w:r w:rsidR="0000137C" w:rsidRPr="00380A51">
        <w:rPr>
          <w:rFonts w:ascii="Angsana New" w:hAnsi="Angsana New" w:hint="cs"/>
          <w:sz w:val="30"/>
          <w:szCs w:val="30"/>
          <w:cs/>
        </w:rPr>
        <w:t>ในอนาคต</w:t>
      </w:r>
      <w:r w:rsidR="008819AE" w:rsidRPr="00380A51">
        <w:rPr>
          <w:rFonts w:ascii="Angsana New" w:hAnsi="Angsana New" w:hint="cs"/>
          <w:sz w:val="30"/>
          <w:szCs w:val="30"/>
          <w:cs/>
        </w:rPr>
        <w:t>ถือตามข้อมูลทาง</w:t>
      </w:r>
      <w:r w:rsidR="0000137C" w:rsidRPr="00380A51">
        <w:rPr>
          <w:rFonts w:ascii="Angsana New" w:hAnsi="Angsana New" w:hint="cs"/>
          <w:sz w:val="30"/>
          <w:szCs w:val="30"/>
          <w:cs/>
        </w:rPr>
        <w:t>สถิติ</w:t>
      </w:r>
      <w:r w:rsidR="008819AE" w:rsidRPr="00380A51">
        <w:rPr>
          <w:rFonts w:ascii="Angsana New" w:hAnsi="Angsana New" w:hint="cs"/>
          <w:sz w:val="30"/>
          <w:szCs w:val="30"/>
          <w:cs/>
        </w:rPr>
        <w:t>ที่เผยแพร่</w:t>
      </w:r>
      <w:r w:rsidR="00631757" w:rsidRPr="00380A51">
        <w:rPr>
          <w:rFonts w:ascii="Angsana New" w:hAnsi="Angsana New" w:hint="cs"/>
          <w:sz w:val="30"/>
          <w:szCs w:val="30"/>
          <w:cs/>
        </w:rPr>
        <w:t>ทั่วไปและตาราง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</w:p>
    <w:p w:rsidR="009D2414" w:rsidRPr="009D2414" w:rsidRDefault="009D2414" w:rsidP="00FF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</w:p>
    <w:p w:rsidR="007C3239" w:rsidRDefault="009D2414" w:rsidP="00FF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10D82" w:rsidRPr="00910D82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10D82" w:rsidRPr="00910D82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 </w:t>
      </w:r>
      <w:r w:rsidR="00910D82" w:rsidRPr="00910D82">
        <w:rPr>
          <w:rFonts w:ascii="Angsana New" w:hAnsi="Angsana New" w:hint="cs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>.</w:t>
      </w:r>
      <w:r w:rsidR="00910D82" w:rsidRPr="00910D82">
        <w:rPr>
          <w:rFonts w:ascii="Angsana New" w:hAnsi="Angsana New" w:hint="cs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</w:p>
    <w:p w:rsidR="0033273A" w:rsidRDefault="00910D82" w:rsidP="00FF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  <w:cs/>
        </w:rPr>
      </w:pPr>
      <w:r w:rsidRPr="00910D82">
        <w:rPr>
          <w:rFonts w:ascii="Angsana New" w:hAnsi="Angsana New" w:hint="cs"/>
          <w:sz w:val="30"/>
          <w:szCs w:val="30"/>
        </w:rPr>
        <w:t>12</w:t>
      </w:r>
      <w:r w:rsidR="009D2414">
        <w:rPr>
          <w:rFonts w:ascii="Angsana New" w:hAnsi="Angsana New" w:hint="cs"/>
          <w:sz w:val="30"/>
          <w:szCs w:val="30"/>
          <w:cs/>
        </w:rPr>
        <w:t>.</w:t>
      </w:r>
      <w:r w:rsidRPr="00910D82">
        <w:rPr>
          <w:rFonts w:ascii="Angsana New" w:hAnsi="Angsana New" w:hint="cs"/>
          <w:sz w:val="30"/>
          <w:szCs w:val="30"/>
        </w:rPr>
        <w:t>3</w:t>
      </w:r>
      <w:r w:rsidR="009D2414">
        <w:rPr>
          <w:rFonts w:ascii="Angsana New" w:hAnsi="Angsana New" w:hint="cs"/>
          <w:sz w:val="30"/>
          <w:szCs w:val="30"/>
          <w:cs/>
        </w:rPr>
        <w:t xml:space="preserve"> ปี </w:t>
      </w:r>
      <w:r w:rsidR="009D2414" w:rsidRPr="009D24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910D82">
        <w:rPr>
          <w:rFonts w:ascii="Angsana New" w:hAnsi="Angsana New" w:hint="cs"/>
          <w:i/>
          <w:iCs/>
          <w:sz w:val="30"/>
          <w:szCs w:val="30"/>
        </w:rPr>
        <w:t>2562</w:t>
      </w:r>
      <w:r w:rsidR="009D2414" w:rsidRPr="009D2414">
        <w:rPr>
          <w:rFonts w:ascii="Angsana New" w:hAnsi="Angsana New"/>
          <w:i/>
          <w:iCs/>
          <w:sz w:val="30"/>
          <w:szCs w:val="30"/>
        </w:rPr>
        <w:t xml:space="preserve">: </w:t>
      </w:r>
      <w:r w:rsidRPr="00910D82">
        <w:rPr>
          <w:rFonts w:ascii="Angsana New" w:hAnsi="Angsana New" w:hint="cs"/>
          <w:i/>
          <w:iCs/>
          <w:sz w:val="30"/>
          <w:szCs w:val="30"/>
        </w:rPr>
        <w:t>11</w:t>
      </w:r>
      <w:r w:rsidR="009D2414" w:rsidRPr="009D2414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910D82">
        <w:rPr>
          <w:rFonts w:ascii="Angsana New" w:hAnsi="Angsana New" w:hint="cs"/>
          <w:i/>
          <w:iCs/>
          <w:sz w:val="30"/>
          <w:szCs w:val="30"/>
        </w:rPr>
        <w:t>7</w:t>
      </w:r>
      <w:r w:rsidR="009D2414" w:rsidRPr="009D2414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Pr="00910D82">
        <w:rPr>
          <w:rFonts w:ascii="Angsana New" w:hAnsi="Angsana New" w:hint="cs"/>
          <w:i/>
          <w:iCs/>
          <w:sz w:val="30"/>
          <w:szCs w:val="30"/>
        </w:rPr>
        <w:t>13</w:t>
      </w:r>
      <w:r w:rsidR="007C323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9428C5" w:rsidRPr="009428C5">
        <w:rPr>
          <w:rFonts w:ascii="Angsana New" w:hAnsi="Angsana New" w:hint="cs"/>
          <w:i/>
          <w:iCs/>
          <w:sz w:val="30"/>
          <w:szCs w:val="30"/>
        </w:rPr>
        <w:t>0</w:t>
      </w:r>
      <w:r w:rsidR="009D2414" w:rsidRPr="009D2414">
        <w:rPr>
          <w:rFonts w:ascii="Angsana New" w:hAnsi="Angsana New" w:hint="cs"/>
          <w:i/>
          <w:iCs/>
          <w:sz w:val="30"/>
          <w:szCs w:val="30"/>
          <w:cs/>
        </w:rPr>
        <w:t xml:space="preserve"> ปี)</w:t>
      </w:r>
    </w:p>
    <w:p w:rsidR="00546B2D" w:rsidRDefault="00546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431D68" w:rsidRDefault="00C131AE" w:rsidP="00B3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:rsidR="00FF4C73" w:rsidRPr="00C131AE" w:rsidRDefault="00FF4C73" w:rsidP="00370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25133B" w:rsidRDefault="00F24574" w:rsidP="00AC5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25133B" w:rsidRPr="003B5B81">
        <w:rPr>
          <w:rFonts w:ascii="Angsana New" w:hAnsi="Angsana New"/>
          <w:sz w:val="30"/>
          <w:szCs w:val="30"/>
          <w:cs/>
        </w:rPr>
        <w:t>ที่เกี่ยวข้อง</w:t>
      </w:r>
      <w:r w:rsidR="0025133B" w:rsidRPr="003B5B81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D60A4B">
        <w:rPr>
          <w:rFonts w:ascii="Angsana New" w:hAnsi="Angsana New"/>
          <w:sz w:val="30"/>
          <w:szCs w:val="30"/>
          <w:cs/>
        </w:rPr>
        <w:t>อื่นๆ</w:t>
      </w:r>
      <w:r w:rsidR="004B7569">
        <w:rPr>
          <w:rFonts w:ascii="Angsana New" w:hAnsi="Angsana New"/>
          <w:sz w:val="30"/>
          <w:szCs w:val="30"/>
        </w:rPr>
        <w:t xml:space="preserve"> </w:t>
      </w:r>
      <w:r w:rsidR="0025133B" w:rsidRPr="003B5B81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จะมีผลกระทบต่อภาระผูกพันผลประโยชน์</w:t>
      </w:r>
      <w:r w:rsidR="00FF4C73">
        <w:rPr>
          <w:rFonts w:ascii="Angsana New" w:hAnsi="Angsana New"/>
          <w:sz w:val="30"/>
          <w:szCs w:val="30"/>
          <w:cs/>
        </w:rPr>
        <w:br/>
      </w:r>
      <w:r w:rsidR="0025133B" w:rsidRPr="003B5B81">
        <w:rPr>
          <w:rFonts w:ascii="Angsana New" w:hAnsi="Angsana New"/>
          <w:sz w:val="30"/>
          <w:szCs w:val="30"/>
          <w:cs/>
        </w:rPr>
        <w:t>ที่กำหนดไว้เป็นจำนวนเงินดังต่อไปนี้</w:t>
      </w:r>
    </w:p>
    <w:p w:rsidR="00575029" w:rsidRPr="00AC5A32" w:rsidRDefault="00575029" w:rsidP="00AC5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6" w:type="dxa"/>
        <w:tblInd w:w="450" w:type="dxa"/>
        <w:tblLayout w:type="fixed"/>
        <w:tblLook w:val="01E0"/>
      </w:tblPr>
      <w:tblGrid>
        <w:gridCol w:w="3690"/>
        <w:gridCol w:w="1230"/>
        <w:gridCol w:w="236"/>
        <w:gridCol w:w="1210"/>
        <w:gridCol w:w="244"/>
        <w:gridCol w:w="1196"/>
        <w:gridCol w:w="236"/>
        <w:gridCol w:w="1294"/>
      </w:tblGrid>
      <w:tr w:rsidR="00B525B7" w:rsidRPr="00B525B7" w:rsidTr="009C4873">
        <w:trPr>
          <w:tblHeader/>
        </w:trPr>
        <w:tc>
          <w:tcPr>
            <w:tcW w:w="3690" w:type="dxa"/>
          </w:tcPr>
          <w:p w:rsidR="00B525B7" w:rsidRPr="00B525B7" w:rsidRDefault="00B525B7" w:rsidP="00546B2D">
            <w:pPr>
              <w:tabs>
                <w:tab w:val="clear" w:pos="227"/>
                <w:tab w:val="left" w:pos="0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6" w:type="dxa"/>
            <w:gridSpan w:val="7"/>
          </w:tcPr>
          <w:p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25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25B7" w:rsidRPr="00B525B7" w:rsidTr="009C4873">
        <w:trPr>
          <w:tblHeader/>
        </w:trPr>
        <w:tc>
          <w:tcPr>
            <w:tcW w:w="3690" w:type="dxa"/>
          </w:tcPr>
          <w:p w:rsidR="00B525B7" w:rsidRPr="009C4873" w:rsidRDefault="00B525B7" w:rsidP="00546B2D">
            <w:pPr>
              <w:tabs>
                <w:tab w:val="clear" w:pos="227"/>
                <w:tab w:val="clear" w:pos="2807"/>
                <w:tab w:val="left" w:pos="345"/>
              </w:tabs>
              <w:ind w:left="345" w:right="-141" w:hanging="5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6" w:type="dxa"/>
            <w:gridSpan w:val="3"/>
          </w:tcPr>
          <w:p w:rsidR="00B525B7" w:rsidRPr="00B525B7" w:rsidRDefault="009E2575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="00B525B7" w:rsidRPr="00B525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4" w:type="dxa"/>
          </w:tcPr>
          <w:p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26" w:type="dxa"/>
            <w:gridSpan w:val="3"/>
          </w:tcPr>
          <w:p w:rsidR="00B525B7" w:rsidRPr="00B525B7" w:rsidRDefault="009E2575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="00B525B7" w:rsidRPr="00B525B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525B7" w:rsidRPr="00B525B7" w:rsidTr="009C4873">
        <w:trPr>
          <w:tblHeader/>
        </w:trPr>
        <w:tc>
          <w:tcPr>
            <w:tcW w:w="3690" w:type="dxa"/>
          </w:tcPr>
          <w:p w:rsidR="00B525B7" w:rsidRPr="009C4873" w:rsidRDefault="00910D82" w:rsidP="0091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48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E5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C48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30" w:type="dxa"/>
          </w:tcPr>
          <w:p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36" w:type="dxa"/>
          </w:tcPr>
          <w:p w:rsidR="00B525B7" w:rsidRPr="00B525B7" w:rsidRDefault="00B525B7" w:rsidP="00B5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44" w:type="dxa"/>
          </w:tcPr>
          <w:p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96" w:type="dxa"/>
          </w:tcPr>
          <w:p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36" w:type="dxa"/>
          </w:tcPr>
          <w:p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</w:t>
            </w:r>
          </w:p>
        </w:tc>
      </w:tr>
      <w:tr w:rsidR="00B525B7" w:rsidRPr="00B525B7" w:rsidTr="009C4873">
        <w:tc>
          <w:tcPr>
            <w:tcW w:w="3690" w:type="dxa"/>
          </w:tcPr>
          <w:p w:rsidR="00B525B7" w:rsidRPr="00B525B7" w:rsidRDefault="00B525B7" w:rsidP="00447BC7">
            <w:pPr>
              <w:tabs>
                <w:tab w:val="clear" w:pos="227"/>
                <w:tab w:val="clear" w:pos="1644"/>
                <w:tab w:val="clear" w:pos="1871"/>
                <w:tab w:val="left" w:pos="162"/>
                <w:tab w:val="left" w:pos="1872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6" w:type="dxa"/>
            <w:gridSpan w:val="7"/>
          </w:tcPr>
          <w:p w:rsidR="00B525B7" w:rsidRPr="00B525B7" w:rsidRDefault="00B525B7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525B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525B7" w:rsidRPr="00B525B7" w:rsidTr="009C4873">
        <w:tc>
          <w:tcPr>
            <w:tcW w:w="3690" w:type="dxa"/>
          </w:tcPr>
          <w:p w:rsidR="00B525B7" w:rsidRPr="00B525B7" w:rsidRDefault="00B525B7" w:rsidP="00193E0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center"/>
          </w:tcPr>
          <w:p w:rsidR="00B525B7" w:rsidRPr="00B525B7" w:rsidRDefault="00B82A8A" w:rsidP="009C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,983)</w:t>
            </w:r>
          </w:p>
        </w:tc>
        <w:tc>
          <w:tcPr>
            <w:tcW w:w="236" w:type="dxa"/>
            <w:vAlign w:val="center"/>
          </w:tcPr>
          <w:p w:rsidR="00B525B7" w:rsidRPr="00B525B7" w:rsidRDefault="00B525B7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:rsidR="00B525B7" w:rsidRPr="00B525B7" w:rsidRDefault="00B82A8A" w:rsidP="009C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(21,762)</w:t>
            </w:r>
          </w:p>
        </w:tc>
        <w:tc>
          <w:tcPr>
            <w:tcW w:w="244" w:type="dxa"/>
          </w:tcPr>
          <w:p w:rsidR="00B525B7" w:rsidRPr="00B525B7" w:rsidRDefault="00B525B7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B525B7" w:rsidRPr="00B525B7" w:rsidRDefault="00B82A8A" w:rsidP="00B8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B525B7" w:rsidRPr="00B525B7" w:rsidRDefault="00B525B7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B525B7" w:rsidRPr="00B525B7" w:rsidRDefault="00B82A8A" w:rsidP="0006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24,699</w:t>
            </w:r>
          </w:p>
        </w:tc>
      </w:tr>
      <w:tr w:rsidR="00B525B7" w:rsidRPr="00B525B7" w:rsidTr="009C4873">
        <w:tc>
          <w:tcPr>
            <w:tcW w:w="3690" w:type="dxa"/>
          </w:tcPr>
          <w:p w:rsidR="00B525B7" w:rsidRPr="00B525B7" w:rsidRDefault="00B525B7" w:rsidP="00193E0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:rsidR="00B525B7" w:rsidRPr="00B525B7" w:rsidRDefault="00B82A8A" w:rsidP="009C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31,226</w:t>
            </w:r>
          </w:p>
        </w:tc>
        <w:tc>
          <w:tcPr>
            <w:tcW w:w="236" w:type="dxa"/>
            <w:vAlign w:val="bottom"/>
          </w:tcPr>
          <w:p w:rsidR="00B525B7" w:rsidRPr="00B525B7" w:rsidRDefault="00B525B7" w:rsidP="00B8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:rsidR="00B525B7" w:rsidRPr="00B525B7" w:rsidRDefault="00B82A8A" w:rsidP="009C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,836</w:t>
            </w:r>
          </w:p>
        </w:tc>
        <w:tc>
          <w:tcPr>
            <w:tcW w:w="244" w:type="dxa"/>
            <w:vAlign w:val="bottom"/>
          </w:tcPr>
          <w:p w:rsidR="00B525B7" w:rsidRPr="00B525B7" w:rsidRDefault="00B525B7" w:rsidP="00B8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B525B7" w:rsidRPr="00B525B7" w:rsidRDefault="00B82A8A" w:rsidP="00B8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(27,684)</w:t>
            </w:r>
          </w:p>
        </w:tc>
        <w:tc>
          <w:tcPr>
            <w:tcW w:w="236" w:type="dxa"/>
            <w:vAlign w:val="bottom"/>
          </w:tcPr>
          <w:p w:rsidR="00B525B7" w:rsidRPr="00B525B7" w:rsidRDefault="00B525B7" w:rsidP="00B8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B525B7" w:rsidRPr="00B525B7" w:rsidRDefault="00B82A8A" w:rsidP="0006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(23,009)</w:t>
            </w:r>
          </w:p>
        </w:tc>
      </w:tr>
      <w:tr w:rsidR="00B525B7" w:rsidRPr="00B525B7" w:rsidTr="009C4873">
        <w:tc>
          <w:tcPr>
            <w:tcW w:w="3690" w:type="dxa"/>
          </w:tcPr>
          <w:p w:rsidR="00B525B7" w:rsidRPr="00B525B7" w:rsidRDefault="00B525B7" w:rsidP="0015736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25B7">
              <w:rPr>
                <w:rFonts w:ascii="Angsana New" w:hAnsi="Angsana New"/>
                <w:sz w:val="30"/>
                <w:szCs w:val="30"/>
              </w:rPr>
              <w:t>20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:rsidR="00B525B7" w:rsidRPr="00B525B7" w:rsidRDefault="00B82A8A" w:rsidP="009C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</w:t>
            </w:r>
            <w:r w:rsidR="00297568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236" w:type="dxa"/>
            <w:vAlign w:val="bottom"/>
          </w:tcPr>
          <w:p w:rsidR="00B525B7" w:rsidRPr="00B525B7" w:rsidRDefault="00B525B7" w:rsidP="00B8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:rsidR="00B525B7" w:rsidRPr="00B525B7" w:rsidRDefault="00B82A8A" w:rsidP="009C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(10,719)</w:t>
            </w:r>
          </w:p>
        </w:tc>
        <w:tc>
          <w:tcPr>
            <w:tcW w:w="244" w:type="dxa"/>
            <w:vAlign w:val="bottom"/>
          </w:tcPr>
          <w:p w:rsidR="00B525B7" w:rsidRPr="00B525B7" w:rsidRDefault="00B525B7" w:rsidP="00B8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B525B7" w:rsidRPr="00B525B7" w:rsidRDefault="00B82A8A" w:rsidP="00B8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14,30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:rsidR="00B525B7" w:rsidRPr="00B525B7" w:rsidRDefault="00B525B7" w:rsidP="00B8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B525B7" w:rsidRPr="00B525B7" w:rsidRDefault="00B82A8A" w:rsidP="0006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5E24FD" w:rsidRDefault="005E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/>
      </w:tblPr>
      <w:tblGrid>
        <w:gridCol w:w="6271"/>
        <w:gridCol w:w="1559"/>
        <w:gridCol w:w="238"/>
        <w:gridCol w:w="1292"/>
      </w:tblGrid>
      <w:tr w:rsidR="00B525B7" w:rsidRPr="00B525B7" w:rsidTr="009E2575">
        <w:tc>
          <w:tcPr>
            <w:tcW w:w="6271" w:type="dxa"/>
          </w:tcPr>
          <w:p w:rsidR="00B525B7" w:rsidRPr="00B525B7" w:rsidRDefault="00B525B7" w:rsidP="00E11D8B">
            <w:pPr>
              <w:tabs>
                <w:tab w:val="clear" w:pos="227"/>
                <w:tab w:val="left" w:pos="0"/>
              </w:tabs>
              <w:ind w:left="5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89" w:type="dxa"/>
            <w:gridSpan w:val="3"/>
          </w:tcPr>
          <w:p w:rsidR="00B525B7" w:rsidRPr="00B525B7" w:rsidRDefault="00B525B7" w:rsidP="00B5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5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5B7" w:rsidRPr="00B525B7" w:rsidTr="009E2575">
        <w:tc>
          <w:tcPr>
            <w:tcW w:w="6271" w:type="dxa"/>
          </w:tcPr>
          <w:p w:rsidR="00B525B7" w:rsidRPr="00B525B7" w:rsidRDefault="00B525B7" w:rsidP="00E11D8B">
            <w:pPr>
              <w:tabs>
                <w:tab w:val="clear" w:pos="227"/>
                <w:tab w:val="left" w:pos="0"/>
              </w:tabs>
              <w:ind w:left="5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B525B7" w:rsidRPr="00B525B7" w:rsidRDefault="009E2575" w:rsidP="009E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="00B525B7" w:rsidRPr="00B525B7">
              <w:rPr>
                <w:rFonts w:ascii="Angsana New" w:hAnsi="Angsana New" w:hint="cs"/>
                <w:sz w:val="30"/>
                <w:szCs w:val="30"/>
                <w:cs/>
              </w:rPr>
              <w:t>เพิ่มข</w:t>
            </w:r>
            <w:r w:rsidR="00B300BA">
              <w:rPr>
                <w:rFonts w:ascii="Angsana New" w:hAnsi="Angsana New" w:hint="cs"/>
                <w:sz w:val="30"/>
                <w:szCs w:val="30"/>
                <w:cs/>
              </w:rPr>
              <w:t>ึ้</w:t>
            </w:r>
            <w:r w:rsidR="00B525B7" w:rsidRPr="00B525B7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238" w:type="dxa"/>
          </w:tcPr>
          <w:p w:rsidR="00B525B7" w:rsidRPr="00B525B7" w:rsidRDefault="00B525B7" w:rsidP="00B5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B525B7" w:rsidRPr="00B525B7" w:rsidRDefault="009E2575" w:rsidP="009E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95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="00B525B7" w:rsidRPr="00B525B7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EC74C9" w:rsidRPr="00B525B7" w:rsidTr="009E2575">
        <w:tc>
          <w:tcPr>
            <w:tcW w:w="6271" w:type="dxa"/>
          </w:tcPr>
          <w:p w:rsidR="00EC74C9" w:rsidRPr="00B300BA" w:rsidRDefault="00910D82" w:rsidP="00910D82">
            <w:pPr>
              <w:tabs>
                <w:tab w:val="clear" w:pos="227"/>
              </w:tabs>
              <w:ind w:hanging="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00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00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300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089" w:type="dxa"/>
            <w:gridSpan w:val="3"/>
          </w:tcPr>
          <w:p w:rsidR="00EC74C9" w:rsidRPr="00B525B7" w:rsidRDefault="00EC74C9" w:rsidP="00B5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EC74C9" w:rsidRPr="00B525B7" w:rsidTr="009E2575">
        <w:tc>
          <w:tcPr>
            <w:tcW w:w="6271" w:type="dxa"/>
          </w:tcPr>
          <w:p w:rsidR="00EC74C9" w:rsidRPr="00B300BA" w:rsidRDefault="00EC74C9" w:rsidP="00B300BA">
            <w:pPr>
              <w:tabs>
                <w:tab w:val="clear" w:pos="227"/>
              </w:tabs>
              <w:ind w:left="-12" w:firstLine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89" w:type="dxa"/>
            <w:gridSpan w:val="3"/>
          </w:tcPr>
          <w:p w:rsidR="00EC74C9" w:rsidRPr="00B525B7" w:rsidRDefault="00EC74C9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525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82A8A" w:rsidRPr="00B525B7" w:rsidTr="009E2575">
        <w:tc>
          <w:tcPr>
            <w:tcW w:w="6271" w:type="dxa"/>
          </w:tcPr>
          <w:p w:rsidR="00B82A8A" w:rsidRPr="00B525B7" w:rsidRDefault="00B82A8A" w:rsidP="00B82A8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B525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center"/>
          </w:tcPr>
          <w:p w:rsidR="00B82A8A" w:rsidRPr="00B525B7" w:rsidRDefault="00B82A8A" w:rsidP="0006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,983)</w:t>
            </w:r>
          </w:p>
        </w:tc>
        <w:tc>
          <w:tcPr>
            <w:tcW w:w="238" w:type="dxa"/>
          </w:tcPr>
          <w:p w:rsidR="00B82A8A" w:rsidRPr="00B525B7" w:rsidRDefault="00B82A8A" w:rsidP="00B8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:rsidR="00B82A8A" w:rsidRPr="00B525B7" w:rsidRDefault="00B82A8A" w:rsidP="0006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82A8A" w:rsidRPr="00B525B7" w:rsidTr="009E2575">
        <w:tc>
          <w:tcPr>
            <w:tcW w:w="6271" w:type="dxa"/>
          </w:tcPr>
          <w:p w:rsidR="00B82A8A" w:rsidRPr="00B525B7" w:rsidRDefault="00B82A8A" w:rsidP="00B82A8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B82A8A" w:rsidRPr="00B525B7" w:rsidRDefault="00B82A8A" w:rsidP="0006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31,226</w:t>
            </w:r>
          </w:p>
        </w:tc>
        <w:tc>
          <w:tcPr>
            <w:tcW w:w="238" w:type="dxa"/>
          </w:tcPr>
          <w:p w:rsidR="00B82A8A" w:rsidRPr="00B525B7" w:rsidRDefault="00B82A8A" w:rsidP="00B8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:rsidR="00B82A8A" w:rsidRPr="00B525B7" w:rsidRDefault="00B82A8A" w:rsidP="0006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(27,684)</w:t>
            </w:r>
          </w:p>
        </w:tc>
      </w:tr>
      <w:tr w:rsidR="00B82A8A" w:rsidRPr="003B5B81" w:rsidTr="009E2575">
        <w:tc>
          <w:tcPr>
            <w:tcW w:w="6271" w:type="dxa"/>
          </w:tcPr>
          <w:p w:rsidR="00B82A8A" w:rsidRPr="00B525B7" w:rsidRDefault="00B82A8A" w:rsidP="00B82A8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25B7">
              <w:rPr>
                <w:rFonts w:ascii="Angsana New" w:hAnsi="Angsana New"/>
                <w:sz w:val="30"/>
                <w:szCs w:val="30"/>
              </w:rPr>
              <w:t>20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B82A8A" w:rsidRPr="00B525B7" w:rsidRDefault="00B82A8A" w:rsidP="0006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</w:t>
            </w:r>
            <w:r w:rsidR="00297568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238" w:type="dxa"/>
          </w:tcPr>
          <w:p w:rsidR="00B82A8A" w:rsidRPr="00B525B7" w:rsidRDefault="00B82A8A" w:rsidP="00B8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:rsidR="00B82A8A" w:rsidRPr="00B525B7" w:rsidRDefault="00B82A8A" w:rsidP="0006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14,30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447BC7" w:rsidRPr="009528DA" w:rsidRDefault="00447BC7" w:rsidP="0078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FF4C73" w:rsidRDefault="00FF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A1C48" w:rsidRDefault="007A1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2B49BF" w:rsidRDefault="003614CC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E5BB7" w:rsidRPr="003E5BB7">
        <w:rPr>
          <w:rFonts w:ascii="Angsana New" w:hAnsi="Angsana New" w:hint="cs"/>
          <w:b/>
          <w:bCs/>
          <w:sz w:val="30"/>
          <w:szCs w:val="30"/>
        </w:rPr>
        <w:t>6</w:t>
      </w:r>
      <w:r w:rsidR="001E7CD5" w:rsidRPr="00CF7C61">
        <w:rPr>
          <w:rFonts w:ascii="Angsana New" w:hAnsi="Angsana New"/>
          <w:b/>
          <w:bCs/>
          <w:sz w:val="30"/>
          <w:szCs w:val="30"/>
        </w:rPr>
        <w:tab/>
      </w:r>
      <w:r w:rsidR="00280029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 w:rsidR="001E7CD5" w:rsidRPr="00852D4F">
        <w:rPr>
          <w:rFonts w:ascii="Angsana New" w:hAnsi="Angsana New"/>
          <w:b/>
          <w:bCs/>
          <w:sz w:val="30"/>
          <w:szCs w:val="30"/>
          <w:cs/>
        </w:rPr>
        <w:t>หุ้น</w:t>
      </w:r>
      <w:r w:rsidR="00280029">
        <w:rPr>
          <w:rFonts w:ascii="Angsana New" w:hAnsi="Angsana New" w:hint="cs"/>
          <w:b/>
          <w:bCs/>
          <w:sz w:val="30"/>
          <w:szCs w:val="30"/>
          <w:cs/>
        </w:rPr>
        <w:t>และสำรอง</w:t>
      </w:r>
    </w:p>
    <w:p w:rsidR="00963613" w:rsidRPr="007517AE" w:rsidRDefault="00963613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sz w:val="20"/>
          <w:szCs w:val="20"/>
        </w:rPr>
      </w:pPr>
    </w:p>
    <w:p w:rsidR="00963613" w:rsidRPr="00280029" w:rsidRDefault="00BB1707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002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1F13EC" w:rsidRPr="007517AE" w:rsidRDefault="001F13EC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F13EC" w:rsidRDefault="001F13EC" w:rsidP="0028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002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80029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280029">
        <w:rPr>
          <w:rFonts w:ascii="Angsana New" w:hAnsi="Angsana New"/>
          <w:sz w:val="30"/>
          <w:szCs w:val="30"/>
        </w:rPr>
        <w:t>3</w:t>
      </w:r>
      <w:r w:rsidR="00297568">
        <w:rPr>
          <w:rFonts w:ascii="Angsana New" w:hAnsi="Angsana New"/>
          <w:sz w:val="30"/>
          <w:szCs w:val="30"/>
        </w:rPr>
        <w:t>5</w:t>
      </w:r>
      <w:r w:rsidRPr="00280029">
        <w:rPr>
          <w:rFonts w:ascii="Angsana New" w:hAnsi="Angsana New"/>
          <w:sz w:val="30"/>
          <w:szCs w:val="30"/>
          <w:cs/>
        </w:rPr>
        <w:t xml:space="preserve"> มาตรา 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 w:rsidRPr="00280029">
        <w:rPr>
          <w:rFonts w:ascii="Angsana New" w:hAnsi="Angsana New" w:hint="cs"/>
          <w:sz w:val="30"/>
          <w:szCs w:val="30"/>
          <w:cs/>
        </w:rPr>
        <w:t xml:space="preserve"> </w:t>
      </w:r>
      <w:r w:rsidR="00280029">
        <w:rPr>
          <w:rFonts w:ascii="Angsana New" w:hAnsi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:rsidR="00150B4B" w:rsidRPr="007517AE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280029" w:rsidRPr="00280029" w:rsidRDefault="007517AE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การจัดสรรกำไรและ/หรือกำไรสะสม</w:t>
      </w:r>
    </w:p>
    <w:p w:rsidR="00280029" w:rsidRPr="007517AE" w:rsidRDefault="00280029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150B4B" w:rsidRPr="007517AE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7517AE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150B4B" w:rsidRPr="007517AE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:rsidR="00963613" w:rsidRDefault="00150B4B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F7C6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CF7C61">
        <w:rPr>
          <w:rFonts w:ascii="Angsana New" w:hAnsi="Angsana New"/>
          <w:sz w:val="30"/>
          <w:szCs w:val="30"/>
        </w:rPr>
        <w:t>3</w:t>
      </w:r>
      <w:r w:rsidR="00297568">
        <w:rPr>
          <w:rFonts w:ascii="Angsana New" w:hAnsi="Angsana New"/>
          <w:sz w:val="30"/>
          <w:szCs w:val="30"/>
        </w:rPr>
        <w:t>5</w:t>
      </w:r>
      <w:r w:rsidRPr="00CF7C61">
        <w:rPr>
          <w:rFonts w:ascii="Angsana New" w:hAnsi="Angsana New"/>
          <w:sz w:val="30"/>
          <w:szCs w:val="30"/>
          <w:cs/>
        </w:rPr>
        <w:t xml:space="preserve"> มาตรา </w:t>
      </w:r>
      <w:r w:rsidRPr="00CF7C61">
        <w:rPr>
          <w:rFonts w:ascii="Angsana New" w:hAnsi="Angsana New"/>
          <w:sz w:val="30"/>
          <w:szCs w:val="30"/>
        </w:rPr>
        <w:t>116</w:t>
      </w:r>
      <w:r w:rsidRPr="00CF7C61">
        <w:rPr>
          <w:rFonts w:ascii="Angsana New" w:hAnsi="Angsana New"/>
          <w:sz w:val="30"/>
          <w:szCs w:val="30"/>
          <w:cs/>
        </w:rPr>
        <w:t xml:space="preserve"> บริษัท</w:t>
      </w:r>
      <w:r w:rsidR="004B7569">
        <w:rPr>
          <w:rFonts w:ascii="Angsana New" w:hAnsi="Angsana New" w:hint="cs"/>
          <w:sz w:val="30"/>
          <w:szCs w:val="30"/>
          <w:cs/>
        </w:rPr>
        <w:t>มหาชน</w:t>
      </w:r>
      <w:r w:rsidRPr="00CF7C61">
        <w:rPr>
          <w:rFonts w:ascii="Angsana New" w:hAnsi="Angsana New"/>
          <w:sz w:val="30"/>
          <w:szCs w:val="30"/>
          <w:cs/>
        </w:rPr>
        <w:t>จะต้องจัดสรร</w:t>
      </w:r>
      <w:r w:rsidR="00963613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ทุนสำรอง (</w:t>
      </w:r>
      <w:r w:rsidRPr="00CF7C61">
        <w:rPr>
          <w:rFonts w:ascii="Angsana New" w:hAnsi="Angsana New"/>
          <w:sz w:val="30"/>
          <w:szCs w:val="30"/>
        </w:rPr>
        <w:t>“</w:t>
      </w:r>
      <w:r w:rsidR="000F0A5E">
        <w:rPr>
          <w:rFonts w:ascii="Angsana New" w:hAnsi="Angsana New" w:hint="cs"/>
          <w:sz w:val="30"/>
          <w:szCs w:val="30"/>
          <w:cs/>
        </w:rPr>
        <w:t>ทุน</w:t>
      </w:r>
      <w:r w:rsidRPr="00CF7C61">
        <w:rPr>
          <w:rFonts w:ascii="Angsana New" w:hAnsi="Angsana New"/>
          <w:sz w:val="30"/>
          <w:szCs w:val="30"/>
          <w:cs/>
        </w:rPr>
        <w:t>สำรองตามกฎหมาย</w:t>
      </w:r>
      <w:r w:rsidRPr="00CF7C61">
        <w:rPr>
          <w:rFonts w:ascii="Angsana New" w:hAnsi="Angsana New"/>
          <w:sz w:val="30"/>
          <w:szCs w:val="30"/>
        </w:rPr>
        <w:t>”</w:t>
      </w:r>
      <w:r w:rsidRPr="00CF7C61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297568">
        <w:rPr>
          <w:rFonts w:ascii="Angsana New" w:hAnsi="Angsana New"/>
          <w:sz w:val="30"/>
          <w:szCs w:val="30"/>
        </w:rPr>
        <w:t>5</w:t>
      </w:r>
      <w:r w:rsidRPr="00CF7C61">
        <w:rPr>
          <w:rFonts w:ascii="Angsana New" w:hAnsi="Angsana New"/>
          <w:sz w:val="30"/>
          <w:szCs w:val="30"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="00706ACD">
        <w:rPr>
          <w:rFonts w:ascii="Angsana New" w:hAnsi="Angsana New"/>
          <w:sz w:val="30"/>
          <w:szCs w:val="30"/>
        </w:rPr>
        <w:br/>
      </w:r>
      <w:r w:rsidRPr="00CF7C61">
        <w:rPr>
          <w:rFonts w:ascii="Angsana New" w:hAnsi="Angsana New"/>
          <w:sz w:val="30"/>
          <w:szCs w:val="30"/>
          <w:cs/>
        </w:rPr>
        <w:t>(ถ้ามี) จนกว่า</w:t>
      </w:r>
      <w:r w:rsidR="004B7569">
        <w:rPr>
          <w:rFonts w:ascii="Angsana New" w:hAnsi="Angsana New" w:hint="cs"/>
          <w:sz w:val="30"/>
          <w:szCs w:val="30"/>
          <w:cs/>
        </w:rPr>
        <w:t>ทุน</w:t>
      </w:r>
      <w:r w:rsidRPr="00CF7C61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CF7C61">
        <w:rPr>
          <w:rFonts w:ascii="Angsana New" w:hAnsi="Angsana New"/>
          <w:sz w:val="30"/>
          <w:szCs w:val="30"/>
        </w:rPr>
        <w:t xml:space="preserve">10 </w:t>
      </w:r>
      <w:r w:rsidRPr="00CF7C61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</w:t>
      </w:r>
      <w:r w:rsidR="00963613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เงินปันผลไม่ได้</w:t>
      </w:r>
    </w:p>
    <w:p w:rsidR="00F53D5E" w:rsidRPr="007517AE" w:rsidRDefault="00F53D5E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6D3361" w:rsidRPr="007517AE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7517AE">
        <w:rPr>
          <w:rFonts w:ascii="Angsana New" w:hAnsi="Angsana New" w:hint="cs"/>
          <w:b/>
          <w:bCs/>
          <w:sz w:val="30"/>
          <w:szCs w:val="30"/>
          <w:cs/>
        </w:rPr>
        <w:t>สำรองทั่วไป</w:t>
      </w:r>
    </w:p>
    <w:p w:rsidR="006D3361" w:rsidRPr="007517AE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6D3361" w:rsidRDefault="006D3361" w:rsidP="006D3361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  <w:t>สำรองดังกล่าวเป็นสำรองทั่วไปสำหรับการดำเนินงานของบริษัทในอนาคต</w:t>
      </w:r>
    </w:p>
    <w:p w:rsidR="007517AE" w:rsidRPr="007517AE" w:rsidRDefault="007517AE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150B4B" w:rsidRPr="007517AE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150B4B" w:rsidRPr="00670ECB" w:rsidRDefault="00DC2F3F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</w:t>
      </w:r>
      <w:r w:rsidR="004402B0">
        <w:rPr>
          <w:rFonts w:ascii="Angsana New" w:hAnsi="Angsana New" w:hint="cs"/>
          <w:b/>
          <w:bCs/>
          <w:sz w:val="30"/>
          <w:szCs w:val="30"/>
          <w:cs/>
        </w:rPr>
        <w:t>งบการเงิน</w:t>
      </w:r>
    </w:p>
    <w:p w:rsidR="00150B4B" w:rsidRPr="007517AE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B49BF" w:rsidRDefault="00150B4B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ผลต่างจากการแปลงค่า</w:t>
      </w:r>
      <w:r w:rsidR="004402B0">
        <w:rPr>
          <w:rFonts w:ascii="Angsana New" w:hAnsi="Angsana New" w:hint="cs"/>
          <w:sz w:val="30"/>
          <w:szCs w:val="30"/>
          <w:cs/>
        </w:rPr>
        <w:t>งบการเงิน</w:t>
      </w:r>
      <w:r w:rsidRPr="00CF7C61">
        <w:rPr>
          <w:rFonts w:ascii="Angsana New" w:hAnsi="Angsana New"/>
          <w:sz w:val="30"/>
          <w:szCs w:val="30"/>
          <w:cs/>
        </w:rPr>
        <w:t>ที่บันทึกในส่วนของผู้ถือหุ้นประกอบด้วย ผลต่างจาก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ทเพื่อนำไปบันทึกเงินลงทุน</w:t>
      </w:r>
      <w:r w:rsidR="00646C06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ตามวิธีส่วนได้เสียในงบการเงินที่แสดงเงินลงทุนตามวิธีส่วนได้เสีย</w:t>
      </w:r>
    </w:p>
    <w:p w:rsidR="001863B8" w:rsidRPr="007517AE" w:rsidRDefault="001863B8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:rsidR="00B330B5" w:rsidRPr="00670ECB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670ECB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B330B5" w:rsidRPr="007517AE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:rsidR="00B330B5" w:rsidRPr="006A4ED0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4ED0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</w:t>
      </w:r>
      <w:r w:rsidR="00646C06">
        <w:rPr>
          <w:rFonts w:ascii="Angsana New" w:hAnsi="Angsana New"/>
          <w:sz w:val="30"/>
          <w:szCs w:val="30"/>
          <w:cs/>
        </w:rPr>
        <w:br/>
      </w:r>
      <w:r w:rsidRPr="006A4ED0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150B4B" w:rsidRPr="00AC5A32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517AE" w:rsidRDefault="00751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50B4B" w:rsidRPr="00CF7C61" w:rsidRDefault="00667B72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E5BB7" w:rsidRPr="003E5BB7">
        <w:rPr>
          <w:rFonts w:ascii="Angsana New" w:hAnsi="Angsana New" w:hint="cs"/>
          <w:b/>
          <w:bCs/>
          <w:sz w:val="30"/>
          <w:szCs w:val="30"/>
        </w:rPr>
        <w:t>7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150B4B" w:rsidRPr="00B47C6D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150B4B" w:rsidRPr="00CF7C61" w:rsidRDefault="007517AE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</w:t>
      </w:r>
      <w:r w:rsidR="002A094C">
        <w:rPr>
          <w:rFonts w:ascii="Angsana New" w:hAnsi="Angsana New" w:hint="cs"/>
          <w:sz w:val="30"/>
          <w:szCs w:val="30"/>
          <w:cs/>
        </w:rPr>
        <w:t>พิจารณา</w:t>
      </w:r>
      <w:r>
        <w:rPr>
          <w:rFonts w:ascii="Angsana New" w:hAnsi="Angsana New" w:hint="cs"/>
          <w:sz w:val="30"/>
          <w:szCs w:val="30"/>
          <w:cs/>
        </w:rPr>
        <w:t>ว่า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ซึ่งเป็นหน่วยงานธุรกิจที่สำคัญของบริษัท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150B4B" w:rsidRPr="00CF7C61">
        <w:rPr>
          <w:rFonts w:ascii="Angsana New" w:hAnsi="Angsana New"/>
          <w:sz w:val="30"/>
          <w:szCs w:val="30"/>
          <w:cs/>
        </w:rPr>
        <w:t>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</w:t>
      </w:r>
      <w:r w:rsidR="009F76FD">
        <w:rPr>
          <w:rFonts w:ascii="Angsana New" w:hAnsi="Angsana New"/>
          <w:sz w:val="30"/>
          <w:szCs w:val="30"/>
          <w:cs/>
        </w:rPr>
        <w:br/>
      </w:r>
      <w:r w:rsidR="00150B4B" w:rsidRPr="00CF7C61">
        <w:rPr>
          <w:rFonts w:ascii="Angsana New" w:hAnsi="Angsana New"/>
          <w:sz w:val="30"/>
          <w:szCs w:val="30"/>
          <w:cs/>
        </w:rPr>
        <w:t xml:space="preserve">แตกต่างกัน การดำเนินงานของแต่ละส่วนงานที่รายงานของบริษัทโดยสรุปมีดังนี้ </w:t>
      </w:r>
    </w:p>
    <w:p w:rsidR="00150B4B" w:rsidRPr="00B47C6D" w:rsidRDefault="00150B4B" w:rsidP="00150B4B">
      <w:pPr>
        <w:spacing w:line="240" w:lineRule="auto"/>
        <w:ind w:left="518"/>
        <w:jc w:val="thaiDistribute"/>
        <w:rPr>
          <w:rFonts w:ascii="Angsana New" w:hAnsi="Angsana New"/>
          <w:b/>
          <w:bCs/>
          <w:sz w:val="16"/>
          <w:szCs w:val="16"/>
          <w:lang w:bidi="ar-SA"/>
        </w:rPr>
      </w:pPr>
    </w:p>
    <w:p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:rsidR="00150B4B" w:rsidRPr="00B47C6D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16"/>
          <w:szCs w:val="16"/>
        </w:rPr>
      </w:pPr>
    </w:p>
    <w:p w:rsidR="00150B4B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ผลการดำเนินงาน</w:t>
      </w:r>
      <w:r w:rsidR="001714E5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CF7C61">
        <w:rPr>
          <w:rFonts w:ascii="Angsana New" w:hAnsi="Angsana New"/>
          <w:sz w:val="30"/>
          <w:szCs w:val="30"/>
          <w:cs/>
        </w:rPr>
        <w:t>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</w:t>
      </w:r>
      <w:r w:rsidR="009F76FD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7517AE" w:rsidRPr="00CF7C61" w:rsidRDefault="007517AE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70" w:type="dxa"/>
        <w:tblInd w:w="-180" w:type="dxa"/>
        <w:tblLayout w:type="fixed"/>
        <w:tblLook w:val="0000"/>
      </w:tblPr>
      <w:tblGrid>
        <w:gridCol w:w="2430"/>
        <w:gridCol w:w="1080"/>
        <w:gridCol w:w="243"/>
        <w:gridCol w:w="1017"/>
        <w:gridCol w:w="236"/>
        <w:gridCol w:w="1024"/>
        <w:gridCol w:w="270"/>
        <w:gridCol w:w="990"/>
        <w:gridCol w:w="270"/>
        <w:gridCol w:w="1170"/>
        <w:gridCol w:w="270"/>
        <w:gridCol w:w="1170"/>
      </w:tblGrid>
      <w:tr w:rsidR="00617FA6" w:rsidRPr="00C5212E" w:rsidTr="0050462A">
        <w:tc>
          <w:tcPr>
            <w:tcW w:w="2430" w:type="dxa"/>
          </w:tcPr>
          <w:p w:rsidR="00617FA6" w:rsidRDefault="00617FA6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</w:tcPr>
          <w:p w:rsidR="00617FA6" w:rsidRPr="00C5212E" w:rsidRDefault="00617FA6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0726A1" w:rsidRPr="00C5212E" w:rsidTr="00A54206">
        <w:tc>
          <w:tcPr>
            <w:tcW w:w="2430" w:type="dxa"/>
          </w:tcPr>
          <w:p w:rsidR="000726A1" w:rsidRPr="007B603B" w:rsidRDefault="007B603B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617F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</w:p>
        </w:tc>
        <w:tc>
          <w:tcPr>
            <w:tcW w:w="2340" w:type="dxa"/>
            <w:gridSpan w:val="3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21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1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212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12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617FA6" w:rsidRPr="00C5212E" w:rsidTr="00A54206">
        <w:tc>
          <w:tcPr>
            <w:tcW w:w="2430" w:type="dxa"/>
          </w:tcPr>
          <w:p w:rsidR="00617FA6" w:rsidRPr="001725A7" w:rsidRDefault="003E5BB7" w:rsidP="0061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617F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:rsidR="00617FA6" w:rsidRPr="007C3239" w:rsidRDefault="003E5BB7" w:rsidP="0061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2</w:t>
            </w:r>
            <w:r w:rsidR="00297568"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5</w:t>
            </w:r>
            <w:r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:rsidR="00617FA6" w:rsidRPr="007C3239" w:rsidRDefault="00617FA6" w:rsidP="0061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617FA6" w:rsidRPr="007C3239" w:rsidRDefault="003E5BB7" w:rsidP="0061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2</w:t>
            </w:r>
            <w:r w:rsidR="00297568"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5</w:t>
            </w:r>
            <w:r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  <w:vAlign w:val="bottom"/>
          </w:tcPr>
          <w:p w:rsidR="00617FA6" w:rsidRPr="007C3239" w:rsidRDefault="00617FA6" w:rsidP="0061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617FA6" w:rsidRPr="007C3239" w:rsidRDefault="003E5BB7" w:rsidP="0061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2</w:t>
            </w:r>
            <w:r w:rsidR="00297568"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5</w:t>
            </w:r>
            <w:r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617FA6" w:rsidRPr="007C3239" w:rsidRDefault="00617FA6" w:rsidP="0061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17FA6" w:rsidRPr="007C3239" w:rsidRDefault="003E5BB7" w:rsidP="0061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2</w:t>
            </w:r>
            <w:r w:rsidR="00297568"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5</w:t>
            </w:r>
            <w:r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62</w:t>
            </w:r>
          </w:p>
        </w:tc>
        <w:tc>
          <w:tcPr>
            <w:tcW w:w="270" w:type="dxa"/>
            <w:vAlign w:val="bottom"/>
          </w:tcPr>
          <w:p w:rsidR="00617FA6" w:rsidRPr="007C3239" w:rsidRDefault="00617FA6" w:rsidP="0061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7FA6" w:rsidRPr="007C3239" w:rsidRDefault="003E5BB7" w:rsidP="0061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2</w:t>
            </w:r>
            <w:r w:rsidR="00297568"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5</w:t>
            </w:r>
            <w:r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617FA6" w:rsidRPr="007C3239" w:rsidRDefault="00617FA6" w:rsidP="0061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7FA6" w:rsidRPr="007C3239" w:rsidRDefault="003E5BB7" w:rsidP="0061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2</w:t>
            </w:r>
            <w:r w:rsidR="00297568"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5</w:t>
            </w:r>
            <w:r w:rsidRPr="007C3239">
              <w:rPr>
                <w:rFonts w:asciiTheme="majorBidi" w:hAnsiTheme="majorBidi" w:cstheme="majorBidi" w:hint="cs"/>
                <w:bCs/>
                <w:sz w:val="30"/>
                <w:szCs w:val="30"/>
              </w:rPr>
              <w:t>62</w:t>
            </w:r>
          </w:p>
        </w:tc>
      </w:tr>
      <w:tr w:rsidR="000726A1" w:rsidRPr="00C5212E" w:rsidTr="00A54206">
        <w:trPr>
          <w:trHeight w:val="297"/>
        </w:trPr>
        <w:tc>
          <w:tcPr>
            <w:tcW w:w="243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1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C521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F61EA" w:rsidRPr="00C5212E" w:rsidTr="00A54206">
        <w:tc>
          <w:tcPr>
            <w:tcW w:w="3510" w:type="dxa"/>
            <w:gridSpan w:val="2"/>
          </w:tcPr>
          <w:p w:rsidR="00CF61EA" w:rsidRPr="006145C4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14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ข้อมูลเกี่ยวกับส่วนงานที่รายงาน</w:t>
            </w:r>
          </w:p>
        </w:tc>
        <w:tc>
          <w:tcPr>
            <w:tcW w:w="243" w:type="dxa"/>
          </w:tcPr>
          <w:p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CF61EA" w:rsidRPr="00C5212E" w:rsidRDefault="00CF61EA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6A1" w:rsidRPr="00C5212E" w:rsidTr="00A54206">
        <w:tc>
          <w:tcPr>
            <w:tcW w:w="243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:rsidR="000726A1" w:rsidRPr="00C5212E" w:rsidRDefault="00BD16C6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4,964,162</w:t>
            </w:r>
          </w:p>
        </w:tc>
        <w:tc>
          <w:tcPr>
            <w:tcW w:w="243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0726A1" w:rsidRPr="00C5212E" w:rsidRDefault="00297568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D16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BD16C6">
              <w:rPr>
                <w:rFonts w:asciiTheme="majorBidi" w:hAnsiTheme="majorBidi" w:cstheme="majorBidi"/>
                <w:sz w:val="30"/>
                <w:szCs w:val="30"/>
              </w:rPr>
              <w:t>2,366</w:t>
            </w:r>
          </w:p>
        </w:tc>
        <w:tc>
          <w:tcPr>
            <w:tcW w:w="236" w:type="dxa"/>
            <w:vAlign w:val="bottom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0726A1" w:rsidRPr="00C5212E" w:rsidRDefault="00BD16C6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3,74</w:t>
            </w:r>
            <w:r w:rsidR="0029756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,99</w:t>
            </w:r>
            <w:r w:rsidR="0029756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726A1" w:rsidRPr="00C5212E" w:rsidRDefault="00BD16C6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3,982,93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726A1" w:rsidRPr="00C5212E" w:rsidRDefault="00BD16C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8,710,1</w:t>
            </w:r>
            <w:r w:rsidR="0029756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726A1" w:rsidRPr="00C5212E" w:rsidRDefault="003E5BB7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9F76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568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297568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9F76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301</w:t>
            </w:r>
          </w:p>
        </w:tc>
      </w:tr>
      <w:tr w:rsidR="000726A1" w:rsidRPr="00C5212E" w:rsidTr="00A54206">
        <w:tc>
          <w:tcPr>
            <w:tcW w:w="243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726A1" w:rsidRPr="00C5212E" w:rsidRDefault="00BD16C6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(4,628,007)</w:t>
            </w:r>
          </w:p>
        </w:tc>
        <w:tc>
          <w:tcPr>
            <w:tcW w:w="243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0726A1" w:rsidRPr="00C5212E" w:rsidRDefault="00BD16C6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(4,984,677)</w:t>
            </w:r>
          </w:p>
        </w:tc>
        <w:tc>
          <w:tcPr>
            <w:tcW w:w="236" w:type="dxa"/>
            <w:vAlign w:val="bottom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0726A1" w:rsidRPr="00C5212E" w:rsidRDefault="00BD16C6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(3,410,374)</w:t>
            </w:r>
          </w:p>
        </w:tc>
        <w:tc>
          <w:tcPr>
            <w:tcW w:w="270" w:type="dxa"/>
            <w:vAlign w:val="bottom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726A1" w:rsidRPr="00C5212E" w:rsidRDefault="00BD16C6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96,673)</w:t>
            </w:r>
          </w:p>
        </w:tc>
        <w:tc>
          <w:tcPr>
            <w:tcW w:w="270" w:type="dxa"/>
            <w:vAlign w:val="bottom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726A1" w:rsidRPr="00C5212E" w:rsidRDefault="00BD16C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(8,038,381)</w:t>
            </w:r>
          </w:p>
        </w:tc>
        <w:tc>
          <w:tcPr>
            <w:tcW w:w="270" w:type="dxa"/>
            <w:vAlign w:val="bottom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76FD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F76FD">
              <w:rPr>
                <w:rFonts w:asciiTheme="majorBidi" w:hAnsiTheme="majorBidi" w:cstheme="majorBidi"/>
                <w:sz w:val="30"/>
                <w:szCs w:val="30"/>
              </w:rPr>
              <w:t>81,3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F76F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26A1" w:rsidRPr="00C5212E" w:rsidTr="00FD4BB8">
        <w:tc>
          <w:tcPr>
            <w:tcW w:w="243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26A1" w:rsidRPr="00C5212E" w:rsidRDefault="00BD16C6" w:rsidP="00487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336,1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43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26A1" w:rsidRPr="00C5212E" w:rsidRDefault="00297568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D16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67,689</w:t>
            </w:r>
          </w:p>
        </w:tc>
        <w:tc>
          <w:tcPr>
            <w:tcW w:w="236" w:type="dxa"/>
            <w:vAlign w:val="bottom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26A1" w:rsidRPr="00C5212E" w:rsidRDefault="00BD16C6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,621</w:t>
            </w:r>
          </w:p>
        </w:tc>
        <w:tc>
          <w:tcPr>
            <w:tcW w:w="270" w:type="dxa"/>
            <w:vAlign w:val="bottom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26A1" w:rsidRPr="00C5212E" w:rsidRDefault="00BD16C6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386,262</w:t>
            </w:r>
          </w:p>
        </w:tc>
        <w:tc>
          <w:tcPr>
            <w:tcW w:w="270" w:type="dxa"/>
            <w:vAlign w:val="bottom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26A1" w:rsidRPr="00C5212E" w:rsidRDefault="00BD16C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671,776</w:t>
            </w:r>
          </w:p>
        </w:tc>
        <w:tc>
          <w:tcPr>
            <w:tcW w:w="270" w:type="dxa"/>
            <w:vAlign w:val="bottom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26A1" w:rsidRPr="00C5212E" w:rsidRDefault="009F76FD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0726A1" w:rsidRPr="00C5212E" w:rsidTr="00FD4BB8">
        <w:trPr>
          <w:trHeight w:hRule="exact" w:val="144"/>
        </w:trPr>
        <w:tc>
          <w:tcPr>
            <w:tcW w:w="243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726A1" w:rsidRPr="00C5212E" w:rsidRDefault="000726A1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42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726A1" w:rsidRPr="00C5212E" w:rsidRDefault="000726A1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726A1" w:rsidRPr="00C5212E" w:rsidTr="00A54206">
        <w:tc>
          <w:tcPr>
            <w:tcW w:w="243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726A1" w:rsidRPr="00C5212E" w:rsidRDefault="00BD16C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(306,329)</w:t>
            </w: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26A1" w:rsidRPr="00C5212E" w:rsidRDefault="00617FA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(283,717)</w:t>
            </w:r>
          </w:p>
        </w:tc>
      </w:tr>
      <w:tr w:rsidR="000726A1" w:rsidRPr="00C5212E" w:rsidTr="00A54206">
        <w:tc>
          <w:tcPr>
            <w:tcW w:w="243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726A1" w:rsidRPr="00C5212E" w:rsidRDefault="00BD16C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(264,442)</w:t>
            </w: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26A1" w:rsidRPr="00C5212E" w:rsidRDefault="00617FA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,307)</w:t>
            </w:r>
          </w:p>
        </w:tc>
      </w:tr>
      <w:tr w:rsidR="000726A1" w:rsidRPr="00C5212E" w:rsidTr="00A54206">
        <w:tc>
          <w:tcPr>
            <w:tcW w:w="243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726A1" w:rsidRPr="00C5212E" w:rsidRDefault="00BD16C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(41,487)</w:t>
            </w: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26A1" w:rsidRPr="00C5212E" w:rsidRDefault="00617FA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99)</w:t>
            </w:r>
          </w:p>
        </w:tc>
      </w:tr>
      <w:tr w:rsidR="000726A1" w:rsidRPr="00C5212E" w:rsidTr="00A54206">
        <w:tc>
          <w:tcPr>
            <w:tcW w:w="243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726A1" w:rsidRPr="00C5212E" w:rsidRDefault="00297568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D16C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D16C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E5BB7" w:rsidRPr="003E5BB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26A1" w:rsidRPr="00C5212E" w:rsidRDefault="00617FA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109,19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726A1" w:rsidRPr="00C5212E" w:rsidTr="00A54206">
        <w:tc>
          <w:tcPr>
            <w:tcW w:w="2430" w:type="dxa"/>
          </w:tcPr>
          <w:p w:rsidR="000726A1" w:rsidRPr="00C5212E" w:rsidRDefault="000726A1" w:rsidP="00CF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="00703DEC" w:rsidRPr="00C5212E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:rsidR="000726A1" w:rsidRPr="00703DEC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726A1" w:rsidRPr="00C5212E" w:rsidRDefault="00BD16C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131,42</w:t>
            </w:r>
            <w:r w:rsidR="003E5BB7" w:rsidRPr="003E5BB7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726A1" w:rsidRPr="00C5212E" w:rsidRDefault="00617FA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726A1" w:rsidRPr="00C5212E" w:rsidTr="00A54206">
        <w:tc>
          <w:tcPr>
            <w:tcW w:w="243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726A1" w:rsidRPr="00C5212E" w:rsidRDefault="00BD16C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726A1" w:rsidRPr="00C5212E" w:rsidRDefault="00297568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17FA6">
              <w:rPr>
                <w:rFonts w:ascii="Angsana New" w:hAnsi="Angsana New"/>
                <w:sz w:val="30"/>
                <w:szCs w:val="30"/>
              </w:rPr>
              <w:t>38,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17FA6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0726A1" w:rsidRPr="00C5212E" w:rsidTr="00A54206">
        <w:tc>
          <w:tcPr>
            <w:tcW w:w="243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C5212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726A1" w:rsidRPr="00C5212E" w:rsidRDefault="00BD16C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(16,460)</w:t>
            </w: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726A1" w:rsidRPr="00C5212E" w:rsidRDefault="00617FA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(81,769)</w:t>
            </w:r>
          </w:p>
        </w:tc>
      </w:tr>
      <w:tr w:rsidR="000726A1" w:rsidRPr="00C5212E" w:rsidTr="00A54206">
        <w:tc>
          <w:tcPr>
            <w:tcW w:w="243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</w:t>
            </w:r>
            <w:r w:rsidRPr="00C521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  <w:r w:rsidRPr="00C52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5063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726A1" w:rsidRPr="00C5212E" w:rsidRDefault="00BD16C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229,0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726A1" w:rsidRPr="00C5212E" w:rsidRDefault="00617FA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6,769</w:t>
            </w:r>
          </w:p>
        </w:tc>
      </w:tr>
    </w:tbl>
    <w:p w:rsidR="007B603B" w:rsidRDefault="007B603B"/>
    <w:p w:rsidR="007B603B" w:rsidRDefault="007B6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0086" w:type="dxa"/>
        <w:tblInd w:w="-180" w:type="dxa"/>
        <w:tblLayout w:type="fixed"/>
        <w:tblLook w:val="0000"/>
      </w:tblPr>
      <w:tblGrid>
        <w:gridCol w:w="2610"/>
        <w:gridCol w:w="1080"/>
        <w:gridCol w:w="243"/>
        <w:gridCol w:w="927"/>
        <w:gridCol w:w="236"/>
        <w:gridCol w:w="1024"/>
        <w:gridCol w:w="241"/>
        <w:gridCol w:w="929"/>
        <w:gridCol w:w="6"/>
        <w:gridCol w:w="230"/>
        <w:gridCol w:w="6"/>
        <w:gridCol w:w="1108"/>
        <w:gridCol w:w="6"/>
        <w:gridCol w:w="264"/>
        <w:gridCol w:w="11"/>
        <w:gridCol w:w="6"/>
        <w:gridCol w:w="1153"/>
        <w:gridCol w:w="6"/>
      </w:tblGrid>
      <w:tr w:rsidR="00C8761C" w:rsidRPr="00C5212E" w:rsidTr="00B663DB">
        <w:trPr>
          <w:gridAfter w:val="1"/>
          <w:wAfter w:w="6" w:type="dxa"/>
        </w:trPr>
        <w:tc>
          <w:tcPr>
            <w:tcW w:w="2610" w:type="dxa"/>
          </w:tcPr>
          <w:p w:rsidR="00C8761C" w:rsidRPr="00C5212E" w:rsidRDefault="00C8761C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70" w:type="dxa"/>
            <w:gridSpan w:val="16"/>
          </w:tcPr>
          <w:p w:rsidR="00C8761C" w:rsidRPr="00C5212E" w:rsidRDefault="00C8761C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ที่แสดงเงินลงทุนตามวิธีส่วนได้เสีย</w:t>
            </w:r>
          </w:p>
        </w:tc>
      </w:tr>
      <w:tr w:rsidR="000726A1" w:rsidRPr="00C5212E" w:rsidTr="00B663DB">
        <w:trPr>
          <w:gridAfter w:val="1"/>
          <w:wAfter w:w="6" w:type="dxa"/>
        </w:trPr>
        <w:tc>
          <w:tcPr>
            <w:tcW w:w="2610" w:type="dxa"/>
          </w:tcPr>
          <w:p w:rsidR="000726A1" w:rsidRPr="00C8761C" w:rsidRDefault="000726A1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21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94" w:type="dxa"/>
            <w:gridSpan w:val="3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212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7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8761C" w:rsidRPr="00C5212E" w:rsidTr="00B663DB">
        <w:trPr>
          <w:gridAfter w:val="1"/>
          <w:wAfter w:w="6" w:type="dxa"/>
        </w:trPr>
        <w:tc>
          <w:tcPr>
            <w:tcW w:w="2610" w:type="dxa"/>
          </w:tcPr>
          <w:p w:rsidR="00C8761C" w:rsidRPr="00C5212E" w:rsidRDefault="00C8761C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8761C" w:rsidRPr="00C5212E" w:rsidRDefault="003E5BB7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:rsidR="00C8761C" w:rsidRPr="00C5212E" w:rsidRDefault="00C8761C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:rsidR="00C8761C" w:rsidRPr="00C5212E" w:rsidRDefault="003E5BB7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:rsidR="00C8761C" w:rsidRPr="00C5212E" w:rsidRDefault="00C8761C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C8761C" w:rsidRPr="00C5212E" w:rsidRDefault="003E5BB7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241" w:type="dxa"/>
          </w:tcPr>
          <w:p w:rsidR="00C8761C" w:rsidRPr="00C5212E" w:rsidRDefault="00C8761C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:rsidR="00C8761C" w:rsidRPr="00C5212E" w:rsidRDefault="003E5BB7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36" w:type="dxa"/>
            <w:gridSpan w:val="2"/>
          </w:tcPr>
          <w:p w:rsidR="00C8761C" w:rsidRPr="00C5212E" w:rsidRDefault="00C8761C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C8761C" w:rsidRPr="00C5212E" w:rsidRDefault="003E5BB7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270" w:type="dxa"/>
            <w:gridSpan w:val="2"/>
          </w:tcPr>
          <w:p w:rsidR="00C8761C" w:rsidRPr="00C5212E" w:rsidRDefault="00C8761C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C8761C" w:rsidRPr="00C5212E" w:rsidRDefault="003E5BB7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0726A1" w:rsidRPr="00C5212E" w:rsidTr="00B663D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6"/>
            <w:shd w:val="clear" w:color="auto" w:fill="auto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726A1" w:rsidRPr="00C5212E" w:rsidTr="00B663DB">
        <w:tc>
          <w:tcPr>
            <w:tcW w:w="7296" w:type="dxa"/>
            <w:gridSpan w:val="9"/>
            <w:shd w:val="clear" w:color="auto" w:fill="auto"/>
          </w:tcPr>
          <w:p w:rsidR="000726A1" w:rsidRPr="00C5212E" w:rsidRDefault="000726A1" w:rsidP="0007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0726A1" w:rsidRPr="00C5212E" w:rsidRDefault="000726A1" w:rsidP="0007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  <w:gridSpan w:val="3"/>
            <w:shd w:val="clear" w:color="auto" w:fill="auto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6A1" w:rsidRPr="00C5212E" w:rsidTr="00B663D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:rsidR="000726A1" w:rsidRPr="001714E5" w:rsidRDefault="00BD16C6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772,843</w:t>
            </w:r>
          </w:p>
        </w:tc>
        <w:tc>
          <w:tcPr>
            <w:tcW w:w="243" w:type="dxa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0726A1" w:rsidRPr="001714E5" w:rsidRDefault="00C8761C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800,911</w:t>
            </w:r>
          </w:p>
        </w:tc>
        <w:tc>
          <w:tcPr>
            <w:tcW w:w="236" w:type="dxa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0726A1" w:rsidRPr="001714E5" w:rsidRDefault="00BD16C6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  <w:r w:rsidR="0029756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8,923</w:t>
            </w:r>
          </w:p>
        </w:tc>
        <w:tc>
          <w:tcPr>
            <w:tcW w:w="241" w:type="dxa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:rsidR="000726A1" w:rsidRPr="001714E5" w:rsidRDefault="00C8761C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882,</w:t>
            </w:r>
            <w:r w:rsidR="0029756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24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0726A1" w:rsidRPr="001714E5" w:rsidRDefault="00BD16C6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1,631,766</w:t>
            </w:r>
          </w:p>
        </w:tc>
        <w:tc>
          <w:tcPr>
            <w:tcW w:w="281" w:type="dxa"/>
            <w:gridSpan w:val="3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0726A1" w:rsidRPr="001714E5" w:rsidRDefault="007625EB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1,683,43</w:t>
            </w:r>
            <w:r w:rsidR="0029756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0726A1" w:rsidRPr="00C5212E" w:rsidTr="00B663D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:rsidR="000726A1" w:rsidRPr="001714E5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0726A1" w:rsidRPr="001714E5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0726A1" w:rsidRPr="001714E5" w:rsidRDefault="000726A1" w:rsidP="0041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:rsidR="000726A1" w:rsidRPr="001714E5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0726A1" w:rsidRPr="001714E5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1" w:type="dxa"/>
            <w:gridSpan w:val="3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0726A1" w:rsidRPr="001714E5" w:rsidRDefault="000726A1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726A1" w:rsidRPr="00C5212E" w:rsidTr="00B663D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C5212E">
              <w:rPr>
                <w:rFonts w:ascii="Angsana New" w:hAnsi="Angsana New"/>
                <w:sz w:val="30"/>
                <w:szCs w:val="30"/>
                <w:cs/>
              </w:rPr>
              <w:t>สามารถปันส่วนได้</w:t>
            </w:r>
          </w:p>
        </w:tc>
        <w:tc>
          <w:tcPr>
            <w:tcW w:w="1080" w:type="dxa"/>
            <w:shd w:val="clear" w:color="auto" w:fill="auto"/>
          </w:tcPr>
          <w:p w:rsidR="000726A1" w:rsidRPr="001714E5" w:rsidRDefault="00BD16C6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  <w:r w:rsidR="003E5BB7" w:rsidRPr="00BD3832">
              <w:rPr>
                <w:rFonts w:asciiTheme="majorBidi" w:hAnsiTheme="majorBidi" w:cstheme="majorBidi" w:hint="cs"/>
                <w:bCs/>
                <w:sz w:val="30"/>
                <w:szCs w:val="30"/>
              </w:rPr>
              <w:t>78</w:t>
            </w: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,90</w:t>
            </w:r>
            <w:r w:rsidR="00297568">
              <w:rPr>
                <w:rFonts w:asciiTheme="majorBidi" w:hAnsiTheme="majorBidi" w:cstheme="majorBidi" w:hint="cs"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0726A1" w:rsidRPr="001714E5" w:rsidRDefault="00C8761C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738,</w:t>
            </w:r>
            <w:r w:rsidR="0029756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0726A1" w:rsidRPr="001714E5" w:rsidRDefault="00BD16C6" w:rsidP="0041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271,363</w:t>
            </w:r>
          </w:p>
        </w:tc>
        <w:tc>
          <w:tcPr>
            <w:tcW w:w="241" w:type="dxa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:rsidR="000726A1" w:rsidRPr="001714E5" w:rsidRDefault="00C8761C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231,634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0726A1" w:rsidRPr="001714E5" w:rsidRDefault="00BD16C6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1,0</w:t>
            </w:r>
            <w:r w:rsidR="00297568">
              <w:rPr>
                <w:rFonts w:asciiTheme="majorBidi" w:hAnsiTheme="majorBidi" w:cstheme="majorBidi" w:hint="cs"/>
                <w:bCs/>
                <w:sz w:val="30"/>
                <w:szCs w:val="30"/>
              </w:rPr>
              <w:t>5</w:t>
            </w:r>
            <w:r w:rsidR="003E5BB7" w:rsidRPr="00BD3832">
              <w:rPr>
                <w:rFonts w:asciiTheme="majorBidi" w:hAnsiTheme="majorBidi" w:cstheme="majorBidi" w:hint="cs"/>
                <w:bCs/>
                <w:sz w:val="30"/>
                <w:szCs w:val="30"/>
              </w:rPr>
              <w:t>0</w:t>
            </w: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,2</w:t>
            </w:r>
            <w:r w:rsidR="003E5BB7" w:rsidRPr="00BD3832">
              <w:rPr>
                <w:rFonts w:asciiTheme="majorBidi" w:hAnsiTheme="majorBidi" w:cstheme="majorBidi" w:hint="cs"/>
                <w:bCs/>
                <w:sz w:val="30"/>
                <w:szCs w:val="30"/>
              </w:rPr>
              <w:t>68</w:t>
            </w:r>
          </w:p>
        </w:tc>
        <w:tc>
          <w:tcPr>
            <w:tcW w:w="281" w:type="dxa"/>
            <w:gridSpan w:val="3"/>
            <w:shd w:val="clear" w:color="auto" w:fill="auto"/>
          </w:tcPr>
          <w:p w:rsidR="000726A1" w:rsidRPr="001714E5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0726A1" w:rsidRPr="001714E5" w:rsidRDefault="007625EB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970,17</w:t>
            </w:r>
            <w:r w:rsidR="0029756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BD16C6" w:rsidRPr="00C5212E" w:rsidTr="00B663D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C5212E">
              <w:rPr>
                <w:rFonts w:ascii="Angsana New" w:hAnsi="Angsana New"/>
                <w:sz w:val="30"/>
                <w:szCs w:val="30"/>
                <w:cs/>
              </w:rPr>
              <w:t>ไม่สามารถปันส่วนได้</w:t>
            </w:r>
          </w:p>
        </w:tc>
        <w:tc>
          <w:tcPr>
            <w:tcW w:w="1080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384,772</w:t>
            </w:r>
          </w:p>
        </w:tc>
        <w:tc>
          <w:tcPr>
            <w:tcW w:w="281" w:type="dxa"/>
            <w:gridSpan w:val="3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314,704</w:t>
            </w:r>
          </w:p>
        </w:tc>
      </w:tr>
      <w:tr w:rsidR="00BD16C6" w:rsidRPr="00C5212E" w:rsidTr="00B663D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6C6" w:rsidRPr="0050637B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0637B">
              <w:rPr>
                <w:rFonts w:asciiTheme="majorBidi" w:hAnsiTheme="majorBidi" w:cstheme="majorBidi"/>
                <w:bCs/>
                <w:sz w:val="30"/>
                <w:szCs w:val="30"/>
              </w:rPr>
              <w:t>1,4</w:t>
            </w:r>
            <w:r w:rsidR="003E5BB7" w:rsidRPr="0050637B">
              <w:rPr>
                <w:rFonts w:asciiTheme="majorBidi" w:hAnsiTheme="majorBidi" w:cstheme="majorBidi" w:hint="cs"/>
                <w:bCs/>
                <w:sz w:val="30"/>
                <w:szCs w:val="30"/>
              </w:rPr>
              <w:t>3</w:t>
            </w:r>
            <w:r w:rsidR="00297568" w:rsidRPr="0050637B">
              <w:rPr>
                <w:rFonts w:asciiTheme="majorBidi" w:hAnsiTheme="majorBidi" w:cstheme="majorBidi" w:hint="cs"/>
                <w:bCs/>
                <w:sz w:val="30"/>
                <w:szCs w:val="30"/>
              </w:rPr>
              <w:t>5</w:t>
            </w:r>
            <w:r w:rsidRPr="0050637B">
              <w:rPr>
                <w:rFonts w:asciiTheme="majorBidi" w:hAnsiTheme="majorBidi" w:cstheme="majorBidi"/>
                <w:bCs/>
                <w:sz w:val="30"/>
                <w:szCs w:val="30"/>
              </w:rPr>
              <w:t>,04</w:t>
            </w:r>
            <w:r w:rsidR="003E5BB7" w:rsidRPr="0050637B">
              <w:rPr>
                <w:rFonts w:asciiTheme="majorBidi" w:hAnsiTheme="majorBidi" w:cstheme="majorBidi" w:hint="cs"/>
                <w:bCs/>
                <w:sz w:val="30"/>
                <w:szCs w:val="30"/>
              </w:rPr>
              <w:t>0</w:t>
            </w:r>
          </w:p>
        </w:tc>
        <w:tc>
          <w:tcPr>
            <w:tcW w:w="281" w:type="dxa"/>
            <w:gridSpan w:val="3"/>
            <w:shd w:val="clear" w:color="auto" w:fill="auto"/>
          </w:tcPr>
          <w:p w:rsidR="00BD16C6" w:rsidRPr="0050637B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6C6" w:rsidRPr="0050637B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0637B">
              <w:rPr>
                <w:rFonts w:asciiTheme="majorBidi" w:hAnsiTheme="majorBidi" w:cstheme="majorBidi"/>
                <w:bCs/>
                <w:sz w:val="30"/>
                <w:szCs w:val="30"/>
              </w:rPr>
              <w:t>1,284,879</w:t>
            </w:r>
          </w:p>
        </w:tc>
      </w:tr>
      <w:tr w:rsidR="00BD16C6" w:rsidRPr="00C5212E" w:rsidTr="00B663DB">
        <w:trPr>
          <w:gridAfter w:val="1"/>
          <w:wAfter w:w="6" w:type="dxa"/>
          <w:trHeight w:val="77"/>
        </w:trPr>
        <w:tc>
          <w:tcPr>
            <w:tcW w:w="2610" w:type="dxa"/>
            <w:shd w:val="clear" w:color="auto" w:fill="auto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C5212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5212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1" w:type="dxa"/>
            <w:gridSpan w:val="3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BD16C6" w:rsidRPr="00C5212E" w:rsidTr="00B663D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C5212E">
              <w:rPr>
                <w:rFonts w:ascii="Angsana New" w:hAnsi="Angsana New"/>
                <w:sz w:val="30"/>
                <w:szCs w:val="30"/>
                <w:cs/>
              </w:rPr>
              <w:t>สามารถปันส่วนได้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2,972,</w:t>
            </w:r>
            <w:r w:rsidR="008E204D">
              <w:rPr>
                <w:rFonts w:asciiTheme="majorBidi" w:hAnsiTheme="majorBidi" w:cstheme="majorBidi"/>
                <w:bCs/>
                <w:sz w:val="30"/>
                <w:szCs w:val="30"/>
              </w:rPr>
              <w:t>318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3,327,</w:t>
            </w:r>
            <w:r w:rsidR="008E204D">
              <w:rPr>
                <w:rFonts w:asciiTheme="majorBidi" w:hAnsiTheme="majorBidi" w:cstheme="majorBidi"/>
                <w:bCs/>
                <w:sz w:val="30"/>
                <w:szCs w:val="30"/>
              </w:rPr>
              <w:t>844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BD16C6" w:rsidRPr="001714E5" w:rsidRDefault="00297568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="00BD16C6"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43,727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806,027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3,</w:t>
            </w:r>
            <w:r w:rsidR="0029756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16,</w:t>
            </w:r>
            <w:r w:rsidR="008E204D">
              <w:rPr>
                <w:rFonts w:asciiTheme="majorBidi" w:hAnsiTheme="majorBidi" w:cstheme="majorBidi"/>
                <w:bCs/>
                <w:sz w:val="30"/>
                <w:szCs w:val="30"/>
              </w:rPr>
              <w:t>045</w:t>
            </w:r>
          </w:p>
        </w:tc>
        <w:tc>
          <w:tcPr>
            <w:tcW w:w="281" w:type="dxa"/>
            <w:gridSpan w:val="3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4,133,</w:t>
            </w:r>
            <w:r w:rsidR="008E204D">
              <w:rPr>
                <w:rFonts w:asciiTheme="majorBidi" w:hAnsiTheme="majorBidi" w:cstheme="majorBidi"/>
                <w:bCs/>
                <w:sz w:val="30"/>
                <w:szCs w:val="30"/>
              </w:rPr>
              <w:t>871</w:t>
            </w:r>
          </w:p>
        </w:tc>
      </w:tr>
      <w:tr w:rsidR="00BD16C6" w:rsidRPr="00C5212E" w:rsidTr="00B663D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C5212E">
              <w:rPr>
                <w:rFonts w:ascii="Angsana New" w:hAnsi="Angsana New"/>
                <w:sz w:val="30"/>
                <w:szCs w:val="30"/>
                <w:cs/>
              </w:rPr>
              <w:t>ไม่สามารถปันส่วนได้</w:t>
            </w:r>
          </w:p>
        </w:tc>
        <w:tc>
          <w:tcPr>
            <w:tcW w:w="1080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6C6" w:rsidRPr="001714E5" w:rsidRDefault="008E204D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463,808</w:t>
            </w:r>
          </w:p>
        </w:tc>
        <w:tc>
          <w:tcPr>
            <w:tcW w:w="281" w:type="dxa"/>
            <w:gridSpan w:val="3"/>
            <w:tcBorders>
              <w:left w:val="nil"/>
            </w:tcBorders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6C6" w:rsidRPr="001714E5" w:rsidRDefault="008E204D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371,205</w:t>
            </w:r>
          </w:p>
        </w:tc>
      </w:tr>
      <w:tr w:rsidR="00BD16C6" w:rsidRPr="00C5212E" w:rsidTr="00B663D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3,9</w:t>
            </w:r>
            <w:r w:rsidR="008E204D">
              <w:rPr>
                <w:rFonts w:asciiTheme="majorBidi" w:hAnsiTheme="majorBidi" w:cstheme="majorBidi"/>
                <w:bCs/>
                <w:sz w:val="30"/>
                <w:szCs w:val="30"/>
              </w:rPr>
              <w:t>79,853</w:t>
            </w:r>
          </w:p>
        </w:tc>
        <w:tc>
          <w:tcPr>
            <w:tcW w:w="281" w:type="dxa"/>
            <w:gridSpan w:val="3"/>
            <w:tcBorders>
              <w:left w:val="nil"/>
            </w:tcBorders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4,</w:t>
            </w:r>
            <w:r w:rsidR="0029756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="008E204D">
              <w:rPr>
                <w:rFonts w:asciiTheme="majorBidi" w:hAnsiTheme="majorBidi" w:cstheme="majorBidi"/>
                <w:bCs/>
                <w:sz w:val="30"/>
                <w:szCs w:val="30"/>
              </w:rPr>
              <w:t>5,076</w:t>
            </w:r>
          </w:p>
        </w:tc>
      </w:tr>
      <w:tr w:rsidR="00BD16C6" w:rsidRPr="00C5212E" w:rsidTr="00B663D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สินทรัพย์อื่นไม่สามารถ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ปันส่วนได้</w:t>
            </w:r>
          </w:p>
        </w:tc>
        <w:tc>
          <w:tcPr>
            <w:tcW w:w="1080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16C6" w:rsidRPr="001714E5" w:rsidRDefault="00B03119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28C5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8E204D">
              <w:rPr>
                <w:rFonts w:asciiTheme="majorBidi" w:hAnsiTheme="majorBidi" w:cstheme="majorBidi"/>
                <w:bCs/>
                <w:sz w:val="30"/>
                <w:szCs w:val="30"/>
              </w:rPr>
              <w:t>222,748</w:t>
            </w:r>
          </w:p>
        </w:tc>
        <w:tc>
          <w:tcPr>
            <w:tcW w:w="281" w:type="dxa"/>
            <w:gridSpan w:val="3"/>
            <w:tcBorders>
              <w:left w:val="nil"/>
            </w:tcBorders>
            <w:shd w:val="clear" w:color="auto" w:fill="auto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16C6" w:rsidRPr="001714E5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14E5">
              <w:rPr>
                <w:rFonts w:asciiTheme="majorBidi" w:hAnsiTheme="majorBidi" w:cstheme="majorBidi"/>
                <w:bCs/>
                <w:sz w:val="30"/>
                <w:szCs w:val="30"/>
              </w:rPr>
              <w:t>2,</w:t>
            </w:r>
            <w:r w:rsidR="008E204D">
              <w:rPr>
                <w:rFonts w:asciiTheme="majorBidi" w:hAnsiTheme="majorBidi" w:cstheme="majorBidi"/>
                <w:bCs/>
                <w:sz w:val="30"/>
                <w:szCs w:val="30"/>
              </w:rPr>
              <w:t>737,403</w:t>
            </w:r>
          </w:p>
        </w:tc>
      </w:tr>
      <w:tr w:rsidR="00BD16C6" w:rsidRPr="00C5212E" w:rsidTr="00B663DB">
        <w:trPr>
          <w:gridAfter w:val="1"/>
          <w:wAfter w:w="6" w:type="dxa"/>
          <w:trHeight w:val="379"/>
        </w:trPr>
        <w:tc>
          <w:tcPr>
            <w:tcW w:w="2610" w:type="dxa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080" w:type="dxa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D16C6" w:rsidRPr="00FD12AA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10,269,407</w:t>
            </w:r>
          </w:p>
        </w:tc>
        <w:tc>
          <w:tcPr>
            <w:tcW w:w="281" w:type="dxa"/>
            <w:gridSpan w:val="3"/>
            <w:vAlign w:val="center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D16C6" w:rsidRPr="00C5212E" w:rsidRDefault="00BD16C6" w:rsidP="00B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10,210,793</w:t>
            </w:r>
          </w:p>
        </w:tc>
      </w:tr>
    </w:tbl>
    <w:p w:rsidR="006465A7" w:rsidRPr="00704876" w:rsidRDefault="0064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E31849" w:rsidRPr="009F76FD" w:rsidRDefault="00E31849" w:rsidP="00B3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9F76F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E31849" w:rsidRPr="008B7F29" w:rsidRDefault="00E31849" w:rsidP="00B3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</w:p>
    <w:p w:rsidR="00E31849" w:rsidRPr="008B7F29" w:rsidRDefault="00E31849" w:rsidP="00B3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  <w:r w:rsidRPr="008B7F29">
        <w:rPr>
          <w:rFonts w:ascii="Angsana New" w:hAnsi="Angsana New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:rsidR="00E31849" w:rsidRPr="008B7F29" w:rsidRDefault="00E31849" w:rsidP="00B3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</w:p>
    <w:p w:rsidR="008B0309" w:rsidRPr="008B7F29" w:rsidRDefault="00E31849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B7F29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B06ECD" w:rsidRPr="008B7F29" w:rsidRDefault="00B06ECD" w:rsidP="006D2E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-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BE16A6" w:rsidRPr="008B7F29" w:rsidRDefault="00590DA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B7F2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:rsidR="00590DAF" w:rsidRPr="008B7F29" w:rsidRDefault="00590DA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B06ECD" w:rsidRDefault="00BE16A6" w:rsidP="00B300BA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B7F29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ประเภทของผลิตภัณฑ์หลัก และจังหวะเวลาในการรับรู้รายได้</w:t>
      </w:r>
    </w:p>
    <w:p w:rsidR="008B7F29" w:rsidRDefault="008B7F29" w:rsidP="008B7F29">
      <w:pPr>
        <w:ind w:left="-9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10170" w:type="dxa"/>
        <w:tblInd w:w="-180" w:type="dxa"/>
        <w:tblLayout w:type="fixed"/>
        <w:tblLook w:val="0000"/>
      </w:tblPr>
      <w:tblGrid>
        <w:gridCol w:w="2430"/>
        <w:gridCol w:w="1080"/>
        <w:gridCol w:w="252"/>
        <w:gridCol w:w="1098"/>
        <w:gridCol w:w="247"/>
        <w:gridCol w:w="1013"/>
        <w:gridCol w:w="237"/>
        <w:gridCol w:w="1113"/>
        <w:gridCol w:w="270"/>
        <w:gridCol w:w="1080"/>
        <w:gridCol w:w="262"/>
        <w:gridCol w:w="1088"/>
      </w:tblGrid>
      <w:tr w:rsidR="00C8761C" w:rsidRPr="00C5212E" w:rsidTr="00C8761C">
        <w:tc>
          <w:tcPr>
            <w:tcW w:w="2430" w:type="dxa"/>
          </w:tcPr>
          <w:p w:rsidR="00C8761C" w:rsidRPr="00D6233E" w:rsidRDefault="00C8761C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</w:tcPr>
          <w:p w:rsidR="00C8761C" w:rsidRPr="00D6233E" w:rsidRDefault="00C8761C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ที่แสดงเงินลงทุนตามวิธีส่วนได้เสีย</w:t>
            </w:r>
          </w:p>
        </w:tc>
      </w:tr>
      <w:tr w:rsidR="006465A7" w:rsidRPr="005A0665" w:rsidTr="00C8761C">
        <w:tc>
          <w:tcPr>
            <w:tcW w:w="2430" w:type="dxa"/>
          </w:tcPr>
          <w:p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8761C"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</w:p>
        </w:tc>
        <w:tc>
          <w:tcPr>
            <w:tcW w:w="2430" w:type="dxa"/>
            <w:gridSpan w:val="3"/>
          </w:tcPr>
          <w:p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7" w:type="dxa"/>
          </w:tcPr>
          <w:p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3" w:type="dxa"/>
            <w:gridSpan w:val="3"/>
          </w:tcPr>
          <w:p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8761C" w:rsidRPr="005A0665" w:rsidTr="00C8761C">
        <w:tc>
          <w:tcPr>
            <w:tcW w:w="2430" w:type="dxa"/>
          </w:tcPr>
          <w:p w:rsidR="00C8761C" w:rsidRPr="00D6233E" w:rsidRDefault="003E5BB7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C8761C"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:rsidR="00C8761C" w:rsidRPr="00D6233E" w:rsidRDefault="003E5BB7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52" w:type="dxa"/>
          </w:tcPr>
          <w:p w:rsidR="00C8761C" w:rsidRPr="00D6233E" w:rsidRDefault="00C8761C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C8761C" w:rsidRPr="00D6233E" w:rsidRDefault="003E5BB7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7" w:type="dxa"/>
          </w:tcPr>
          <w:p w:rsidR="00C8761C" w:rsidRPr="00D6233E" w:rsidRDefault="00C8761C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C8761C" w:rsidRPr="00D6233E" w:rsidRDefault="003E5BB7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7" w:type="dxa"/>
          </w:tcPr>
          <w:p w:rsidR="00C8761C" w:rsidRPr="00D6233E" w:rsidRDefault="00C8761C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C8761C" w:rsidRPr="00D6233E" w:rsidRDefault="003E5BB7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C8761C" w:rsidRPr="00D6233E" w:rsidRDefault="00C8761C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8761C" w:rsidRPr="00D6233E" w:rsidRDefault="003E5BB7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62" w:type="dxa"/>
          </w:tcPr>
          <w:p w:rsidR="00C8761C" w:rsidRPr="00D6233E" w:rsidRDefault="00C8761C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:rsidR="00C8761C" w:rsidRPr="00D6233E" w:rsidRDefault="003E5BB7" w:rsidP="00C8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F759A3" w:rsidRPr="005A0665" w:rsidTr="00C8761C">
        <w:tc>
          <w:tcPr>
            <w:tcW w:w="2430" w:type="dxa"/>
          </w:tcPr>
          <w:p w:rsidR="00F759A3" w:rsidRPr="00D6233E" w:rsidRDefault="00F759A3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</w:tcPr>
          <w:p w:rsidR="00F759A3" w:rsidRPr="00D6233E" w:rsidRDefault="008B788B" w:rsidP="008B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65A7" w:rsidRPr="005A0665" w:rsidTr="00C8761C">
        <w:tc>
          <w:tcPr>
            <w:tcW w:w="2430" w:type="dxa"/>
          </w:tcPr>
          <w:p w:rsidR="006465A7" w:rsidRPr="00D6233E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:rsidR="006465A7" w:rsidRPr="00D6233E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6465A7" w:rsidRPr="00D6233E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56484" w:rsidRPr="005A0665" w:rsidTr="00C8761C">
        <w:tc>
          <w:tcPr>
            <w:tcW w:w="2430" w:type="dxa"/>
          </w:tcPr>
          <w:p w:rsidR="00156484" w:rsidRPr="00D6233E" w:rsidRDefault="000C2901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080" w:type="dxa"/>
          </w:tcPr>
          <w:p w:rsidR="00156484" w:rsidRPr="00D6233E" w:rsidRDefault="00BD16C6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4,672,007</w:t>
            </w:r>
          </w:p>
        </w:tc>
        <w:tc>
          <w:tcPr>
            <w:tcW w:w="252" w:type="dxa"/>
          </w:tcPr>
          <w:p w:rsidR="00156484" w:rsidRPr="00D6233E" w:rsidRDefault="00156484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156484" w:rsidRPr="00D6233E" w:rsidRDefault="00297568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C2901" w:rsidRPr="00D6233E">
              <w:rPr>
                <w:rFonts w:asciiTheme="majorBidi" w:hAnsiTheme="majorBidi" w:cstheme="majorBidi"/>
                <w:sz w:val="30"/>
                <w:szCs w:val="30"/>
              </w:rPr>
              <w:t>,098,716</w:t>
            </w:r>
          </w:p>
        </w:tc>
        <w:tc>
          <w:tcPr>
            <w:tcW w:w="247" w:type="dxa"/>
          </w:tcPr>
          <w:p w:rsidR="00156484" w:rsidRPr="00D6233E" w:rsidRDefault="00156484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156484" w:rsidRPr="00D6233E" w:rsidRDefault="000C2901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3,734,6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7" w:type="dxa"/>
          </w:tcPr>
          <w:p w:rsidR="00156484" w:rsidRPr="00D6233E" w:rsidRDefault="00156484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156484" w:rsidRPr="00D6233E" w:rsidRDefault="000C2901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3,969,818</w:t>
            </w:r>
          </w:p>
        </w:tc>
        <w:tc>
          <w:tcPr>
            <w:tcW w:w="270" w:type="dxa"/>
          </w:tcPr>
          <w:p w:rsidR="00156484" w:rsidRPr="00D6233E" w:rsidRDefault="00156484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56484" w:rsidRPr="00D6233E" w:rsidRDefault="000C2901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8,406,662</w:t>
            </w:r>
          </w:p>
        </w:tc>
        <w:tc>
          <w:tcPr>
            <w:tcW w:w="262" w:type="dxa"/>
          </w:tcPr>
          <w:p w:rsidR="00156484" w:rsidRPr="00D6233E" w:rsidRDefault="00156484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:rsidR="00156484" w:rsidRPr="00D6233E" w:rsidRDefault="000C2901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9,068,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6465A7" w:rsidRPr="005A0665" w:rsidTr="00D6233E">
        <w:trPr>
          <w:trHeight w:val="80"/>
        </w:trPr>
        <w:tc>
          <w:tcPr>
            <w:tcW w:w="2430" w:type="dxa"/>
            <w:vAlign w:val="bottom"/>
          </w:tcPr>
          <w:p w:rsidR="006465A7" w:rsidRPr="00D6233E" w:rsidRDefault="000C2901" w:rsidP="00D6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080" w:type="dxa"/>
            <w:vAlign w:val="bottom"/>
          </w:tcPr>
          <w:p w:rsidR="006465A7" w:rsidRPr="00D6233E" w:rsidRDefault="00BD16C6" w:rsidP="00D6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161,974</w:t>
            </w:r>
          </w:p>
        </w:tc>
        <w:tc>
          <w:tcPr>
            <w:tcW w:w="252" w:type="dxa"/>
            <w:vAlign w:val="bottom"/>
          </w:tcPr>
          <w:p w:rsidR="006465A7" w:rsidRPr="00D6233E" w:rsidRDefault="006465A7" w:rsidP="00D6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6465A7" w:rsidRPr="00D6233E" w:rsidRDefault="000C2901" w:rsidP="00D6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284,894</w:t>
            </w:r>
          </w:p>
        </w:tc>
        <w:tc>
          <w:tcPr>
            <w:tcW w:w="247" w:type="dxa"/>
            <w:vAlign w:val="bottom"/>
          </w:tcPr>
          <w:p w:rsidR="006465A7" w:rsidRPr="00D6233E" w:rsidRDefault="006465A7" w:rsidP="00D6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6465A7" w:rsidRPr="00D6233E" w:rsidRDefault="000C2901" w:rsidP="00D6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10,290</w:t>
            </w:r>
          </w:p>
        </w:tc>
        <w:tc>
          <w:tcPr>
            <w:tcW w:w="237" w:type="dxa"/>
            <w:vAlign w:val="bottom"/>
          </w:tcPr>
          <w:p w:rsidR="006465A7" w:rsidRPr="00D6233E" w:rsidRDefault="006465A7" w:rsidP="00D6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:rsidR="006465A7" w:rsidRPr="00D6233E" w:rsidRDefault="000C2901" w:rsidP="00D6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12,616</w:t>
            </w:r>
          </w:p>
        </w:tc>
        <w:tc>
          <w:tcPr>
            <w:tcW w:w="270" w:type="dxa"/>
            <w:vAlign w:val="bottom"/>
          </w:tcPr>
          <w:p w:rsidR="006465A7" w:rsidRPr="00D6233E" w:rsidRDefault="006465A7" w:rsidP="00D6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6465A7" w:rsidRPr="00D6233E" w:rsidRDefault="000C2901" w:rsidP="00D6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172,264</w:t>
            </w:r>
          </w:p>
        </w:tc>
        <w:tc>
          <w:tcPr>
            <w:tcW w:w="262" w:type="dxa"/>
            <w:vAlign w:val="bottom"/>
          </w:tcPr>
          <w:p w:rsidR="006465A7" w:rsidRPr="00D6233E" w:rsidRDefault="006465A7" w:rsidP="00D6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vAlign w:val="bottom"/>
          </w:tcPr>
          <w:p w:rsidR="006465A7" w:rsidRPr="00D6233E" w:rsidRDefault="000C2901" w:rsidP="00D6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297,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C62BD9" w:rsidRPr="005A0665" w:rsidTr="00C8761C">
        <w:tc>
          <w:tcPr>
            <w:tcW w:w="2430" w:type="dxa"/>
            <w:shd w:val="clear" w:color="auto" w:fill="auto"/>
          </w:tcPr>
          <w:p w:rsidR="00C62BD9" w:rsidRPr="00D6233E" w:rsidRDefault="000C2901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080" w:type="dxa"/>
            <w:shd w:val="clear" w:color="auto" w:fill="auto"/>
          </w:tcPr>
          <w:p w:rsidR="00C62BD9" w:rsidRPr="00D6233E" w:rsidRDefault="00BD16C6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66,671</w:t>
            </w:r>
          </w:p>
        </w:tc>
        <w:tc>
          <w:tcPr>
            <w:tcW w:w="252" w:type="dxa"/>
            <w:shd w:val="clear" w:color="auto" w:fill="auto"/>
          </w:tcPr>
          <w:p w:rsidR="00C62BD9" w:rsidRPr="00D6233E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C62BD9" w:rsidRPr="00D6233E" w:rsidRDefault="000C2901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121,47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7" w:type="dxa"/>
            <w:shd w:val="clear" w:color="auto" w:fill="auto"/>
          </w:tcPr>
          <w:p w:rsidR="00C62BD9" w:rsidRPr="00D6233E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C62BD9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:rsidR="00C62BD9" w:rsidRPr="00D6233E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:rsidR="00C62BD9" w:rsidRPr="00D6233E" w:rsidRDefault="00297568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C2901" w:rsidRPr="00D6233E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:rsidR="00C62BD9" w:rsidRPr="00D6233E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62BD9" w:rsidRPr="00D6233E" w:rsidRDefault="000C2901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67,721</w:t>
            </w:r>
          </w:p>
        </w:tc>
        <w:tc>
          <w:tcPr>
            <w:tcW w:w="262" w:type="dxa"/>
            <w:shd w:val="clear" w:color="auto" w:fill="auto"/>
          </w:tcPr>
          <w:p w:rsidR="00C62BD9" w:rsidRPr="00D6233E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:rsidR="00C62BD9" w:rsidRPr="00D6233E" w:rsidRDefault="000C2901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121,976</w:t>
            </w:r>
          </w:p>
        </w:tc>
      </w:tr>
      <w:tr w:rsidR="006465A7" w:rsidRPr="005A0665" w:rsidTr="00C8761C">
        <w:tc>
          <w:tcPr>
            <w:tcW w:w="2430" w:type="dxa"/>
          </w:tcPr>
          <w:p w:rsidR="006465A7" w:rsidRPr="00D6233E" w:rsidRDefault="000C2901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080" w:type="dxa"/>
          </w:tcPr>
          <w:p w:rsidR="006465A7" w:rsidRPr="00D6233E" w:rsidRDefault="00297568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D16C6" w:rsidRPr="00D6233E">
              <w:rPr>
                <w:rFonts w:asciiTheme="majorBidi" w:hAnsiTheme="majorBidi" w:cstheme="majorBidi"/>
                <w:sz w:val="30"/>
                <w:szCs w:val="30"/>
              </w:rPr>
              <w:t>8,926</w:t>
            </w:r>
          </w:p>
        </w:tc>
        <w:tc>
          <w:tcPr>
            <w:tcW w:w="252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465A7" w:rsidRPr="00D6233E" w:rsidRDefault="00D6233E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C2901" w:rsidRPr="00D6233E">
              <w:rPr>
                <w:rFonts w:asciiTheme="majorBidi" w:hAnsiTheme="majorBidi" w:cstheme="majorBidi"/>
                <w:sz w:val="30"/>
                <w:szCs w:val="30"/>
              </w:rPr>
              <w:t>0,274</w:t>
            </w:r>
          </w:p>
        </w:tc>
        <w:tc>
          <w:tcPr>
            <w:tcW w:w="247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6465A7" w:rsidRPr="00D6233E" w:rsidRDefault="000C2901" w:rsidP="000D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6465A7" w:rsidRPr="00D6233E" w:rsidRDefault="000C2901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465A7" w:rsidRPr="00D6233E" w:rsidRDefault="00297568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C2901" w:rsidRPr="00D6233E">
              <w:rPr>
                <w:rFonts w:asciiTheme="majorBidi" w:hAnsiTheme="majorBidi" w:cstheme="majorBidi"/>
                <w:sz w:val="30"/>
                <w:szCs w:val="30"/>
              </w:rPr>
              <w:t>8,926</w:t>
            </w:r>
          </w:p>
        </w:tc>
        <w:tc>
          <w:tcPr>
            <w:tcW w:w="262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:rsidR="006465A7" w:rsidRPr="00D6233E" w:rsidRDefault="000C2901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40,274</w:t>
            </w:r>
          </w:p>
        </w:tc>
      </w:tr>
      <w:tr w:rsidR="006465A7" w:rsidRPr="005A0665" w:rsidTr="00C8761C">
        <w:tc>
          <w:tcPr>
            <w:tcW w:w="2430" w:type="dxa"/>
          </w:tcPr>
          <w:p w:rsidR="006465A7" w:rsidRPr="00D6233E" w:rsidRDefault="000C2901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โอเชียเนีย</w:t>
            </w:r>
          </w:p>
        </w:tc>
        <w:tc>
          <w:tcPr>
            <w:tcW w:w="1080" w:type="dxa"/>
          </w:tcPr>
          <w:p w:rsidR="006465A7" w:rsidRPr="00D6233E" w:rsidRDefault="00BD16C6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52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465A7" w:rsidRPr="00D6233E" w:rsidRDefault="000C2901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7,007</w:t>
            </w:r>
          </w:p>
        </w:tc>
        <w:tc>
          <w:tcPr>
            <w:tcW w:w="247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6465A7" w:rsidRPr="00D6233E" w:rsidRDefault="000C2901" w:rsidP="000D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6465A7" w:rsidRPr="00D6233E" w:rsidRDefault="000C2901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465A7" w:rsidRPr="00D6233E" w:rsidRDefault="000C2901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62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:rsidR="006465A7" w:rsidRPr="00D6233E" w:rsidRDefault="000C2901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7,007</w:t>
            </w:r>
          </w:p>
        </w:tc>
      </w:tr>
      <w:tr w:rsidR="006465A7" w:rsidRPr="00962529" w:rsidTr="00C8761C">
        <w:tc>
          <w:tcPr>
            <w:tcW w:w="2430" w:type="dxa"/>
          </w:tcPr>
          <w:p w:rsidR="006465A7" w:rsidRPr="00D6233E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465A7" w:rsidRPr="00D6233E" w:rsidRDefault="000C2901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4,964,162</w:t>
            </w:r>
          </w:p>
        </w:tc>
        <w:tc>
          <w:tcPr>
            <w:tcW w:w="252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6465A7" w:rsidRPr="00D6233E" w:rsidRDefault="00297568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C2901"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0C2901"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2,366</w:t>
            </w:r>
          </w:p>
        </w:tc>
        <w:tc>
          <w:tcPr>
            <w:tcW w:w="247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6465A7" w:rsidRPr="00D6233E" w:rsidRDefault="000C2901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,99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6465A7" w:rsidRPr="00D6233E" w:rsidRDefault="000C2901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3,982,93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465A7" w:rsidRPr="00D6233E" w:rsidRDefault="000C2901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8,710,1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6465A7" w:rsidRPr="00D6233E" w:rsidRDefault="000C2901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,301</w:t>
            </w:r>
          </w:p>
        </w:tc>
      </w:tr>
      <w:tr w:rsidR="006465A7" w:rsidRPr="005A0665" w:rsidTr="00C8761C">
        <w:tc>
          <w:tcPr>
            <w:tcW w:w="2430" w:type="dxa"/>
          </w:tcPr>
          <w:p w:rsidR="006465A7" w:rsidRPr="00D6233E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315E" w:rsidRPr="005A0665" w:rsidTr="00C8761C">
        <w:tc>
          <w:tcPr>
            <w:tcW w:w="2430" w:type="dxa"/>
          </w:tcPr>
          <w:p w:rsidR="00AB315E" w:rsidRPr="00D6233E" w:rsidRDefault="00AB315E" w:rsidP="00B4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  <w:r w:rsidR="001F2771"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ผลิตภัณฑ์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</w:t>
            </w:r>
          </w:p>
        </w:tc>
        <w:tc>
          <w:tcPr>
            <w:tcW w:w="1080" w:type="dxa"/>
          </w:tcPr>
          <w:p w:rsidR="00AB315E" w:rsidRPr="00D6233E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AB315E" w:rsidRPr="00D6233E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AB315E" w:rsidRPr="00D6233E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:rsidR="00AB315E" w:rsidRPr="00D6233E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AB315E" w:rsidRPr="00D6233E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AB315E" w:rsidRPr="00D6233E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315E" w:rsidRPr="00D6233E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15E" w:rsidRPr="00D6233E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B315E" w:rsidRPr="00D6233E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:rsidR="00AB315E" w:rsidRPr="00D6233E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:rsidR="00AB315E" w:rsidRPr="00D6233E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3F63" w:rsidRPr="005A0665" w:rsidTr="00C8761C">
        <w:tc>
          <w:tcPr>
            <w:tcW w:w="2430" w:type="dxa"/>
            <w:shd w:val="clear" w:color="auto" w:fill="auto"/>
          </w:tcPr>
          <w:p w:rsidR="00233F63" w:rsidRPr="00D6233E" w:rsidRDefault="00233F63" w:rsidP="0044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  <w:shd w:val="clear" w:color="auto" w:fill="auto"/>
          </w:tcPr>
          <w:p w:rsidR="00233F63" w:rsidRPr="00D6233E" w:rsidRDefault="000C2901" w:rsidP="0044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4,722,410</w:t>
            </w:r>
          </w:p>
        </w:tc>
        <w:tc>
          <w:tcPr>
            <w:tcW w:w="252" w:type="dxa"/>
            <w:shd w:val="clear" w:color="auto" w:fill="auto"/>
          </w:tcPr>
          <w:p w:rsidR="00233F63" w:rsidRPr="00D6233E" w:rsidRDefault="00233F63" w:rsidP="0044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233F63" w:rsidRPr="00D6233E" w:rsidRDefault="00297568" w:rsidP="0044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C2901" w:rsidRPr="00D6233E">
              <w:rPr>
                <w:rFonts w:asciiTheme="majorBidi" w:hAnsiTheme="majorBidi" w:cstheme="majorBidi"/>
                <w:sz w:val="30"/>
                <w:szCs w:val="30"/>
              </w:rPr>
              <w:t>,268,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C2901" w:rsidRPr="00D6233E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47" w:type="dxa"/>
            <w:shd w:val="clear" w:color="auto" w:fill="auto"/>
          </w:tcPr>
          <w:p w:rsidR="00233F63" w:rsidRPr="00D6233E" w:rsidRDefault="00233F63" w:rsidP="0044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233F63" w:rsidRPr="00D6233E" w:rsidRDefault="000C2901" w:rsidP="0044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233F63" w:rsidRPr="00D6233E" w:rsidRDefault="00233F63" w:rsidP="0044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:rsidR="00233F63" w:rsidRPr="00D6233E" w:rsidRDefault="000C2901" w:rsidP="0044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33F63" w:rsidRPr="00D6233E" w:rsidRDefault="00233F63" w:rsidP="0044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33F63" w:rsidRPr="00D6233E" w:rsidRDefault="000C2901" w:rsidP="0044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4,722,410</w:t>
            </w:r>
          </w:p>
        </w:tc>
        <w:tc>
          <w:tcPr>
            <w:tcW w:w="262" w:type="dxa"/>
            <w:shd w:val="clear" w:color="auto" w:fill="auto"/>
          </w:tcPr>
          <w:p w:rsidR="00233F63" w:rsidRPr="00D6233E" w:rsidRDefault="00233F63" w:rsidP="0044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:rsidR="00233F63" w:rsidRPr="00D6233E" w:rsidRDefault="00297568" w:rsidP="0044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C2901" w:rsidRPr="00D6233E">
              <w:rPr>
                <w:rFonts w:asciiTheme="majorBidi" w:hAnsiTheme="majorBidi" w:cstheme="majorBidi"/>
                <w:sz w:val="30"/>
                <w:szCs w:val="30"/>
              </w:rPr>
              <w:t>,268,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C2901" w:rsidRPr="00D6233E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AB315E" w:rsidRPr="00DC0D77" w:rsidTr="00C8761C">
        <w:tc>
          <w:tcPr>
            <w:tcW w:w="2430" w:type="dxa"/>
          </w:tcPr>
          <w:p w:rsidR="00AB315E" w:rsidRPr="00D6233E" w:rsidRDefault="00AB315E" w:rsidP="00B4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:rsidR="00AB315E" w:rsidRPr="00D6233E" w:rsidRDefault="000C2901" w:rsidP="000D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B315E" w:rsidRPr="00D6233E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AB315E" w:rsidRPr="00D6233E" w:rsidRDefault="000C2901" w:rsidP="0046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:rsidR="00AB315E" w:rsidRPr="00D6233E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AB315E" w:rsidRPr="00D6233E" w:rsidRDefault="000C2901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3,487,364</w:t>
            </w:r>
          </w:p>
        </w:tc>
        <w:tc>
          <w:tcPr>
            <w:tcW w:w="237" w:type="dxa"/>
          </w:tcPr>
          <w:p w:rsidR="00AB315E" w:rsidRPr="00D6233E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AB315E" w:rsidRPr="00D6233E" w:rsidRDefault="000C2901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3,674,769</w:t>
            </w:r>
          </w:p>
        </w:tc>
        <w:tc>
          <w:tcPr>
            <w:tcW w:w="270" w:type="dxa"/>
          </w:tcPr>
          <w:p w:rsidR="00AB315E" w:rsidRPr="00D6233E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B315E" w:rsidRPr="00D6233E" w:rsidRDefault="000C2901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3,487,364</w:t>
            </w:r>
          </w:p>
        </w:tc>
        <w:tc>
          <w:tcPr>
            <w:tcW w:w="262" w:type="dxa"/>
          </w:tcPr>
          <w:p w:rsidR="00AB315E" w:rsidRPr="00D6233E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:rsidR="00AB315E" w:rsidRPr="00D6233E" w:rsidRDefault="000C2901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3,674,769</w:t>
            </w:r>
          </w:p>
        </w:tc>
      </w:tr>
      <w:tr w:rsidR="00C4656C" w:rsidRPr="005A0665" w:rsidTr="00C8761C">
        <w:tc>
          <w:tcPr>
            <w:tcW w:w="2430" w:type="dxa"/>
          </w:tcPr>
          <w:p w:rsidR="00C4656C" w:rsidRPr="00D6233E" w:rsidRDefault="00C4656C" w:rsidP="00B4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656C" w:rsidRPr="00D6233E" w:rsidRDefault="000C2901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241,7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C4656C" w:rsidRPr="00D6233E" w:rsidRDefault="00C4656C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C4656C" w:rsidRPr="00D6233E" w:rsidRDefault="000C2901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283,780</w:t>
            </w:r>
          </w:p>
        </w:tc>
        <w:tc>
          <w:tcPr>
            <w:tcW w:w="247" w:type="dxa"/>
          </w:tcPr>
          <w:p w:rsidR="00C4656C" w:rsidRPr="00D6233E" w:rsidRDefault="00C4656C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C4656C" w:rsidRPr="00D6233E" w:rsidRDefault="000C2901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sz w:val="30"/>
                <w:szCs w:val="30"/>
              </w:rPr>
              <w:t>8,631</w:t>
            </w:r>
          </w:p>
        </w:tc>
        <w:tc>
          <w:tcPr>
            <w:tcW w:w="237" w:type="dxa"/>
          </w:tcPr>
          <w:p w:rsidR="00C4656C" w:rsidRPr="00D6233E" w:rsidRDefault="00C4656C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C4656C" w:rsidRPr="00D6233E" w:rsidRDefault="000C2901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308,166</w:t>
            </w:r>
          </w:p>
        </w:tc>
        <w:tc>
          <w:tcPr>
            <w:tcW w:w="270" w:type="dxa"/>
          </w:tcPr>
          <w:p w:rsidR="00C4656C" w:rsidRPr="00D6233E" w:rsidRDefault="00C4656C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4656C" w:rsidRPr="00D6233E" w:rsidRDefault="00297568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C2901" w:rsidRPr="00D6233E">
              <w:rPr>
                <w:rFonts w:asciiTheme="majorBidi" w:hAnsiTheme="majorBidi" w:cstheme="majorBidi"/>
                <w:sz w:val="30"/>
                <w:szCs w:val="30"/>
              </w:rPr>
              <w:t>00,383</w:t>
            </w:r>
          </w:p>
        </w:tc>
        <w:tc>
          <w:tcPr>
            <w:tcW w:w="262" w:type="dxa"/>
          </w:tcPr>
          <w:p w:rsidR="00C4656C" w:rsidRPr="00D6233E" w:rsidRDefault="00C4656C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:rsidR="00C4656C" w:rsidRPr="00D6233E" w:rsidRDefault="00297568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C2901" w:rsidRPr="00D6233E">
              <w:rPr>
                <w:rFonts w:asciiTheme="majorBidi" w:hAnsiTheme="majorBidi" w:cstheme="majorBidi"/>
                <w:sz w:val="30"/>
                <w:szCs w:val="30"/>
              </w:rPr>
              <w:t>91,946</w:t>
            </w:r>
          </w:p>
        </w:tc>
      </w:tr>
      <w:tr w:rsidR="000C2901" w:rsidRPr="00C4656C" w:rsidTr="00C8761C">
        <w:tc>
          <w:tcPr>
            <w:tcW w:w="2430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4,964,162</w:t>
            </w:r>
          </w:p>
        </w:tc>
        <w:tc>
          <w:tcPr>
            <w:tcW w:w="252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0C2901" w:rsidRPr="00D6233E" w:rsidRDefault="00297568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C2901"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0C2901"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2,366</w:t>
            </w:r>
          </w:p>
        </w:tc>
        <w:tc>
          <w:tcPr>
            <w:tcW w:w="247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,99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3,982,93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8,710,1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,301</w:t>
            </w:r>
          </w:p>
        </w:tc>
      </w:tr>
      <w:tr w:rsidR="00AB315E" w:rsidRPr="005A0665" w:rsidTr="00C8761C">
        <w:tc>
          <w:tcPr>
            <w:tcW w:w="2430" w:type="dxa"/>
          </w:tcPr>
          <w:p w:rsidR="00AB315E" w:rsidRPr="00D6233E" w:rsidRDefault="00AB315E" w:rsidP="00B4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B315E" w:rsidRPr="00D6233E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AB315E" w:rsidRPr="00D6233E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AB315E" w:rsidRPr="00D6233E" w:rsidRDefault="00AB315E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:rsidR="00AB315E" w:rsidRPr="00D6233E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:rsidR="00AB315E" w:rsidRPr="00D6233E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AB315E" w:rsidRPr="00D6233E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:rsidR="00AB315E" w:rsidRPr="00D6233E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15E" w:rsidRPr="00D6233E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B315E" w:rsidRPr="00D6233E" w:rsidRDefault="00AB315E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:rsidR="00AB315E" w:rsidRPr="00D6233E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AB315E" w:rsidRPr="00D6233E" w:rsidRDefault="00AB315E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62B0" w:rsidRPr="005A0665" w:rsidTr="00C8761C">
        <w:tc>
          <w:tcPr>
            <w:tcW w:w="3510" w:type="dxa"/>
            <w:gridSpan w:val="2"/>
          </w:tcPr>
          <w:p w:rsidR="003062B0" w:rsidRPr="00D6233E" w:rsidRDefault="003062B0" w:rsidP="0030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:rsidR="003062B0" w:rsidRPr="00D6233E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3062B0" w:rsidRPr="00D6233E" w:rsidRDefault="003062B0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:rsidR="003062B0" w:rsidRPr="00D6233E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3062B0" w:rsidRPr="00D6233E" w:rsidRDefault="003062B0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3062B0" w:rsidRPr="00D6233E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3062B0" w:rsidRPr="00D6233E" w:rsidRDefault="003062B0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62B0" w:rsidRPr="00D6233E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062B0" w:rsidRPr="00D6233E" w:rsidRDefault="003062B0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:rsidR="003062B0" w:rsidRPr="00D6233E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:rsidR="003062B0" w:rsidRPr="00D6233E" w:rsidRDefault="003062B0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2901" w:rsidRPr="005A0665" w:rsidTr="00C8761C">
        <w:tc>
          <w:tcPr>
            <w:tcW w:w="2430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4,964,162</w:t>
            </w:r>
          </w:p>
        </w:tc>
        <w:tc>
          <w:tcPr>
            <w:tcW w:w="252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C2901" w:rsidRPr="00D6233E" w:rsidRDefault="00297568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C2901" w:rsidRPr="00D623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0C2901" w:rsidRPr="00D6233E">
              <w:rPr>
                <w:rFonts w:asciiTheme="majorBidi" w:hAnsiTheme="majorBidi" w:cstheme="majorBidi"/>
                <w:sz w:val="30"/>
                <w:szCs w:val="30"/>
              </w:rPr>
              <w:t>2,366</w:t>
            </w:r>
          </w:p>
        </w:tc>
        <w:tc>
          <w:tcPr>
            <w:tcW w:w="247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3,74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sz w:val="30"/>
                <w:szCs w:val="30"/>
              </w:rPr>
              <w:t>,99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3,982,93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8,710,1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sz w:val="30"/>
                <w:szCs w:val="30"/>
              </w:rPr>
              <w:t>,301</w:t>
            </w:r>
          </w:p>
        </w:tc>
      </w:tr>
      <w:tr w:rsidR="000C2901" w:rsidRPr="00631FAB" w:rsidTr="00C8761C">
        <w:tc>
          <w:tcPr>
            <w:tcW w:w="2430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4,964,162</w:t>
            </w:r>
          </w:p>
        </w:tc>
        <w:tc>
          <w:tcPr>
            <w:tcW w:w="252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0C2901" w:rsidRPr="00D6233E" w:rsidRDefault="00297568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C2901"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0C2901"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2,366</w:t>
            </w:r>
          </w:p>
        </w:tc>
        <w:tc>
          <w:tcPr>
            <w:tcW w:w="247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,99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3,982,93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8,710,1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0C2901" w:rsidRPr="00D6233E" w:rsidRDefault="000C2901" w:rsidP="000C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,301</w:t>
            </w:r>
          </w:p>
        </w:tc>
      </w:tr>
    </w:tbl>
    <w:p w:rsidR="00BE16A6" w:rsidRPr="00B41B4C" w:rsidRDefault="00BE16A6" w:rsidP="00BE16A6">
      <w:pPr>
        <w:ind w:left="540"/>
        <w:jc w:val="thaiDistribute"/>
        <w:rPr>
          <w:rFonts w:ascii="Angsana New" w:hAnsi="Angsana New"/>
        </w:rPr>
      </w:pPr>
    </w:p>
    <w:p w:rsidR="00B41B4C" w:rsidRDefault="00B41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:rsidR="00E31849" w:rsidRPr="00EB6053" w:rsidRDefault="00E31849" w:rsidP="0046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B605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สินทรัพย์ตามส่วนงาน</w:t>
      </w:r>
    </w:p>
    <w:p w:rsidR="00E31849" w:rsidRPr="00EB6053" w:rsidRDefault="00E31849" w:rsidP="0046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:rsidR="00E31849" w:rsidRPr="00EB6053" w:rsidRDefault="00E31849" w:rsidP="0046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B6053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:rsidR="00E31849" w:rsidRPr="00EB6053" w:rsidRDefault="00E31849" w:rsidP="0046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E31849" w:rsidRPr="00EB6053" w:rsidRDefault="00E31849" w:rsidP="00462685">
      <w:pPr>
        <w:ind w:left="540"/>
        <w:rPr>
          <w:rFonts w:ascii="Angsana New" w:hAnsi="Angsana New"/>
          <w:sz w:val="30"/>
          <w:szCs w:val="30"/>
        </w:rPr>
      </w:pPr>
      <w:r w:rsidRPr="00EB6053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:rsidR="005543EE" w:rsidRPr="00EB6053" w:rsidRDefault="005543EE" w:rsidP="0046268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31849" w:rsidRPr="00EB6053" w:rsidRDefault="00E31849" w:rsidP="0046268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B6053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EB6053">
        <w:rPr>
          <w:rFonts w:ascii="Angsana New" w:hAnsi="Angsana New"/>
          <w:sz w:val="30"/>
          <w:szCs w:val="30"/>
        </w:rPr>
        <w:t xml:space="preserve">1 </w:t>
      </w:r>
      <w:r w:rsidR="00D15EBB" w:rsidRPr="00EB6053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Pr="00EB6053">
        <w:rPr>
          <w:rFonts w:ascii="Angsana New" w:hAnsi="Angsana New"/>
          <w:sz w:val="30"/>
          <w:szCs w:val="30"/>
        </w:rPr>
        <w:t xml:space="preserve"> </w:t>
      </w:r>
      <w:r w:rsidR="000F0A5E" w:rsidRPr="00EB6053">
        <w:rPr>
          <w:rFonts w:ascii="Angsana New" w:hAnsi="Angsana New" w:hint="cs"/>
          <w:sz w:val="30"/>
          <w:szCs w:val="30"/>
          <w:cs/>
        </w:rPr>
        <w:t>สำหรับ</w:t>
      </w:r>
      <w:r w:rsidR="00EB6053" w:rsidRPr="00EB6053">
        <w:rPr>
          <w:rFonts w:ascii="Angsana New" w:hAnsi="Angsana New" w:hint="cs"/>
          <w:sz w:val="30"/>
          <w:szCs w:val="30"/>
          <w:cs/>
        </w:rPr>
        <w:t>ปี</w:t>
      </w:r>
      <w:r w:rsidR="000F0A5E" w:rsidRPr="00EB605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105127" w:rsidRPr="00EB605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 w:rsidR="000F0A5E" w:rsidRPr="00EB6053">
        <w:rPr>
          <w:rFonts w:ascii="Angsana New" w:hAnsi="Angsana New"/>
          <w:sz w:val="30"/>
          <w:szCs w:val="30"/>
        </w:rPr>
        <w:t xml:space="preserve"> </w:t>
      </w:r>
      <w:r w:rsidR="008653CB" w:rsidRPr="00EB6053"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 w:rsidR="00450C54" w:rsidRPr="00EB6053">
        <w:rPr>
          <w:rFonts w:ascii="Angsana New" w:hAnsi="Angsana New" w:hint="cs"/>
          <w:sz w:val="30"/>
          <w:szCs w:val="30"/>
          <w:cs/>
        </w:rPr>
        <w:t xml:space="preserve"> </w:t>
      </w:r>
      <w:r w:rsidR="0013362E" w:rsidRPr="00EB6053">
        <w:rPr>
          <w:rFonts w:ascii="Angsana New" w:hAnsi="Angsana New"/>
          <w:sz w:val="30"/>
          <w:szCs w:val="30"/>
        </w:rPr>
        <w:t>1,1</w:t>
      </w:r>
      <w:r w:rsidR="00297568">
        <w:rPr>
          <w:rFonts w:ascii="Angsana New" w:hAnsi="Angsana New"/>
          <w:sz w:val="30"/>
          <w:szCs w:val="30"/>
        </w:rPr>
        <w:t>5</w:t>
      </w:r>
      <w:r w:rsidR="0013362E" w:rsidRPr="00EB6053">
        <w:rPr>
          <w:rFonts w:ascii="Angsana New" w:hAnsi="Angsana New"/>
          <w:sz w:val="30"/>
          <w:szCs w:val="30"/>
        </w:rPr>
        <w:t>2</w:t>
      </w:r>
      <w:r w:rsidR="002C0913" w:rsidRPr="00EB6053">
        <w:rPr>
          <w:rFonts w:ascii="Angsana New" w:hAnsi="Angsana New"/>
          <w:sz w:val="30"/>
          <w:szCs w:val="30"/>
        </w:rPr>
        <w:t xml:space="preserve"> </w:t>
      </w:r>
      <w:r w:rsidRPr="00EB6053">
        <w:rPr>
          <w:rFonts w:ascii="Angsana New" w:hAnsi="Angsana New"/>
          <w:sz w:val="30"/>
          <w:szCs w:val="30"/>
          <w:cs/>
        </w:rPr>
        <w:t>ล้านบาท</w:t>
      </w:r>
      <w:r w:rsidRPr="00EB6053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z w:val="30"/>
          <w:szCs w:val="30"/>
        </w:rPr>
        <w:t>5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62</w:t>
      </w:r>
      <w:r w:rsidRPr="00EB6053">
        <w:rPr>
          <w:rFonts w:ascii="Angsana New" w:hAnsi="Angsana New"/>
          <w:i/>
          <w:iCs/>
          <w:sz w:val="30"/>
          <w:szCs w:val="30"/>
        </w:rPr>
        <w:t>:</w:t>
      </w:r>
      <w:r w:rsidR="00FF075F" w:rsidRPr="00EB605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1</w:t>
      </w:r>
      <w:r w:rsidR="00105127" w:rsidRPr="00EB6053">
        <w:rPr>
          <w:rFonts w:ascii="Angsana New" w:hAnsi="Angsana New"/>
          <w:i/>
          <w:iCs/>
          <w:sz w:val="30"/>
          <w:szCs w:val="30"/>
        </w:rPr>
        <w:t>,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087</w:t>
      </w:r>
      <w:r w:rsidR="00105127" w:rsidRPr="00EB605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B6053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EB6053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:rsidR="00B41B4C" w:rsidRPr="00EB6053" w:rsidRDefault="00B41B4C" w:rsidP="0012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B6CEB" w:rsidRPr="00B0181B" w:rsidRDefault="00123A0E" w:rsidP="0012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E5BB7" w:rsidRPr="003E5BB7">
        <w:rPr>
          <w:rFonts w:ascii="Angsana New" w:hAnsi="Angsana New" w:hint="cs"/>
          <w:b/>
          <w:bCs/>
          <w:sz w:val="30"/>
          <w:szCs w:val="30"/>
        </w:rPr>
        <w:t>8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ab/>
        <w:t>ค่าใช้จ่ายผลประโยชน์</w:t>
      </w:r>
      <w:r w:rsidR="004519E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AB6CEB" w:rsidRPr="00B41B4C" w:rsidRDefault="00AB6CEB" w:rsidP="0045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hanging="547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4A0"/>
      </w:tblPr>
      <w:tblGrid>
        <w:gridCol w:w="3240"/>
        <w:gridCol w:w="810"/>
        <w:gridCol w:w="1260"/>
        <w:gridCol w:w="236"/>
        <w:gridCol w:w="34"/>
        <w:gridCol w:w="1260"/>
        <w:gridCol w:w="270"/>
        <w:gridCol w:w="2250"/>
      </w:tblGrid>
      <w:tr w:rsidR="00105127" w:rsidRPr="00B46472" w:rsidTr="003B5857">
        <w:trPr>
          <w:tblHeader/>
        </w:trPr>
        <w:tc>
          <w:tcPr>
            <w:tcW w:w="4050" w:type="dxa"/>
            <w:gridSpan w:val="2"/>
          </w:tcPr>
          <w:p w:rsidR="00105127" w:rsidRPr="00081BFF" w:rsidRDefault="00105127" w:rsidP="005046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105127" w:rsidRPr="00B87F62" w:rsidRDefault="00105127" w:rsidP="005046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105127" w:rsidRPr="006E5E78" w:rsidRDefault="00105127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</w:tcPr>
          <w:p w:rsidR="00105127" w:rsidRPr="00B87F62" w:rsidRDefault="00105127" w:rsidP="005046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05127" w:rsidRPr="00B46472" w:rsidTr="003B5857">
        <w:trPr>
          <w:tblHeader/>
        </w:trPr>
        <w:tc>
          <w:tcPr>
            <w:tcW w:w="4050" w:type="dxa"/>
            <w:gridSpan w:val="2"/>
          </w:tcPr>
          <w:p w:rsidR="00105127" w:rsidRPr="00081BFF" w:rsidRDefault="00105127" w:rsidP="005046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105127" w:rsidRPr="00B87F62" w:rsidRDefault="00105127" w:rsidP="005046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105127" w:rsidRPr="006E5E78" w:rsidRDefault="00105127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</w:tcPr>
          <w:p w:rsidR="00105127" w:rsidRPr="006E5E78" w:rsidRDefault="00105127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สำหรับรอบระยะเวลา</w:t>
            </w:r>
          </w:p>
        </w:tc>
      </w:tr>
      <w:tr w:rsidR="00105127" w:rsidRPr="00B46472" w:rsidTr="003B5857">
        <w:trPr>
          <w:tblHeader/>
        </w:trPr>
        <w:tc>
          <w:tcPr>
            <w:tcW w:w="4050" w:type="dxa"/>
            <w:gridSpan w:val="2"/>
          </w:tcPr>
          <w:p w:rsidR="00105127" w:rsidRPr="00081BFF" w:rsidRDefault="00105127" w:rsidP="005046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105127" w:rsidRPr="00B87F62" w:rsidRDefault="00105127" w:rsidP="0050462A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105127" w:rsidRPr="006E5E78" w:rsidRDefault="00105127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</w:tcPr>
          <w:p w:rsidR="00105127" w:rsidRPr="006E5E78" w:rsidRDefault="008C2F00" w:rsidP="003B5857">
            <w:pPr>
              <w:ind w:left="-195" w:right="-19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ตั้งแต่วันที่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10512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กรกฎาคม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105127" w:rsidRPr="00B46472" w:rsidTr="003B5857">
        <w:trPr>
          <w:tblHeader/>
        </w:trPr>
        <w:tc>
          <w:tcPr>
            <w:tcW w:w="4050" w:type="dxa"/>
            <w:gridSpan w:val="2"/>
          </w:tcPr>
          <w:p w:rsidR="00105127" w:rsidRPr="00081BFF" w:rsidRDefault="00105127" w:rsidP="005046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105127" w:rsidRPr="00B87F62" w:rsidRDefault="00105127" w:rsidP="0050462A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87F6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87F6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270" w:type="dxa"/>
          </w:tcPr>
          <w:p w:rsidR="00105127" w:rsidRPr="006E5E78" w:rsidRDefault="00105127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</w:tcPr>
          <w:p w:rsidR="00105127" w:rsidRDefault="00105127" w:rsidP="0050462A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(วันควบบริษัท)</w:t>
            </w:r>
          </w:p>
        </w:tc>
      </w:tr>
      <w:tr w:rsidR="008C2F00" w:rsidRPr="00B46472" w:rsidTr="003B5857">
        <w:trPr>
          <w:tblHeader/>
        </w:trPr>
        <w:tc>
          <w:tcPr>
            <w:tcW w:w="3240" w:type="dxa"/>
          </w:tcPr>
          <w:p w:rsidR="008C2F00" w:rsidRPr="00081BFF" w:rsidRDefault="008C2F00" w:rsidP="005046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8C2F00" w:rsidRPr="008C2F00" w:rsidRDefault="008C2F00" w:rsidP="008C2F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6" w:right="-11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C2F00" w:rsidRPr="006E5E78" w:rsidRDefault="008C2F0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8C2F00" w:rsidRPr="006E5E78" w:rsidRDefault="008C2F00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</w:tcPr>
          <w:p w:rsidR="008C2F00" w:rsidRPr="006E5E78" w:rsidRDefault="003E5BB7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8C2F00" w:rsidRPr="006E5E78" w:rsidRDefault="008C2F00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</w:tcPr>
          <w:p w:rsidR="008C2F00" w:rsidRPr="006E5E78" w:rsidRDefault="008C2F00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ถึงวันที่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105127" w:rsidRPr="00B46472" w:rsidTr="003B5857">
        <w:trPr>
          <w:tblHeader/>
        </w:trPr>
        <w:tc>
          <w:tcPr>
            <w:tcW w:w="4050" w:type="dxa"/>
            <w:gridSpan w:val="2"/>
          </w:tcPr>
          <w:p w:rsidR="00105127" w:rsidRPr="006E5E78" w:rsidRDefault="00105127" w:rsidP="0050462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6"/>
          </w:tcPr>
          <w:p w:rsidR="00105127" w:rsidRPr="006E5E78" w:rsidRDefault="00105127" w:rsidP="0050462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5E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4829" w:rsidRPr="00B0181B" w:rsidTr="003B5857">
        <w:tblPrEx>
          <w:tblLook w:val="0000"/>
        </w:tblPrEx>
        <w:tc>
          <w:tcPr>
            <w:tcW w:w="3240" w:type="dxa"/>
          </w:tcPr>
          <w:p w:rsidR="008F4829" w:rsidRPr="00B0181B" w:rsidRDefault="008F4829" w:rsidP="0013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</w:t>
            </w:r>
            <w:r w:rsidR="0013362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ค่าแรง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8F4829" w:rsidRDefault="008F482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F4829" w:rsidRPr="00B0181B" w:rsidRDefault="002A094C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672,210</w:t>
            </w:r>
          </w:p>
        </w:tc>
        <w:tc>
          <w:tcPr>
            <w:tcW w:w="270" w:type="dxa"/>
            <w:gridSpan w:val="2"/>
          </w:tcPr>
          <w:p w:rsidR="008F4829" w:rsidRPr="00B0181B" w:rsidRDefault="008F482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F4829" w:rsidRPr="001B1DA1" w:rsidRDefault="002A094C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665,618</w:t>
            </w:r>
          </w:p>
        </w:tc>
        <w:tc>
          <w:tcPr>
            <w:tcW w:w="270" w:type="dxa"/>
          </w:tcPr>
          <w:p w:rsidR="008F4829" w:rsidRPr="001B1DA1" w:rsidRDefault="008F4829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8F4829" w:rsidRPr="001B1DA1" w:rsidRDefault="002A094C" w:rsidP="0013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489,346</w:t>
            </w:r>
          </w:p>
        </w:tc>
      </w:tr>
      <w:tr w:rsidR="0013362E" w:rsidRPr="00B0181B" w:rsidTr="003B5857">
        <w:tblPrEx>
          <w:tblLook w:val="0000"/>
        </w:tblPrEx>
        <w:tc>
          <w:tcPr>
            <w:tcW w:w="3240" w:type="dxa"/>
          </w:tcPr>
          <w:p w:rsidR="0013362E" w:rsidRDefault="0013362E" w:rsidP="0013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โบนัสและผลประโยชน์อื่น</w:t>
            </w:r>
          </w:p>
        </w:tc>
        <w:tc>
          <w:tcPr>
            <w:tcW w:w="810" w:type="dxa"/>
          </w:tcPr>
          <w:p w:rsidR="0013362E" w:rsidRDefault="0013362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362E" w:rsidRPr="00B0181B" w:rsidRDefault="0013362E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2A094C">
              <w:rPr>
                <w:rFonts w:ascii="Angsana New" w:hAnsi="Angsana New"/>
                <w:sz w:val="30"/>
                <w:szCs w:val="30"/>
              </w:rPr>
              <w:t>5,616</w:t>
            </w:r>
          </w:p>
        </w:tc>
        <w:tc>
          <w:tcPr>
            <w:tcW w:w="270" w:type="dxa"/>
            <w:gridSpan w:val="2"/>
          </w:tcPr>
          <w:p w:rsidR="0013362E" w:rsidRPr="00B0181B" w:rsidRDefault="0013362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362E" w:rsidRPr="001B1DA1" w:rsidRDefault="002A094C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214,721</w:t>
            </w:r>
          </w:p>
        </w:tc>
        <w:tc>
          <w:tcPr>
            <w:tcW w:w="270" w:type="dxa"/>
          </w:tcPr>
          <w:p w:rsidR="0013362E" w:rsidRPr="001B1DA1" w:rsidRDefault="0013362E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13362E" w:rsidRPr="001B1DA1" w:rsidRDefault="0013362E" w:rsidP="0013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2A094C">
              <w:rPr>
                <w:rFonts w:ascii="Angsana New" w:hAnsi="Angsana New"/>
                <w:sz w:val="30"/>
                <w:szCs w:val="30"/>
              </w:rPr>
              <w:t>9,619</w:t>
            </w:r>
          </w:p>
        </w:tc>
      </w:tr>
      <w:tr w:rsidR="0013362E" w:rsidRPr="00B0181B" w:rsidTr="003B5857">
        <w:tblPrEx>
          <w:tblLook w:val="0000"/>
        </w:tblPrEx>
        <w:tc>
          <w:tcPr>
            <w:tcW w:w="3240" w:type="dxa"/>
          </w:tcPr>
          <w:p w:rsidR="0013362E" w:rsidRPr="0013362E" w:rsidRDefault="00F179AF" w:rsidP="0013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810" w:type="dxa"/>
          </w:tcPr>
          <w:p w:rsidR="0013362E" w:rsidRDefault="0013362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362E" w:rsidRPr="00B0181B" w:rsidRDefault="0013362E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70,084</w:t>
            </w:r>
          </w:p>
        </w:tc>
        <w:tc>
          <w:tcPr>
            <w:tcW w:w="270" w:type="dxa"/>
            <w:gridSpan w:val="2"/>
          </w:tcPr>
          <w:p w:rsidR="0013362E" w:rsidRPr="00B0181B" w:rsidRDefault="0013362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362E" w:rsidRPr="001B1DA1" w:rsidRDefault="0013362E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13362E" w:rsidRPr="001B1DA1" w:rsidRDefault="0013362E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13362E" w:rsidRPr="001B1DA1" w:rsidRDefault="0013362E" w:rsidP="0013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8F4829" w:rsidRPr="00B0181B" w:rsidTr="003B5857">
        <w:tblPrEx>
          <w:tblLook w:val="0000"/>
        </w:tblPrEx>
        <w:tc>
          <w:tcPr>
            <w:tcW w:w="3240" w:type="dxa"/>
          </w:tcPr>
          <w:p w:rsidR="008F4829" w:rsidRPr="00836013" w:rsidRDefault="00F179A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79AF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:rsidR="008F4829" w:rsidRDefault="008F482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F4829" w:rsidRPr="00B0181B" w:rsidRDefault="0013362E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A094C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270" w:type="dxa"/>
            <w:gridSpan w:val="2"/>
          </w:tcPr>
          <w:p w:rsidR="008F4829" w:rsidRPr="00B0181B" w:rsidRDefault="008F482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7"/>
              </w:tabs>
              <w:spacing w:line="240" w:lineRule="auto"/>
              <w:ind w:left="72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F4829" w:rsidRPr="001B1DA1" w:rsidRDefault="002A094C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15,998</w:t>
            </w:r>
          </w:p>
        </w:tc>
        <w:tc>
          <w:tcPr>
            <w:tcW w:w="270" w:type="dxa"/>
          </w:tcPr>
          <w:p w:rsidR="008F4829" w:rsidRPr="001B1DA1" w:rsidRDefault="008F4829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8F4829" w:rsidRPr="001B1DA1" w:rsidRDefault="0013362E" w:rsidP="0013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2A094C"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8F4829" w:rsidRPr="00B0181B" w:rsidTr="003B5857">
        <w:tblPrEx>
          <w:tblLook w:val="0000"/>
        </w:tblPrEx>
        <w:tc>
          <w:tcPr>
            <w:tcW w:w="3240" w:type="dxa"/>
          </w:tcPr>
          <w:p w:rsidR="008F4829" w:rsidRPr="00B0181B" w:rsidRDefault="008F482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8F4829" w:rsidRDefault="008F482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F4829" w:rsidRPr="00B0181B" w:rsidRDefault="0013362E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963,603</w:t>
            </w:r>
          </w:p>
        </w:tc>
        <w:tc>
          <w:tcPr>
            <w:tcW w:w="270" w:type="dxa"/>
            <w:gridSpan w:val="2"/>
          </w:tcPr>
          <w:p w:rsidR="008F4829" w:rsidRPr="00B0181B" w:rsidRDefault="008F482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F4829" w:rsidRPr="001B1DA1" w:rsidRDefault="008F4829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926,8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F4829" w:rsidRPr="001B1DA1" w:rsidRDefault="008F4829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:rsidR="008F4829" w:rsidRPr="001B1DA1" w:rsidRDefault="0013362E" w:rsidP="0013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672,290</w:t>
            </w:r>
          </w:p>
        </w:tc>
      </w:tr>
    </w:tbl>
    <w:p w:rsidR="00861BCF" w:rsidRPr="00691AA7" w:rsidRDefault="0086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B0181B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AB6CEB" w:rsidRPr="00691AA7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</w:p>
    <w:p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80149">
        <w:rPr>
          <w:rFonts w:ascii="Angsana New" w:hAnsi="Angsana New"/>
          <w:sz w:val="30"/>
          <w:szCs w:val="30"/>
          <w:cs/>
        </w:rPr>
        <w:t>บริษัทได้จัดตั้งกองทุ</w:t>
      </w:r>
      <w:r w:rsidR="003C7537" w:rsidRPr="00680149">
        <w:rPr>
          <w:rFonts w:ascii="Angsana New" w:hAnsi="Angsana New"/>
          <w:sz w:val="30"/>
          <w:szCs w:val="30"/>
          <w:cs/>
        </w:rPr>
        <w:t>นสำรองเลี้ยงชีพสำหรับพนักงานของ</w:t>
      </w:r>
      <w:r w:rsidRPr="00680149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บริษัทบนพื้นฐานความสมัครใจของพนักงานในการเป็นสมาชิกของกองทุน โดยพนักงาน</w:t>
      </w:r>
      <w:r w:rsidR="00DA30DE">
        <w:rPr>
          <w:rFonts w:ascii="Angsana New" w:hAnsi="Angsana New" w:hint="cs"/>
          <w:sz w:val="30"/>
          <w:szCs w:val="30"/>
          <w:cs/>
        </w:rPr>
        <w:t>ต้อง</w:t>
      </w:r>
      <w:r w:rsidR="007B15F4">
        <w:rPr>
          <w:rFonts w:ascii="Angsana New" w:hAnsi="Angsana New" w:hint="cs"/>
          <w:sz w:val="30"/>
          <w:szCs w:val="30"/>
          <w:cs/>
        </w:rPr>
        <w:t>จ่ายเงินสะสมและบริษัทจ่ายสมทบ</w:t>
      </w:r>
      <w:r w:rsidR="00DA30DE">
        <w:rPr>
          <w:rFonts w:ascii="Angsana New" w:hAnsi="Angsana New" w:hint="cs"/>
          <w:sz w:val="30"/>
          <w:szCs w:val="30"/>
          <w:cs/>
        </w:rPr>
        <w:t>เป็นรายเดือน ในอัตราคงที่ของเงินเดือน</w:t>
      </w:r>
      <w:r w:rsidR="007B15F4">
        <w:rPr>
          <w:rFonts w:ascii="Angsana New" w:hAnsi="Angsana New" w:hint="cs"/>
          <w:sz w:val="30"/>
          <w:szCs w:val="30"/>
          <w:cs/>
        </w:rPr>
        <w:t>ของพนักงานทุกเดือนต</w:t>
      </w:r>
      <w:r w:rsidR="00DA30DE">
        <w:rPr>
          <w:rFonts w:ascii="Angsana New" w:hAnsi="Angsana New" w:hint="cs"/>
          <w:sz w:val="30"/>
          <w:szCs w:val="30"/>
          <w:cs/>
        </w:rPr>
        <w:t>ามประกาศของบริษัท กองทุนสำรองเลี้ยงชีพนี้ได้</w:t>
      </w:r>
      <w:r w:rsidRPr="00680149">
        <w:rPr>
          <w:rFonts w:ascii="Angsana New" w:hAnsi="Angsana New"/>
          <w:sz w:val="30"/>
          <w:szCs w:val="30"/>
          <w:cs/>
        </w:rPr>
        <w:t>จดทะเบียนเป็นกองทุนสำรองเลี้ยงชีพ</w:t>
      </w:r>
      <w:r w:rsidR="00FB330E">
        <w:rPr>
          <w:rFonts w:ascii="Angsana New" w:hAnsi="Angsana New"/>
          <w:sz w:val="30"/>
          <w:szCs w:val="30"/>
          <w:cs/>
        </w:rPr>
        <w:br/>
      </w:r>
      <w:r w:rsidRPr="00680149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:rsidR="00861BCF" w:rsidRPr="00F01CB8" w:rsidRDefault="00861BCF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91AA7" w:rsidRDefault="00691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B6CEB" w:rsidRPr="00D47FE8" w:rsidRDefault="009A09A5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AB6CEB" w:rsidRPr="00D47FE8">
        <w:rPr>
          <w:rFonts w:ascii="Angsana New" w:hAnsi="Angsana New"/>
          <w:b/>
          <w:bCs/>
          <w:sz w:val="30"/>
          <w:szCs w:val="30"/>
        </w:rPr>
        <w:tab/>
      </w:r>
      <w:r w:rsidR="00AB6CEB" w:rsidRPr="00D47FE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AB6CEB" w:rsidRPr="00691AA7" w:rsidRDefault="00AB6CEB" w:rsidP="00691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both"/>
        <w:rPr>
          <w:rFonts w:ascii="Angsana New" w:hAnsi="Angsana New"/>
          <w:sz w:val="20"/>
          <w:szCs w:val="20"/>
        </w:rPr>
      </w:pPr>
    </w:p>
    <w:p w:rsidR="00AB6CEB" w:rsidRDefault="00AB6CE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D47FE8">
        <w:rPr>
          <w:rFonts w:ascii="Angsana New" w:hAnsi="Angsana New"/>
          <w:sz w:val="30"/>
          <w:szCs w:val="30"/>
          <w:cs/>
        </w:rPr>
        <w:t>งบ</w:t>
      </w:r>
      <w:r w:rsidR="00031529">
        <w:rPr>
          <w:rFonts w:ascii="Angsana New" w:hAnsi="Angsana New" w:hint="cs"/>
          <w:sz w:val="30"/>
          <w:szCs w:val="30"/>
          <w:cs/>
        </w:rPr>
        <w:t>กำไรขาดทุน</w:t>
      </w:r>
      <w:r w:rsidR="00CC1F81">
        <w:rPr>
          <w:rFonts w:ascii="Angsana New" w:hAnsi="Angsana New" w:hint="cs"/>
          <w:sz w:val="30"/>
          <w:szCs w:val="30"/>
          <w:cs/>
        </w:rPr>
        <w:t>เบ็ดเสร็จ</w:t>
      </w:r>
      <w:r w:rsidRPr="00D47FE8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</w:t>
      </w:r>
      <w:r w:rsidR="00FB330E">
        <w:rPr>
          <w:rFonts w:ascii="Angsana New" w:hAnsi="Angsana New"/>
          <w:sz w:val="30"/>
          <w:szCs w:val="30"/>
          <w:cs/>
        </w:rPr>
        <w:br/>
      </w:r>
      <w:r w:rsidRPr="00D47FE8">
        <w:rPr>
          <w:rFonts w:ascii="Angsana New" w:hAnsi="Angsana New"/>
          <w:sz w:val="30"/>
          <w:szCs w:val="30"/>
          <w:cs/>
        </w:rPr>
        <w:t>ในมาต</w:t>
      </w:r>
      <w:r w:rsidR="004519E1">
        <w:rPr>
          <w:rFonts w:ascii="Angsana New" w:hAnsi="Angsana New"/>
          <w:sz w:val="30"/>
          <w:szCs w:val="30"/>
          <w:cs/>
        </w:rPr>
        <w:t>รฐานการรายงานทางการเงินฉบับต่าง</w:t>
      </w:r>
      <w:r w:rsidRPr="00D47FE8">
        <w:rPr>
          <w:rFonts w:ascii="Angsana New" w:hAnsi="Angsana New"/>
          <w:sz w:val="30"/>
          <w:szCs w:val="30"/>
          <w:cs/>
        </w:rPr>
        <w:t>ๆ ดังนี้</w:t>
      </w:r>
    </w:p>
    <w:p w:rsidR="00F01CB8" w:rsidRPr="00691AA7" w:rsidRDefault="00F01CB8" w:rsidP="00691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29"/>
        <w:jc w:val="thaiDistribute"/>
        <w:rPr>
          <w:rFonts w:ascii="Angsana New" w:hAnsi="Angsana New"/>
          <w:sz w:val="20"/>
          <w:szCs w:val="20"/>
        </w:rPr>
      </w:pPr>
    </w:p>
    <w:tbl>
      <w:tblPr>
        <w:tblW w:w="9558" w:type="dxa"/>
        <w:tblInd w:w="450" w:type="dxa"/>
        <w:tblLayout w:type="fixed"/>
        <w:tblLook w:val="0000"/>
      </w:tblPr>
      <w:tblGrid>
        <w:gridCol w:w="3420"/>
        <w:gridCol w:w="810"/>
        <w:gridCol w:w="1260"/>
        <w:gridCol w:w="236"/>
        <w:gridCol w:w="34"/>
        <w:gridCol w:w="1260"/>
        <w:gridCol w:w="270"/>
        <w:gridCol w:w="2250"/>
        <w:gridCol w:w="18"/>
      </w:tblGrid>
      <w:tr w:rsidR="009A09A5" w:rsidRPr="00B46472" w:rsidTr="00691AA7">
        <w:trPr>
          <w:cantSplit/>
          <w:tblHeader/>
        </w:trPr>
        <w:tc>
          <w:tcPr>
            <w:tcW w:w="3420" w:type="dxa"/>
          </w:tcPr>
          <w:p w:rsidR="009A09A5" w:rsidRPr="00691AA7" w:rsidRDefault="009A09A5" w:rsidP="00A6742C">
            <w:pPr>
              <w:pStyle w:val="a2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4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1A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9A5" w:rsidRPr="00B46472" w:rsidTr="00691AA7">
        <w:trPr>
          <w:cantSplit/>
          <w:tblHeader/>
        </w:trPr>
        <w:tc>
          <w:tcPr>
            <w:tcW w:w="3420" w:type="dxa"/>
          </w:tcPr>
          <w:p w:rsidR="009A09A5" w:rsidRPr="00691AA7" w:rsidRDefault="009A09A5" w:rsidP="00A6742C">
            <w:pPr>
              <w:pStyle w:val="a2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1A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>สำหรับรอบระยะเวลา</w:t>
            </w:r>
          </w:p>
        </w:tc>
      </w:tr>
      <w:tr w:rsidR="009A09A5" w:rsidRPr="00B46472" w:rsidTr="00691AA7">
        <w:trPr>
          <w:cantSplit/>
          <w:tblHeader/>
        </w:trPr>
        <w:tc>
          <w:tcPr>
            <w:tcW w:w="3420" w:type="dxa"/>
          </w:tcPr>
          <w:p w:rsidR="009A09A5" w:rsidRPr="00691AA7" w:rsidRDefault="009A09A5" w:rsidP="00A6742C">
            <w:pPr>
              <w:pStyle w:val="a2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1A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  <w:r w:rsidR="003E5BB7" w:rsidRPr="00691AA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="003E5BB7" w:rsidRPr="00691AA7">
              <w:rPr>
                <w:rFonts w:ascii="Angsana New" w:hAnsi="Angsana New" w:hint="cs"/>
                <w:sz w:val="28"/>
                <w:szCs w:val="28"/>
              </w:rPr>
              <w:t>2</w:t>
            </w:r>
            <w:r w:rsidR="00297568" w:rsidRPr="00691AA7">
              <w:rPr>
                <w:rFonts w:ascii="Angsana New" w:hAnsi="Angsana New" w:hint="cs"/>
                <w:sz w:val="28"/>
                <w:szCs w:val="28"/>
              </w:rPr>
              <w:t>5</w:t>
            </w:r>
            <w:r w:rsidR="003E5BB7" w:rsidRPr="00691AA7">
              <w:rPr>
                <w:rFonts w:ascii="Angsana New" w:hAnsi="Angsana New" w:hint="cs"/>
                <w:sz w:val="28"/>
                <w:szCs w:val="28"/>
              </w:rPr>
              <w:t>62</w:t>
            </w:r>
          </w:p>
        </w:tc>
      </w:tr>
      <w:tr w:rsidR="009A09A5" w:rsidRPr="00B46472" w:rsidTr="00691AA7">
        <w:trPr>
          <w:cantSplit/>
          <w:tblHeader/>
        </w:trPr>
        <w:tc>
          <w:tcPr>
            <w:tcW w:w="3420" w:type="dxa"/>
          </w:tcPr>
          <w:p w:rsidR="009A09A5" w:rsidRPr="00691AA7" w:rsidRDefault="009A09A5" w:rsidP="00A6742C">
            <w:pPr>
              <w:pStyle w:val="a2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E5BB7" w:rsidRPr="00691AA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>(วันควบบริษัท)</w:t>
            </w:r>
          </w:p>
        </w:tc>
      </w:tr>
      <w:tr w:rsidR="009A09A5" w:rsidRPr="00B46472" w:rsidTr="00691AA7">
        <w:tblPrEx>
          <w:tblLook w:val="04A0"/>
        </w:tblPrEx>
        <w:trPr>
          <w:gridAfter w:val="1"/>
          <w:wAfter w:w="18" w:type="dxa"/>
          <w:tblHeader/>
        </w:trPr>
        <w:tc>
          <w:tcPr>
            <w:tcW w:w="3420" w:type="dxa"/>
          </w:tcPr>
          <w:p w:rsidR="009A09A5" w:rsidRPr="00691AA7" w:rsidRDefault="009A09A5" w:rsidP="0050462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9A09A5" w:rsidRPr="00691AA7" w:rsidRDefault="00FC2917" w:rsidP="00FC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ind w:left="-104" w:right="-11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691AA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260" w:type="dxa"/>
          </w:tcPr>
          <w:p w:rsidR="009A09A5" w:rsidRPr="00691AA7" w:rsidRDefault="009A09A5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1AA7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297568" w:rsidRPr="00691AA7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691AA7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3E5BB7" w:rsidRPr="00691AA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9A09A5" w:rsidRPr="00691AA7" w:rsidRDefault="009A09A5" w:rsidP="0050462A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gridSpan w:val="2"/>
          </w:tcPr>
          <w:p w:rsidR="009A09A5" w:rsidRPr="00691AA7" w:rsidRDefault="003E5BB7" w:rsidP="0050462A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1AA7">
              <w:rPr>
                <w:rFonts w:ascii="Angsana New" w:hAnsi="Angsana New" w:hint="cs"/>
                <w:sz w:val="28"/>
                <w:szCs w:val="28"/>
              </w:rPr>
              <w:t>2</w:t>
            </w:r>
            <w:r w:rsidR="00297568" w:rsidRPr="00691AA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691AA7">
              <w:rPr>
                <w:rFonts w:ascii="Angsana New" w:hAnsi="Angsana New" w:hint="cs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:rsidR="009A09A5" w:rsidRPr="00691AA7" w:rsidRDefault="009A09A5" w:rsidP="0050462A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</w:tcPr>
          <w:p w:rsidR="009A09A5" w:rsidRPr="00691AA7" w:rsidRDefault="009A09A5" w:rsidP="0050462A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1AA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ถึงวันที่ </w:t>
            </w:r>
            <w:r w:rsidR="003E5BB7" w:rsidRPr="00691AA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91AA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มีนาคม </w:t>
            </w:r>
            <w:r w:rsidR="003E5BB7" w:rsidRPr="00691AA7">
              <w:rPr>
                <w:rFonts w:ascii="Angsana New" w:hAnsi="Angsana New" w:hint="cs"/>
                <w:sz w:val="28"/>
                <w:szCs w:val="28"/>
              </w:rPr>
              <w:t>2</w:t>
            </w:r>
            <w:r w:rsidR="00297568" w:rsidRPr="00691AA7">
              <w:rPr>
                <w:rFonts w:ascii="Angsana New" w:hAnsi="Angsana New" w:hint="cs"/>
                <w:sz w:val="28"/>
                <w:szCs w:val="28"/>
              </w:rPr>
              <w:t>5</w:t>
            </w:r>
            <w:r w:rsidR="003E5BB7" w:rsidRPr="00691AA7">
              <w:rPr>
                <w:rFonts w:ascii="Angsana New" w:hAnsi="Angsana New" w:hint="cs"/>
                <w:sz w:val="28"/>
                <w:szCs w:val="28"/>
              </w:rPr>
              <w:t>63</w:t>
            </w:r>
          </w:p>
        </w:tc>
      </w:tr>
      <w:tr w:rsidR="009A09A5" w:rsidRPr="00B46472" w:rsidTr="00691AA7">
        <w:tblPrEx>
          <w:tblLook w:val="04A0"/>
        </w:tblPrEx>
        <w:trPr>
          <w:gridAfter w:val="1"/>
          <w:wAfter w:w="18" w:type="dxa"/>
          <w:tblHeader/>
        </w:trPr>
        <w:tc>
          <w:tcPr>
            <w:tcW w:w="3420" w:type="dxa"/>
          </w:tcPr>
          <w:p w:rsidR="009A09A5" w:rsidRPr="00691AA7" w:rsidRDefault="009A09A5" w:rsidP="0050462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9A09A5" w:rsidRPr="00691AA7" w:rsidRDefault="009A09A5" w:rsidP="0050462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6"/>
          </w:tcPr>
          <w:p w:rsidR="009A09A5" w:rsidRPr="00691AA7" w:rsidRDefault="009A09A5" w:rsidP="0050462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91AA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91AA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691AA7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A09A5" w:rsidRPr="00C52C41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A6742C">
            <w:pPr>
              <w:ind w:left="258" w:hanging="258"/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10" w:type="dxa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(190,132)</w:t>
            </w:r>
          </w:p>
        </w:tc>
        <w:tc>
          <w:tcPr>
            <w:tcW w:w="270" w:type="dxa"/>
            <w:gridSpan w:val="2"/>
            <w:vAlign w:val="bottom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19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67,878</w:t>
            </w:r>
          </w:p>
        </w:tc>
        <w:tc>
          <w:tcPr>
            <w:tcW w:w="270" w:type="dxa"/>
            <w:vAlign w:val="bottom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(7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Pr="00691AA7">
              <w:rPr>
                <w:rFonts w:ascii="Angsana New" w:hAnsi="Angsana New"/>
                <w:sz w:val="28"/>
                <w:szCs w:val="28"/>
              </w:rPr>
              <w:t>,900)</w:t>
            </w:r>
          </w:p>
        </w:tc>
      </w:tr>
      <w:tr w:rsidR="009A09A5" w:rsidRPr="00C52C41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CB0D4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297568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="009A09A5" w:rsidRPr="00691AA7">
              <w:rPr>
                <w:rFonts w:ascii="Angsana New" w:hAnsi="Angsana New"/>
                <w:sz w:val="28"/>
                <w:szCs w:val="28"/>
              </w:rPr>
              <w:t>,</w:t>
            </w:r>
            <w:r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="009A09A5" w:rsidRPr="00691AA7">
              <w:rPr>
                <w:rFonts w:ascii="Angsana New" w:hAnsi="Angsana New"/>
                <w:sz w:val="28"/>
                <w:szCs w:val="28"/>
              </w:rPr>
              <w:t>12,279</w:t>
            </w:r>
          </w:p>
        </w:tc>
        <w:tc>
          <w:tcPr>
            <w:tcW w:w="270" w:type="dxa"/>
            <w:gridSpan w:val="2"/>
            <w:vAlign w:val="bottom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297568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19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="009A09A5" w:rsidRPr="00691AA7">
              <w:rPr>
                <w:rFonts w:ascii="Angsana New" w:hAnsi="Angsana New"/>
                <w:sz w:val="28"/>
                <w:szCs w:val="28"/>
              </w:rPr>
              <w:t>,749,2</w:t>
            </w:r>
            <w:r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="009A09A5" w:rsidRPr="00691AA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4,0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Pr="00691AA7">
              <w:rPr>
                <w:rFonts w:ascii="Angsana New" w:hAnsi="Angsana New"/>
                <w:sz w:val="28"/>
                <w:szCs w:val="28"/>
              </w:rPr>
              <w:t>2,897</w:t>
            </w:r>
          </w:p>
        </w:tc>
      </w:tr>
      <w:tr w:rsidR="009A09A5" w:rsidRPr="00C52C41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4E35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</w:t>
            </w: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91AA7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810" w:type="dxa"/>
          </w:tcPr>
          <w:p w:rsidR="009A09A5" w:rsidRPr="00691AA7" w:rsidRDefault="003E5BB7" w:rsidP="00FC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91AA7">
              <w:rPr>
                <w:rFonts w:ascii="Angsana New" w:hAnsi="Angsana New" w:hint="cs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260" w:type="dxa"/>
            <w:vAlign w:val="bottom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9</w:t>
            </w:r>
            <w:r w:rsidR="003E5BB7" w:rsidRPr="00691AA7">
              <w:rPr>
                <w:rFonts w:ascii="Angsana New" w:hAnsi="Angsana New" w:hint="cs"/>
                <w:sz w:val="28"/>
                <w:szCs w:val="28"/>
              </w:rPr>
              <w:t>63</w:t>
            </w:r>
            <w:r w:rsidRPr="00691AA7">
              <w:rPr>
                <w:rFonts w:ascii="Angsana New" w:hAnsi="Angsana New"/>
                <w:sz w:val="28"/>
                <w:szCs w:val="28"/>
              </w:rPr>
              <w:t>,603</w:t>
            </w:r>
          </w:p>
        </w:tc>
        <w:tc>
          <w:tcPr>
            <w:tcW w:w="270" w:type="dxa"/>
            <w:gridSpan w:val="2"/>
            <w:vAlign w:val="bottom"/>
          </w:tcPr>
          <w:p w:rsidR="009A09A5" w:rsidRPr="00691AA7" w:rsidRDefault="009A09A5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19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926,8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Pr="00691AA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:rsidR="009A09A5" w:rsidRPr="00691AA7" w:rsidRDefault="009A09A5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9A09A5" w:rsidRPr="00691AA7" w:rsidRDefault="009A09A5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672,290</w:t>
            </w:r>
          </w:p>
        </w:tc>
      </w:tr>
      <w:tr w:rsidR="009A09A5" w:rsidRPr="00C52C41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50462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780,33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:rsidR="009A09A5" w:rsidRPr="00691AA7" w:rsidRDefault="009A09A5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19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903,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Pr="00691AA7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70" w:type="dxa"/>
            <w:vAlign w:val="bottom"/>
          </w:tcPr>
          <w:p w:rsidR="009A09A5" w:rsidRPr="00691AA7" w:rsidRDefault="009A09A5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9A09A5" w:rsidRPr="00691AA7" w:rsidRDefault="00297568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="009A09A5" w:rsidRPr="00691AA7">
              <w:rPr>
                <w:rFonts w:ascii="Angsana New" w:hAnsi="Angsana New"/>
                <w:sz w:val="28"/>
                <w:szCs w:val="28"/>
              </w:rPr>
              <w:t>77,317</w:t>
            </w:r>
          </w:p>
        </w:tc>
      </w:tr>
      <w:tr w:rsidR="009A09A5" w:rsidRPr="00C52C41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4B40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721,780</w:t>
            </w:r>
          </w:p>
        </w:tc>
        <w:tc>
          <w:tcPr>
            <w:tcW w:w="270" w:type="dxa"/>
            <w:gridSpan w:val="2"/>
            <w:vAlign w:val="bottom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19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7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Pr="00691AA7">
              <w:rPr>
                <w:rFonts w:ascii="Angsana New" w:hAnsi="Angsana New"/>
                <w:sz w:val="28"/>
                <w:szCs w:val="28"/>
              </w:rPr>
              <w:t>0,894</w:t>
            </w:r>
          </w:p>
        </w:tc>
        <w:tc>
          <w:tcPr>
            <w:tcW w:w="270" w:type="dxa"/>
            <w:vAlign w:val="bottom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9A09A5" w:rsidRPr="00691AA7" w:rsidRDefault="00297568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="009A09A5" w:rsidRPr="00691AA7">
              <w:rPr>
                <w:rFonts w:ascii="Angsana New" w:hAnsi="Angsana New"/>
                <w:sz w:val="28"/>
                <w:szCs w:val="28"/>
              </w:rPr>
              <w:t>39,138</w:t>
            </w:r>
          </w:p>
        </w:tc>
      </w:tr>
      <w:tr w:rsidR="009A09A5" w:rsidRPr="00C52C41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4D466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ค่าน้ำมันและก๊าซธรรมชาติ</w:t>
            </w:r>
          </w:p>
        </w:tc>
        <w:tc>
          <w:tcPr>
            <w:tcW w:w="810" w:type="dxa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16</w:t>
            </w:r>
            <w:r w:rsidR="001F33C3">
              <w:rPr>
                <w:rFonts w:ascii="Angsana New" w:hAnsi="Angsana New"/>
                <w:sz w:val="28"/>
                <w:szCs w:val="28"/>
              </w:rPr>
              <w:t>9</w:t>
            </w:r>
            <w:r w:rsidRPr="00691AA7">
              <w:rPr>
                <w:rFonts w:ascii="Angsana New" w:hAnsi="Angsana New"/>
                <w:sz w:val="28"/>
                <w:szCs w:val="28"/>
              </w:rPr>
              <w:t>,39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19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192,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Pr="00691AA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70" w:type="dxa"/>
            <w:vAlign w:val="bottom"/>
          </w:tcPr>
          <w:p w:rsidR="009A09A5" w:rsidRPr="00691AA7" w:rsidRDefault="009A09A5" w:rsidP="00A6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121,691</w:t>
            </w:r>
          </w:p>
        </w:tc>
      </w:tr>
      <w:tr w:rsidR="009A09A5" w:rsidRPr="002E0804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FC2917">
            <w:pPr>
              <w:ind w:left="258" w:hanging="25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>ค่าบำรุงรักษาและค่าธรรมเนียมเทคนิค</w:t>
            </w:r>
          </w:p>
        </w:tc>
        <w:tc>
          <w:tcPr>
            <w:tcW w:w="81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130,109</w:t>
            </w:r>
          </w:p>
        </w:tc>
        <w:tc>
          <w:tcPr>
            <w:tcW w:w="270" w:type="dxa"/>
            <w:gridSpan w:val="2"/>
            <w:vAlign w:val="bottom"/>
          </w:tcPr>
          <w:p w:rsidR="009A09A5" w:rsidRPr="00691AA7" w:rsidRDefault="009A09A5" w:rsidP="00FC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FC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37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118,876</w:t>
            </w:r>
          </w:p>
        </w:tc>
        <w:tc>
          <w:tcPr>
            <w:tcW w:w="270" w:type="dxa"/>
            <w:vAlign w:val="bottom"/>
          </w:tcPr>
          <w:p w:rsidR="009A09A5" w:rsidRPr="00691AA7" w:rsidRDefault="009A09A5" w:rsidP="00FC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9A09A5" w:rsidRPr="00691AA7" w:rsidRDefault="009A09A5" w:rsidP="00FC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102,011</w:t>
            </w:r>
          </w:p>
        </w:tc>
      </w:tr>
      <w:tr w:rsidR="009A09A5" w:rsidRPr="00CE0D5A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81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101,201</w:t>
            </w:r>
          </w:p>
        </w:tc>
        <w:tc>
          <w:tcPr>
            <w:tcW w:w="270" w:type="dxa"/>
            <w:gridSpan w:val="2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spacing w:line="240" w:lineRule="auto"/>
              <w:ind w:left="-108" w:right="1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37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104,319</w:t>
            </w:r>
          </w:p>
        </w:tc>
        <w:tc>
          <w:tcPr>
            <w:tcW w:w="27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79,301</w:t>
            </w:r>
          </w:p>
        </w:tc>
      </w:tr>
      <w:tr w:rsidR="009A09A5" w:rsidRPr="00C52C41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/>
                <w:sz w:val="28"/>
                <w:szCs w:val="28"/>
                <w:cs/>
              </w:rPr>
              <w:t>ค่าระวางขนส่ง</w:t>
            </w:r>
            <w:r w:rsidRPr="00691AA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81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96,228</w:t>
            </w:r>
          </w:p>
        </w:tc>
        <w:tc>
          <w:tcPr>
            <w:tcW w:w="270" w:type="dxa"/>
            <w:gridSpan w:val="2"/>
            <w:vAlign w:val="bottom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37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82,899</w:t>
            </w:r>
          </w:p>
        </w:tc>
        <w:tc>
          <w:tcPr>
            <w:tcW w:w="270" w:type="dxa"/>
            <w:vAlign w:val="bottom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74,0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Pr="00691AA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A09A5" w:rsidRPr="00C52C41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104EEB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>ค่าจ้างแรงงานภายนอก</w:t>
            </w:r>
          </w:p>
        </w:tc>
        <w:tc>
          <w:tcPr>
            <w:tcW w:w="81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42,07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37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13,60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36,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55</w:t>
            </w:r>
            <w:r w:rsidRPr="00691AA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A09A5" w:rsidRPr="002E0804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82257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>ค่าเดินทางและค่าเช่ายานพาหนะ</w:t>
            </w:r>
          </w:p>
        </w:tc>
        <w:tc>
          <w:tcPr>
            <w:tcW w:w="81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38,77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37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39,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Pr="00691AA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29,191</w:t>
            </w:r>
          </w:p>
        </w:tc>
      </w:tr>
      <w:tr w:rsidR="009A09A5" w:rsidRPr="002E0804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822571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ค่าธรรมเนียมบริหารจัดการ</w:t>
            </w:r>
          </w:p>
        </w:tc>
        <w:tc>
          <w:tcPr>
            <w:tcW w:w="810" w:type="dxa"/>
          </w:tcPr>
          <w:p w:rsidR="009A09A5" w:rsidRPr="00691AA7" w:rsidRDefault="003E5BB7" w:rsidP="004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91AA7">
              <w:rPr>
                <w:rFonts w:ascii="Angsana New" w:hAnsi="Angsana New" w:hint="cs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9A09A5" w:rsidRPr="00691AA7" w:rsidRDefault="009A09A5" w:rsidP="00FC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32,669</w:t>
            </w:r>
          </w:p>
        </w:tc>
        <w:tc>
          <w:tcPr>
            <w:tcW w:w="270" w:type="dxa"/>
            <w:gridSpan w:val="2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37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30,443</w:t>
            </w:r>
          </w:p>
        </w:tc>
        <w:tc>
          <w:tcPr>
            <w:tcW w:w="27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24,3</w:t>
            </w:r>
            <w:r w:rsidR="00910D82" w:rsidRPr="00691AA7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</w:tr>
      <w:tr w:rsidR="009A09A5" w:rsidRPr="00C52C41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504553">
            <w:pPr>
              <w:tabs>
                <w:tab w:val="clear" w:pos="227"/>
                <w:tab w:val="left" w:pos="1518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810" w:type="dxa"/>
            <w:vAlign w:val="bottom"/>
          </w:tcPr>
          <w:p w:rsidR="009A09A5" w:rsidRPr="00691AA7" w:rsidRDefault="003E5BB7" w:rsidP="004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91AA7">
              <w:rPr>
                <w:rFonts w:ascii="Angsana New" w:hAnsi="Angsana New" w:hint="cs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29,890</w:t>
            </w:r>
          </w:p>
        </w:tc>
        <w:tc>
          <w:tcPr>
            <w:tcW w:w="270" w:type="dxa"/>
            <w:gridSpan w:val="2"/>
            <w:vAlign w:val="bottom"/>
          </w:tcPr>
          <w:p w:rsidR="009A09A5" w:rsidRPr="00691AA7" w:rsidRDefault="009A09A5" w:rsidP="00350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19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(11,70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Pr="00691A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9A09A5" w:rsidRPr="00691AA7" w:rsidRDefault="009A09A5" w:rsidP="00350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9A09A5" w:rsidRPr="00691AA7" w:rsidRDefault="009A09A5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30,832</w:t>
            </w:r>
          </w:p>
        </w:tc>
      </w:tr>
      <w:tr w:rsidR="009A09A5" w:rsidRPr="002E0804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82257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>ค่าประกันภัย</w:t>
            </w:r>
          </w:p>
        </w:tc>
        <w:tc>
          <w:tcPr>
            <w:tcW w:w="810" w:type="dxa"/>
          </w:tcPr>
          <w:p w:rsidR="009A09A5" w:rsidRPr="00691AA7" w:rsidRDefault="009A09A5" w:rsidP="004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9A09A5" w:rsidRPr="00691AA7" w:rsidRDefault="009A09A5" w:rsidP="009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108" w:right="-10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26,430</w:t>
            </w:r>
          </w:p>
        </w:tc>
        <w:tc>
          <w:tcPr>
            <w:tcW w:w="270" w:type="dxa"/>
            <w:gridSpan w:val="2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37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30,787</w:t>
            </w:r>
          </w:p>
        </w:tc>
        <w:tc>
          <w:tcPr>
            <w:tcW w:w="27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19,39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A09A5" w:rsidRPr="00C52C41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/>
                <w:sz w:val="28"/>
                <w:szCs w:val="28"/>
                <w:cs/>
              </w:rPr>
              <w:t>ค่าชดเชยความเสียหาย</w:t>
            </w: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</w:tcPr>
          <w:p w:rsidR="009A09A5" w:rsidRPr="00691AA7" w:rsidRDefault="009A09A5" w:rsidP="004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9A09A5" w:rsidRPr="00691AA7" w:rsidRDefault="009A09A5" w:rsidP="009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108" w:right="-10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22,932</w:t>
            </w:r>
          </w:p>
        </w:tc>
        <w:tc>
          <w:tcPr>
            <w:tcW w:w="270" w:type="dxa"/>
            <w:gridSpan w:val="2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37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19,787</w:t>
            </w:r>
          </w:p>
        </w:tc>
        <w:tc>
          <w:tcPr>
            <w:tcW w:w="27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21,424</w:t>
            </w:r>
          </w:p>
        </w:tc>
      </w:tr>
      <w:tr w:rsidR="009A09A5" w:rsidRPr="002E0804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E15332" w:rsidRPr="00691AA7" w:rsidRDefault="009A09A5" w:rsidP="00504553">
            <w:pPr>
              <w:ind w:left="258" w:hanging="258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ผลขาดทุนจากการด้อยค่าของ</w:t>
            </w:r>
          </w:p>
          <w:p w:rsidR="009A09A5" w:rsidRPr="00691AA7" w:rsidRDefault="009A09A5" w:rsidP="00504553">
            <w:pPr>
              <w:ind w:left="258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810" w:type="dxa"/>
            <w:vAlign w:val="bottom"/>
          </w:tcPr>
          <w:p w:rsidR="009A09A5" w:rsidRPr="00691AA7" w:rsidRDefault="003E5BB7" w:rsidP="004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91AA7">
              <w:rPr>
                <w:rFonts w:ascii="Angsana New" w:hAnsi="Angsana New" w:hint="cs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:rsidR="009A09A5" w:rsidRPr="00691AA7" w:rsidRDefault="009A09A5" w:rsidP="009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108" w:right="-10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1,083</w:t>
            </w:r>
          </w:p>
        </w:tc>
        <w:tc>
          <w:tcPr>
            <w:tcW w:w="270" w:type="dxa"/>
            <w:gridSpan w:val="2"/>
            <w:vAlign w:val="bottom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37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270" w:type="dxa"/>
            <w:vAlign w:val="bottom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1,083</w:t>
            </w:r>
          </w:p>
        </w:tc>
      </w:tr>
      <w:tr w:rsidR="009A09A5" w:rsidRPr="002E0804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822571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91AA7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ค่าใช้จ่ายในการควบบริษัท</w:t>
            </w:r>
          </w:p>
        </w:tc>
        <w:tc>
          <w:tcPr>
            <w:tcW w:w="810" w:type="dxa"/>
          </w:tcPr>
          <w:p w:rsidR="009A09A5" w:rsidRPr="00691AA7" w:rsidRDefault="009A09A5" w:rsidP="004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9A09A5" w:rsidRPr="00691AA7" w:rsidRDefault="009A09A5" w:rsidP="009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37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60,216</w:t>
            </w:r>
          </w:p>
        </w:tc>
        <w:tc>
          <w:tcPr>
            <w:tcW w:w="270" w:type="dxa"/>
          </w:tcPr>
          <w:p w:rsidR="009A09A5" w:rsidRPr="00691AA7" w:rsidRDefault="009A09A5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9A09A5" w:rsidRPr="00691AA7" w:rsidRDefault="009A09A5" w:rsidP="0014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ind w:left="-108" w:right="-19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09A5" w:rsidRPr="00C52C41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9A09A5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91AA7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:rsidR="009A09A5" w:rsidRPr="00691AA7" w:rsidRDefault="009A09A5" w:rsidP="004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130,</w:t>
            </w:r>
            <w:r w:rsidR="00297568" w:rsidRPr="00691AA7">
              <w:rPr>
                <w:rFonts w:ascii="Angsana New" w:hAnsi="Angsana New"/>
                <w:sz w:val="28"/>
                <w:szCs w:val="28"/>
              </w:rPr>
              <w:t>5</w:t>
            </w:r>
            <w:r w:rsidRPr="00691AA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:rsidR="009A09A5" w:rsidRPr="00691AA7" w:rsidRDefault="009A09A5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190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84,61</w:t>
            </w:r>
            <w:r w:rsidR="00C54E02" w:rsidRPr="00691AA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:rsidR="009A09A5" w:rsidRPr="00691AA7" w:rsidRDefault="009A09A5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:rsidR="009A09A5" w:rsidRPr="00691AA7" w:rsidRDefault="009A09A5" w:rsidP="0014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8"/>
                <w:szCs w:val="28"/>
              </w:rPr>
            </w:pPr>
            <w:r w:rsidRPr="00691AA7">
              <w:rPr>
                <w:rFonts w:ascii="Angsana New" w:hAnsi="Angsana New"/>
                <w:sz w:val="28"/>
                <w:szCs w:val="28"/>
              </w:rPr>
              <w:t>106,324</w:t>
            </w:r>
          </w:p>
        </w:tc>
      </w:tr>
      <w:tr w:rsidR="009A09A5" w:rsidRPr="00C52C41" w:rsidTr="00691AA7">
        <w:trPr>
          <w:gridAfter w:val="1"/>
          <w:wAfter w:w="18" w:type="dxa"/>
          <w:cantSplit/>
        </w:trPr>
        <w:tc>
          <w:tcPr>
            <w:tcW w:w="3420" w:type="dxa"/>
          </w:tcPr>
          <w:p w:rsidR="009A09A5" w:rsidRPr="00691AA7" w:rsidRDefault="00504553" w:rsidP="00504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1A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</w:tcPr>
          <w:p w:rsidR="009A09A5" w:rsidRPr="00691AA7" w:rsidRDefault="009A09A5" w:rsidP="004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0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1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1AA7">
              <w:rPr>
                <w:rFonts w:ascii="Angsana New" w:hAnsi="Angsana New"/>
                <w:b/>
                <w:bCs/>
                <w:sz w:val="28"/>
                <w:szCs w:val="28"/>
              </w:rPr>
              <w:t>8,60</w:t>
            </w:r>
            <w:r w:rsidR="00FC2917" w:rsidRPr="00691AA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691AA7">
              <w:rPr>
                <w:rFonts w:ascii="Angsana New" w:hAnsi="Angsana New"/>
                <w:b/>
                <w:bCs/>
                <w:sz w:val="28"/>
                <w:szCs w:val="28"/>
              </w:rPr>
              <w:t>,1</w:t>
            </w:r>
            <w:r w:rsidR="00297568" w:rsidRPr="00691AA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FC2917" w:rsidRPr="00691AA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:rsidR="009A09A5" w:rsidRPr="00691AA7" w:rsidRDefault="009A09A5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1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1AA7">
              <w:rPr>
                <w:rFonts w:ascii="Angsana New" w:hAnsi="Angsana New"/>
                <w:b/>
                <w:bCs/>
                <w:sz w:val="28"/>
                <w:szCs w:val="28"/>
              </w:rPr>
              <w:t>9,180,37</w:t>
            </w:r>
            <w:r w:rsidR="00C54E02" w:rsidRPr="00691AA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:rsidR="009A09A5" w:rsidRPr="00691AA7" w:rsidRDefault="009A09A5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09A5" w:rsidRPr="00691AA7" w:rsidRDefault="009A09A5" w:rsidP="00FB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1AA7">
              <w:rPr>
                <w:rFonts w:ascii="Angsana New" w:hAnsi="Angsana New"/>
                <w:b/>
                <w:bCs/>
                <w:sz w:val="28"/>
                <w:szCs w:val="28"/>
              </w:rPr>
              <w:t>6,411,986</w:t>
            </w:r>
          </w:p>
        </w:tc>
      </w:tr>
    </w:tbl>
    <w:p w:rsidR="00AB6CEB" w:rsidRPr="00C52C41" w:rsidRDefault="00851A86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FC2917">
        <w:rPr>
          <w:rFonts w:ascii="Angsana New" w:hAnsi="Angsana New"/>
          <w:b/>
          <w:bCs/>
          <w:sz w:val="30"/>
          <w:szCs w:val="30"/>
        </w:rPr>
        <w:t>0</w:t>
      </w:r>
      <w:r w:rsidR="00AB6CEB" w:rsidRPr="00C52C41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</w:p>
    <w:p w:rsidR="00AB6CEB" w:rsidRPr="005E5B3E" w:rsidRDefault="00AB6CEB" w:rsidP="005B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AB6CE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ภาษีเงินได้ที่รับรู้ในกำไรหรือขาดทุน</w:t>
      </w:r>
    </w:p>
    <w:p w:rsidR="003A4268" w:rsidRPr="005E5B3E" w:rsidRDefault="003A4268" w:rsidP="005B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/>
      </w:tblPr>
      <w:tblGrid>
        <w:gridCol w:w="4140"/>
        <w:gridCol w:w="1260"/>
        <w:gridCol w:w="236"/>
        <w:gridCol w:w="34"/>
        <w:gridCol w:w="1260"/>
        <w:gridCol w:w="270"/>
        <w:gridCol w:w="2250"/>
      </w:tblGrid>
      <w:tr w:rsidR="00D31958" w:rsidRPr="00B46472" w:rsidTr="003B5857">
        <w:trPr>
          <w:cantSplit/>
          <w:tblHeader/>
        </w:trPr>
        <w:tc>
          <w:tcPr>
            <w:tcW w:w="4140" w:type="dxa"/>
          </w:tcPr>
          <w:p w:rsidR="00D31958" w:rsidRPr="00D31958" w:rsidRDefault="00D31958" w:rsidP="0050462A">
            <w:pPr>
              <w:pStyle w:val="a2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4"/>
          </w:tcPr>
          <w:p w:rsidR="00D31958" w:rsidRPr="00760155" w:rsidRDefault="00D31958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1958" w:rsidRPr="00760155" w:rsidRDefault="00D31958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D31958" w:rsidRPr="000631BF" w:rsidRDefault="00D31958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1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958" w:rsidRPr="00B46472" w:rsidTr="003B5857">
        <w:trPr>
          <w:cantSplit/>
          <w:tblHeader/>
        </w:trPr>
        <w:tc>
          <w:tcPr>
            <w:tcW w:w="4140" w:type="dxa"/>
          </w:tcPr>
          <w:p w:rsidR="00D31958" w:rsidRPr="00D31958" w:rsidRDefault="00D31958" w:rsidP="0050462A">
            <w:pPr>
              <w:pStyle w:val="a2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4"/>
          </w:tcPr>
          <w:p w:rsidR="00D31958" w:rsidRPr="000631BF" w:rsidRDefault="00D31958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1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D31958" w:rsidRPr="00760155" w:rsidRDefault="00D31958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D31958" w:rsidRPr="00760155" w:rsidRDefault="00D31958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5"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</w:tr>
      <w:tr w:rsidR="00D31958" w:rsidRPr="00B46472" w:rsidTr="003B5857">
        <w:trPr>
          <w:cantSplit/>
          <w:tblHeader/>
        </w:trPr>
        <w:tc>
          <w:tcPr>
            <w:tcW w:w="4140" w:type="dxa"/>
          </w:tcPr>
          <w:p w:rsidR="00D31958" w:rsidRPr="00D31958" w:rsidRDefault="00D31958" w:rsidP="0050462A">
            <w:pPr>
              <w:pStyle w:val="a2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4"/>
          </w:tcPr>
          <w:p w:rsidR="00D31958" w:rsidRPr="000631BF" w:rsidRDefault="00D31958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1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D31958" w:rsidRPr="00760155" w:rsidRDefault="00D31958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D31958" w:rsidRPr="00760155" w:rsidRDefault="00AE6D2A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 w:rsidR="00D31958" w:rsidRPr="00760155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D31958" w:rsidRPr="00B46472" w:rsidTr="003B5857">
        <w:trPr>
          <w:cantSplit/>
          <w:tblHeader/>
        </w:trPr>
        <w:tc>
          <w:tcPr>
            <w:tcW w:w="4140" w:type="dxa"/>
          </w:tcPr>
          <w:p w:rsidR="00D31958" w:rsidRPr="00D31958" w:rsidRDefault="00D31958" w:rsidP="0050462A">
            <w:pPr>
              <w:pStyle w:val="a2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4"/>
          </w:tcPr>
          <w:p w:rsidR="00D31958" w:rsidRPr="00760155" w:rsidRDefault="00D31958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6015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D31958" w:rsidRPr="00760155" w:rsidRDefault="00D31958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D31958" w:rsidRPr="00760155" w:rsidRDefault="00D31958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5"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D31958" w:rsidRPr="00B46472" w:rsidTr="003B5857">
        <w:tblPrEx>
          <w:tblLook w:val="04A0"/>
        </w:tblPrEx>
        <w:trPr>
          <w:tblHeader/>
        </w:trPr>
        <w:tc>
          <w:tcPr>
            <w:tcW w:w="4140" w:type="dxa"/>
          </w:tcPr>
          <w:p w:rsidR="00D31958" w:rsidRPr="00D31958" w:rsidRDefault="00D31958" w:rsidP="005046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D31958" w:rsidRPr="00760155" w:rsidRDefault="00D31958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0155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760155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D31958" w:rsidRPr="00760155" w:rsidRDefault="00D31958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</w:tcPr>
          <w:p w:rsidR="00D31958" w:rsidRPr="00760155" w:rsidRDefault="003E5BB7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D31958" w:rsidRPr="00760155" w:rsidRDefault="00D31958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</w:tcPr>
          <w:p w:rsidR="00D31958" w:rsidRPr="00760155" w:rsidRDefault="00D31958" w:rsidP="0050462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015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ถึงวันที่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6015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D31958" w:rsidRPr="00B46472" w:rsidTr="003B5857">
        <w:tblPrEx>
          <w:tblLook w:val="04A0"/>
        </w:tblPrEx>
        <w:trPr>
          <w:tblHeader/>
        </w:trPr>
        <w:tc>
          <w:tcPr>
            <w:tcW w:w="4140" w:type="dxa"/>
          </w:tcPr>
          <w:p w:rsidR="00D31958" w:rsidRPr="00D31958" w:rsidRDefault="00D31958" w:rsidP="0050462A">
            <w:pPr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10" w:type="dxa"/>
            <w:gridSpan w:val="6"/>
          </w:tcPr>
          <w:p w:rsidR="00D31958" w:rsidRPr="00760155" w:rsidRDefault="00D31958" w:rsidP="0050462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01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01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601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31958" w:rsidRPr="00C52C41" w:rsidTr="003B5857">
        <w:tc>
          <w:tcPr>
            <w:tcW w:w="4140" w:type="dxa"/>
          </w:tcPr>
          <w:p w:rsidR="00D31958" w:rsidRPr="00C52C41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260" w:type="dxa"/>
            <w:vAlign w:val="bottom"/>
          </w:tcPr>
          <w:p w:rsidR="00D31958" w:rsidRPr="00760155" w:rsidRDefault="00D3195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D31958" w:rsidRPr="00760155" w:rsidRDefault="00D3195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31958" w:rsidRPr="00760155" w:rsidRDefault="00D3195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1958" w:rsidRPr="00760155" w:rsidRDefault="00D3195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D31958" w:rsidRPr="00760155" w:rsidRDefault="00D3195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958" w:rsidRPr="00C52C41" w:rsidTr="003B5857">
        <w:tc>
          <w:tcPr>
            <w:tcW w:w="4140" w:type="dxa"/>
          </w:tcPr>
          <w:p w:rsidR="00D31958" w:rsidRPr="00C52C41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FC2917">
              <w:rPr>
                <w:rFonts w:ascii="Angsana New" w:hAnsi="Angsana New" w:hint="cs"/>
                <w:sz w:val="30"/>
                <w:szCs w:val="30"/>
                <w:cs/>
              </w:rPr>
              <w:t>ปี/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260" w:type="dxa"/>
          </w:tcPr>
          <w:p w:rsidR="00D31958" w:rsidRPr="00B2408A" w:rsidRDefault="0029756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21CFA">
              <w:rPr>
                <w:rFonts w:ascii="Angsana New" w:hAnsi="Angsana New"/>
                <w:sz w:val="30"/>
                <w:szCs w:val="30"/>
              </w:rPr>
              <w:t>0,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21CFA">
              <w:rPr>
                <w:rFonts w:ascii="Angsana New" w:hAnsi="Angsana New"/>
                <w:sz w:val="30"/>
                <w:szCs w:val="30"/>
              </w:rPr>
              <w:t>0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:rsidR="00D31958" w:rsidRPr="00C52C41" w:rsidRDefault="00D3195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1958" w:rsidRPr="00B2408A" w:rsidRDefault="002A094C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91,292</w:t>
            </w:r>
          </w:p>
        </w:tc>
        <w:tc>
          <w:tcPr>
            <w:tcW w:w="270" w:type="dxa"/>
          </w:tcPr>
          <w:p w:rsidR="00D31958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D31958" w:rsidRDefault="00721CFA" w:rsidP="007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49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D31958" w:rsidRPr="00C52C41" w:rsidTr="003B5857">
        <w:tc>
          <w:tcPr>
            <w:tcW w:w="4140" w:type="dxa"/>
          </w:tcPr>
          <w:p w:rsidR="00D31958" w:rsidRPr="00C52C41" w:rsidRDefault="00760155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</w:t>
            </w:r>
            <w:r w:rsidR="005418F7">
              <w:rPr>
                <w:rFonts w:ascii="Angsana New" w:hAnsi="Angsana New" w:hint="cs"/>
                <w:sz w:val="30"/>
                <w:szCs w:val="30"/>
                <w:cs/>
              </w:rPr>
              <w:t xml:space="preserve"> (สูง</w:t>
            </w:r>
            <w:r w:rsidR="007A59C9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5418F7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31958" w:rsidRPr="00B2408A" w:rsidRDefault="00721CFA" w:rsidP="009A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270" w:type="dxa"/>
            <w:gridSpan w:val="2"/>
            <w:vAlign w:val="bottom"/>
          </w:tcPr>
          <w:p w:rsidR="00D31958" w:rsidRPr="00C52C41" w:rsidRDefault="00D3195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31958" w:rsidRDefault="00D31958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:rsidR="00D31958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D31958" w:rsidRDefault="00721CFA" w:rsidP="009A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</w:tr>
      <w:tr w:rsidR="00D31958" w:rsidRPr="00C52C41" w:rsidTr="003B5857">
        <w:tc>
          <w:tcPr>
            <w:tcW w:w="4140" w:type="dxa"/>
          </w:tcPr>
          <w:p w:rsidR="00D31958" w:rsidRPr="00C52C41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31958" w:rsidRPr="008E78CD" w:rsidRDefault="0029756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21CFA">
              <w:rPr>
                <w:rFonts w:ascii="Angsana New" w:hAnsi="Angsana New"/>
                <w:b/>
                <w:bCs/>
                <w:sz w:val="30"/>
                <w:szCs w:val="30"/>
              </w:rPr>
              <w:t>0,44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:rsidR="00D31958" w:rsidRPr="008E78CD" w:rsidRDefault="00D3195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31958" w:rsidRPr="008E78CD" w:rsidRDefault="002A094C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91,705</w:t>
            </w:r>
          </w:p>
        </w:tc>
        <w:tc>
          <w:tcPr>
            <w:tcW w:w="270" w:type="dxa"/>
          </w:tcPr>
          <w:p w:rsidR="00D31958" w:rsidRPr="008E78CD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D31958" w:rsidRPr="008E78CD" w:rsidRDefault="00721CFA" w:rsidP="009A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30,43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D31958" w:rsidRPr="00C52C41" w:rsidTr="003B5857">
        <w:tc>
          <w:tcPr>
            <w:tcW w:w="4140" w:type="dxa"/>
          </w:tcPr>
          <w:p w:rsidR="00D31958" w:rsidRPr="00C52C41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:rsidR="00D31958" w:rsidRPr="00B2408A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D31958" w:rsidRPr="00B2408A" w:rsidRDefault="00D3195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1958" w:rsidRPr="00B2408A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230"/>
                <w:tab w:val="decimal" w:pos="14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1958" w:rsidRPr="00B2408A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230"/>
                <w:tab w:val="decimal" w:pos="14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D31958" w:rsidRPr="00B27EB4" w:rsidRDefault="00D31958" w:rsidP="007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3"/>
                <w:tab w:val="decimal" w:pos="1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958" w:rsidRPr="00C52C41" w:rsidTr="003B5857">
        <w:tc>
          <w:tcPr>
            <w:tcW w:w="4140" w:type="dxa"/>
          </w:tcPr>
          <w:p w:rsidR="00D31958" w:rsidRPr="00C52C41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31958" w:rsidRPr="00B2408A" w:rsidRDefault="00721CFA" w:rsidP="00AD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(33,98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D31958" w:rsidRPr="00C52C41" w:rsidRDefault="00D3195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31958" w:rsidRPr="00B2408A" w:rsidRDefault="008E78CD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094C">
              <w:rPr>
                <w:rFonts w:ascii="Angsana New" w:hAnsi="Angsana New"/>
                <w:sz w:val="30"/>
                <w:szCs w:val="30"/>
              </w:rPr>
              <w:t>9,936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31958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D31958" w:rsidRDefault="00721CFA" w:rsidP="003B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(19,32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4D66" w:rsidRPr="00C52C41" w:rsidTr="003B5857">
        <w:tc>
          <w:tcPr>
            <w:tcW w:w="4140" w:type="dxa"/>
          </w:tcPr>
          <w:p w:rsidR="00BA4D66" w:rsidRPr="00C52C41" w:rsidRDefault="00BA4D66" w:rsidP="00BA4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A4D66" w:rsidRPr="00BA4D66" w:rsidRDefault="00BA4D66" w:rsidP="00BA4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2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D66">
              <w:rPr>
                <w:rFonts w:ascii="Angsana New" w:hAnsi="Angsana New"/>
                <w:b/>
                <w:bCs/>
                <w:sz w:val="30"/>
                <w:szCs w:val="30"/>
              </w:rPr>
              <w:t>(33,98</w:t>
            </w:r>
            <w:r w:rsidRPr="00BA4D6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A4D6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BA4D66" w:rsidRPr="00BA4D66" w:rsidRDefault="00BA4D66" w:rsidP="00BA4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A4D66" w:rsidRPr="00BA4D66" w:rsidRDefault="00BA4D66" w:rsidP="00BA4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D6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A094C">
              <w:rPr>
                <w:rFonts w:ascii="Angsana New" w:hAnsi="Angsana New"/>
                <w:b/>
                <w:bCs/>
                <w:sz w:val="30"/>
                <w:szCs w:val="30"/>
              </w:rPr>
              <w:t>9,936</w:t>
            </w:r>
            <w:r w:rsidRPr="00BA4D6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A4D66" w:rsidRPr="00BA4D66" w:rsidRDefault="00BA4D66" w:rsidP="00BA4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BA4D66" w:rsidRPr="00BA4D66" w:rsidRDefault="00BA4D66" w:rsidP="00BA4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D66">
              <w:rPr>
                <w:rFonts w:ascii="Angsana New" w:hAnsi="Angsana New"/>
                <w:b/>
                <w:bCs/>
                <w:sz w:val="30"/>
                <w:szCs w:val="30"/>
              </w:rPr>
              <w:t>(19,32</w:t>
            </w:r>
            <w:r w:rsidRPr="00BA4D66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Pr="00BA4D6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31958" w:rsidRPr="00C52C41" w:rsidTr="00AD37DE">
        <w:trPr>
          <w:trHeight w:val="253"/>
        </w:trPr>
        <w:tc>
          <w:tcPr>
            <w:tcW w:w="4140" w:type="dxa"/>
          </w:tcPr>
          <w:p w:rsidR="00D31958" w:rsidRPr="00C52C41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31958" w:rsidRPr="00B2408A" w:rsidRDefault="00910D82" w:rsidP="00AD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0D82">
              <w:rPr>
                <w:rFonts w:ascii="Angsana New" w:hAnsi="Angsana New" w:hint="cs"/>
                <w:b/>
                <w:bCs/>
                <w:sz w:val="30"/>
                <w:szCs w:val="30"/>
              </w:rPr>
              <w:t>16</w:t>
            </w:r>
            <w:r w:rsidR="00BA4D66">
              <w:rPr>
                <w:rFonts w:ascii="Angsana New" w:hAnsi="Angsana New"/>
                <w:b/>
                <w:bCs/>
                <w:sz w:val="30"/>
                <w:szCs w:val="30"/>
              </w:rPr>
              <w:t>,460</w:t>
            </w:r>
          </w:p>
        </w:tc>
        <w:tc>
          <w:tcPr>
            <w:tcW w:w="270" w:type="dxa"/>
            <w:gridSpan w:val="2"/>
            <w:vAlign w:val="bottom"/>
          </w:tcPr>
          <w:p w:rsidR="00D31958" w:rsidRPr="00B2408A" w:rsidRDefault="00D3195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31958" w:rsidRPr="00B2408A" w:rsidRDefault="00BA4D66" w:rsidP="00AD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81,769</w:t>
            </w:r>
          </w:p>
        </w:tc>
        <w:tc>
          <w:tcPr>
            <w:tcW w:w="270" w:type="dxa"/>
          </w:tcPr>
          <w:p w:rsidR="00D31958" w:rsidRDefault="00D3195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:rsidR="00D31958" w:rsidRDefault="00BA4D66" w:rsidP="00AD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11,110</w:t>
            </w:r>
          </w:p>
        </w:tc>
      </w:tr>
    </w:tbl>
    <w:p w:rsidR="003A4268" w:rsidRPr="005E5B3E" w:rsidRDefault="003A4268" w:rsidP="005B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74941" w:rsidRPr="00C52C41" w:rsidRDefault="00F74941" w:rsidP="00237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sz w:val="24"/>
          <w:szCs w:val="24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:rsidR="00F74941" w:rsidRPr="005E5B3E" w:rsidRDefault="00F74941" w:rsidP="005B7C99">
      <w:pPr>
        <w:spacing w:line="180" w:lineRule="exact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360" w:type="dxa"/>
        <w:tblLayout w:type="fixed"/>
        <w:tblLook w:val="0000"/>
      </w:tblPr>
      <w:tblGrid>
        <w:gridCol w:w="306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1D0BC3" w:rsidRPr="00C52C41" w:rsidTr="005B7C99">
        <w:tc>
          <w:tcPr>
            <w:tcW w:w="3060" w:type="dxa"/>
          </w:tcPr>
          <w:p w:rsidR="001D0BC3" w:rsidRPr="00C52C41" w:rsidRDefault="001D0BC3" w:rsidP="00484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</w:tcPr>
          <w:p w:rsidR="001D0BC3" w:rsidRPr="001D0BC3" w:rsidRDefault="001D0BC3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D0BC3" w:rsidRPr="00C52C41" w:rsidTr="005B7C99">
        <w:tc>
          <w:tcPr>
            <w:tcW w:w="3060" w:type="dxa"/>
          </w:tcPr>
          <w:p w:rsidR="001D0BC3" w:rsidRPr="00C52C41" w:rsidRDefault="001D0BC3" w:rsidP="00484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</w:tcPr>
          <w:p w:rsidR="001D0BC3" w:rsidRPr="001D0BC3" w:rsidRDefault="001D0BC3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E5BB7" w:rsidRPr="003E5BB7">
              <w:rPr>
                <w:rFonts w:ascii="Angsana New" w:hAnsi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FF075F" w:rsidRPr="00C52C41" w:rsidTr="005B7C99">
        <w:tc>
          <w:tcPr>
            <w:tcW w:w="3060" w:type="dxa"/>
          </w:tcPr>
          <w:p w:rsidR="007D29DF" w:rsidRPr="00C52C41" w:rsidRDefault="007D29DF" w:rsidP="00484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:rsidR="00FF075F" w:rsidRPr="00C52C41" w:rsidRDefault="003E5BB7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5BB7">
              <w:rPr>
                <w:rFonts w:ascii="Angsana New" w:hAnsi="Angsana New" w:hint="cs"/>
                <w:sz w:val="26"/>
                <w:szCs w:val="26"/>
              </w:rPr>
              <w:t>2</w:t>
            </w:r>
            <w:r w:rsidR="00297568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3E5BB7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5"/>
          </w:tcPr>
          <w:p w:rsidR="00FF075F" w:rsidRPr="00C52C41" w:rsidRDefault="003E5BB7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5BB7">
              <w:rPr>
                <w:rFonts w:ascii="Angsana New" w:hAnsi="Angsana New" w:hint="cs"/>
                <w:sz w:val="26"/>
                <w:szCs w:val="26"/>
              </w:rPr>
              <w:t>2</w:t>
            </w:r>
            <w:r w:rsidR="00297568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3E5BB7">
              <w:rPr>
                <w:rFonts w:ascii="Angsana New" w:hAnsi="Angsana New" w:hint="cs"/>
                <w:sz w:val="26"/>
                <w:szCs w:val="26"/>
              </w:rPr>
              <w:t>62</w:t>
            </w:r>
          </w:p>
        </w:tc>
      </w:tr>
      <w:tr w:rsidR="003A4268" w:rsidRPr="00C52C41" w:rsidTr="005B7C99">
        <w:tblPrEx>
          <w:tblBorders>
            <w:bottom w:val="single" w:sz="4" w:space="0" w:color="auto"/>
          </w:tblBorders>
        </w:tblPrEx>
        <w:tc>
          <w:tcPr>
            <w:tcW w:w="3060" w:type="dxa"/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7E43B2" w:rsidP="003D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0B4E" w:rsidRPr="00C52C41" w:rsidTr="005B7C99">
        <w:tblPrEx>
          <w:tblBorders>
            <w:bottom w:val="single" w:sz="4" w:space="0" w:color="auto"/>
          </w:tblBorders>
        </w:tblPrEx>
        <w:tc>
          <w:tcPr>
            <w:tcW w:w="3060" w:type="dxa"/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27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30B4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(ค่าใช้จ่าย)</w:t>
            </w:r>
          </w:p>
        </w:tc>
        <w:tc>
          <w:tcPr>
            <w:tcW w:w="27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</w:tr>
      <w:tr w:rsidR="00030B4E" w:rsidRPr="00C52C41" w:rsidTr="005B7C99">
        <w:tblPrEx>
          <w:tblBorders>
            <w:bottom w:val="single" w:sz="4" w:space="0" w:color="auto"/>
          </w:tblBorders>
        </w:tblPrEx>
        <w:trPr>
          <w:trHeight w:val="362"/>
        </w:trPr>
        <w:tc>
          <w:tcPr>
            <w:tcW w:w="3060" w:type="dxa"/>
            <w:tcBorders>
              <w:bottom w:val="nil"/>
            </w:tcBorders>
            <w:shd w:val="clear" w:color="auto" w:fill="auto"/>
          </w:tcPr>
          <w:p w:rsidR="00030B4E" w:rsidRPr="005A0BD1" w:rsidRDefault="00030B4E" w:rsidP="00030B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030B4E" w:rsidRPr="005A0BD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030B4E" w:rsidRPr="005A0BD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030B4E" w:rsidRPr="005A0BD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030B4E" w:rsidRPr="005A0BD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030B4E" w:rsidRPr="00C52C41" w:rsidTr="005B7C99">
        <w:tblPrEx>
          <w:tblBorders>
            <w:bottom w:val="single" w:sz="4" w:space="0" w:color="auto"/>
          </w:tblBorders>
        </w:tblPrEx>
        <w:trPr>
          <w:trHeight w:val="254"/>
        </w:trPr>
        <w:tc>
          <w:tcPr>
            <w:tcW w:w="3060" w:type="dxa"/>
            <w:tcBorders>
              <w:bottom w:val="nil"/>
            </w:tcBorders>
            <w:shd w:val="clear" w:color="auto" w:fill="auto"/>
          </w:tcPr>
          <w:p w:rsidR="00030B4E" w:rsidRDefault="00030B4E" w:rsidP="00030B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bottom w:val="nil"/>
            </w:tcBorders>
            <w:shd w:val="clear" w:color="auto" w:fill="auto"/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C458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030B4E" w:rsidRPr="00C52C41" w:rsidTr="005B7C99">
        <w:tblPrEx>
          <w:tblBorders>
            <w:bottom w:val="single" w:sz="4" w:space="0" w:color="auto"/>
          </w:tblBorders>
        </w:tblPrEx>
        <w:tc>
          <w:tcPr>
            <w:tcW w:w="3060" w:type="dxa"/>
            <w:shd w:val="clear" w:color="auto" w:fill="auto"/>
          </w:tcPr>
          <w:p w:rsidR="00030B4E" w:rsidRPr="00C52C41" w:rsidRDefault="00030B4E" w:rsidP="00030B4E">
            <w:pPr>
              <w:tabs>
                <w:tab w:val="clear" w:pos="227"/>
              </w:tabs>
              <w:ind w:left="253" w:hanging="25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ผลต่างของอัตราแลกเปลี่ยนจาก</w:t>
            </w:r>
            <w:r w:rsidR="005B7C99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การแปลงค่าหน่วยงานต่างประเทศ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E5BB7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1,149</w:t>
            </w:r>
          </w:p>
        </w:tc>
      </w:tr>
      <w:tr w:rsidR="00030B4E" w:rsidRPr="00C52C41" w:rsidTr="005B7C99">
        <w:tblPrEx>
          <w:tblBorders>
            <w:bottom w:val="single" w:sz="4" w:space="0" w:color="auto"/>
          </w:tblBorders>
        </w:tblPrEx>
        <w:tc>
          <w:tcPr>
            <w:tcW w:w="3060" w:type="dxa"/>
            <w:shd w:val="clear" w:color="auto" w:fill="auto"/>
          </w:tcPr>
          <w:p w:rsidR="00030B4E" w:rsidRDefault="00030B4E" w:rsidP="00030B4E">
            <w:pPr>
              <w:tabs>
                <w:tab w:val="clear" w:pos="227"/>
              </w:tabs>
              <w:ind w:left="253" w:hanging="25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DB0ACC">
              <w:rPr>
                <w:rFonts w:ascii="Angsana New" w:hAnsi="Angsana New"/>
                <w:sz w:val="26"/>
                <w:szCs w:val="26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(39,347)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Default="00030B4E" w:rsidP="00030B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(31,478)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(3,339)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(2,671)</w:t>
            </w:r>
          </w:p>
        </w:tc>
      </w:tr>
      <w:tr w:rsidR="00030B4E" w:rsidRPr="00C52C41" w:rsidTr="005B7C99">
        <w:tblPrEx>
          <w:tblBorders>
            <w:bottom w:val="single" w:sz="4" w:space="0" w:color="auto"/>
          </w:tblBorders>
        </w:tblPrEx>
        <w:tc>
          <w:tcPr>
            <w:tcW w:w="3060" w:type="dxa"/>
            <w:shd w:val="clear" w:color="auto" w:fill="auto"/>
          </w:tcPr>
          <w:p w:rsidR="00030B4E" w:rsidRPr="00C52C41" w:rsidRDefault="00030B4E" w:rsidP="00030B4E">
            <w:pPr>
              <w:tabs>
                <w:tab w:val="clear" w:pos="227"/>
                <w:tab w:val="clear" w:pos="454"/>
              </w:tabs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(ขาดทุน) กำไรจากการวัดมูลค่าผลประโยชน์พนักงาน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(9,17</w:t>
            </w:r>
            <w:r w:rsidRPr="003E5BB7">
              <w:rPr>
                <w:rFonts w:ascii="Angsana New" w:hAnsi="Angsana New" w:hint="cs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(7,34</w:t>
            </w:r>
            <w:r w:rsidRPr="003E5BB7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297568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,619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0B4E" w:rsidRPr="00C6686E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28,49</w:t>
            </w:r>
            <w:r w:rsidR="0029756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30B4E" w:rsidRPr="00C52C41" w:rsidTr="005B7C99">
        <w:tblPrEx>
          <w:tblBorders>
            <w:bottom w:val="single" w:sz="4" w:space="0" w:color="auto"/>
          </w:tblBorders>
        </w:tblPrEx>
        <w:tc>
          <w:tcPr>
            <w:tcW w:w="3060" w:type="dxa"/>
            <w:tcBorders>
              <w:bottom w:val="nil"/>
            </w:tcBorders>
            <w:shd w:val="clear" w:color="auto" w:fill="auto"/>
          </w:tcPr>
          <w:p w:rsidR="00030B4E" w:rsidRPr="00211E9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1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0B4E" w:rsidRPr="00211E9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(48,</w:t>
            </w:r>
            <w:r w:rsidR="0029756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3E5BB7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211E9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0B4E" w:rsidRPr="00A32546" w:rsidRDefault="00030B4E" w:rsidP="00030B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9,70</w:t>
            </w:r>
            <w:r w:rsidR="0029756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211E9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0B4E" w:rsidRPr="00211E9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(38,82</w:t>
            </w:r>
            <w:r w:rsidRPr="003E5BB7"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30B4E" w:rsidRPr="00211E9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0B4E" w:rsidRPr="00211E9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33,429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211E9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0B4E" w:rsidRPr="00211E9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(6,4</w:t>
            </w:r>
            <w:r w:rsidR="0029756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30B4E" w:rsidRPr="00211E9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0B4E" w:rsidRPr="00211E91" w:rsidRDefault="00030B4E" w:rsidP="0003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26,973</w:t>
            </w:r>
          </w:p>
        </w:tc>
      </w:tr>
      <w:tr w:rsidR="00BC0DB7" w:rsidRPr="00C52C41" w:rsidTr="005B7C99">
        <w:tc>
          <w:tcPr>
            <w:tcW w:w="6570" w:type="dxa"/>
            <w:gridSpan w:val="7"/>
          </w:tcPr>
          <w:p w:rsidR="00BC0DB7" w:rsidRPr="00C52C41" w:rsidRDefault="00D47FE8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3240" w:type="dxa"/>
            <w:gridSpan w:val="5"/>
          </w:tcPr>
          <w:p w:rsidR="00BC0DB7" w:rsidRPr="001D0BC3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0DB7" w:rsidRPr="00C52C41" w:rsidTr="005B7C99">
        <w:tblPrEx>
          <w:tblBorders>
            <w:bottom w:val="single" w:sz="4" w:space="0" w:color="auto"/>
          </w:tblBorders>
        </w:tblPrEx>
        <w:tc>
          <w:tcPr>
            <w:tcW w:w="6570" w:type="dxa"/>
            <w:gridSpan w:val="7"/>
          </w:tcPr>
          <w:p w:rsidR="00BC0DB7" w:rsidRPr="00C52C41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C0DB7" w:rsidRPr="00C52C41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:rsidR="00BC0DB7" w:rsidRPr="00C52C41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C0DB7" w:rsidRPr="00C52C41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BC0DB7" w:rsidRPr="00C52C41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BC0DB7" w:rsidRPr="00C52C41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</w:tr>
      <w:tr w:rsidR="00BC0DB7" w:rsidRPr="00C52C41" w:rsidTr="005B7C99">
        <w:tblPrEx>
          <w:tblBorders>
            <w:bottom w:val="single" w:sz="4" w:space="0" w:color="auto"/>
          </w:tblBorders>
        </w:tblPrEx>
        <w:trPr>
          <w:trHeight w:val="362"/>
        </w:trPr>
        <w:tc>
          <w:tcPr>
            <w:tcW w:w="6570" w:type="dxa"/>
            <w:gridSpan w:val="7"/>
            <w:tcBorders>
              <w:bottom w:val="nil"/>
            </w:tcBorders>
            <w:shd w:val="clear" w:color="auto" w:fill="auto"/>
          </w:tcPr>
          <w:p w:rsidR="00BC0DB7" w:rsidRPr="005A0BD1" w:rsidRDefault="00BC0DB7" w:rsidP="0050462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BC0DB7" w:rsidRPr="005A0BD1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:rsidR="00BC0DB7" w:rsidRPr="00C52C41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BC0DB7" w:rsidRPr="005A0BD1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:rsidR="00BC0DB7" w:rsidRPr="00C52C41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BC0DB7" w:rsidRPr="005A0BD1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BC0DB7" w:rsidRPr="00C52C41" w:rsidTr="005B7C99">
        <w:tblPrEx>
          <w:tblBorders>
            <w:bottom w:val="single" w:sz="4" w:space="0" w:color="auto"/>
          </w:tblBorders>
        </w:tblPrEx>
        <w:trPr>
          <w:trHeight w:val="362"/>
        </w:trPr>
        <w:tc>
          <w:tcPr>
            <w:tcW w:w="6570" w:type="dxa"/>
            <w:gridSpan w:val="7"/>
            <w:tcBorders>
              <w:bottom w:val="nil"/>
            </w:tcBorders>
            <w:shd w:val="clear" w:color="auto" w:fill="auto"/>
          </w:tcPr>
          <w:p w:rsidR="00BC0DB7" w:rsidRPr="005A0BD1" w:rsidRDefault="00BC0DB7" w:rsidP="0050462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  <w:tcBorders>
              <w:bottom w:val="nil"/>
            </w:tcBorders>
            <w:shd w:val="clear" w:color="auto" w:fill="auto"/>
          </w:tcPr>
          <w:p w:rsidR="00BC0DB7" w:rsidRPr="00BC0DB7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C0DB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C0DB7" w:rsidRPr="00C52C41" w:rsidTr="005B7C99">
        <w:tblPrEx>
          <w:tblBorders>
            <w:bottom w:val="single" w:sz="4" w:space="0" w:color="auto"/>
          </w:tblBorders>
        </w:tblPrEx>
        <w:trPr>
          <w:trHeight w:val="362"/>
        </w:trPr>
        <w:tc>
          <w:tcPr>
            <w:tcW w:w="6570" w:type="dxa"/>
            <w:gridSpan w:val="7"/>
            <w:tcBorders>
              <w:bottom w:val="nil"/>
            </w:tcBorders>
            <w:shd w:val="clear" w:color="auto" w:fill="auto"/>
          </w:tcPr>
          <w:p w:rsidR="00A41AAC" w:rsidRDefault="00BC0DB7" w:rsidP="0050462A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สำหรับรอบระยะเวลา</w:t>
            </w:r>
            <w:r w:rsidR="00A41AA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ตั้งแต่วันที่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E5BB7" w:rsidRPr="003E5BB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กรกฎาคม </w:t>
            </w:r>
            <w:r w:rsidR="003E5BB7" w:rsidRPr="003E5BB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62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(วันควบบริษัท) </w:t>
            </w:r>
          </w:p>
          <w:p w:rsidR="00BC0DB7" w:rsidRPr="00BC0DB7" w:rsidRDefault="00BC0DB7" w:rsidP="00806211">
            <w:pPr>
              <w:ind w:left="25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ถึงวันที่ </w:t>
            </w:r>
            <w:r w:rsidR="003E5BB7" w:rsidRPr="003E5BB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63</w:t>
            </w:r>
          </w:p>
        </w:tc>
        <w:tc>
          <w:tcPr>
            <w:tcW w:w="3240" w:type="dxa"/>
            <w:gridSpan w:val="5"/>
            <w:tcBorders>
              <w:bottom w:val="nil"/>
            </w:tcBorders>
            <w:shd w:val="clear" w:color="auto" w:fill="auto"/>
          </w:tcPr>
          <w:p w:rsidR="00BC0DB7" w:rsidRPr="00BC0DB7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BC0DB7" w:rsidRPr="00C52C41" w:rsidTr="005B7C99">
        <w:tblPrEx>
          <w:tblBorders>
            <w:bottom w:val="single" w:sz="4" w:space="0" w:color="auto"/>
          </w:tblBorders>
        </w:tblPrEx>
        <w:tc>
          <w:tcPr>
            <w:tcW w:w="6570" w:type="dxa"/>
            <w:gridSpan w:val="7"/>
            <w:shd w:val="clear" w:color="auto" w:fill="auto"/>
          </w:tcPr>
          <w:p w:rsidR="00BC0DB7" w:rsidRDefault="004E351F" w:rsidP="00BC0DB7">
            <w:pPr>
              <w:tabs>
                <w:tab w:val="clear" w:pos="227"/>
              </w:tabs>
              <w:ind w:left="253" w:hanging="25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BC0DB7" w:rsidRPr="00DB0ACC">
              <w:rPr>
                <w:rFonts w:ascii="Angsana New" w:hAnsi="Angsana New"/>
                <w:sz w:val="26"/>
                <w:szCs w:val="26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0DB7" w:rsidRDefault="003D70F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(38,423)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C0DB7" w:rsidRPr="00C6686E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0DB7" w:rsidRDefault="003D70F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C0DB7" w:rsidRPr="00C6686E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0DB7" w:rsidRDefault="003D70F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(30,739)</w:t>
            </w:r>
          </w:p>
        </w:tc>
      </w:tr>
      <w:tr w:rsidR="00BC0DB7" w:rsidRPr="00C52C41" w:rsidTr="005B7C99">
        <w:tblPrEx>
          <w:tblBorders>
            <w:bottom w:val="single" w:sz="4" w:space="0" w:color="auto"/>
          </w:tblBorders>
        </w:tblPrEx>
        <w:tc>
          <w:tcPr>
            <w:tcW w:w="6570" w:type="dxa"/>
            <w:gridSpan w:val="7"/>
            <w:shd w:val="clear" w:color="auto" w:fill="auto"/>
          </w:tcPr>
          <w:p w:rsidR="00BC0DB7" w:rsidRPr="00C52C41" w:rsidRDefault="004E351F" w:rsidP="0050462A">
            <w:pPr>
              <w:tabs>
                <w:tab w:val="clear" w:pos="227"/>
                <w:tab w:val="clear" w:pos="454"/>
              </w:tabs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</w:t>
            </w:r>
            <w:r w:rsidR="00BC0DB7">
              <w:rPr>
                <w:rFonts w:ascii="Angsana New" w:hAnsi="Angsana New" w:hint="cs"/>
                <w:sz w:val="26"/>
                <w:szCs w:val="26"/>
                <w:cs/>
              </w:rPr>
              <w:t>ากการวัดมูลค่าผลประโยชน์พนักงาน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0DB7" w:rsidRPr="00C6686E" w:rsidRDefault="003D70F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(9,178)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C0DB7" w:rsidRPr="00C6686E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0DB7" w:rsidRPr="00C6686E" w:rsidRDefault="003D70F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C0DB7" w:rsidRPr="00C6686E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0DB7" w:rsidRPr="00C6686E" w:rsidRDefault="003D70F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(7,342)</w:t>
            </w:r>
          </w:p>
        </w:tc>
      </w:tr>
      <w:tr w:rsidR="00BC0DB7" w:rsidRPr="00C52C41" w:rsidTr="005B7C99">
        <w:tblPrEx>
          <w:tblBorders>
            <w:bottom w:val="single" w:sz="4" w:space="0" w:color="auto"/>
          </w:tblBorders>
        </w:tblPrEx>
        <w:tc>
          <w:tcPr>
            <w:tcW w:w="6570" w:type="dxa"/>
            <w:gridSpan w:val="7"/>
            <w:tcBorders>
              <w:bottom w:val="nil"/>
            </w:tcBorders>
            <w:shd w:val="clear" w:color="auto" w:fill="auto"/>
          </w:tcPr>
          <w:p w:rsidR="00BC0DB7" w:rsidRPr="00211E91" w:rsidRDefault="00BC0DB7" w:rsidP="008C4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1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0DB7" w:rsidRPr="00211E91" w:rsidRDefault="003D70F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(47,601)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C0DB7" w:rsidRPr="00211E91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0DB7" w:rsidRPr="00211E91" w:rsidRDefault="003D70F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</w:t>
            </w:r>
            <w:r w:rsidR="0029756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C0DB7" w:rsidRPr="00211E91" w:rsidRDefault="00BC0D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0DB7" w:rsidRPr="00211E91" w:rsidRDefault="003D70F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(38,081)</w:t>
            </w:r>
          </w:p>
        </w:tc>
      </w:tr>
    </w:tbl>
    <w:p w:rsidR="00BC0DB7" w:rsidRDefault="00BC0DB7" w:rsidP="00237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74941" w:rsidRDefault="00F74941" w:rsidP="008C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F935F5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การกระทบยอดเพื่อหาอัตราภาษีเงินได้ที่แท้จริง</w:t>
      </w:r>
    </w:p>
    <w:p w:rsidR="00FD6141" w:rsidRPr="004E2EFC" w:rsidRDefault="00FD6141" w:rsidP="00D4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/>
      </w:tblPr>
      <w:tblGrid>
        <w:gridCol w:w="3870"/>
        <w:gridCol w:w="1170"/>
        <w:gridCol w:w="236"/>
        <w:gridCol w:w="1242"/>
        <w:gridCol w:w="236"/>
        <w:gridCol w:w="1076"/>
        <w:gridCol w:w="236"/>
        <w:gridCol w:w="1339"/>
      </w:tblGrid>
      <w:tr w:rsidR="001D1FFF" w:rsidRPr="00C52C41" w:rsidTr="0050462A">
        <w:tc>
          <w:tcPr>
            <w:tcW w:w="3870" w:type="dxa"/>
          </w:tcPr>
          <w:p w:rsidR="001D1FFF" w:rsidRPr="001B1DA1" w:rsidRDefault="001D1FFF" w:rsidP="00D8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5" w:type="dxa"/>
            <w:gridSpan w:val="7"/>
          </w:tcPr>
          <w:p w:rsidR="001D1FFF" w:rsidRPr="008C4222" w:rsidRDefault="001D1FF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4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F075F" w:rsidRPr="00C52C41" w:rsidTr="000836F3">
        <w:tc>
          <w:tcPr>
            <w:tcW w:w="3870" w:type="dxa"/>
          </w:tcPr>
          <w:p w:rsidR="00FF075F" w:rsidRPr="00F52417" w:rsidRDefault="00FF075F" w:rsidP="00D8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FF075F" w:rsidRPr="00C52C41" w:rsidRDefault="003E5BB7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</w:tcPr>
          <w:p w:rsidR="00FF075F" w:rsidRPr="00C52C41" w:rsidRDefault="003E5BB7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FF075F" w:rsidRPr="00C52C41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075F" w:rsidRPr="00C52C41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D42" w:rsidRPr="00C52C41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กำไรก่อนภาษี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CB0D42" w:rsidRPr="00C52C41" w:rsidRDefault="008C2874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:rsidR="00CB0D42" w:rsidRPr="00C52C41" w:rsidRDefault="00297568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38</w:t>
            </w:r>
            <w:r w:rsidR="001D1F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D1FFF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CB0D42" w:rsidRPr="00C52C41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:rsidR="00CB0D42" w:rsidRPr="00F9458A" w:rsidRDefault="008C2874" w:rsidP="00F8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:rsidR="00CB0D42" w:rsidRPr="00F9458A" w:rsidRDefault="008C2874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49,103</w:t>
            </w:r>
          </w:p>
        </w:tc>
        <w:tc>
          <w:tcPr>
            <w:tcW w:w="236" w:type="dxa"/>
            <w:tcBorders>
              <w:bottom w:val="nil"/>
            </w:tcBorders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:rsidR="00CB0D42" w:rsidRPr="00F9458A" w:rsidRDefault="00CB0D42" w:rsidP="00C74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  <w:bottom w:val="nil"/>
            </w:tcBorders>
          </w:tcPr>
          <w:p w:rsidR="00CB0D42" w:rsidRPr="00F9458A" w:rsidRDefault="003E5BB7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107</w:t>
            </w:r>
            <w:r w:rsidR="00797DC8">
              <w:rPr>
                <w:rFonts w:ascii="Angsana New" w:hAnsi="Angsana New"/>
                <w:sz w:val="30"/>
                <w:szCs w:val="30"/>
              </w:rPr>
              <w:t>,708</w:t>
            </w:r>
          </w:p>
        </w:tc>
      </w:tr>
      <w:tr w:rsidR="00CB0D42" w:rsidRPr="00C52C41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:rsidR="00CB0D42" w:rsidRPr="00F9458A" w:rsidRDefault="008C2874" w:rsidP="00F8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B0D42" w:rsidRPr="00F9458A" w:rsidRDefault="008C2874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(26,28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CB0D42" w:rsidRPr="00F9458A" w:rsidRDefault="00CB0D42" w:rsidP="00C74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079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:rsidR="00CB0D42" w:rsidRPr="00F9458A" w:rsidRDefault="00797DC8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(23,603)</w:t>
            </w:r>
          </w:p>
        </w:tc>
      </w:tr>
      <w:tr w:rsidR="00CB0D42" w:rsidRPr="00C52C41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</w:tcPr>
          <w:p w:rsidR="00CB0D42" w:rsidRPr="00C52C41" w:rsidRDefault="008C2874" w:rsidP="00F8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:rsidR="00CB0D42" w:rsidRPr="00680149" w:rsidRDefault="008C2874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(839)</w:t>
            </w:r>
          </w:p>
        </w:tc>
        <w:tc>
          <w:tcPr>
            <w:tcW w:w="236" w:type="dxa"/>
            <w:shd w:val="clear" w:color="auto" w:fill="auto"/>
          </w:tcPr>
          <w:p w:rsidR="00CB0D42" w:rsidRPr="0068014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:rsidR="00CB0D42" w:rsidRPr="00680149" w:rsidRDefault="00CB0D42" w:rsidP="00C74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B0D42" w:rsidRPr="0068014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:rsidR="00CB0D42" w:rsidRPr="00680149" w:rsidRDefault="00797DC8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(488)</w:t>
            </w:r>
          </w:p>
        </w:tc>
      </w:tr>
      <w:tr w:rsidR="007B593E" w:rsidRPr="00C52C41" w:rsidTr="00350CB9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:rsidR="007B593E" w:rsidRPr="00C52C41" w:rsidRDefault="007B593E" w:rsidP="00350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:rsidR="007B593E" w:rsidRPr="00C52C41" w:rsidRDefault="008C2874" w:rsidP="00F8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7B593E" w:rsidRPr="00C52C41" w:rsidRDefault="007B593E" w:rsidP="00350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B593E" w:rsidRPr="00F9458A" w:rsidRDefault="008C2874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1,891</w:t>
            </w:r>
          </w:p>
        </w:tc>
        <w:tc>
          <w:tcPr>
            <w:tcW w:w="236" w:type="dxa"/>
          </w:tcPr>
          <w:p w:rsidR="007B593E" w:rsidRPr="00C52C41" w:rsidRDefault="007B593E" w:rsidP="00350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7B593E" w:rsidRPr="00F9458A" w:rsidRDefault="007B593E" w:rsidP="00C74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B593E" w:rsidRPr="00C52C41" w:rsidRDefault="007B593E" w:rsidP="00350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:rsidR="007B593E" w:rsidRPr="00F9458A" w:rsidRDefault="00797DC8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</w:tr>
      <w:tr w:rsidR="001D1FFF" w:rsidRPr="00C52C41" w:rsidTr="0050462A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:rsidR="001D1FFF" w:rsidRPr="00C52C41" w:rsidRDefault="001D1FFF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:rsidR="001D1FFF" w:rsidRDefault="008C2874" w:rsidP="00F8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36" w:type="dxa"/>
          </w:tcPr>
          <w:p w:rsidR="001D1FFF" w:rsidRPr="00C52C41" w:rsidRDefault="001D1FFF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1D1FFF" w:rsidRDefault="008C2874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(4,366)</w:t>
            </w:r>
          </w:p>
        </w:tc>
        <w:tc>
          <w:tcPr>
            <w:tcW w:w="236" w:type="dxa"/>
          </w:tcPr>
          <w:p w:rsidR="001D1FFF" w:rsidRPr="00C52C41" w:rsidRDefault="001D1FFF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1D1FFF" w:rsidRDefault="007B593E" w:rsidP="00C74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:rsidR="001D1FFF" w:rsidRPr="00C52C41" w:rsidRDefault="001D1FFF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:rsidR="001D1FFF" w:rsidRDefault="00797DC8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E5BB7"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27)</w:t>
            </w:r>
          </w:p>
        </w:tc>
      </w:tr>
      <w:tr w:rsidR="00D4275B" w:rsidRPr="00C52C41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:rsidR="00D4275B" w:rsidRDefault="00D4275B" w:rsidP="007B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:rsidR="00D4275B" w:rsidRDefault="008C4222" w:rsidP="008C4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:rsidR="00D4275B" w:rsidRPr="00C52C41" w:rsidRDefault="00D4275B" w:rsidP="007B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D4275B" w:rsidRDefault="00F81F05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(2,986)</w:t>
            </w:r>
          </w:p>
        </w:tc>
        <w:tc>
          <w:tcPr>
            <w:tcW w:w="236" w:type="dxa"/>
          </w:tcPr>
          <w:p w:rsidR="00D4275B" w:rsidRPr="00C52C41" w:rsidRDefault="00D4275B" w:rsidP="007B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D4275B" w:rsidRDefault="008C2874" w:rsidP="00C74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4275B" w:rsidRPr="00C52C41" w:rsidRDefault="00D4275B" w:rsidP="007B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:rsidR="00D4275B" w:rsidRDefault="00F81F05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81F05" w:rsidRPr="00C52C41" w:rsidTr="00F3165A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:rsidR="00F81F05" w:rsidRDefault="00F81F05" w:rsidP="00F3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</w:t>
            </w:r>
            <w:r w:rsidR="00DA4093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8C4222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DA4093">
              <w:rPr>
                <w:rFonts w:ascii="Angsana New" w:hAnsi="Angsana New" w:hint="cs"/>
                <w:sz w:val="30"/>
                <w:szCs w:val="30"/>
                <w:cs/>
              </w:rPr>
              <w:t>) ต่ำไป</w:t>
            </w:r>
          </w:p>
        </w:tc>
        <w:tc>
          <w:tcPr>
            <w:tcW w:w="1170" w:type="dxa"/>
          </w:tcPr>
          <w:p w:rsidR="00F81F05" w:rsidRDefault="008C4222" w:rsidP="008C4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81F05" w:rsidRPr="00C52C41" w:rsidRDefault="00F81F05" w:rsidP="00F3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F81F05" w:rsidRDefault="00F81F05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236" w:type="dxa"/>
          </w:tcPr>
          <w:p w:rsidR="00F81F05" w:rsidRPr="00C52C41" w:rsidRDefault="00F81F05" w:rsidP="00F3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F81F05" w:rsidRDefault="00F81F05" w:rsidP="00C74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81F05" w:rsidRPr="00C52C41" w:rsidRDefault="00F81F05" w:rsidP="00F3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:rsidR="00F81F05" w:rsidRDefault="00F81F05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7B593E" w:rsidRPr="00C52C41" w:rsidTr="000836F3">
        <w:tblPrEx>
          <w:tblBorders>
            <w:bottom w:val="single" w:sz="4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:rsidR="007B593E" w:rsidRPr="00C52C41" w:rsidRDefault="007B593E" w:rsidP="007B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593E" w:rsidRDefault="008C2874" w:rsidP="00F8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:rsidR="007B593E" w:rsidRPr="00F9458A" w:rsidRDefault="007B593E" w:rsidP="007B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7B593E" w:rsidRDefault="008C2874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16,460</w:t>
            </w:r>
          </w:p>
        </w:tc>
        <w:tc>
          <w:tcPr>
            <w:tcW w:w="236" w:type="dxa"/>
            <w:tcBorders>
              <w:bottom w:val="nil"/>
            </w:tcBorders>
          </w:tcPr>
          <w:p w:rsidR="007B593E" w:rsidRPr="00F9458A" w:rsidRDefault="007B593E" w:rsidP="007B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7B593E" w:rsidRDefault="007B593E" w:rsidP="00C74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:rsidR="007B593E" w:rsidRPr="00F9458A" w:rsidRDefault="007B593E" w:rsidP="007B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:rsidR="007B593E" w:rsidRDefault="007B593E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81,769</w:t>
            </w:r>
          </w:p>
        </w:tc>
      </w:tr>
    </w:tbl>
    <w:p w:rsidR="005B7C99" w:rsidRDefault="005B7C99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405" w:type="dxa"/>
        <w:tblInd w:w="360" w:type="dxa"/>
        <w:tblLayout w:type="fixed"/>
        <w:tblLook w:val="0000"/>
      </w:tblPr>
      <w:tblGrid>
        <w:gridCol w:w="6751"/>
        <w:gridCol w:w="1076"/>
        <w:gridCol w:w="236"/>
        <w:gridCol w:w="1342"/>
      </w:tblGrid>
      <w:tr w:rsidR="005B3553" w:rsidRPr="00C52C41" w:rsidTr="00D4275B">
        <w:tc>
          <w:tcPr>
            <w:tcW w:w="6751" w:type="dxa"/>
          </w:tcPr>
          <w:p w:rsidR="005B3553" w:rsidRPr="001B1DA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4" w:type="dxa"/>
            <w:gridSpan w:val="3"/>
          </w:tcPr>
          <w:p w:rsidR="005B3553" w:rsidRPr="008C4222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4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553" w:rsidRPr="00C52C41" w:rsidTr="00D4275B">
        <w:tblPrEx>
          <w:tblBorders>
            <w:bottom w:val="single" w:sz="4" w:space="0" w:color="auto"/>
          </w:tblBorders>
        </w:tblPrEx>
        <w:tc>
          <w:tcPr>
            <w:tcW w:w="6751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2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B3553" w:rsidRPr="00C52C41" w:rsidTr="00D4275B">
        <w:tblPrEx>
          <w:tblBorders>
            <w:bottom w:val="single" w:sz="4" w:space="0" w:color="auto"/>
          </w:tblBorders>
        </w:tblPrEx>
        <w:tc>
          <w:tcPr>
            <w:tcW w:w="6751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2" w:type="dxa"/>
            <w:tcBorders>
              <w:bottom w:val="nil"/>
            </w:tcBorders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E02" w:rsidRPr="00C52C41" w:rsidTr="00B971C4">
        <w:tc>
          <w:tcPr>
            <w:tcW w:w="6751" w:type="dxa"/>
          </w:tcPr>
          <w:p w:rsidR="00C54E02" w:rsidRDefault="00C54E02" w:rsidP="00C5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สำหรับรอบระยะเวลาตั้งแต่วันที่ </w:t>
            </w:r>
            <w:r w:rsidRPr="003E5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กรกฎาคม </w:t>
            </w:r>
            <w:r w:rsidRPr="003E5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62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(วันควบบริษัท)</w:t>
            </w:r>
          </w:p>
          <w:p w:rsidR="00C54E02" w:rsidRPr="001B1DA1" w:rsidRDefault="00C54E02" w:rsidP="0080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ถึงวันที่ </w:t>
            </w:r>
            <w:r w:rsidRPr="003E5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1F33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654" w:type="dxa"/>
            <w:gridSpan w:val="3"/>
          </w:tcPr>
          <w:p w:rsidR="00C54E02" w:rsidRPr="008C4222" w:rsidRDefault="00C54E02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B3553" w:rsidRPr="00C52C41" w:rsidTr="00D4275B">
        <w:tblPrEx>
          <w:tblBorders>
            <w:bottom w:val="single" w:sz="4" w:space="0" w:color="auto"/>
          </w:tblBorders>
        </w:tblPrEx>
        <w:tc>
          <w:tcPr>
            <w:tcW w:w="6751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กำไรก่อนภาษี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076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:rsidR="005B3553" w:rsidRPr="00C52C41" w:rsidRDefault="008C2874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127,793</w:t>
            </w:r>
          </w:p>
        </w:tc>
      </w:tr>
      <w:tr w:rsidR="005B3553" w:rsidRPr="00C52C41" w:rsidTr="00D4275B">
        <w:tblPrEx>
          <w:tblBorders>
            <w:bottom w:val="single" w:sz="4" w:space="0" w:color="auto"/>
          </w:tblBorders>
        </w:tblPrEx>
        <w:tc>
          <w:tcPr>
            <w:tcW w:w="6751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6" w:type="dxa"/>
            <w:tcBorders>
              <w:bottom w:val="nil"/>
            </w:tcBorders>
          </w:tcPr>
          <w:p w:rsidR="005B3553" w:rsidRPr="00F9458A" w:rsidRDefault="008C287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double" w:sz="4" w:space="0" w:color="auto"/>
              <w:bottom w:val="nil"/>
            </w:tcBorders>
          </w:tcPr>
          <w:p w:rsidR="005B3553" w:rsidRPr="00F9458A" w:rsidRDefault="0075699B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97568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B3553" w:rsidRPr="00C52C41" w:rsidTr="00D4275B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6751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76" w:type="dxa"/>
            <w:shd w:val="clear" w:color="auto" w:fill="auto"/>
          </w:tcPr>
          <w:p w:rsidR="005B3553" w:rsidRPr="00680149" w:rsidRDefault="008C2874" w:rsidP="008C2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36" w:type="dxa"/>
            <w:shd w:val="clear" w:color="auto" w:fill="auto"/>
          </w:tcPr>
          <w:p w:rsidR="005B3553" w:rsidRPr="00680149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5B3553" w:rsidRPr="00680149" w:rsidRDefault="0075699B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(12,04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275B" w:rsidRPr="00C52C41" w:rsidTr="00D4275B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6751" w:type="dxa"/>
          </w:tcPr>
          <w:p w:rsidR="00D4275B" w:rsidRPr="00C52C41" w:rsidRDefault="00D4275B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76" w:type="dxa"/>
          </w:tcPr>
          <w:p w:rsidR="00D4275B" w:rsidRPr="00F9458A" w:rsidRDefault="003E5BB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D4275B" w:rsidRPr="00C52C41" w:rsidRDefault="00D4275B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</w:tcPr>
          <w:p w:rsidR="00D4275B" w:rsidRPr="00F9458A" w:rsidRDefault="0075699B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1,628</w:t>
            </w:r>
          </w:p>
        </w:tc>
      </w:tr>
      <w:tr w:rsidR="005B3553" w:rsidRPr="00C52C41" w:rsidTr="00D4275B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6751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76" w:type="dxa"/>
          </w:tcPr>
          <w:p w:rsidR="005B3553" w:rsidRDefault="008C2874" w:rsidP="008C2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</w:tcPr>
          <w:p w:rsidR="005B3553" w:rsidRDefault="0075699B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(988)</w:t>
            </w:r>
          </w:p>
        </w:tc>
      </w:tr>
      <w:tr w:rsidR="008C2874" w:rsidRPr="00C52C41" w:rsidTr="007549DB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6751" w:type="dxa"/>
          </w:tcPr>
          <w:p w:rsidR="008C2874" w:rsidRDefault="008C2874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6" w:type="dxa"/>
          </w:tcPr>
          <w:p w:rsidR="008C2874" w:rsidRPr="001D1FFF" w:rsidRDefault="008C2874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36" w:type="dxa"/>
          </w:tcPr>
          <w:p w:rsidR="008C2874" w:rsidRPr="001D1FFF" w:rsidRDefault="008C2874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</w:tcPr>
          <w:p w:rsidR="008C2874" w:rsidRPr="001D1FFF" w:rsidRDefault="0075699B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5699B">
              <w:rPr>
                <w:rFonts w:ascii="Angsana New" w:hAnsi="Angsana New"/>
                <w:sz w:val="30"/>
                <w:szCs w:val="30"/>
              </w:rPr>
              <w:t>(2,986)</w:t>
            </w:r>
          </w:p>
        </w:tc>
      </w:tr>
      <w:tr w:rsidR="005B3553" w:rsidRPr="00C52C41" w:rsidTr="00D4275B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6751" w:type="dxa"/>
          </w:tcPr>
          <w:p w:rsidR="005B3553" w:rsidRPr="001D1FFF" w:rsidRDefault="00D4275B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</w:t>
            </w:r>
            <w:r w:rsidR="00E95F11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1076" w:type="dxa"/>
          </w:tcPr>
          <w:p w:rsidR="005B3553" w:rsidRPr="008C2874" w:rsidRDefault="008C2874" w:rsidP="0082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287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5B3553" w:rsidRPr="008C2874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</w:tcPr>
          <w:p w:rsidR="005B3553" w:rsidRPr="008C2874" w:rsidRDefault="0075699B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</w:tr>
      <w:tr w:rsidR="005B3553" w:rsidRPr="00C52C41" w:rsidTr="00D4275B">
        <w:tblPrEx>
          <w:tblBorders>
            <w:bottom w:val="single" w:sz="4" w:space="0" w:color="auto"/>
          </w:tblBorders>
        </w:tblPrEx>
        <w:tc>
          <w:tcPr>
            <w:tcW w:w="6751" w:type="dxa"/>
            <w:tcBorders>
              <w:bottom w:val="nil"/>
            </w:tcBorders>
          </w:tcPr>
          <w:p w:rsidR="005B3553" w:rsidRPr="00C52C41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5B3553" w:rsidRDefault="003E5BB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</w:tcPr>
          <w:p w:rsidR="005B3553" w:rsidRPr="00F9458A" w:rsidRDefault="005B355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5B3553" w:rsidRDefault="0075699B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11,110</w:t>
            </w:r>
          </w:p>
        </w:tc>
      </w:tr>
    </w:tbl>
    <w:p w:rsidR="006D76EE" w:rsidRDefault="006D7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4275B" w:rsidRDefault="00D4275B" w:rsidP="00DA4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62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D4275B" w:rsidRDefault="00D4275B" w:rsidP="006D7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/>
      </w:tblPr>
      <w:tblGrid>
        <w:gridCol w:w="2447"/>
        <w:gridCol w:w="990"/>
        <w:gridCol w:w="268"/>
        <w:gridCol w:w="989"/>
        <w:gridCol w:w="278"/>
        <w:gridCol w:w="989"/>
        <w:gridCol w:w="6"/>
        <w:gridCol w:w="266"/>
        <w:gridCol w:w="6"/>
        <w:gridCol w:w="978"/>
        <w:gridCol w:w="10"/>
        <w:gridCol w:w="262"/>
        <w:gridCol w:w="6"/>
        <w:gridCol w:w="989"/>
        <w:gridCol w:w="6"/>
        <w:gridCol w:w="260"/>
        <w:gridCol w:w="6"/>
        <w:gridCol w:w="964"/>
      </w:tblGrid>
      <w:tr w:rsidR="00D4275B" w:rsidRPr="002E40F6" w:rsidTr="00D4275B">
        <w:tc>
          <w:tcPr>
            <w:tcW w:w="1258" w:type="pct"/>
          </w:tcPr>
          <w:p w:rsidR="00D4275B" w:rsidRPr="002E40F6" w:rsidRDefault="00D4275B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4" w:type="pct"/>
            <w:gridSpan w:val="9"/>
          </w:tcPr>
          <w:p w:rsidR="00D4275B" w:rsidRPr="005706C8" w:rsidRDefault="00D4275B" w:rsidP="006B2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6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0" w:type="pct"/>
            <w:gridSpan w:val="2"/>
          </w:tcPr>
          <w:p w:rsidR="00D4275B" w:rsidRPr="005706C8" w:rsidRDefault="00D4275B" w:rsidP="006B2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6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149" w:type="pct"/>
            <w:gridSpan w:val="6"/>
          </w:tcPr>
          <w:p w:rsidR="00D4275B" w:rsidRPr="005706C8" w:rsidRDefault="00D4275B" w:rsidP="006B2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6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75B" w:rsidRPr="002E40F6" w:rsidTr="00D4275B">
        <w:tc>
          <w:tcPr>
            <w:tcW w:w="1258" w:type="pct"/>
          </w:tcPr>
          <w:p w:rsidR="00D4275B" w:rsidRPr="002E40F6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pct"/>
            <w:gridSpan w:val="3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3" w:type="pct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55" w:type="pct"/>
            <w:gridSpan w:val="5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0" w:type="pct"/>
            <w:gridSpan w:val="2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7" w:type="pct"/>
            <w:gridSpan w:val="2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4275B" w:rsidRPr="002E40F6" w:rsidTr="00D4275B">
        <w:tc>
          <w:tcPr>
            <w:tcW w:w="1258" w:type="pct"/>
          </w:tcPr>
          <w:p w:rsidR="00D4275B" w:rsidRPr="002E40F6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</w:tcPr>
          <w:p w:rsidR="00D4275B" w:rsidRPr="005706C8" w:rsidRDefault="003E5BB7" w:rsidP="00D4275B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4275B" w:rsidRPr="005706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8" w:type="pct"/>
          </w:tcPr>
          <w:p w:rsidR="00D4275B" w:rsidRPr="005706C8" w:rsidRDefault="00D4275B" w:rsidP="00D4275B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09" w:type="pct"/>
          </w:tcPr>
          <w:p w:rsidR="00D4275B" w:rsidRPr="005706C8" w:rsidRDefault="003E5BB7" w:rsidP="00D4275B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4275B" w:rsidRPr="005706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09" w:type="pct"/>
          </w:tcPr>
          <w:p w:rsidR="00D4275B" w:rsidRPr="005706C8" w:rsidRDefault="003E5BB7" w:rsidP="00D4275B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4275B" w:rsidRPr="005706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0" w:type="pct"/>
            <w:gridSpan w:val="2"/>
          </w:tcPr>
          <w:p w:rsidR="00D4275B" w:rsidRPr="005706C8" w:rsidRDefault="00D4275B" w:rsidP="00D4275B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11" w:type="pct"/>
            <w:gridSpan w:val="3"/>
          </w:tcPr>
          <w:p w:rsidR="00D4275B" w:rsidRPr="005706C8" w:rsidRDefault="003E5BB7" w:rsidP="00D4275B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4275B" w:rsidRPr="005706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8" w:type="pct"/>
            <w:gridSpan w:val="2"/>
          </w:tcPr>
          <w:p w:rsidR="00D4275B" w:rsidRPr="005706C8" w:rsidRDefault="00D4275B" w:rsidP="00D4275B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46" w:type="pct"/>
            <w:gridSpan w:val="5"/>
          </w:tcPr>
          <w:p w:rsidR="00D4275B" w:rsidRPr="005706C8" w:rsidRDefault="00DA4093" w:rsidP="00D4275B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706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D4275B" w:rsidRPr="002E40F6" w:rsidTr="00D4275B">
        <w:tc>
          <w:tcPr>
            <w:tcW w:w="1258" w:type="pct"/>
          </w:tcPr>
          <w:p w:rsidR="00D4275B" w:rsidRPr="002E40F6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</w:tcPr>
          <w:p w:rsidR="00D4275B" w:rsidRPr="005706C8" w:rsidRDefault="003E5BB7" w:rsidP="00D4275B">
            <w:pPr>
              <w:tabs>
                <w:tab w:val="clear" w:pos="907"/>
                <w:tab w:val="left" w:pos="972"/>
              </w:tabs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8" w:type="pct"/>
          </w:tcPr>
          <w:p w:rsidR="00D4275B" w:rsidRPr="005706C8" w:rsidRDefault="00D4275B" w:rsidP="00D4275B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09" w:type="pct"/>
          </w:tcPr>
          <w:p w:rsidR="00D4275B" w:rsidRPr="005706C8" w:rsidRDefault="003E5BB7" w:rsidP="00D4275B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4275B" w:rsidRPr="005706C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09" w:type="pct"/>
          </w:tcPr>
          <w:p w:rsidR="00D4275B" w:rsidRPr="005706C8" w:rsidRDefault="003E5BB7" w:rsidP="00D4275B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0" w:type="pct"/>
            <w:gridSpan w:val="2"/>
          </w:tcPr>
          <w:p w:rsidR="00D4275B" w:rsidRPr="005706C8" w:rsidRDefault="00D4275B" w:rsidP="00D4275B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11" w:type="pct"/>
            <w:gridSpan w:val="3"/>
          </w:tcPr>
          <w:p w:rsidR="00D4275B" w:rsidRPr="005706C8" w:rsidRDefault="00D4275B" w:rsidP="00D4275B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706C8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8" w:type="pct"/>
            <w:gridSpan w:val="2"/>
          </w:tcPr>
          <w:p w:rsidR="00D4275B" w:rsidRPr="005706C8" w:rsidRDefault="00D4275B" w:rsidP="00D4275B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46" w:type="pct"/>
            <w:gridSpan w:val="5"/>
          </w:tcPr>
          <w:p w:rsidR="00D4275B" w:rsidRPr="005706C8" w:rsidRDefault="003E5BB7" w:rsidP="00D4275B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D4275B" w:rsidRPr="002E40F6" w:rsidTr="00D4275B">
        <w:tc>
          <w:tcPr>
            <w:tcW w:w="1258" w:type="pct"/>
          </w:tcPr>
          <w:p w:rsidR="00D4275B" w:rsidRPr="002E40F6" w:rsidRDefault="00D4275B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42" w:type="pct"/>
            <w:gridSpan w:val="17"/>
          </w:tcPr>
          <w:p w:rsidR="00D4275B" w:rsidRPr="00DA4093" w:rsidRDefault="00F01CB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275B" w:rsidRPr="002E40F6" w:rsidTr="0075699B">
        <w:tc>
          <w:tcPr>
            <w:tcW w:w="1258" w:type="pct"/>
            <w:vAlign w:val="bottom"/>
          </w:tcPr>
          <w:p w:rsidR="00D4275B" w:rsidRPr="00E95F11" w:rsidRDefault="00D4275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95F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09" w:type="pct"/>
            <w:vAlign w:val="bottom"/>
          </w:tcPr>
          <w:p w:rsidR="00D4275B" w:rsidRPr="005706C8" w:rsidRDefault="0075699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sz w:val="30"/>
                <w:szCs w:val="30"/>
              </w:rPr>
              <w:t>127,9</w:t>
            </w:r>
            <w:r w:rsidR="00E95F11" w:rsidRPr="005706C8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8" w:type="pct"/>
            <w:vAlign w:val="bottom"/>
          </w:tcPr>
          <w:p w:rsidR="00D4275B" w:rsidRPr="005706C8" w:rsidRDefault="00D4275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" w:type="pct"/>
            <w:vAlign w:val="bottom"/>
          </w:tcPr>
          <w:p w:rsidR="00D4275B" w:rsidRPr="005706C8" w:rsidRDefault="0075699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sz w:val="30"/>
                <w:szCs w:val="30"/>
              </w:rPr>
              <w:t>104,441</w:t>
            </w:r>
          </w:p>
        </w:tc>
        <w:tc>
          <w:tcPr>
            <w:tcW w:w="143" w:type="pct"/>
            <w:vAlign w:val="bottom"/>
          </w:tcPr>
          <w:p w:rsidR="00D4275B" w:rsidRPr="005706C8" w:rsidRDefault="00D4275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vAlign w:val="bottom"/>
          </w:tcPr>
          <w:p w:rsidR="00D4275B" w:rsidRPr="005706C8" w:rsidRDefault="0075699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sz w:val="30"/>
                <w:szCs w:val="30"/>
              </w:rPr>
              <w:t>(33,907)</w:t>
            </w:r>
          </w:p>
        </w:tc>
        <w:tc>
          <w:tcPr>
            <w:tcW w:w="140" w:type="pct"/>
            <w:gridSpan w:val="2"/>
            <w:vAlign w:val="bottom"/>
          </w:tcPr>
          <w:p w:rsidR="00D4275B" w:rsidRPr="005706C8" w:rsidRDefault="00D4275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vAlign w:val="bottom"/>
          </w:tcPr>
          <w:p w:rsidR="00D4275B" w:rsidRPr="005706C8" w:rsidRDefault="0075699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706C8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706C8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138" w:type="pct"/>
            <w:gridSpan w:val="2"/>
            <w:vAlign w:val="bottom"/>
          </w:tcPr>
          <w:p w:rsidR="00D4275B" w:rsidRPr="005706C8" w:rsidRDefault="00D4275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vAlign w:val="bottom"/>
          </w:tcPr>
          <w:p w:rsidR="00D4275B" w:rsidRPr="005706C8" w:rsidRDefault="0075699B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sz w:val="30"/>
                <w:szCs w:val="30"/>
              </w:rPr>
              <w:t>127,9</w:t>
            </w:r>
            <w:r w:rsidR="00E95F11" w:rsidRPr="005706C8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7" w:type="pct"/>
            <w:gridSpan w:val="2"/>
            <w:vAlign w:val="bottom"/>
          </w:tcPr>
          <w:p w:rsidR="00D4275B" w:rsidRPr="005706C8" w:rsidRDefault="00D4275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vAlign w:val="bottom"/>
          </w:tcPr>
          <w:p w:rsidR="00D4275B" w:rsidRPr="005706C8" w:rsidRDefault="0075699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sz w:val="30"/>
                <w:szCs w:val="30"/>
              </w:rPr>
              <w:t>(33,907)</w:t>
            </w:r>
          </w:p>
        </w:tc>
      </w:tr>
      <w:tr w:rsidR="00D4275B" w:rsidRPr="002E40F6" w:rsidTr="00E95F11">
        <w:tc>
          <w:tcPr>
            <w:tcW w:w="1258" w:type="pct"/>
            <w:vAlign w:val="bottom"/>
          </w:tcPr>
          <w:p w:rsidR="00D4275B" w:rsidRPr="00E95F11" w:rsidRDefault="001F42FB" w:rsidP="00E9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5F1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:rsidR="00D4275B" w:rsidRPr="005706C8" w:rsidRDefault="0075699B" w:rsidP="00E9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sz w:val="30"/>
                <w:szCs w:val="30"/>
              </w:rPr>
              <w:t>(33,907)</w:t>
            </w:r>
          </w:p>
        </w:tc>
        <w:tc>
          <w:tcPr>
            <w:tcW w:w="138" w:type="pct"/>
            <w:vAlign w:val="bottom"/>
          </w:tcPr>
          <w:p w:rsidR="00D4275B" w:rsidRPr="005706C8" w:rsidRDefault="00D4275B" w:rsidP="00E9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:rsidR="00D4275B" w:rsidRPr="005706C8" w:rsidRDefault="0075699B" w:rsidP="00E9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706C8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706C8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143" w:type="pct"/>
            <w:vAlign w:val="bottom"/>
          </w:tcPr>
          <w:p w:rsidR="00D4275B" w:rsidRPr="005706C8" w:rsidRDefault="00D4275B" w:rsidP="00E9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tcBorders>
              <w:bottom w:val="single" w:sz="4" w:space="0" w:color="auto"/>
            </w:tcBorders>
            <w:vAlign w:val="bottom"/>
          </w:tcPr>
          <w:p w:rsidR="00D4275B" w:rsidRPr="005706C8" w:rsidRDefault="0075699B" w:rsidP="00DA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sz w:val="30"/>
                <w:szCs w:val="30"/>
              </w:rPr>
              <w:t>33,907</w:t>
            </w:r>
          </w:p>
        </w:tc>
        <w:tc>
          <w:tcPr>
            <w:tcW w:w="140" w:type="pct"/>
            <w:gridSpan w:val="2"/>
            <w:vAlign w:val="bottom"/>
          </w:tcPr>
          <w:p w:rsidR="00D4275B" w:rsidRPr="005706C8" w:rsidRDefault="00D4275B" w:rsidP="00E9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  <w:vAlign w:val="bottom"/>
          </w:tcPr>
          <w:p w:rsidR="00D4275B" w:rsidRPr="005706C8" w:rsidRDefault="00297568" w:rsidP="00E9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5699B" w:rsidRPr="005706C8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5699B" w:rsidRPr="005706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  <w:gridSpan w:val="2"/>
            <w:vAlign w:val="bottom"/>
          </w:tcPr>
          <w:p w:rsidR="00D4275B" w:rsidRPr="005706C8" w:rsidRDefault="00D4275B" w:rsidP="00E9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tcBorders>
              <w:bottom w:val="single" w:sz="4" w:space="0" w:color="auto"/>
            </w:tcBorders>
            <w:vAlign w:val="bottom"/>
          </w:tcPr>
          <w:p w:rsidR="00D4275B" w:rsidRPr="005706C8" w:rsidRDefault="0075699B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sz w:val="30"/>
                <w:szCs w:val="30"/>
              </w:rPr>
              <w:t>(33,907)</w:t>
            </w:r>
          </w:p>
        </w:tc>
        <w:tc>
          <w:tcPr>
            <w:tcW w:w="137" w:type="pct"/>
            <w:gridSpan w:val="2"/>
            <w:vAlign w:val="bottom"/>
          </w:tcPr>
          <w:p w:rsidR="00D4275B" w:rsidRPr="005706C8" w:rsidRDefault="00D4275B" w:rsidP="00E9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D4275B" w:rsidRPr="005706C8" w:rsidRDefault="0075699B" w:rsidP="00E9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sz w:val="30"/>
                <w:szCs w:val="30"/>
              </w:rPr>
              <w:t>33,907</w:t>
            </w:r>
          </w:p>
        </w:tc>
      </w:tr>
      <w:tr w:rsidR="00D4275B" w:rsidRPr="002E40F6" w:rsidTr="00D4275B">
        <w:trPr>
          <w:trHeight w:val="217"/>
        </w:trPr>
        <w:tc>
          <w:tcPr>
            <w:tcW w:w="1258" w:type="pct"/>
          </w:tcPr>
          <w:p w:rsidR="00E95F11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hanging="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</w:t>
            </w:r>
          </w:p>
          <w:p w:rsidR="00D4275B" w:rsidRPr="00E95F11" w:rsidRDefault="00D4275B" w:rsidP="00E9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hanging="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509" w:type="pct"/>
            <w:tcBorders>
              <w:bottom w:val="double" w:sz="4" w:space="0" w:color="auto"/>
            </w:tcBorders>
            <w:vAlign w:val="bottom"/>
          </w:tcPr>
          <w:p w:rsidR="00D4275B" w:rsidRPr="005706C8" w:rsidRDefault="0075699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94,07</w:t>
            </w:r>
            <w:r w:rsidR="00E95F11" w:rsidRPr="0057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8" w:type="pct"/>
            <w:vAlign w:val="bottom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double" w:sz="4" w:space="0" w:color="auto"/>
            </w:tcBorders>
            <w:vAlign w:val="bottom"/>
          </w:tcPr>
          <w:p w:rsidR="00D4275B" w:rsidRPr="005706C8" w:rsidRDefault="00297568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5699B" w:rsidRPr="0057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  <w:vAlign w:val="bottom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tcBorders>
              <w:bottom w:val="double" w:sz="4" w:space="0" w:color="auto"/>
            </w:tcBorders>
            <w:vAlign w:val="bottom"/>
          </w:tcPr>
          <w:p w:rsidR="00D4275B" w:rsidRPr="005706C8" w:rsidRDefault="0075699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gridSpan w:val="2"/>
            <w:tcBorders>
              <w:bottom w:val="double" w:sz="4" w:space="0" w:color="auto"/>
            </w:tcBorders>
            <w:vAlign w:val="bottom"/>
          </w:tcPr>
          <w:p w:rsidR="00D4275B" w:rsidRPr="005706C8" w:rsidRDefault="0075699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tcBorders>
              <w:bottom w:val="double" w:sz="4" w:space="0" w:color="auto"/>
            </w:tcBorders>
            <w:vAlign w:val="bottom"/>
          </w:tcPr>
          <w:p w:rsidR="00D4275B" w:rsidRPr="005706C8" w:rsidRDefault="0075699B" w:rsidP="00F0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94,07</w:t>
            </w:r>
            <w:r w:rsidR="00E95F11" w:rsidRPr="0057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7" w:type="pct"/>
            <w:gridSpan w:val="2"/>
            <w:vAlign w:val="bottom"/>
          </w:tcPr>
          <w:p w:rsidR="00D4275B" w:rsidRPr="005706C8" w:rsidRDefault="00D4275B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D4275B" w:rsidRPr="005706C8" w:rsidRDefault="0075699B" w:rsidP="0075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D4275B" w:rsidRDefault="00D4275B" w:rsidP="006D7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:rsidR="00D1211B" w:rsidRDefault="00D12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B62E6" w:rsidRDefault="003B62E6" w:rsidP="00F8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การเคลื่อนไหวของสินทรัพย์และหนี้สินภาษีเงินได้รอการตัดบัญชี</w:t>
      </w:r>
      <w:r w:rsidR="00F835A1">
        <w:rPr>
          <w:rFonts w:ascii="Angsana New" w:hAnsi="Angsana New" w:hint="cs"/>
          <w:sz w:val="30"/>
          <w:szCs w:val="30"/>
          <w:cs/>
        </w:rPr>
        <w:t>เป็นดังนี้</w:t>
      </w:r>
    </w:p>
    <w:p w:rsidR="00F835A1" w:rsidRDefault="00F835A1" w:rsidP="006D7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ook w:val="04A0"/>
      </w:tblPr>
      <w:tblGrid>
        <w:gridCol w:w="3222"/>
        <w:gridCol w:w="1458"/>
        <w:gridCol w:w="284"/>
        <w:gridCol w:w="1246"/>
        <w:gridCol w:w="284"/>
        <w:gridCol w:w="1426"/>
        <w:gridCol w:w="284"/>
        <w:gridCol w:w="1246"/>
      </w:tblGrid>
      <w:tr w:rsidR="00F835A1" w:rsidRPr="0075699B" w:rsidTr="006D76EE">
        <w:trPr>
          <w:trHeight w:val="70"/>
          <w:tblHeader/>
        </w:trPr>
        <w:tc>
          <w:tcPr>
            <w:tcW w:w="3222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8" w:type="dxa"/>
            <w:gridSpan w:val="7"/>
            <w:vAlign w:val="bottom"/>
          </w:tcPr>
          <w:p w:rsidR="00F835A1" w:rsidRPr="0075699B" w:rsidRDefault="0075699B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F42FB" w:rsidRPr="0075699B" w:rsidTr="006D76EE">
        <w:trPr>
          <w:trHeight w:val="263"/>
          <w:tblHeader/>
        </w:trPr>
        <w:tc>
          <w:tcPr>
            <w:tcW w:w="3222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Merge w:val="restart"/>
            <w:vAlign w:val="bottom"/>
          </w:tcPr>
          <w:p w:rsidR="001F42FB" w:rsidRDefault="001F42FB" w:rsidP="001F42F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1F42FB" w:rsidRDefault="003E5BB7" w:rsidP="001F42F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1F42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เมษายน</w:t>
            </w:r>
          </w:p>
          <w:p w:rsidR="001F42FB" w:rsidRPr="0075699B" w:rsidRDefault="001F42FB" w:rsidP="001F42F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84" w:type="dxa"/>
            <w:vAlign w:val="bottom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bottom w:val="single" w:sz="4" w:space="0" w:color="auto"/>
            </w:tcBorders>
            <w:vAlign w:val="bottom"/>
          </w:tcPr>
          <w:p w:rsidR="001F42FB" w:rsidRPr="001F42F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3464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6" w:type="dxa"/>
            <w:vAlign w:val="bottom"/>
          </w:tcPr>
          <w:p w:rsidR="001F42FB" w:rsidRPr="0075699B" w:rsidRDefault="001F42FB" w:rsidP="001F42FB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35A1" w:rsidRPr="0075699B" w:rsidTr="006D76EE">
        <w:trPr>
          <w:trHeight w:val="828"/>
          <w:tblHeader/>
        </w:trPr>
        <w:tc>
          <w:tcPr>
            <w:tcW w:w="3222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Merge/>
            <w:vAlign w:val="bottom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F835A1" w:rsidRPr="0075699B" w:rsidRDefault="00C51820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="00F835A1" w:rsidRPr="0075699B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F835A1" w:rsidRPr="0075699B" w:rsidRDefault="00C51820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C51820" w:rsidRDefault="00C51820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F835A1" w:rsidRPr="0075699B" w:rsidRDefault="003E5BB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="00C518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63</w:t>
            </w:r>
          </w:p>
        </w:tc>
      </w:tr>
      <w:tr w:rsidR="00F835A1" w:rsidRPr="0075699B" w:rsidTr="006D76EE">
        <w:trPr>
          <w:tblHeader/>
        </w:trPr>
        <w:tc>
          <w:tcPr>
            <w:tcW w:w="3222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8" w:type="dxa"/>
            <w:gridSpan w:val="7"/>
          </w:tcPr>
          <w:p w:rsidR="00F835A1" w:rsidRPr="00C51820" w:rsidRDefault="00C51820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35A1" w:rsidRPr="0075699B" w:rsidTr="006B20EC">
        <w:tc>
          <w:tcPr>
            <w:tcW w:w="3222" w:type="dxa"/>
          </w:tcPr>
          <w:p w:rsidR="00F835A1" w:rsidRPr="0075699B" w:rsidRDefault="00C51820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8" w:type="dxa"/>
          </w:tcPr>
          <w:p w:rsidR="00F835A1" w:rsidRPr="0075699B" w:rsidRDefault="00F835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9A1" w:rsidRPr="00C719A1" w:rsidTr="00C719A1">
        <w:tc>
          <w:tcPr>
            <w:tcW w:w="3222" w:type="dxa"/>
          </w:tcPr>
          <w:p w:rsidR="00C719A1" w:rsidRPr="0075699B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58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7,311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C719A1" w:rsidRPr="00C719A1" w:rsidRDefault="00297568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719A1">
              <w:rPr>
                <w:rFonts w:asciiTheme="majorBidi" w:hAnsiTheme="majorBidi" w:cstheme="majorBidi"/>
                <w:sz w:val="30"/>
                <w:szCs w:val="30"/>
              </w:rPr>
              <w:t>,97</w:t>
            </w:r>
            <w:r w:rsidR="003E5BB7" w:rsidRPr="003E5BB7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C719A1" w:rsidRPr="00C719A1" w:rsidRDefault="00C719A1" w:rsidP="00D0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6696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13,2</w:t>
            </w:r>
            <w:r w:rsidR="003E5BB7" w:rsidRPr="003E5BB7">
              <w:rPr>
                <w:rFonts w:asciiTheme="majorBidi" w:hAnsiTheme="majorBidi" w:cstheme="majorBidi" w:hint="cs"/>
                <w:sz w:val="30"/>
                <w:szCs w:val="30"/>
              </w:rPr>
              <w:t>89</w:t>
            </w:r>
          </w:p>
        </w:tc>
      </w:tr>
      <w:tr w:rsidR="00C719A1" w:rsidRPr="00C719A1" w:rsidTr="00C719A1">
        <w:tc>
          <w:tcPr>
            <w:tcW w:w="3222" w:type="dxa"/>
          </w:tcPr>
          <w:p w:rsidR="00C719A1" w:rsidRPr="0075699B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ประมาณการการด้อยค่าของเงินลงทุนระยะยาวอื่น</w:t>
            </w:r>
          </w:p>
        </w:tc>
        <w:tc>
          <w:tcPr>
            <w:tcW w:w="1458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4,222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C719A1" w:rsidRPr="00C719A1" w:rsidRDefault="00C719A1" w:rsidP="00D0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4,439</w:t>
            </w:r>
          </w:p>
        </w:tc>
      </w:tr>
      <w:tr w:rsidR="00C719A1" w:rsidRPr="00C719A1" w:rsidTr="00C719A1">
        <w:tc>
          <w:tcPr>
            <w:tcW w:w="3222" w:type="dxa"/>
          </w:tcPr>
          <w:p w:rsidR="00C719A1" w:rsidRPr="0075699B" w:rsidRDefault="00C719A1" w:rsidP="0034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ประมาณการการด้อยค่าของเครื่องจักรและอุปกรณ์</w:t>
            </w:r>
          </w:p>
        </w:tc>
        <w:tc>
          <w:tcPr>
            <w:tcW w:w="1458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4,347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(264)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C719A1" w:rsidRPr="00C719A1" w:rsidRDefault="00C719A1" w:rsidP="00D0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4,083</w:t>
            </w:r>
          </w:p>
        </w:tc>
      </w:tr>
      <w:tr w:rsidR="00C719A1" w:rsidRPr="00C719A1" w:rsidTr="00C719A1">
        <w:tc>
          <w:tcPr>
            <w:tcW w:w="3222" w:type="dxa"/>
          </w:tcPr>
          <w:p w:rsidR="00C719A1" w:rsidRPr="0075699B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458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20,267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C719A1" w:rsidRPr="00C719A1" w:rsidRDefault="00297568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719A1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C719A1" w:rsidRPr="00C719A1" w:rsidRDefault="00C719A1" w:rsidP="00D0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20,811</w:t>
            </w:r>
          </w:p>
        </w:tc>
      </w:tr>
      <w:tr w:rsidR="00C719A1" w:rsidRPr="00C719A1" w:rsidTr="00C719A1">
        <w:tc>
          <w:tcPr>
            <w:tcW w:w="3222" w:type="dxa"/>
          </w:tcPr>
          <w:p w:rsidR="00C719A1" w:rsidRPr="0075699B" w:rsidRDefault="00C719A1" w:rsidP="00C87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="0017734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58" w:type="dxa"/>
            <w:vAlign w:val="bottom"/>
          </w:tcPr>
          <w:p w:rsidR="00C719A1" w:rsidRPr="00C719A1" w:rsidRDefault="00297568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C719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5BB7" w:rsidRPr="003E5BB7">
              <w:rPr>
                <w:rFonts w:asciiTheme="majorBidi" w:hAnsiTheme="majorBidi" w:cstheme="majorBidi" w:hint="cs"/>
                <w:sz w:val="30"/>
                <w:szCs w:val="30"/>
              </w:rPr>
              <w:t>773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8,189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1,836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,798</w:t>
            </w:r>
          </w:p>
        </w:tc>
      </w:tr>
      <w:tr w:rsidR="00C719A1" w:rsidRPr="00C719A1" w:rsidTr="00C719A1">
        <w:tc>
          <w:tcPr>
            <w:tcW w:w="3222" w:type="dxa"/>
          </w:tcPr>
          <w:p w:rsid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58" w:type="dxa"/>
            <w:vAlign w:val="bottom"/>
          </w:tcPr>
          <w:p w:rsidR="00C719A1" w:rsidRDefault="003E5BB7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C719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719A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C719A1" w:rsidRPr="00C719A1" w:rsidRDefault="005262BC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D0101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C719A1" w:rsidRPr="00C719A1" w:rsidRDefault="00C719A1" w:rsidP="00D0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C719A1" w:rsidRPr="00C719A1" w:rsidRDefault="003E5BB7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5262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262B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C719A1" w:rsidRPr="00C719A1" w:rsidTr="00C719A1">
        <w:tc>
          <w:tcPr>
            <w:tcW w:w="3222" w:type="dxa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19A1" w:rsidRPr="00C719A1" w:rsidRDefault="003464C8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104,441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21,70</w:t>
            </w:r>
            <w:r w:rsidR="00526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1,836</w:t>
            </w:r>
          </w:p>
        </w:tc>
        <w:tc>
          <w:tcPr>
            <w:tcW w:w="284" w:type="dxa"/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19A1" w:rsidRPr="00C719A1" w:rsidRDefault="00C719A1" w:rsidP="00C7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127,9</w:t>
            </w:r>
            <w:r w:rsidR="00526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</w:tr>
      <w:tr w:rsidR="00F835A1" w:rsidRPr="0075699B" w:rsidTr="003464C8">
        <w:trPr>
          <w:trHeight w:hRule="exact" w:val="435"/>
        </w:trPr>
        <w:tc>
          <w:tcPr>
            <w:tcW w:w="3222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10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2FB" w:rsidRPr="0075699B" w:rsidTr="006B20EC">
        <w:tc>
          <w:tcPr>
            <w:tcW w:w="3222" w:type="dxa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8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10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2FB" w:rsidRPr="0075699B" w:rsidTr="00C719A1">
        <w:tc>
          <w:tcPr>
            <w:tcW w:w="3222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58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(13,6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719A1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84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C719A1" w:rsidRDefault="001F42FB" w:rsidP="0034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7,869</w:t>
            </w:r>
          </w:p>
        </w:tc>
        <w:tc>
          <w:tcPr>
            <w:tcW w:w="284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left" w:pos="6696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719A1">
              <w:rPr>
                <w:rFonts w:asciiTheme="majorBidi" w:hAnsiTheme="majorBidi" w:cstheme="majorBidi"/>
                <w:sz w:val="30"/>
                <w:szCs w:val="30"/>
              </w:rPr>
              <w:t>,783)</w:t>
            </w:r>
          </w:p>
        </w:tc>
      </w:tr>
      <w:tr w:rsidR="001F42FB" w:rsidRPr="0075699B" w:rsidTr="00C719A1">
        <w:tc>
          <w:tcPr>
            <w:tcW w:w="3222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58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(40,404)</w:t>
            </w:r>
          </w:p>
        </w:tc>
        <w:tc>
          <w:tcPr>
            <w:tcW w:w="284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12,280</w:t>
            </w:r>
          </w:p>
        </w:tc>
        <w:tc>
          <w:tcPr>
            <w:tcW w:w="284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1F42FB" w:rsidRPr="00C719A1" w:rsidRDefault="001F42FB" w:rsidP="0034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(28,124)</w:t>
            </w:r>
          </w:p>
        </w:tc>
      </w:tr>
      <w:tr w:rsidR="001F42FB" w:rsidRPr="0075699B" w:rsidTr="00C719A1">
        <w:tc>
          <w:tcPr>
            <w:tcW w:w="3222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6)</w:t>
            </w:r>
          </w:p>
        </w:tc>
        <w:tc>
          <w:tcPr>
            <w:tcW w:w="284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12,280</w:t>
            </w:r>
          </w:p>
        </w:tc>
        <w:tc>
          <w:tcPr>
            <w:tcW w:w="284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7,869</w:t>
            </w:r>
          </w:p>
        </w:tc>
        <w:tc>
          <w:tcPr>
            <w:tcW w:w="284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(33,907)</w:t>
            </w:r>
          </w:p>
        </w:tc>
      </w:tr>
      <w:tr w:rsidR="001F42FB" w:rsidRPr="0075699B" w:rsidTr="00C719A1">
        <w:tc>
          <w:tcPr>
            <w:tcW w:w="3222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2FB" w:rsidRPr="00C719A1" w:rsidRDefault="00297568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F42FB"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9,70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:rsidR="005B7C99" w:rsidRDefault="005B7C99" w:rsidP="00F8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7C99" w:rsidRDefault="005B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9459" w:type="dxa"/>
        <w:tblInd w:w="450" w:type="dxa"/>
        <w:tblLook w:val="04A0"/>
      </w:tblPr>
      <w:tblGrid>
        <w:gridCol w:w="3188"/>
        <w:gridCol w:w="29"/>
        <w:gridCol w:w="1458"/>
        <w:gridCol w:w="284"/>
        <w:gridCol w:w="1246"/>
        <w:gridCol w:w="284"/>
        <w:gridCol w:w="1431"/>
        <w:gridCol w:w="284"/>
        <w:gridCol w:w="1246"/>
        <w:gridCol w:w="9"/>
      </w:tblGrid>
      <w:tr w:rsidR="009A3B0C" w:rsidRPr="0075699B" w:rsidTr="005B7C99">
        <w:trPr>
          <w:trHeight w:val="70"/>
        </w:trPr>
        <w:tc>
          <w:tcPr>
            <w:tcW w:w="3188" w:type="dxa"/>
          </w:tcPr>
          <w:p w:rsidR="009A3B0C" w:rsidRPr="009A3B0C" w:rsidRDefault="009A3B0C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71" w:type="dxa"/>
            <w:gridSpan w:val="9"/>
            <w:vAlign w:val="bottom"/>
          </w:tcPr>
          <w:p w:rsidR="009A3B0C" w:rsidRPr="009A3B0C" w:rsidRDefault="009A3B0C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cs/>
              </w:rPr>
            </w:pPr>
            <w:r w:rsidRPr="009A3B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F42FB" w:rsidRPr="0075699B" w:rsidTr="00220E90">
        <w:trPr>
          <w:gridAfter w:val="1"/>
          <w:wAfter w:w="9" w:type="dxa"/>
          <w:trHeight w:val="263"/>
        </w:trPr>
        <w:tc>
          <w:tcPr>
            <w:tcW w:w="3217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Merge w:val="restart"/>
            <w:vAlign w:val="bottom"/>
          </w:tcPr>
          <w:p w:rsidR="001F42FB" w:rsidRDefault="001F42FB" w:rsidP="001F42F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1F42FB" w:rsidRDefault="003E5BB7" w:rsidP="001F42F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1F42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เมษายน</w:t>
            </w:r>
          </w:p>
          <w:p w:rsidR="001F42FB" w:rsidRPr="0075699B" w:rsidRDefault="001F42FB" w:rsidP="001F42F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bottom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dxa"/>
            <w:gridSpan w:val="3"/>
            <w:tcBorders>
              <w:bottom w:val="single" w:sz="4" w:space="0" w:color="auto"/>
            </w:tcBorders>
            <w:vAlign w:val="bottom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220E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6" w:type="dxa"/>
            <w:vAlign w:val="bottom"/>
          </w:tcPr>
          <w:p w:rsidR="001F42FB" w:rsidRPr="0075699B" w:rsidRDefault="001F42FB" w:rsidP="001F42FB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F42FB" w:rsidRPr="0075699B" w:rsidTr="00220E90">
        <w:trPr>
          <w:gridAfter w:val="1"/>
          <w:wAfter w:w="9" w:type="dxa"/>
          <w:trHeight w:val="828"/>
        </w:trPr>
        <w:tc>
          <w:tcPr>
            <w:tcW w:w="3217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Merge/>
            <w:vAlign w:val="bottom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75699B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1F42FB" w:rsidRPr="0075699B" w:rsidRDefault="003E5BB7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="001F42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1F4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1F42FB" w:rsidRPr="0075699B" w:rsidTr="00220E90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3" w:type="dxa"/>
            <w:gridSpan w:val="7"/>
          </w:tcPr>
          <w:p w:rsidR="001F42FB" w:rsidRPr="00C51820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42FB" w:rsidRPr="0075699B" w:rsidTr="00220E90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8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2FB" w:rsidRPr="00C719A1" w:rsidTr="00220E90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58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9,6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A3B0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(2,341)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1F42FB" w:rsidRPr="009A3B0C" w:rsidRDefault="001F42FB" w:rsidP="00D8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6696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7,311</w:t>
            </w:r>
          </w:p>
        </w:tc>
      </w:tr>
      <w:tr w:rsidR="001F42FB" w:rsidRPr="00C719A1" w:rsidTr="00220E90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ประมาณการการด้อยค่าของเงินลงทุนระยะยาวอื่น</w:t>
            </w:r>
          </w:p>
        </w:tc>
        <w:tc>
          <w:tcPr>
            <w:tcW w:w="1458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3,200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1F42FB" w:rsidRPr="009A3B0C" w:rsidRDefault="001F42FB" w:rsidP="0022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4,222</w:t>
            </w:r>
          </w:p>
        </w:tc>
      </w:tr>
      <w:tr w:rsidR="001F42FB" w:rsidRPr="00C719A1" w:rsidTr="00220E90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Pr="0075699B" w:rsidRDefault="001F42FB" w:rsidP="0022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ประมาณการการด้อยค่าของเครื่องจักรและอุปกรณ์</w:t>
            </w:r>
          </w:p>
        </w:tc>
        <w:tc>
          <w:tcPr>
            <w:tcW w:w="1458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4,347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9A3B0C" w:rsidRDefault="001F42FB" w:rsidP="00D8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1F42FB" w:rsidRPr="009A3B0C" w:rsidRDefault="001F42FB" w:rsidP="0022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4,347</w:t>
            </w:r>
          </w:p>
        </w:tc>
      </w:tr>
      <w:tr w:rsidR="001F42FB" w:rsidRPr="00C719A1" w:rsidTr="00220E90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458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24,110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(3,843)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1F42FB" w:rsidRPr="009A3B0C" w:rsidRDefault="001F42FB" w:rsidP="0022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20,267</w:t>
            </w:r>
          </w:p>
        </w:tc>
      </w:tr>
      <w:tr w:rsidR="001F42FB" w:rsidRPr="00C719A1" w:rsidTr="00220E90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Pr="0075699B" w:rsidRDefault="001F42FB" w:rsidP="008E2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="008E2BE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58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63,34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(448)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(7,124)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9A3B0C" w:rsidRDefault="00297568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1F42FB" w:rsidRPr="009A3B0C">
              <w:rPr>
                <w:rFonts w:asciiTheme="majorBidi" w:hAnsiTheme="majorBidi" w:cstheme="majorBidi"/>
                <w:sz w:val="30"/>
                <w:szCs w:val="30"/>
              </w:rPr>
              <w:t>,773</w:t>
            </w:r>
          </w:p>
        </w:tc>
      </w:tr>
      <w:tr w:rsidR="001F42FB" w:rsidRPr="00C719A1" w:rsidTr="00220E90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58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8,164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1F42FB" w:rsidRPr="009A3B0C" w:rsidRDefault="001F42FB" w:rsidP="0022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A3B0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1F42FB" w:rsidRPr="00C719A1" w:rsidTr="00220E90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110,640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(7,124)</w:t>
            </w:r>
          </w:p>
        </w:tc>
        <w:tc>
          <w:tcPr>
            <w:tcW w:w="284" w:type="dxa"/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FB" w:rsidRPr="009A3B0C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B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104,441</w:t>
            </w:r>
          </w:p>
        </w:tc>
      </w:tr>
      <w:tr w:rsidR="001F42FB" w:rsidRPr="0075699B" w:rsidTr="00220E90">
        <w:trPr>
          <w:gridAfter w:val="1"/>
          <w:wAfter w:w="9" w:type="dxa"/>
          <w:trHeight w:hRule="exact" w:val="480"/>
        </w:trPr>
        <w:tc>
          <w:tcPr>
            <w:tcW w:w="3217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10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2FB" w:rsidRPr="0075699B" w:rsidTr="005B7C99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8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10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2FB" w:rsidRPr="0075699B" w:rsidTr="005B7C99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58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(14,320)</w:t>
            </w:r>
          </w:p>
        </w:tc>
        <w:tc>
          <w:tcPr>
            <w:tcW w:w="284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1F42FB" w:rsidRPr="00665E5E" w:rsidRDefault="001F42FB" w:rsidP="00C4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84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left" w:pos="6696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(13,6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</w:tr>
      <w:tr w:rsidR="001F42FB" w:rsidRPr="0075699B" w:rsidTr="005B7C99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58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(49,41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9,011</w:t>
            </w:r>
          </w:p>
        </w:tc>
        <w:tc>
          <w:tcPr>
            <w:tcW w:w="284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:rsidR="001F42FB" w:rsidRPr="00665E5E" w:rsidRDefault="001F42FB" w:rsidP="00C4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(40,404)</w:t>
            </w:r>
          </w:p>
        </w:tc>
      </w:tr>
      <w:tr w:rsidR="001F42FB" w:rsidRPr="0075699B" w:rsidTr="005B7C99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(63,73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9,011</w:t>
            </w:r>
          </w:p>
        </w:tc>
        <w:tc>
          <w:tcPr>
            <w:tcW w:w="284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284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6)</w:t>
            </w:r>
          </w:p>
        </w:tc>
      </w:tr>
      <w:tr w:rsidR="001F42FB" w:rsidRPr="0075699B" w:rsidTr="005B7C99">
        <w:trPr>
          <w:gridAfter w:val="1"/>
          <w:wAfter w:w="9" w:type="dxa"/>
        </w:trPr>
        <w:tc>
          <w:tcPr>
            <w:tcW w:w="3217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:rsidR="001F42FB" w:rsidRPr="00665E5E" w:rsidRDefault="001F42FB" w:rsidP="00D8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46,90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1F42FB" w:rsidRPr="00665E5E" w:rsidRDefault="001F42FB" w:rsidP="00D8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9,936</w:t>
            </w:r>
          </w:p>
        </w:tc>
        <w:tc>
          <w:tcPr>
            <w:tcW w:w="284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1F42FB" w:rsidRPr="00665E5E" w:rsidRDefault="001F42FB" w:rsidP="00D8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(6,4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6)</w:t>
            </w:r>
          </w:p>
        </w:tc>
        <w:tc>
          <w:tcPr>
            <w:tcW w:w="284" w:type="dxa"/>
          </w:tcPr>
          <w:p w:rsidR="001F42FB" w:rsidRPr="00665E5E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1F42FB" w:rsidRPr="00665E5E" w:rsidRDefault="00297568" w:rsidP="00D8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F42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:rsidR="00D22739" w:rsidRDefault="00D22739"/>
    <w:p w:rsidR="00D22739" w:rsidRDefault="00D22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9" w:type="dxa"/>
        <w:tblInd w:w="450" w:type="dxa"/>
        <w:tblLook w:val="04A0"/>
      </w:tblPr>
      <w:tblGrid>
        <w:gridCol w:w="3188"/>
        <w:gridCol w:w="29"/>
        <w:gridCol w:w="1458"/>
        <w:gridCol w:w="284"/>
        <w:gridCol w:w="1246"/>
        <w:gridCol w:w="284"/>
        <w:gridCol w:w="1431"/>
        <w:gridCol w:w="284"/>
        <w:gridCol w:w="1246"/>
        <w:gridCol w:w="9"/>
      </w:tblGrid>
      <w:tr w:rsidR="00026DF9" w:rsidRPr="0075699B" w:rsidTr="00681353">
        <w:trPr>
          <w:trHeight w:val="70"/>
        </w:trPr>
        <w:tc>
          <w:tcPr>
            <w:tcW w:w="3193" w:type="dxa"/>
          </w:tcPr>
          <w:p w:rsidR="00026DF9" w:rsidRPr="009A3B0C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66" w:type="dxa"/>
            <w:gridSpan w:val="9"/>
            <w:vAlign w:val="bottom"/>
          </w:tcPr>
          <w:p w:rsidR="00026DF9" w:rsidRPr="009A3B0C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cs/>
              </w:rPr>
            </w:pPr>
            <w:r w:rsidRPr="009A3B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F42FB" w:rsidRPr="0075699B" w:rsidTr="00681353">
        <w:trPr>
          <w:gridAfter w:val="1"/>
          <w:wAfter w:w="9" w:type="dxa"/>
          <w:trHeight w:val="263"/>
        </w:trPr>
        <w:tc>
          <w:tcPr>
            <w:tcW w:w="3217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Merge w:val="restart"/>
            <w:vAlign w:val="bottom"/>
          </w:tcPr>
          <w:p w:rsidR="001F42FB" w:rsidRDefault="001F42FB" w:rsidP="001F42F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1F42FB" w:rsidRDefault="003E5BB7" w:rsidP="001F42F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1F42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กรกฎาคม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62</w:t>
            </w:r>
          </w:p>
          <w:p w:rsidR="001F42FB" w:rsidRPr="0075699B" w:rsidRDefault="001F42FB" w:rsidP="001F42F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</w:p>
        </w:tc>
        <w:tc>
          <w:tcPr>
            <w:tcW w:w="284" w:type="dxa"/>
            <w:vAlign w:val="bottom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dxa"/>
            <w:gridSpan w:val="3"/>
            <w:tcBorders>
              <w:bottom w:val="single" w:sz="4" w:space="0" w:color="auto"/>
            </w:tcBorders>
            <w:vAlign w:val="bottom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681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6" w:type="dxa"/>
            <w:vAlign w:val="bottom"/>
          </w:tcPr>
          <w:p w:rsidR="001F42FB" w:rsidRPr="0075699B" w:rsidRDefault="001F42FB" w:rsidP="001F42FB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26DF9" w:rsidRPr="0075699B" w:rsidTr="00681353">
        <w:trPr>
          <w:gridAfter w:val="1"/>
          <w:wAfter w:w="9" w:type="dxa"/>
          <w:trHeight w:val="828"/>
        </w:trPr>
        <w:tc>
          <w:tcPr>
            <w:tcW w:w="3217" w:type="dxa"/>
            <w:gridSpan w:val="2"/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Merge/>
            <w:vAlign w:val="bottom"/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75699B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026DF9" w:rsidRPr="0075699B" w:rsidRDefault="003E5BB7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="00026D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63</w:t>
            </w:r>
          </w:p>
        </w:tc>
      </w:tr>
      <w:tr w:rsidR="00026DF9" w:rsidRPr="0075699B" w:rsidTr="00681353">
        <w:trPr>
          <w:gridAfter w:val="1"/>
          <w:wAfter w:w="9" w:type="dxa"/>
        </w:trPr>
        <w:tc>
          <w:tcPr>
            <w:tcW w:w="3217" w:type="dxa"/>
            <w:gridSpan w:val="2"/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3" w:type="dxa"/>
            <w:gridSpan w:val="7"/>
          </w:tcPr>
          <w:p w:rsidR="00026DF9" w:rsidRPr="00C51820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DF9" w:rsidRPr="0075699B" w:rsidTr="00681353">
        <w:trPr>
          <w:gridAfter w:val="1"/>
          <w:wAfter w:w="9" w:type="dxa"/>
        </w:trPr>
        <w:tc>
          <w:tcPr>
            <w:tcW w:w="3217" w:type="dxa"/>
            <w:gridSpan w:val="2"/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8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DF9" w:rsidRPr="00C719A1" w:rsidTr="00681353">
        <w:trPr>
          <w:gridAfter w:val="1"/>
          <w:wAfter w:w="9" w:type="dxa"/>
        </w:trPr>
        <w:tc>
          <w:tcPr>
            <w:tcW w:w="3217" w:type="dxa"/>
            <w:gridSpan w:val="2"/>
          </w:tcPr>
          <w:p w:rsidR="00026DF9" w:rsidRPr="0075699B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58" w:type="dxa"/>
            <w:vAlign w:val="bottom"/>
          </w:tcPr>
          <w:p w:rsidR="00026DF9" w:rsidRPr="00026DF9" w:rsidRDefault="00026DF9" w:rsidP="00D8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7,122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026DF9" w:rsidP="00D8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6,16</w:t>
            </w:r>
            <w:r w:rsidR="00D2273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026DF9" w:rsidRPr="00026DF9" w:rsidRDefault="00026DF9" w:rsidP="00D8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6696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026DF9" w:rsidP="00D8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13,28</w:t>
            </w:r>
            <w:r w:rsidR="00D2273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26DF9" w:rsidRPr="00C719A1" w:rsidTr="00681353">
        <w:trPr>
          <w:gridAfter w:val="1"/>
          <w:wAfter w:w="9" w:type="dxa"/>
        </w:trPr>
        <w:tc>
          <w:tcPr>
            <w:tcW w:w="3217" w:type="dxa"/>
            <w:gridSpan w:val="2"/>
          </w:tcPr>
          <w:p w:rsidR="00026DF9" w:rsidRPr="0075699B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ประมาณการการด้อยค่าของเงินลงทุนระยะยาวอื่น</w:t>
            </w:r>
          </w:p>
        </w:tc>
        <w:tc>
          <w:tcPr>
            <w:tcW w:w="1458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4,222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026DF9" w:rsidRPr="00026DF9" w:rsidRDefault="00026DF9" w:rsidP="0057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4,439</w:t>
            </w:r>
          </w:p>
        </w:tc>
      </w:tr>
      <w:tr w:rsidR="00026DF9" w:rsidRPr="00C719A1" w:rsidTr="00681353">
        <w:trPr>
          <w:gridAfter w:val="1"/>
          <w:wAfter w:w="9" w:type="dxa"/>
        </w:trPr>
        <w:tc>
          <w:tcPr>
            <w:tcW w:w="3217" w:type="dxa"/>
            <w:gridSpan w:val="2"/>
          </w:tcPr>
          <w:p w:rsidR="00026DF9" w:rsidRPr="0075699B" w:rsidRDefault="00026DF9" w:rsidP="0068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ประมาณการการด้อยค่าของเครื่องจักรและอุปกรณ์</w:t>
            </w:r>
          </w:p>
        </w:tc>
        <w:tc>
          <w:tcPr>
            <w:tcW w:w="1458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4,347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(264)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026DF9" w:rsidRPr="00026DF9" w:rsidRDefault="00026DF9" w:rsidP="0057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4,083</w:t>
            </w:r>
          </w:p>
        </w:tc>
      </w:tr>
      <w:tr w:rsidR="00026DF9" w:rsidRPr="00C719A1" w:rsidTr="00681353">
        <w:trPr>
          <w:gridAfter w:val="1"/>
          <w:wAfter w:w="9" w:type="dxa"/>
        </w:trPr>
        <w:tc>
          <w:tcPr>
            <w:tcW w:w="3217" w:type="dxa"/>
            <w:gridSpan w:val="2"/>
          </w:tcPr>
          <w:p w:rsidR="00026DF9" w:rsidRPr="0075699B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458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26DF9">
              <w:rPr>
                <w:rFonts w:asciiTheme="majorBidi" w:hAnsiTheme="majorBidi" w:cstheme="majorBidi"/>
                <w:sz w:val="30"/>
                <w:szCs w:val="30"/>
              </w:rPr>
              <w:t>,244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(4,433)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026DF9" w:rsidRPr="00026DF9" w:rsidRDefault="00026DF9" w:rsidP="0057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20,811</w:t>
            </w:r>
          </w:p>
        </w:tc>
      </w:tr>
      <w:tr w:rsidR="00026DF9" w:rsidRPr="00C719A1" w:rsidTr="00681353">
        <w:trPr>
          <w:gridAfter w:val="1"/>
          <w:wAfter w:w="9" w:type="dxa"/>
        </w:trPr>
        <w:tc>
          <w:tcPr>
            <w:tcW w:w="3217" w:type="dxa"/>
            <w:gridSpan w:val="2"/>
          </w:tcPr>
          <w:p w:rsidR="00026DF9" w:rsidRPr="0075699B" w:rsidRDefault="00026DF9" w:rsidP="00AC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="00AC267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58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63,482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026DF9" w:rsidRPr="00026DF9" w:rsidRDefault="00026DF9" w:rsidP="00D8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1,836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26DF9">
              <w:rPr>
                <w:rFonts w:asciiTheme="majorBidi" w:hAnsiTheme="majorBidi" w:cstheme="majorBidi"/>
                <w:sz w:val="30"/>
                <w:szCs w:val="30"/>
              </w:rPr>
              <w:t>,798</w:t>
            </w:r>
          </w:p>
        </w:tc>
      </w:tr>
      <w:tr w:rsidR="00026DF9" w:rsidRPr="00C719A1" w:rsidTr="00681353">
        <w:trPr>
          <w:gridAfter w:val="1"/>
          <w:wAfter w:w="9" w:type="dxa"/>
        </w:trPr>
        <w:tc>
          <w:tcPr>
            <w:tcW w:w="3217" w:type="dxa"/>
            <w:gridSpan w:val="2"/>
          </w:tcPr>
          <w:p w:rsid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58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12,649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D2273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6,911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:rsidR="00026DF9" w:rsidRPr="00026DF9" w:rsidRDefault="00026DF9" w:rsidP="0057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026DF9" w:rsidRPr="00026DF9" w:rsidRDefault="00D2273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026DF9" w:rsidRPr="00C719A1" w:rsidTr="00681353">
        <w:trPr>
          <w:gridAfter w:val="1"/>
          <w:wAfter w:w="9" w:type="dxa"/>
        </w:trPr>
        <w:tc>
          <w:tcPr>
            <w:tcW w:w="3217" w:type="dxa"/>
            <w:gridSpan w:val="2"/>
          </w:tcPr>
          <w:p w:rsidR="00026DF9" w:rsidRPr="00C719A1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117,066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9,07</w:t>
            </w:r>
            <w:r w:rsidR="00D227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1,836</w:t>
            </w:r>
          </w:p>
        </w:tc>
        <w:tc>
          <w:tcPr>
            <w:tcW w:w="284" w:type="dxa"/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127,9</w:t>
            </w:r>
            <w:r w:rsidR="00D227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</w:tr>
      <w:tr w:rsidR="00026DF9" w:rsidRPr="0075699B" w:rsidTr="00681353">
        <w:trPr>
          <w:gridAfter w:val="1"/>
          <w:wAfter w:w="9" w:type="dxa"/>
          <w:trHeight w:hRule="exact" w:val="390"/>
        </w:trPr>
        <w:tc>
          <w:tcPr>
            <w:tcW w:w="3217" w:type="dxa"/>
            <w:gridSpan w:val="2"/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10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2FB" w:rsidRPr="0075699B" w:rsidTr="00681353">
        <w:trPr>
          <w:gridAfter w:val="1"/>
          <w:wAfter w:w="9" w:type="dxa"/>
        </w:trPr>
        <w:tc>
          <w:tcPr>
            <w:tcW w:w="3222" w:type="dxa"/>
            <w:gridSpan w:val="2"/>
          </w:tcPr>
          <w:p w:rsidR="001F42FB" w:rsidRPr="00C719A1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8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10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85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2FB" w:rsidRPr="0075699B" w:rsidTr="00681353">
        <w:trPr>
          <w:gridAfter w:val="1"/>
          <w:wAfter w:w="9" w:type="dxa"/>
        </w:trPr>
        <w:tc>
          <w:tcPr>
            <w:tcW w:w="3222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58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(13,467)</w:t>
            </w:r>
          </w:p>
        </w:tc>
        <w:tc>
          <w:tcPr>
            <w:tcW w:w="284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7,684</w:t>
            </w:r>
          </w:p>
        </w:tc>
        <w:tc>
          <w:tcPr>
            <w:tcW w:w="284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left" w:pos="6696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66B17">
              <w:rPr>
                <w:rFonts w:asciiTheme="majorBidi" w:hAnsiTheme="majorBidi" w:cstheme="majorBidi"/>
                <w:sz w:val="30"/>
                <w:szCs w:val="30"/>
              </w:rPr>
              <w:t>,783)</w:t>
            </w:r>
          </w:p>
        </w:tc>
      </w:tr>
      <w:tr w:rsidR="001F42FB" w:rsidRPr="0075699B" w:rsidTr="00681353">
        <w:trPr>
          <w:gridAfter w:val="1"/>
          <w:wAfter w:w="9" w:type="dxa"/>
        </w:trPr>
        <w:tc>
          <w:tcPr>
            <w:tcW w:w="3222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58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(38,373)</w:t>
            </w:r>
          </w:p>
        </w:tc>
        <w:tc>
          <w:tcPr>
            <w:tcW w:w="284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10,249</w:t>
            </w:r>
          </w:p>
        </w:tc>
        <w:tc>
          <w:tcPr>
            <w:tcW w:w="284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1F42FB" w:rsidRPr="00A66B17" w:rsidRDefault="001F42FB" w:rsidP="00151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(28,124)</w:t>
            </w:r>
          </w:p>
        </w:tc>
      </w:tr>
      <w:tr w:rsidR="001F42FB" w:rsidRPr="0075699B" w:rsidTr="00681353">
        <w:trPr>
          <w:gridAfter w:val="1"/>
          <w:wAfter w:w="9" w:type="dxa"/>
        </w:trPr>
        <w:tc>
          <w:tcPr>
            <w:tcW w:w="3222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1,840)</w:t>
            </w:r>
          </w:p>
        </w:tc>
        <w:tc>
          <w:tcPr>
            <w:tcW w:w="284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10,249</w:t>
            </w:r>
          </w:p>
        </w:tc>
        <w:tc>
          <w:tcPr>
            <w:tcW w:w="284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7,684</w:t>
            </w:r>
          </w:p>
        </w:tc>
        <w:tc>
          <w:tcPr>
            <w:tcW w:w="284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(33,907)</w:t>
            </w:r>
          </w:p>
        </w:tc>
      </w:tr>
      <w:tr w:rsidR="001F42FB" w:rsidRPr="0075699B" w:rsidTr="00681353">
        <w:trPr>
          <w:gridAfter w:val="1"/>
          <w:wAfter w:w="9" w:type="dxa"/>
        </w:trPr>
        <w:tc>
          <w:tcPr>
            <w:tcW w:w="3222" w:type="dxa"/>
            <w:gridSpan w:val="2"/>
          </w:tcPr>
          <w:p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,226</w:t>
            </w:r>
          </w:p>
        </w:tc>
        <w:tc>
          <w:tcPr>
            <w:tcW w:w="284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84" w:type="dxa"/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94,07</w:t>
            </w:r>
            <w:r w:rsidR="00910D82" w:rsidRPr="00910D8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</w:tr>
    </w:tbl>
    <w:p w:rsidR="00A66B17" w:rsidRDefault="00A66B17" w:rsidP="00BF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D22739" w:rsidRDefault="00D22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E7899" w:rsidRDefault="00CE7899" w:rsidP="00CE7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21</w:t>
      </w:r>
      <w:r w:rsidRPr="00E0626F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  <w:r w:rsidR="00CB0C3E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CE7899" w:rsidRPr="000617A2" w:rsidRDefault="00CE7899" w:rsidP="00CE7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CE7899" w:rsidRDefault="00657DE5" w:rsidP="008C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</w:t>
      </w:r>
      <w:r w:rsidR="00EB1D17">
        <w:rPr>
          <w:rFonts w:ascii="Angsana New" w:hAnsi="Angsana New" w:hint="cs"/>
          <w:sz w:val="30"/>
          <w:szCs w:val="30"/>
          <w:cs/>
        </w:rPr>
        <w:t>ขั้น</w:t>
      </w:r>
      <w:r>
        <w:rPr>
          <w:rFonts w:ascii="Angsana New" w:hAnsi="Angsana New" w:hint="cs"/>
          <w:sz w:val="30"/>
          <w:szCs w:val="30"/>
          <w:cs/>
        </w:rPr>
        <w:t xml:space="preserve">พื้นฐานสำหรับปีสิ้นสุดวันที่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และสำหรับรอบระยะเวลาตั้งแต่วันที่ 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C61CC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(วันควบบริษัท) ถึงวันที่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คำนวณจากกำไรสำหรับปี</w:t>
      </w:r>
      <w:r w:rsidR="00362208">
        <w:rPr>
          <w:rFonts w:ascii="Angsana New" w:hAnsi="Angsana New" w:hint="cs"/>
          <w:sz w:val="30"/>
          <w:szCs w:val="30"/>
          <w:cs/>
        </w:rPr>
        <w:t>/งวด</w:t>
      </w:r>
      <w:r>
        <w:rPr>
          <w:rFonts w:ascii="Angsana New" w:hAnsi="Angsana New" w:hint="cs"/>
          <w:sz w:val="30"/>
          <w:szCs w:val="30"/>
          <w:cs/>
        </w:rPr>
        <w:t>ที่เป็นส่วนของผู้ถือหุ้นของบริษัทและจำนวนหุ้นสามัญที่ออกจำหน่ายแล้วในระหว่างปี</w:t>
      </w:r>
      <w:r w:rsidR="00CB0C3E">
        <w:rPr>
          <w:rFonts w:ascii="Angsana New" w:hAnsi="Angsana New" w:hint="cs"/>
          <w:sz w:val="30"/>
          <w:szCs w:val="30"/>
          <w:cs/>
        </w:rPr>
        <w:t>/งวด</w:t>
      </w:r>
      <w:r>
        <w:rPr>
          <w:rFonts w:ascii="Angsana New" w:hAnsi="Angsana New" w:hint="cs"/>
          <w:sz w:val="30"/>
          <w:szCs w:val="30"/>
          <w:cs/>
        </w:rPr>
        <w:t>โดยแสดงการคำนวณได้ดังนี้</w:t>
      </w:r>
    </w:p>
    <w:p w:rsidR="00657DE5" w:rsidRPr="000617A2" w:rsidRDefault="00657DE5" w:rsidP="0065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230"/>
        <w:gridCol w:w="1350"/>
        <w:gridCol w:w="180"/>
        <w:gridCol w:w="1350"/>
        <w:gridCol w:w="180"/>
        <w:gridCol w:w="1980"/>
      </w:tblGrid>
      <w:tr w:rsidR="00657DE5" w:rsidRPr="00657DE5" w:rsidTr="00657DE5">
        <w:trPr>
          <w:cantSplit/>
          <w:tblHeader/>
        </w:trPr>
        <w:tc>
          <w:tcPr>
            <w:tcW w:w="4230" w:type="dxa"/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657DE5" w:rsidRPr="00657DE5" w:rsidRDefault="00657DE5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657DE5" w:rsidRPr="00657DE5" w:rsidRDefault="00657DE5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657DE5" w:rsidRPr="00657DE5" w:rsidRDefault="00657DE5" w:rsidP="00F3165A">
            <w:pPr>
              <w:tabs>
                <w:tab w:val="clear" w:pos="907"/>
                <w:tab w:val="left" w:pos="972"/>
              </w:tabs>
              <w:ind w:left="-75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DE5" w:rsidRPr="00657DE5" w:rsidTr="00657DE5">
        <w:trPr>
          <w:cantSplit/>
          <w:tblHeader/>
        </w:trPr>
        <w:tc>
          <w:tcPr>
            <w:tcW w:w="4230" w:type="dxa"/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3"/>
          </w:tcPr>
          <w:p w:rsidR="00657DE5" w:rsidRPr="00657DE5" w:rsidRDefault="00657DE5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:rsidR="00657DE5" w:rsidRPr="00657DE5" w:rsidRDefault="00657DE5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657DE5" w:rsidRPr="00657DE5" w:rsidRDefault="00657DE5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สำหรับรอบระยะเวลา</w:t>
            </w:r>
            <w:r w:rsidRPr="00657D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7DE5" w:rsidRPr="00657DE5" w:rsidTr="00657DE5">
        <w:trPr>
          <w:cantSplit/>
          <w:tblHeader/>
        </w:trPr>
        <w:tc>
          <w:tcPr>
            <w:tcW w:w="4230" w:type="dxa"/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3"/>
          </w:tcPr>
          <w:p w:rsidR="00657DE5" w:rsidRPr="00657DE5" w:rsidRDefault="00657DE5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D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80" w:type="dxa"/>
          </w:tcPr>
          <w:p w:rsidR="00657DE5" w:rsidRPr="00657DE5" w:rsidRDefault="00657DE5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657DE5" w:rsidRPr="00657DE5" w:rsidRDefault="003E5BB7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57D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</w:p>
        </w:tc>
      </w:tr>
      <w:tr w:rsidR="00657DE5" w:rsidRPr="00657DE5" w:rsidTr="00657DE5">
        <w:trPr>
          <w:cantSplit/>
          <w:tblHeader/>
        </w:trPr>
        <w:tc>
          <w:tcPr>
            <w:tcW w:w="4230" w:type="dxa"/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3"/>
          </w:tcPr>
          <w:p w:rsidR="00657DE5" w:rsidRPr="00657DE5" w:rsidRDefault="00657DE5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E5BB7" w:rsidRPr="003E5BB7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:rsidR="00657DE5" w:rsidRPr="00657DE5" w:rsidRDefault="00657DE5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657DE5" w:rsidRPr="00657DE5" w:rsidRDefault="00657DE5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657DE5" w:rsidRPr="00657DE5" w:rsidTr="00657DE5">
        <w:trPr>
          <w:cantSplit/>
          <w:tblHeader/>
        </w:trPr>
        <w:tc>
          <w:tcPr>
            <w:tcW w:w="4230" w:type="dxa"/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657DE5" w:rsidRPr="00657DE5" w:rsidRDefault="003E5BB7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:rsidR="00657DE5" w:rsidRPr="00657DE5" w:rsidRDefault="00657DE5" w:rsidP="00F3165A">
            <w:pPr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657DE5" w:rsidRPr="00657DE5" w:rsidRDefault="003E5BB7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657DE5" w:rsidRPr="00657DE5" w:rsidRDefault="00657DE5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657DE5" w:rsidRPr="00657DE5" w:rsidRDefault="00657DE5" w:rsidP="00F3165A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ถึงวันที่ </w:t>
            </w:r>
            <w:r w:rsidR="003E5BB7" w:rsidRPr="003E5BB7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="003E5BB7" w:rsidRPr="003E5BB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3E5BB7" w:rsidRPr="003E5BB7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</w:p>
        </w:tc>
      </w:tr>
      <w:tr w:rsidR="00657DE5" w:rsidRPr="00657DE5" w:rsidTr="00657DE5">
        <w:trPr>
          <w:cantSplit/>
        </w:trPr>
        <w:tc>
          <w:tcPr>
            <w:tcW w:w="4230" w:type="dxa"/>
          </w:tcPr>
          <w:p w:rsidR="00657DE5" w:rsidRPr="00657DE5" w:rsidRDefault="00657DE5" w:rsidP="00F3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040" w:type="dxa"/>
            <w:gridSpan w:val="5"/>
          </w:tcPr>
          <w:p w:rsidR="00657DE5" w:rsidRPr="00657DE5" w:rsidRDefault="00EB1D17" w:rsidP="00F3165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7DE5" w:rsidRPr="00657DE5" w:rsidTr="00657DE5">
        <w:trPr>
          <w:cantSplit/>
          <w:trHeight w:val="92"/>
        </w:trPr>
        <w:tc>
          <w:tcPr>
            <w:tcW w:w="4230" w:type="dxa"/>
          </w:tcPr>
          <w:p w:rsidR="00657DE5" w:rsidRPr="00657DE5" w:rsidRDefault="00EB1D17" w:rsidP="00F3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กำไรสำหรับปี</w:t>
            </w:r>
            <w:r w:rsidR="00CB0C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/งวด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229,0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657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:rsidR="00657DE5" w:rsidRPr="00657DE5" w:rsidRDefault="00657DE5" w:rsidP="00F3165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657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6,769</w:t>
            </w:r>
          </w:p>
        </w:tc>
        <w:tc>
          <w:tcPr>
            <w:tcW w:w="180" w:type="dxa"/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116,684</w:t>
            </w:r>
          </w:p>
        </w:tc>
      </w:tr>
      <w:tr w:rsidR="00657DE5" w:rsidRPr="00657DE5" w:rsidTr="00657DE5">
        <w:trPr>
          <w:cantSplit/>
        </w:trPr>
        <w:tc>
          <w:tcPr>
            <w:tcW w:w="4230" w:type="dxa"/>
          </w:tcPr>
          <w:p w:rsidR="00657DE5" w:rsidRPr="00657DE5" w:rsidRDefault="00EB1D17" w:rsidP="00F3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จำนวนหุ้นสามัญที่</w:t>
            </w:r>
            <w:r w:rsidR="00CB0C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มีอยู่ในระหว่างปี/งวด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57DE5" w:rsidRPr="00657DE5" w:rsidRDefault="00297568" w:rsidP="00F3165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57DE5" w:rsidRPr="00657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7,840</w:t>
            </w:r>
          </w:p>
        </w:tc>
        <w:tc>
          <w:tcPr>
            <w:tcW w:w="180" w:type="dxa"/>
          </w:tcPr>
          <w:p w:rsidR="00657DE5" w:rsidRPr="00657DE5" w:rsidRDefault="00657DE5" w:rsidP="00F3165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57DE5" w:rsidRPr="00657DE5" w:rsidRDefault="00297568" w:rsidP="00F3165A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57DE5" w:rsidRPr="00657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7,840</w:t>
            </w:r>
          </w:p>
        </w:tc>
        <w:tc>
          <w:tcPr>
            <w:tcW w:w="180" w:type="dxa"/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:rsidR="00657DE5" w:rsidRPr="00657DE5" w:rsidRDefault="00297568" w:rsidP="00F3165A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57DE5" w:rsidRPr="00657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7,840</w:t>
            </w:r>
          </w:p>
        </w:tc>
      </w:tr>
      <w:tr w:rsidR="00657DE5" w:rsidRPr="00657DE5" w:rsidTr="00657DE5">
        <w:trPr>
          <w:cantSplit/>
        </w:trPr>
        <w:tc>
          <w:tcPr>
            <w:tcW w:w="4230" w:type="dxa"/>
          </w:tcPr>
          <w:p w:rsidR="00657DE5" w:rsidRPr="00657DE5" w:rsidRDefault="00657DE5" w:rsidP="00F3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57DE5" w:rsidRPr="00657DE5" w:rsidRDefault="00657DE5" w:rsidP="00F3165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7DE5" w:rsidRPr="00657DE5" w:rsidTr="00657DE5">
        <w:trPr>
          <w:cantSplit/>
        </w:trPr>
        <w:tc>
          <w:tcPr>
            <w:tcW w:w="4230" w:type="dxa"/>
          </w:tcPr>
          <w:p w:rsidR="00657DE5" w:rsidRPr="00657DE5" w:rsidRDefault="00EB1D17" w:rsidP="00F3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="003962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B0C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7D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3.96</w:t>
            </w:r>
          </w:p>
        </w:tc>
        <w:tc>
          <w:tcPr>
            <w:tcW w:w="180" w:type="dxa"/>
          </w:tcPr>
          <w:p w:rsidR="00657DE5" w:rsidRPr="00657DE5" w:rsidRDefault="00657DE5" w:rsidP="00F3165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7D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7.90</w:t>
            </w:r>
          </w:p>
        </w:tc>
        <w:tc>
          <w:tcPr>
            <w:tcW w:w="180" w:type="dxa"/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:rsidR="00657DE5" w:rsidRPr="00657DE5" w:rsidRDefault="00657DE5" w:rsidP="00F3165A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7D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2.02</w:t>
            </w:r>
          </w:p>
        </w:tc>
      </w:tr>
    </w:tbl>
    <w:p w:rsidR="00CE7899" w:rsidRPr="000617A2" w:rsidRDefault="00CE7899" w:rsidP="00BF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BF6FC9" w:rsidRDefault="00BF6FC9" w:rsidP="00BF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3E5BB7" w:rsidRPr="003E5BB7">
        <w:rPr>
          <w:rFonts w:ascii="Angsana New" w:hAnsi="Angsana New" w:hint="cs"/>
          <w:b/>
          <w:bCs/>
          <w:sz w:val="30"/>
          <w:szCs w:val="30"/>
        </w:rPr>
        <w:t>2</w:t>
      </w:r>
      <w:r w:rsidRPr="00E0626F">
        <w:rPr>
          <w:rFonts w:ascii="Angsana New" w:hAnsi="Angsana New"/>
          <w:b/>
          <w:bCs/>
          <w:sz w:val="30"/>
          <w:szCs w:val="30"/>
        </w:rPr>
        <w:tab/>
      </w:r>
      <w:r w:rsidRPr="00E0626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BF6FC9" w:rsidRPr="000617A2" w:rsidRDefault="00BF6FC9" w:rsidP="00BF6FC9">
      <w:pPr>
        <w:pStyle w:val="Caption"/>
        <w:tabs>
          <w:tab w:val="clear" w:pos="227"/>
        </w:tabs>
        <w:spacing w:line="240" w:lineRule="exact"/>
        <w:ind w:left="547" w:right="-29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:rsidR="00BF6FC9" w:rsidRPr="00C653DF" w:rsidRDefault="00BF6FC9" w:rsidP="00BF6FC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BF6FC9" w:rsidRPr="000617A2" w:rsidRDefault="00BF6FC9" w:rsidP="00BF6FC9">
      <w:pPr>
        <w:pStyle w:val="Caption"/>
        <w:tabs>
          <w:tab w:val="clear" w:pos="227"/>
        </w:tabs>
        <w:spacing w:line="240" w:lineRule="exact"/>
        <w:ind w:left="547" w:right="-29"/>
        <w:jc w:val="thaiDistribute"/>
        <w:rPr>
          <w:rFonts w:asciiTheme="majorBidi" w:hAnsiTheme="majorBidi" w:cstheme="majorBidi"/>
          <w:sz w:val="20"/>
          <w:szCs w:val="20"/>
          <w:shd w:val="clear" w:color="auto" w:fill="FFFFFF"/>
        </w:rPr>
      </w:pPr>
    </w:p>
    <w:tbl>
      <w:tblPr>
        <w:tblW w:w="9288" w:type="dxa"/>
        <w:tblInd w:w="450" w:type="dxa"/>
        <w:tblLook w:val="04A0"/>
      </w:tblPr>
      <w:tblGrid>
        <w:gridCol w:w="1977"/>
        <w:gridCol w:w="1529"/>
        <w:gridCol w:w="1439"/>
        <w:gridCol w:w="1376"/>
        <w:gridCol w:w="1377"/>
        <w:gridCol w:w="234"/>
        <w:gridCol w:w="1356"/>
      </w:tblGrid>
      <w:tr w:rsidR="00BF6FC9" w:rsidRPr="0089578B" w:rsidTr="00350CB9">
        <w:trPr>
          <w:tblHeader/>
        </w:trPr>
        <w:tc>
          <w:tcPr>
            <w:tcW w:w="1977" w:type="dxa"/>
            <w:shd w:val="clear" w:color="auto" w:fill="auto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762E82" w:rsidRDefault="00BF6FC9" w:rsidP="00350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E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BF6FC9" w:rsidRPr="0089578B" w:rsidTr="00350CB9">
        <w:trPr>
          <w:tblHeader/>
        </w:trPr>
        <w:tc>
          <w:tcPr>
            <w:tcW w:w="1977" w:type="dxa"/>
            <w:shd w:val="clear" w:color="auto" w:fill="auto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:rsidR="00BF6FC9" w:rsidRPr="0089578B" w:rsidRDefault="00D1211B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77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F6FC9" w:rsidRPr="0089578B" w:rsidTr="00350CB9">
        <w:tc>
          <w:tcPr>
            <w:tcW w:w="4945" w:type="dxa"/>
            <w:gridSpan w:val="3"/>
            <w:shd w:val="clear" w:color="auto" w:fill="auto"/>
            <w:vAlign w:val="bottom"/>
          </w:tcPr>
          <w:p w:rsidR="00BF6FC9" w:rsidRPr="00285055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850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37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FC9" w:rsidRPr="0089578B" w:rsidTr="00350CB9">
        <w:tc>
          <w:tcPr>
            <w:tcW w:w="4945" w:type="dxa"/>
            <w:gridSpan w:val="3"/>
            <w:shd w:val="clear" w:color="auto" w:fill="auto"/>
            <w:vAlign w:val="bottom"/>
          </w:tcPr>
          <w:p w:rsidR="00BF6FC9" w:rsidRPr="00C653DF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 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37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FC9" w:rsidRPr="0089578B" w:rsidTr="00350CB9">
        <w:tc>
          <w:tcPr>
            <w:tcW w:w="1977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376" w:type="dxa"/>
          </w:tcPr>
          <w:p w:rsidR="00BF6FC9" w:rsidRPr="000A5E66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1.70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BF6FC9" w:rsidRPr="0089578B" w:rsidRDefault="00BF6FC9" w:rsidP="00BB20BE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98.33</w:t>
            </w:r>
          </w:p>
        </w:tc>
      </w:tr>
      <w:tr w:rsidR="00BF6FC9" w:rsidRPr="0089578B" w:rsidTr="00350CB9">
        <w:tc>
          <w:tcPr>
            <w:tcW w:w="1977" w:type="dxa"/>
            <w:shd w:val="clear" w:color="auto" w:fill="auto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ฎ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าคม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ฎ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าคม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1376" w:type="dxa"/>
          </w:tcPr>
          <w:p w:rsidR="00BF6FC9" w:rsidRPr="00E668E1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1.70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98.33</w:t>
            </w:r>
          </w:p>
        </w:tc>
      </w:tr>
      <w:tr w:rsidR="00BF6FC9" w:rsidRPr="0089578B" w:rsidTr="00350CB9">
        <w:tc>
          <w:tcPr>
            <w:tcW w:w="3506" w:type="dxa"/>
            <w:gridSpan w:val="2"/>
            <w:shd w:val="clear" w:color="auto" w:fill="auto"/>
          </w:tcPr>
          <w:p w:rsidR="00BF6FC9" w:rsidRPr="0029100A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3.40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196.66</w:t>
            </w:r>
          </w:p>
        </w:tc>
      </w:tr>
    </w:tbl>
    <w:p w:rsidR="00434DEB" w:rsidRDefault="00434DEB">
      <w:r>
        <w:br w:type="page"/>
      </w:r>
    </w:p>
    <w:tbl>
      <w:tblPr>
        <w:tblW w:w="9288" w:type="dxa"/>
        <w:tblInd w:w="450" w:type="dxa"/>
        <w:tblLook w:val="04A0"/>
      </w:tblPr>
      <w:tblGrid>
        <w:gridCol w:w="1977"/>
        <w:gridCol w:w="1529"/>
        <w:gridCol w:w="1439"/>
        <w:gridCol w:w="1376"/>
        <w:gridCol w:w="1377"/>
        <w:gridCol w:w="234"/>
        <w:gridCol w:w="1356"/>
      </w:tblGrid>
      <w:tr w:rsidR="00434DEB" w:rsidRPr="0089578B" w:rsidTr="007F5AC8">
        <w:trPr>
          <w:tblHeader/>
        </w:trPr>
        <w:tc>
          <w:tcPr>
            <w:tcW w:w="1977" w:type="dxa"/>
            <w:shd w:val="clear" w:color="auto" w:fill="auto"/>
          </w:tcPr>
          <w:p w:rsidR="00434DEB" w:rsidRPr="0089578B" w:rsidRDefault="00434DEB" w:rsidP="007F5A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434DEB" w:rsidRPr="0089578B" w:rsidRDefault="00434DEB" w:rsidP="007F5A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34DEB" w:rsidRPr="00762E82" w:rsidRDefault="00434DEB" w:rsidP="007F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E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:rsidR="00434DEB" w:rsidRPr="0089578B" w:rsidRDefault="00434DEB" w:rsidP="007F5A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</w:tcPr>
          <w:p w:rsidR="00434DEB" w:rsidRPr="0089578B" w:rsidRDefault="00434DEB" w:rsidP="007F5AC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</w:tcPr>
          <w:p w:rsidR="00434DEB" w:rsidRPr="0089578B" w:rsidRDefault="00434DEB" w:rsidP="007F5AC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34DEB" w:rsidRPr="0089578B" w:rsidRDefault="00434DEB" w:rsidP="007F5A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:rsidR="00434DEB" w:rsidRPr="0089578B" w:rsidRDefault="00434DEB" w:rsidP="007F5AC8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434DEB" w:rsidRPr="0089578B" w:rsidTr="007F5AC8">
        <w:trPr>
          <w:tblHeader/>
        </w:trPr>
        <w:tc>
          <w:tcPr>
            <w:tcW w:w="1977" w:type="dxa"/>
            <w:shd w:val="clear" w:color="auto" w:fill="auto"/>
          </w:tcPr>
          <w:p w:rsidR="00434DEB" w:rsidRPr="0089578B" w:rsidRDefault="00434DEB" w:rsidP="007F5AC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434DEB" w:rsidRPr="0089578B" w:rsidRDefault="00434DEB" w:rsidP="007F5AC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434DEB" w:rsidRPr="0089578B" w:rsidRDefault="00434DEB" w:rsidP="007F5AC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:rsidR="00434DEB" w:rsidRPr="0089578B" w:rsidRDefault="00434DEB" w:rsidP="007F5A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77" w:type="dxa"/>
          </w:tcPr>
          <w:p w:rsidR="00434DEB" w:rsidRPr="0089578B" w:rsidRDefault="00434DEB" w:rsidP="007F5A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34DEB" w:rsidRPr="0089578B" w:rsidRDefault="00434DEB" w:rsidP="007F5A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:rsidR="00434DEB" w:rsidRPr="0089578B" w:rsidRDefault="00434DEB" w:rsidP="007F5AC8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F6FC9" w:rsidRPr="0089578B" w:rsidTr="00350CB9">
        <w:tc>
          <w:tcPr>
            <w:tcW w:w="4945" w:type="dxa"/>
            <w:gridSpan w:val="3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95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895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895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  <w:r w:rsidR="00C61C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</w:p>
        </w:tc>
        <w:tc>
          <w:tcPr>
            <w:tcW w:w="137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94C" w:rsidRPr="0089578B" w:rsidTr="00E71659">
        <w:tc>
          <w:tcPr>
            <w:tcW w:w="9288" w:type="dxa"/>
            <w:gridSpan w:val="7"/>
            <w:shd w:val="clear" w:color="auto" w:fill="auto"/>
            <w:vAlign w:val="bottom"/>
          </w:tcPr>
          <w:p w:rsidR="002A094C" w:rsidRPr="002A094C" w:rsidRDefault="002A094C" w:rsidP="002A094C">
            <w:pPr>
              <w:pStyle w:val="block"/>
              <w:spacing w:after="0" w:line="240" w:lineRule="atLeast"/>
              <w:ind w:left="-33" w:right="-10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B3C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บริษัท ลัคกี้เท็คซ์ (ไทย) จำกัด (มหาชน)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 xml:space="preserve">สำหรับหุ้นสามัญจำนวน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51.84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ล้านหุ้น</w:t>
            </w:r>
          </w:p>
        </w:tc>
      </w:tr>
      <w:tr w:rsidR="00BF6FC9" w:rsidRPr="0089578B" w:rsidTr="00350CB9">
        <w:tc>
          <w:tcPr>
            <w:tcW w:w="1977" w:type="dxa"/>
            <w:shd w:val="clear" w:color="auto" w:fill="auto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37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77.76</w:t>
            </w:r>
          </w:p>
        </w:tc>
      </w:tr>
      <w:tr w:rsidR="00BF6FC9" w:rsidRPr="0089578B" w:rsidTr="00350CB9">
        <w:tc>
          <w:tcPr>
            <w:tcW w:w="1977" w:type="dxa"/>
            <w:shd w:val="clear" w:color="auto" w:fill="auto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เงินปันผลประจำปี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ฎ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าคม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สิงหาคม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376" w:type="dxa"/>
          </w:tcPr>
          <w:p w:rsidR="00BF6FC9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142.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F6FC9" w:rsidRPr="0089578B" w:rsidTr="00350CB9">
        <w:tc>
          <w:tcPr>
            <w:tcW w:w="1977" w:type="dxa"/>
            <w:shd w:val="clear" w:color="auto" w:fill="auto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7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(1.2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tabs>
                <w:tab w:val="decimal" w:pos="329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(64.80)</w:t>
            </w:r>
          </w:p>
        </w:tc>
      </w:tr>
      <w:tr w:rsidR="00BF6FC9" w:rsidRPr="0089578B" w:rsidTr="00350CB9">
        <w:tc>
          <w:tcPr>
            <w:tcW w:w="3506" w:type="dxa"/>
            <w:gridSpan w:val="2"/>
            <w:shd w:val="clear" w:color="auto" w:fill="auto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2A094C" w:rsidRPr="0089578B" w:rsidTr="00E71659">
        <w:tc>
          <w:tcPr>
            <w:tcW w:w="9288" w:type="dxa"/>
            <w:gridSpan w:val="7"/>
            <w:shd w:val="clear" w:color="auto" w:fill="auto"/>
          </w:tcPr>
          <w:p w:rsidR="002A094C" w:rsidRPr="002A094C" w:rsidRDefault="002A094C" w:rsidP="002A094C">
            <w:pPr>
              <w:pStyle w:val="block"/>
              <w:spacing w:after="0" w:line="240" w:lineRule="atLeast"/>
              <w:ind w:left="-15" w:right="-10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ไทย</w:t>
            </w:r>
            <w:r w:rsidRPr="00D41C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โทเรเท็กซ์ไทล์</w:t>
            </w: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มิลลส์</w:t>
            </w: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จำกัด </w:t>
            </w: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มหาชน</w:t>
            </w:r>
            <w:r w:rsidRPr="00D41C8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-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 xml:space="preserve">สำหรับหุ้นสามัญจำนวน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 xml:space="preserve"> ล้านหุ้น</w:t>
            </w:r>
          </w:p>
        </w:tc>
      </w:tr>
      <w:tr w:rsidR="00BF6FC9" w:rsidRPr="0089578B" w:rsidTr="00350CB9">
        <w:tc>
          <w:tcPr>
            <w:tcW w:w="1977" w:type="dxa"/>
            <w:shd w:val="clear" w:color="auto" w:fill="auto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37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</w:tr>
      <w:tr w:rsidR="00BF6FC9" w:rsidRPr="0089578B" w:rsidTr="00350CB9">
        <w:tc>
          <w:tcPr>
            <w:tcW w:w="1977" w:type="dxa"/>
            <w:shd w:val="clear" w:color="auto" w:fill="auto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เงินปันผลประจำปี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ฎ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าคม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สิงหาคม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376" w:type="dxa"/>
          </w:tcPr>
          <w:p w:rsidR="00BF6FC9" w:rsidRPr="004B3CE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</w:tr>
      <w:tr w:rsidR="00BF6FC9" w:rsidRPr="0089578B" w:rsidTr="00350CB9">
        <w:tc>
          <w:tcPr>
            <w:tcW w:w="1977" w:type="dxa"/>
            <w:shd w:val="clear" w:color="auto" w:fill="auto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BF6FC9" w:rsidRPr="00AC38A1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7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(1.00)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tabs>
                <w:tab w:val="decimal" w:pos="329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(6.00)</w:t>
            </w:r>
          </w:p>
        </w:tc>
      </w:tr>
      <w:tr w:rsidR="00BF6FC9" w:rsidRPr="0089578B" w:rsidTr="00350CB9">
        <w:tc>
          <w:tcPr>
            <w:tcW w:w="3506" w:type="dxa"/>
            <w:gridSpan w:val="2"/>
            <w:shd w:val="clear" w:color="auto" w:fill="auto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BF6FC9" w:rsidRPr="0089578B" w:rsidTr="00350CB9">
        <w:tc>
          <w:tcPr>
            <w:tcW w:w="3506" w:type="dxa"/>
            <w:gridSpan w:val="2"/>
            <w:shd w:val="clear" w:color="auto" w:fill="auto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176.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BF6FC9" w:rsidRPr="0089578B" w:rsidTr="00350CB9">
        <w:tc>
          <w:tcPr>
            <w:tcW w:w="3506" w:type="dxa"/>
            <w:gridSpan w:val="2"/>
            <w:shd w:val="clear" w:color="auto" w:fill="auto"/>
          </w:tcPr>
          <w:p w:rsidR="00BF6FC9" w:rsidRPr="00E627F1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:rsidR="00BF6FC9" w:rsidRPr="00E627F1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FC9" w:rsidRPr="00E627F1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FC9" w:rsidRPr="00E627F1" w:rsidRDefault="00BF6FC9" w:rsidP="00350CB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6FC9" w:rsidRPr="0089578B" w:rsidTr="00350CB9">
        <w:tc>
          <w:tcPr>
            <w:tcW w:w="9288" w:type="dxa"/>
            <w:gridSpan w:val="7"/>
          </w:tcPr>
          <w:p w:rsidR="00BF6FC9" w:rsidRPr="00285055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850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F6FC9" w:rsidRPr="0089578B" w:rsidTr="00350CB9">
        <w:tc>
          <w:tcPr>
            <w:tcW w:w="9288" w:type="dxa"/>
            <w:gridSpan w:val="7"/>
          </w:tcPr>
          <w:p w:rsidR="00BF6FC9" w:rsidRPr="00FA21F3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สำหรับรอบระยะเวลาตั้งแต่วันที่ </w:t>
            </w:r>
            <w:r w:rsidRPr="00FA21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1 </w:t>
            </w:r>
            <w:r w:rsidRPr="00FA21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กรกฎาคม </w:t>
            </w:r>
            <w:r w:rsidRPr="00FA21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2975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5</w:t>
            </w:r>
            <w:r w:rsidRPr="00FA21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62 (</w:t>
            </w:r>
            <w:r w:rsidRPr="00FA21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วันควบบริษัท</w:t>
            </w:r>
            <w:r w:rsidRPr="00FA21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)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ถึงวันที่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D86D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 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63</w:t>
            </w:r>
          </w:p>
        </w:tc>
      </w:tr>
      <w:tr w:rsidR="00BF6FC9" w:rsidRPr="0089578B" w:rsidTr="00350CB9">
        <w:tc>
          <w:tcPr>
            <w:tcW w:w="1977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376" w:type="dxa"/>
          </w:tcPr>
          <w:p w:rsidR="00BF6FC9" w:rsidRPr="0089578B" w:rsidRDefault="00B754BE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1.70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98.33</w:t>
            </w:r>
          </w:p>
        </w:tc>
      </w:tr>
      <w:tr w:rsidR="00BF6FC9" w:rsidRPr="0089578B" w:rsidTr="00350CB9">
        <w:tc>
          <w:tcPr>
            <w:tcW w:w="1977" w:type="dxa"/>
            <w:shd w:val="clear" w:color="auto" w:fill="auto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ฎ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าคม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ฎ</w:t>
            </w: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าคม</w:t>
            </w:r>
            <w:r w:rsidRPr="008957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95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1376" w:type="dxa"/>
          </w:tcPr>
          <w:p w:rsidR="00BF6FC9" w:rsidRPr="0089578B" w:rsidRDefault="00B754BE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1.70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</w:rPr>
              <w:t>98.33</w:t>
            </w:r>
          </w:p>
        </w:tc>
      </w:tr>
      <w:tr w:rsidR="00BF6FC9" w:rsidRPr="0089578B" w:rsidTr="00350CB9">
        <w:tc>
          <w:tcPr>
            <w:tcW w:w="3506" w:type="dxa"/>
            <w:gridSpan w:val="2"/>
            <w:shd w:val="clear" w:color="auto" w:fill="auto"/>
          </w:tcPr>
          <w:p w:rsidR="00BF6FC9" w:rsidRPr="00285055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3.40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6FC9" w:rsidRPr="0089578B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196.66</w:t>
            </w:r>
          </w:p>
        </w:tc>
      </w:tr>
    </w:tbl>
    <w:p w:rsidR="00BF6FC9" w:rsidRPr="00C61CC1" w:rsidRDefault="00BF6FC9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434DEB" w:rsidRDefault="0043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6B4DD5" w:rsidRPr="00C52C41" w:rsidRDefault="000B4CAB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E5BB7" w:rsidRPr="003E5BB7">
        <w:rPr>
          <w:rFonts w:ascii="Angsana New" w:hAnsi="Angsana New" w:hint="cs"/>
          <w:b/>
          <w:bCs/>
          <w:sz w:val="30"/>
          <w:szCs w:val="30"/>
        </w:rPr>
        <w:t>3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BF30C0" w:rsidRPr="000B15F8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BF30C0" w:rsidRPr="003C5BB8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</w:t>
      </w:r>
      <w:r w:rsidR="00AC711F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ทางการ</w:t>
      </w:r>
      <w:r w:rsidR="003C7537">
        <w:rPr>
          <w:rFonts w:ascii="Angsana New" w:hAnsi="Angsana New" w:hint="cs"/>
          <w:sz w:val="30"/>
          <w:szCs w:val="30"/>
          <w:cs/>
        </w:rPr>
        <w:t>เงิน</w:t>
      </w:r>
      <w:r w:rsidR="00842CD2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C52C41">
        <w:rPr>
          <w:rFonts w:ascii="Angsana New" w:hAnsi="Angsana New"/>
          <w:sz w:val="30"/>
          <w:szCs w:val="30"/>
          <w:cs/>
        </w:rPr>
        <w:t>เพื่อการเก็งกำไรหรือการค้า</w:t>
      </w:r>
    </w:p>
    <w:p w:rsidR="003D4E37" w:rsidRPr="003C5BB8" w:rsidRDefault="003D4E37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2A094C" w:rsidRPr="002A094C" w:rsidRDefault="002A094C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94C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การจัดการความเสี่ยงเป็นส่วนที่สำคัญของธุรกิจของบริษัท  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2A094C" w:rsidRPr="0089218A" w:rsidRDefault="002A094C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B4DD5" w:rsidRPr="002A094C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94C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การบริหารจัดการส่วนทุน</w:t>
      </w:r>
    </w:p>
    <w:p w:rsidR="00BF30C0" w:rsidRPr="003C5BB8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B4DD5" w:rsidRPr="00C52C41" w:rsidRDefault="006B4DD5" w:rsidP="00842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นโยบายของคณะกรรมการคือการดำรงฐานเงินลงทุนที่แข็งแกร่งเพื่อรักษาความเชื่อมั่นของผู้ลงทุน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เจ้าหนี้ และตลาดและเพื่อการดำเนินงานทางธุรกิจอย่างต่อเนื่องในอนาคต คณะกรรมการ</w:t>
      </w:r>
      <w:r w:rsidR="00842CD2">
        <w:rPr>
          <w:rFonts w:ascii="Angsana New" w:hAnsi="Angsana New" w:hint="cs"/>
          <w:sz w:val="30"/>
          <w:szCs w:val="30"/>
          <w:cs/>
        </w:rPr>
        <w:t>ได้มีการกำกับดูแล</w:t>
      </w:r>
      <w:r w:rsidRPr="00C52C41">
        <w:rPr>
          <w:rFonts w:ascii="Angsana New" w:hAnsi="Angsana New"/>
          <w:sz w:val="30"/>
          <w:szCs w:val="30"/>
          <w:cs/>
        </w:rPr>
        <w:t>ผลตอบแทนจากเงินลงทุนและระดับการจ่ายเงินปันผลให้แก่ผู้ถือหุ้นสามัญ</w:t>
      </w:r>
    </w:p>
    <w:p w:rsidR="0077154D" w:rsidRPr="003C5BB8" w:rsidRDefault="0077154D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6B4DD5" w:rsidRPr="0089218A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6B4DD5" w:rsidRPr="00C52C41" w:rsidRDefault="006B4DD5" w:rsidP="00691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</w:t>
      </w:r>
      <w:r w:rsidR="009F6ACF">
        <w:rPr>
          <w:rFonts w:ascii="Angsana New" w:hAnsi="Angsana New"/>
          <w:sz w:val="30"/>
          <w:szCs w:val="30"/>
        </w:rPr>
        <w:br/>
      </w:r>
      <w:r w:rsidRPr="00C52C41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ซึ่งส่งผลกระทบต่อการดำเนินงานและกระแสเงินสดของบริษัท บริษัทมีความเสี่ยงด้านอัตราดอกเบี้ยที่เกิดจาก</w:t>
      </w:r>
      <w:r w:rsidR="00FB330E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 xml:space="preserve">เงินกู้ยืม </w:t>
      </w:r>
      <w:r w:rsidRPr="0004557F">
        <w:rPr>
          <w:rFonts w:ascii="Angsana New" w:hAnsi="Angsana New"/>
          <w:sz w:val="30"/>
          <w:szCs w:val="30"/>
          <w:cs/>
        </w:rPr>
        <w:t>(หมายเหตุ</w:t>
      </w:r>
      <w:r w:rsidR="003C753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0617A2">
        <w:rPr>
          <w:rFonts w:ascii="Angsana New" w:hAnsi="Angsana New"/>
          <w:sz w:val="30"/>
          <w:szCs w:val="30"/>
          <w:cs/>
        </w:rPr>
        <w:t xml:space="preserve">ข้อ </w:t>
      </w:r>
      <w:r w:rsidR="00E30991" w:rsidRPr="000617A2">
        <w:rPr>
          <w:rFonts w:ascii="Angsana New" w:hAnsi="Angsana New"/>
          <w:sz w:val="30"/>
          <w:szCs w:val="30"/>
        </w:rPr>
        <w:t>1</w:t>
      </w:r>
      <w:r w:rsidR="004A6815">
        <w:rPr>
          <w:rFonts w:ascii="Angsana New" w:hAnsi="Angsana New"/>
          <w:sz w:val="30"/>
          <w:szCs w:val="30"/>
        </w:rPr>
        <w:t>4</w:t>
      </w:r>
      <w:r w:rsidRPr="000617A2">
        <w:rPr>
          <w:rFonts w:ascii="Angsana New" w:hAnsi="Angsana New"/>
          <w:sz w:val="30"/>
          <w:szCs w:val="30"/>
          <w:cs/>
        </w:rPr>
        <w:t xml:space="preserve">) </w:t>
      </w:r>
      <w:r w:rsidR="00E5733B">
        <w:rPr>
          <w:rFonts w:ascii="Angsana New" w:hAnsi="Angsana New"/>
          <w:sz w:val="30"/>
          <w:szCs w:val="30"/>
          <w:cs/>
        </w:rPr>
        <w:t>อย</w:t>
      </w:r>
      <w:r w:rsidR="00E5733B">
        <w:rPr>
          <w:rFonts w:ascii="Angsana New" w:hAnsi="Angsana New" w:hint="cs"/>
          <w:sz w:val="30"/>
          <w:szCs w:val="30"/>
          <w:cs/>
        </w:rPr>
        <w:t>่างไรก็ตาม บริษัทได้</w:t>
      </w:r>
      <w:r w:rsidR="00842CD2">
        <w:rPr>
          <w:rFonts w:ascii="Angsana New" w:hAnsi="Angsana New" w:hint="cs"/>
          <w:sz w:val="30"/>
          <w:szCs w:val="30"/>
          <w:cs/>
        </w:rPr>
        <w:t>ลดความเสี่ยงดังกล่าวโดยการ</w:t>
      </w:r>
      <w:r w:rsidR="00E5733B">
        <w:rPr>
          <w:rFonts w:ascii="Angsana New" w:hAnsi="Angsana New" w:hint="cs"/>
          <w:sz w:val="30"/>
          <w:szCs w:val="30"/>
          <w:cs/>
        </w:rPr>
        <w:t>ทำสัญญาแลกเปลี่ยนอัตราดอกเบี้ย</w:t>
      </w:r>
      <w:r w:rsidR="003C7537">
        <w:rPr>
          <w:rFonts w:ascii="Angsana New" w:hAnsi="Angsana New" w:hint="cs"/>
          <w:sz w:val="30"/>
          <w:szCs w:val="30"/>
          <w:cs/>
        </w:rPr>
        <w:t>เพื่อป้องกันความเสี่ยงที่</w:t>
      </w:r>
      <w:r w:rsidR="00842CD2">
        <w:rPr>
          <w:rFonts w:ascii="Angsana New" w:hAnsi="Angsana New" w:hint="cs"/>
          <w:sz w:val="30"/>
          <w:szCs w:val="30"/>
          <w:cs/>
        </w:rPr>
        <w:t>จะ</w:t>
      </w:r>
      <w:r w:rsidR="003C7537">
        <w:rPr>
          <w:rFonts w:ascii="Angsana New" w:hAnsi="Angsana New" w:hint="cs"/>
          <w:sz w:val="30"/>
          <w:szCs w:val="30"/>
          <w:cs/>
        </w:rPr>
        <w:t>เกิดจากความผันผวนของ</w:t>
      </w:r>
      <w:r w:rsidR="00517AD7">
        <w:rPr>
          <w:rFonts w:ascii="Angsana New" w:hAnsi="Angsana New" w:hint="cs"/>
          <w:sz w:val="30"/>
          <w:szCs w:val="30"/>
          <w:cs/>
        </w:rPr>
        <w:t>อัตราดอกเบี้ยดังกล่าว</w:t>
      </w:r>
    </w:p>
    <w:p w:rsidR="000617A2" w:rsidRPr="0089218A" w:rsidRDefault="00061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434DEB" w:rsidRDefault="0043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7154D" w:rsidRDefault="00842CD2" w:rsidP="00AC4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อัตราดอกเบี้ยที่แท้จริงของหนี้สินทางการเงิน ณ วันที่ </w:t>
      </w:r>
      <w:r w:rsidR="004E720C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 w:rsidR="000617A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62</w:t>
      </w:r>
      <w:r w:rsidR="00F52417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ระยะเวลาที่ครบกำหนดชำระ</w:t>
      </w:r>
      <w:r w:rsidR="009A506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617A2" w:rsidRPr="00434DEB" w:rsidRDefault="000617A2" w:rsidP="00AC4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horzAnchor="margin" w:tblpX="360" w:tblpY="2"/>
        <w:tblW w:w="936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790"/>
        <w:gridCol w:w="1249"/>
        <w:gridCol w:w="180"/>
        <w:gridCol w:w="1181"/>
        <w:gridCol w:w="180"/>
        <w:gridCol w:w="1181"/>
        <w:gridCol w:w="180"/>
        <w:gridCol w:w="1159"/>
        <w:gridCol w:w="180"/>
        <w:gridCol w:w="1080"/>
      </w:tblGrid>
      <w:tr w:rsidR="00AC4FBE" w:rsidRPr="005471B4" w:rsidTr="00AC711F">
        <w:trPr>
          <w:cantSplit/>
          <w:trHeight w:val="364"/>
          <w:tblHeader/>
        </w:trPr>
        <w:tc>
          <w:tcPr>
            <w:tcW w:w="2790" w:type="dxa"/>
            <w:shd w:val="clear" w:color="auto" w:fill="auto"/>
            <w:vAlign w:val="bottom"/>
          </w:tcPr>
          <w:p w:rsidR="00AC4FBE" w:rsidRPr="00E828D5" w:rsidRDefault="00AC4FBE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:rsidR="00AC4FBE" w:rsidRPr="00E828D5" w:rsidRDefault="00AC4FB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4FBE" w:rsidRPr="00E828D5" w:rsidRDefault="00AC4FB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:rsidR="00AC4FBE" w:rsidRPr="00AC4FBE" w:rsidRDefault="00AC4FB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0617A2" w:rsidRPr="005471B4" w:rsidTr="00AC711F">
        <w:trPr>
          <w:cantSplit/>
          <w:trHeight w:val="364"/>
          <w:tblHeader/>
        </w:trPr>
        <w:tc>
          <w:tcPr>
            <w:tcW w:w="2790" w:type="dxa"/>
            <w:shd w:val="clear" w:color="auto" w:fill="auto"/>
            <w:vAlign w:val="bottom"/>
          </w:tcPr>
          <w:p w:rsidR="000617A2" w:rsidRPr="00E828D5" w:rsidRDefault="000617A2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:rsidR="000617A2" w:rsidRPr="00E828D5" w:rsidRDefault="000617A2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617A2" w:rsidRPr="00E828D5" w:rsidRDefault="000617A2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4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17A2" w:rsidRPr="001F42FB" w:rsidRDefault="001F42FB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E828D5" w:rsidRPr="005471B4" w:rsidTr="00AC711F">
        <w:trPr>
          <w:cantSplit/>
          <w:trHeight w:val="364"/>
          <w:tblHeader/>
        </w:trPr>
        <w:tc>
          <w:tcPr>
            <w:tcW w:w="2790" w:type="dxa"/>
            <w:shd w:val="clear" w:color="auto" w:fill="auto"/>
            <w:vAlign w:val="bottom"/>
          </w:tcPr>
          <w:p w:rsidR="00E828D5" w:rsidRPr="00E828D5" w:rsidRDefault="00E828D5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:rsidR="00CC27CE" w:rsidRDefault="00E828D5" w:rsidP="000617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  <w:p w:rsidR="00E828D5" w:rsidRPr="00E828D5" w:rsidRDefault="00CC27CE" w:rsidP="000617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หลังจาก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ปีแต่ภายใน </w:t>
            </w:r>
            <w:r w:rsidR="0029756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หลังจาก </w:t>
            </w:r>
            <w:r w:rsidR="0029756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E828D5" w:rsidRPr="005471B4" w:rsidTr="00AC4FBE">
        <w:trPr>
          <w:cantSplit/>
          <w:tblHeader/>
        </w:trPr>
        <w:tc>
          <w:tcPr>
            <w:tcW w:w="2790" w:type="dxa"/>
            <w:shd w:val="clear" w:color="auto" w:fill="auto"/>
          </w:tcPr>
          <w:p w:rsidR="00E828D5" w:rsidRPr="00A967F7" w:rsidRDefault="00E828D5" w:rsidP="00AC4FBE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E828D5" w:rsidRPr="00A967F7" w:rsidRDefault="00E828D5" w:rsidP="00AC4FBE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E828D5" w:rsidRPr="00A967F7" w:rsidRDefault="00E828D5" w:rsidP="00AC4FBE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1" w:type="dxa"/>
            <w:gridSpan w:val="7"/>
            <w:shd w:val="clear" w:color="auto" w:fill="auto"/>
          </w:tcPr>
          <w:p w:rsidR="00E828D5" w:rsidRPr="00A967F7" w:rsidRDefault="00A967F7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="00E828D5"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E828D5" w:rsidRPr="005471B4" w:rsidTr="00AC4FBE">
        <w:trPr>
          <w:cantSplit/>
        </w:trPr>
        <w:tc>
          <w:tcPr>
            <w:tcW w:w="2790" w:type="dxa"/>
            <w:shd w:val="clear" w:color="auto" w:fill="auto"/>
          </w:tcPr>
          <w:p w:rsidR="00E828D5" w:rsidRPr="00E828D5" w:rsidRDefault="003E5BB7" w:rsidP="00AC4FBE">
            <w:pPr>
              <w:tabs>
                <w:tab w:val="clear" w:pos="454"/>
              </w:tabs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557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249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828D5" w:rsidRPr="005471B4" w:rsidTr="00AC4FBE">
        <w:trPr>
          <w:cantSplit/>
        </w:trPr>
        <w:tc>
          <w:tcPr>
            <w:tcW w:w="2790" w:type="dxa"/>
            <w:shd w:val="clear" w:color="auto" w:fill="auto"/>
          </w:tcPr>
          <w:p w:rsidR="00E828D5" w:rsidRPr="00E828D5" w:rsidRDefault="00E828D5" w:rsidP="00AC4FBE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49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</w:tabs>
              <w:spacing w:line="240" w:lineRule="atLeast"/>
              <w:ind w:right="-9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828D5" w:rsidRPr="00E828D5" w:rsidRDefault="00E828D5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617A2" w:rsidRPr="005471B4" w:rsidTr="00F3165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0617A2" w:rsidRPr="004F7A6E" w:rsidRDefault="000617A2" w:rsidP="000617A2">
            <w:pPr>
              <w:tabs>
                <w:tab w:val="clear" w:pos="454"/>
                <w:tab w:val="clear" w:pos="680"/>
                <w:tab w:val="left" w:pos="638"/>
              </w:tabs>
              <w:ind w:left="96" w:firstLine="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49" w:type="dxa"/>
            <w:shd w:val="clear" w:color="auto" w:fill="auto"/>
            <w:vAlign w:val="bottom"/>
          </w:tcPr>
          <w:p w:rsidR="000617A2" w:rsidRPr="005577AF" w:rsidRDefault="000617A2" w:rsidP="000617A2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1.83 - 2.09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617A2" w:rsidRPr="005577AF" w:rsidRDefault="000617A2" w:rsidP="000617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0617A2" w:rsidRPr="005577AF" w:rsidRDefault="000617A2" w:rsidP="004E720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984,894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617A2" w:rsidRPr="005577AF" w:rsidRDefault="000617A2" w:rsidP="000617A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0617A2" w:rsidRPr="00AC711F" w:rsidRDefault="000617A2" w:rsidP="000617A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711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617A2" w:rsidRPr="00AC711F" w:rsidRDefault="000617A2" w:rsidP="000617A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0617A2" w:rsidRPr="00AC711F" w:rsidRDefault="000617A2" w:rsidP="0047639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711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617A2" w:rsidRPr="005577AF" w:rsidRDefault="000617A2" w:rsidP="000617A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617A2" w:rsidRPr="005577AF" w:rsidRDefault="000617A2" w:rsidP="0047639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984,894</w:t>
            </w:r>
          </w:p>
        </w:tc>
      </w:tr>
      <w:tr w:rsidR="005577AF" w:rsidRPr="005471B4" w:rsidTr="005577A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5577AF" w:rsidRPr="00E828D5" w:rsidRDefault="005577AF" w:rsidP="005577AF">
            <w:pPr>
              <w:tabs>
                <w:tab w:val="clear" w:pos="454"/>
                <w:tab w:val="clear" w:pos="680"/>
                <w:tab w:val="left" w:pos="638"/>
              </w:tabs>
              <w:ind w:left="96" w:firstLine="87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5577AF" w:rsidRPr="005577AF" w:rsidRDefault="005577AF" w:rsidP="004E720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21,042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5577AF" w:rsidRPr="00AC711F" w:rsidRDefault="005577AF" w:rsidP="005577A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711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AC711F" w:rsidRDefault="005577AF" w:rsidP="005577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5577AF" w:rsidRPr="00AC711F" w:rsidRDefault="005577AF" w:rsidP="0047639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711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577AF" w:rsidRPr="005577AF" w:rsidRDefault="005577AF" w:rsidP="0047639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21,042</w:t>
            </w:r>
          </w:p>
        </w:tc>
      </w:tr>
      <w:tr w:rsidR="005577AF" w:rsidRPr="005471B4" w:rsidTr="005577AF">
        <w:trPr>
          <w:cantSplit/>
        </w:trPr>
        <w:tc>
          <w:tcPr>
            <w:tcW w:w="2790" w:type="dxa"/>
            <w:shd w:val="clear" w:color="auto" w:fill="auto"/>
          </w:tcPr>
          <w:p w:rsidR="005577AF" w:rsidRPr="00E828D5" w:rsidRDefault="005577AF" w:rsidP="005577AF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clear" w:pos="765"/>
              </w:tabs>
              <w:spacing w:line="240" w:lineRule="atLeast"/>
              <w:ind w:right="-9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5577AF" w:rsidRPr="005577AF" w:rsidRDefault="005577AF" w:rsidP="004E720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clear" w:pos="765"/>
                <w:tab w:val="decimal" w:pos="730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577AF" w:rsidRPr="005577AF" w:rsidRDefault="005577AF" w:rsidP="0047639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577AF" w:rsidRPr="005471B4" w:rsidTr="005577AF">
        <w:trPr>
          <w:cantSplit/>
          <w:trHeight w:val="270"/>
        </w:trPr>
        <w:tc>
          <w:tcPr>
            <w:tcW w:w="2790" w:type="dxa"/>
            <w:shd w:val="clear" w:color="auto" w:fill="auto"/>
            <w:vAlign w:val="bottom"/>
          </w:tcPr>
          <w:p w:rsidR="005577AF" w:rsidRPr="00E828D5" w:rsidRDefault="005577AF" w:rsidP="005577AF">
            <w:pPr>
              <w:ind w:left="96" w:firstLine="87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AF" w:rsidRPr="005577AF" w:rsidRDefault="005577AF" w:rsidP="004E720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97,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3E5BB7" w:rsidRPr="003E5BB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AF" w:rsidRPr="005577AF" w:rsidRDefault="005577AF" w:rsidP="0047639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226,1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AF" w:rsidRPr="005577AF" w:rsidRDefault="005577AF" w:rsidP="0047639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323,72</w:t>
            </w:r>
            <w:r w:rsidR="003E5BB7" w:rsidRPr="003E5BB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5577AF" w:rsidRPr="001819D0" w:rsidTr="005577AF">
        <w:trPr>
          <w:cantSplit/>
        </w:trPr>
        <w:tc>
          <w:tcPr>
            <w:tcW w:w="2790" w:type="dxa"/>
            <w:shd w:val="clear" w:color="auto" w:fill="auto"/>
          </w:tcPr>
          <w:p w:rsidR="005577AF" w:rsidRPr="00E828D5" w:rsidRDefault="005577AF" w:rsidP="005577AF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77AF" w:rsidRPr="005577AF" w:rsidRDefault="005577AF" w:rsidP="004E720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,936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97,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77AF" w:rsidRPr="005577AF" w:rsidRDefault="005577AF" w:rsidP="0047639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226,1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577AF" w:rsidRPr="005577AF" w:rsidRDefault="005577AF" w:rsidP="005577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77AF" w:rsidRPr="005577AF" w:rsidRDefault="005577AF" w:rsidP="0047639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1,329,6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</w:tbl>
    <w:p w:rsidR="000617A2" w:rsidRPr="00434DEB" w:rsidRDefault="000617A2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360" w:tblpY="2"/>
        <w:tblW w:w="936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790"/>
        <w:gridCol w:w="1249"/>
        <w:gridCol w:w="180"/>
        <w:gridCol w:w="1181"/>
        <w:gridCol w:w="180"/>
        <w:gridCol w:w="1181"/>
        <w:gridCol w:w="180"/>
        <w:gridCol w:w="1159"/>
        <w:gridCol w:w="180"/>
        <w:gridCol w:w="1080"/>
      </w:tblGrid>
      <w:tr w:rsidR="001F42FB" w:rsidRPr="005471B4" w:rsidTr="00AC4FBE">
        <w:trPr>
          <w:cantSplit/>
        </w:trPr>
        <w:tc>
          <w:tcPr>
            <w:tcW w:w="2790" w:type="dxa"/>
            <w:shd w:val="clear" w:color="auto" w:fill="auto"/>
          </w:tcPr>
          <w:p w:rsidR="001F42FB" w:rsidRPr="00E828D5" w:rsidRDefault="001F42FB" w:rsidP="001F42FB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249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F42FB" w:rsidRPr="005471B4" w:rsidTr="00AC4FBE">
        <w:trPr>
          <w:cantSplit/>
        </w:trPr>
        <w:tc>
          <w:tcPr>
            <w:tcW w:w="2790" w:type="dxa"/>
            <w:shd w:val="clear" w:color="auto" w:fill="auto"/>
          </w:tcPr>
          <w:p w:rsidR="001F42FB" w:rsidRPr="00E828D5" w:rsidRDefault="001F42FB" w:rsidP="001F42FB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49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F42FB" w:rsidRPr="00E828D5" w:rsidRDefault="001F42FB" w:rsidP="001F42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F42FB" w:rsidRPr="005471B4" w:rsidTr="00AC4FBE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1F42FB" w:rsidRPr="00E828D5" w:rsidRDefault="001F42FB" w:rsidP="001F42FB">
            <w:pPr>
              <w:ind w:left="96" w:firstLine="87"/>
              <w:rPr>
                <w:rFonts w:ascii="Angsana New" w:hAnsi="Angsana New"/>
                <w:sz w:val="30"/>
                <w:szCs w:val="30"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19,8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19,8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1F42FB" w:rsidRPr="005471B4" w:rsidTr="00AC4FBE">
        <w:trPr>
          <w:cantSplit/>
        </w:trPr>
        <w:tc>
          <w:tcPr>
            <w:tcW w:w="2790" w:type="dxa"/>
            <w:shd w:val="clear" w:color="auto" w:fill="auto"/>
          </w:tcPr>
          <w:p w:rsidR="001F42FB" w:rsidRPr="00E828D5" w:rsidRDefault="001F42FB" w:rsidP="001F42FB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42FB" w:rsidRPr="005471B4" w:rsidTr="00AC4FBE">
        <w:trPr>
          <w:cantSplit/>
          <w:trHeight w:val="270"/>
        </w:trPr>
        <w:tc>
          <w:tcPr>
            <w:tcW w:w="2790" w:type="dxa"/>
            <w:shd w:val="clear" w:color="auto" w:fill="auto"/>
            <w:vAlign w:val="bottom"/>
          </w:tcPr>
          <w:p w:rsidR="001F42FB" w:rsidRPr="00033A8E" w:rsidRDefault="001F42FB" w:rsidP="001F42FB">
            <w:pPr>
              <w:ind w:left="96" w:firstLine="87"/>
              <w:rPr>
                <w:rFonts w:ascii="Angsana New" w:hAnsi="Angsana New"/>
                <w:sz w:val="30"/>
                <w:szCs w:val="30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49" w:type="dxa"/>
            <w:shd w:val="clear" w:color="auto" w:fill="auto"/>
          </w:tcPr>
          <w:p w:rsidR="001F42FB" w:rsidRPr="005577AF" w:rsidRDefault="001F42FB" w:rsidP="00CC27CE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1.83 - 2.09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9,3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9,3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</w:t>
            </w:r>
          </w:p>
        </w:tc>
      </w:tr>
      <w:tr w:rsidR="001F42FB" w:rsidRPr="005471B4" w:rsidTr="00AC4FBE">
        <w:trPr>
          <w:cantSplit/>
          <w:trHeight w:val="270"/>
        </w:trPr>
        <w:tc>
          <w:tcPr>
            <w:tcW w:w="2790" w:type="dxa"/>
            <w:shd w:val="clear" w:color="auto" w:fill="auto"/>
            <w:vAlign w:val="bottom"/>
          </w:tcPr>
          <w:p w:rsidR="001F42FB" w:rsidRPr="00E828D5" w:rsidRDefault="001F42FB" w:rsidP="001F42FB">
            <w:pPr>
              <w:ind w:left="96" w:firstLine="87"/>
              <w:rPr>
                <w:rFonts w:ascii="Angsana New" w:hAnsi="Angsana New"/>
                <w:sz w:val="30"/>
                <w:szCs w:val="30"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:rsidR="001F42FB" w:rsidRPr="005577AF" w:rsidRDefault="001F42FB" w:rsidP="00CC27CE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92,048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2,716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344,764</w:t>
            </w:r>
          </w:p>
        </w:tc>
      </w:tr>
      <w:tr w:rsidR="001F42FB" w:rsidRPr="001819D0" w:rsidTr="00AC4FBE">
        <w:trPr>
          <w:cantSplit/>
        </w:trPr>
        <w:tc>
          <w:tcPr>
            <w:tcW w:w="2790" w:type="dxa"/>
            <w:shd w:val="clear" w:color="auto" w:fill="auto"/>
          </w:tcPr>
          <w:p w:rsidR="001F42FB" w:rsidRPr="00E828D5" w:rsidRDefault="001F42FB" w:rsidP="001F42FB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19,8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1,403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2,716</w:t>
            </w:r>
          </w:p>
        </w:tc>
        <w:tc>
          <w:tcPr>
            <w:tcW w:w="180" w:type="dxa"/>
            <w:shd w:val="clear" w:color="auto" w:fill="auto"/>
          </w:tcPr>
          <w:p w:rsidR="001F42FB" w:rsidRPr="005577AF" w:rsidRDefault="001F42FB" w:rsidP="001F42F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42FB" w:rsidRPr="005577AF" w:rsidRDefault="001F42FB" w:rsidP="0047639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77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1,323,970</w:t>
            </w:r>
          </w:p>
        </w:tc>
      </w:tr>
    </w:tbl>
    <w:p w:rsidR="0077154D" w:rsidRPr="005E1C3D" w:rsidRDefault="0077154D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AC711F" w:rsidRDefault="00AC711F">
      <w:r>
        <w:br w:type="page"/>
      </w:r>
    </w:p>
    <w:tbl>
      <w:tblPr>
        <w:tblpPr w:leftFromText="180" w:rightFromText="180" w:vertAnchor="text" w:horzAnchor="margin" w:tblpX="360" w:tblpY="2"/>
        <w:tblW w:w="936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790"/>
        <w:gridCol w:w="1249"/>
        <w:gridCol w:w="180"/>
        <w:gridCol w:w="1181"/>
        <w:gridCol w:w="180"/>
        <w:gridCol w:w="1181"/>
        <w:gridCol w:w="180"/>
        <w:gridCol w:w="1159"/>
        <w:gridCol w:w="180"/>
        <w:gridCol w:w="1080"/>
      </w:tblGrid>
      <w:tr w:rsidR="00AC4FBE" w:rsidRPr="00E828D5" w:rsidTr="00D7348F">
        <w:trPr>
          <w:cantSplit/>
          <w:trHeight w:val="364"/>
          <w:tblHeader/>
        </w:trPr>
        <w:tc>
          <w:tcPr>
            <w:tcW w:w="2790" w:type="dxa"/>
            <w:shd w:val="clear" w:color="auto" w:fill="auto"/>
            <w:vAlign w:val="bottom"/>
          </w:tcPr>
          <w:p w:rsidR="00AC4FBE" w:rsidRPr="00E828D5" w:rsidRDefault="00AC4FBE" w:rsidP="006B20E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:rsidR="00AC4FBE" w:rsidRPr="00AC4FBE" w:rsidRDefault="00AC4FBE" w:rsidP="006B20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C711F" w:rsidRPr="00E828D5" w:rsidTr="00D7348F">
        <w:trPr>
          <w:cantSplit/>
          <w:trHeight w:val="364"/>
          <w:tblHeader/>
        </w:trPr>
        <w:tc>
          <w:tcPr>
            <w:tcW w:w="2790" w:type="dxa"/>
            <w:shd w:val="clear" w:color="auto" w:fill="auto"/>
            <w:vAlign w:val="bottom"/>
          </w:tcPr>
          <w:p w:rsidR="00AC711F" w:rsidRPr="00E828D5" w:rsidRDefault="00AC711F" w:rsidP="00AC711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:rsidR="00AC711F" w:rsidRPr="00E828D5" w:rsidRDefault="00AC711F" w:rsidP="00AC711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11F" w:rsidRPr="00E828D5" w:rsidRDefault="00AC711F" w:rsidP="00AC711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4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711F" w:rsidRDefault="00AC711F" w:rsidP="00AC711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AC4FBE" w:rsidRPr="00E828D5" w:rsidTr="00D7348F">
        <w:trPr>
          <w:cantSplit/>
          <w:trHeight w:val="364"/>
          <w:tblHeader/>
        </w:trPr>
        <w:tc>
          <w:tcPr>
            <w:tcW w:w="2790" w:type="dxa"/>
            <w:shd w:val="clear" w:color="auto" w:fill="auto"/>
            <w:vAlign w:val="bottom"/>
          </w:tcPr>
          <w:p w:rsidR="00AC4FBE" w:rsidRPr="00E828D5" w:rsidRDefault="00AC4FBE" w:rsidP="006B20E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  <w:p w:rsidR="00AC4FBE" w:rsidRPr="00E828D5" w:rsidRDefault="00AC4FBE" w:rsidP="006B20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หลังจาก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ปีแต่ภายใน </w:t>
            </w:r>
            <w:r w:rsidR="0029756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หลังจาก </w:t>
            </w:r>
            <w:r w:rsidR="0029756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AC4FBE" w:rsidRPr="00A967F7" w:rsidTr="006B20EC">
        <w:trPr>
          <w:cantSplit/>
          <w:tblHeader/>
        </w:trPr>
        <w:tc>
          <w:tcPr>
            <w:tcW w:w="2790" w:type="dxa"/>
            <w:shd w:val="clear" w:color="auto" w:fill="auto"/>
          </w:tcPr>
          <w:p w:rsidR="00AC4FBE" w:rsidRPr="00A967F7" w:rsidRDefault="00AC4FBE" w:rsidP="006B20EC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AC4FBE" w:rsidRPr="00A967F7" w:rsidRDefault="00AC4FBE" w:rsidP="006B20EC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AC4FBE" w:rsidRPr="00A967F7" w:rsidRDefault="00AC4FBE" w:rsidP="006B20EC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1" w:type="dxa"/>
            <w:gridSpan w:val="7"/>
            <w:shd w:val="clear" w:color="auto" w:fill="auto"/>
          </w:tcPr>
          <w:p w:rsidR="00AC4FBE" w:rsidRPr="00A967F7" w:rsidRDefault="00AC4FBE" w:rsidP="006B2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C4FBE" w:rsidRPr="00E828D5" w:rsidTr="006B20EC">
        <w:trPr>
          <w:cantSplit/>
        </w:trPr>
        <w:tc>
          <w:tcPr>
            <w:tcW w:w="2790" w:type="dxa"/>
            <w:shd w:val="clear" w:color="auto" w:fill="auto"/>
          </w:tcPr>
          <w:p w:rsidR="00AC4FBE" w:rsidRPr="00E828D5" w:rsidRDefault="001505F1" w:rsidP="006B20EC">
            <w:pPr>
              <w:tabs>
                <w:tab w:val="clear" w:pos="454"/>
              </w:tabs>
              <w:ind w:left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249" w:type="dxa"/>
            <w:shd w:val="clear" w:color="auto" w:fill="auto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4FBE" w:rsidRPr="00E828D5" w:rsidRDefault="00AC4FBE" w:rsidP="006B20E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4FBE" w:rsidRPr="00E828D5" w:rsidRDefault="00AC4FBE" w:rsidP="006B20E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4FBE" w:rsidRPr="00E828D5" w:rsidRDefault="00AC4FBE" w:rsidP="006B20E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4FBE" w:rsidRPr="00E828D5" w:rsidRDefault="00AC4FBE" w:rsidP="006B20E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C4FBE" w:rsidRPr="00E828D5" w:rsidRDefault="00AC4FBE" w:rsidP="006B2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D18D1" w:rsidRPr="00E828D5" w:rsidTr="006B20EC">
        <w:trPr>
          <w:cantSplit/>
        </w:trPr>
        <w:tc>
          <w:tcPr>
            <w:tcW w:w="2790" w:type="dxa"/>
            <w:shd w:val="clear" w:color="auto" w:fill="auto"/>
          </w:tcPr>
          <w:p w:rsidR="004D18D1" w:rsidRPr="00E828D5" w:rsidRDefault="004D18D1" w:rsidP="004D18D1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49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clear" w:pos="765"/>
              </w:tabs>
              <w:spacing w:line="240" w:lineRule="atLeast"/>
              <w:ind w:right="-9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617A2" w:rsidRPr="00E828D5" w:rsidTr="00F3165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0617A2" w:rsidRPr="004F7A6E" w:rsidRDefault="000617A2" w:rsidP="000617A2">
            <w:pPr>
              <w:tabs>
                <w:tab w:val="clear" w:pos="454"/>
                <w:tab w:val="clear" w:pos="680"/>
                <w:tab w:val="left" w:pos="638"/>
              </w:tabs>
              <w:ind w:left="96" w:firstLine="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49" w:type="dxa"/>
            <w:shd w:val="clear" w:color="auto" w:fill="auto"/>
          </w:tcPr>
          <w:p w:rsidR="000617A2" w:rsidRPr="004D18D1" w:rsidRDefault="000617A2" w:rsidP="000617A2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1.83 - 2.09</w:t>
            </w:r>
          </w:p>
        </w:tc>
        <w:tc>
          <w:tcPr>
            <w:tcW w:w="180" w:type="dxa"/>
            <w:shd w:val="clear" w:color="auto" w:fill="auto"/>
          </w:tcPr>
          <w:p w:rsidR="000617A2" w:rsidRPr="004D18D1" w:rsidRDefault="000617A2" w:rsidP="000617A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0617A2" w:rsidRPr="004D18D1" w:rsidRDefault="000617A2" w:rsidP="0046114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984,894</w:t>
            </w:r>
          </w:p>
        </w:tc>
        <w:tc>
          <w:tcPr>
            <w:tcW w:w="180" w:type="dxa"/>
            <w:shd w:val="clear" w:color="auto" w:fill="auto"/>
          </w:tcPr>
          <w:p w:rsidR="000617A2" w:rsidRPr="004D18D1" w:rsidRDefault="000617A2" w:rsidP="000617A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0617A2" w:rsidRPr="004D18D1" w:rsidRDefault="000617A2" w:rsidP="0046114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617A2" w:rsidRPr="004D18D1" w:rsidRDefault="000617A2" w:rsidP="000617A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0617A2" w:rsidRPr="004D18D1" w:rsidRDefault="000617A2" w:rsidP="00EF704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617A2" w:rsidRPr="004D18D1" w:rsidRDefault="000617A2" w:rsidP="000617A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0617A2" w:rsidRPr="004D18D1" w:rsidRDefault="000617A2" w:rsidP="0046114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984,894</w:t>
            </w:r>
          </w:p>
        </w:tc>
      </w:tr>
      <w:tr w:rsidR="004D18D1" w:rsidRPr="00E828D5" w:rsidTr="006B20EC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4D18D1" w:rsidRPr="00E828D5" w:rsidRDefault="004D18D1" w:rsidP="004D18D1">
            <w:pPr>
              <w:tabs>
                <w:tab w:val="clear" w:pos="454"/>
                <w:tab w:val="clear" w:pos="680"/>
                <w:tab w:val="left" w:pos="638"/>
              </w:tabs>
              <w:ind w:left="96" w:firstLine="87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4D18D1" w:rsidRPr="004D18D1" w:rsidRDefault="004D18D1" w:rsidP="0046114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21,042</w:t>
            </w: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4D18D1" w:rsidRPr="004D18D1" w:rsidRDefault="004D18D1" w:rsidP="0046114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4D18D1" w:rsidRPr="004D18D1" w:rsidRDefault="004D18D1" w:rsidP="00EF704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D18D1" w:rsidRPr="004D18D1" w:rsidRDefault="004D18D1" w:rsidP="0046114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21,042</w:t>
            </w:r>
          </w:p>
        </w:tc>
      </w:tr>
      <w:tr w:rsidR="004D18D1" w:rsidRPr="00E828D5" w:rsidTr="006B20EC">
        <w:trPr>
          <w:cantSplit/>
        </w:trPr>
        <w:tc>
          <w:tcPr>
            <w:tcW w:w="2790" w:type="dxa"/>
            <w:shd w:val="clear" w:color="auto" w:fill="auto"/>
          </w:tcPr>
          <w:p w:rsidR="004D18D1" w:rsidRPr="00E828D5" w:rsidRDefault="004D18D1" w:rsidP="004D18D1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clear" w:pos="765"/>
              </w:tabs>
              <w:spacing w:line="240" w:lineRule="atLeast"/>
              <w:ind w:right="-9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4D18D1" w:rsidRPr="004D18D1" w:rsidRDefault="004D18D1" w:rsidP="0046114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clear" w:pos="765"/>
                <w:tab w:val="decimal" w:pos="730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clear" w:pos="765"/>
                <w:tab w:val="decimal" w:pos="634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D18D1" w:rsidRPr="004D18D1" w:rsidRDefault="004D18D1" w:rsidP="0046114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18D1" w:rsidRPr="00E828D5" w:rsidTr="006B20EC">
        <w:trPr>
          <w:cantSplit/>
          <w:trHeight w:val="270"/>
        </w:trPr>
        <w:tc>
          <w:tcPr>
            <w:tcW w:w="2790" w:type="dxa"/>
            <w:shd w:val="clear" w:color="auto" w:fill="auto"/>
            <w:vAlign w:val="bottom"/>
          </w:tcPr>
          <w:p w:rsidR="004D18D1" w:rsidRPr="00E828D5" w:rsidRDefault="004D18D1" w:rsidP="004D18D1">
            <w:pPr>
              <w:ind w:left="96" w:firstLine="87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4D18D1" w:rsidRPr="004D18D1" w:rsidRDefault="004D18D1" w:rsidP="0046114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97,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3E5BB7" w:rsidRPr="003E5BB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4D18D1" w:rsidRPr="004D18D1" w:rsidRDefault="004D18D1" w:rsidP="0046114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226,1</w:t>
            </w:r>
            <w:r w:rsidR="002975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D18D1" w:rsidRPr="004D18D1" w:rsidRDefault="004D18D1" w:rsidP="0046114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323,72</w:t>
            </w:r>
            <w:r w:rsidR="003E5BB7" w:rsidRPr="003E5BB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4D18D1" w:rsidRPr="001819D0" w:rsidTr="006B20EC">
        <w:trPr>
          <w:cantSplit/>
        </w:trPr>
        <w:tc>
          <w:tcPr>
            <w:tcW w:w="2790" w:type="dxa"/>
            <w:shd w:val="clear" w:color="auto" w:fill="auto"/>
          </w:tcPr>
          <w:p w:rsidR="004D18D1" w:rsidRPr="00E828D5" w:rsidRDefault="004D18D1" w:rsidP="004D18D1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18D1" w:rsidRPr="004D18D1" w:rsidRDefault="004D18D1" w:rsidP="0046114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4D18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,936</w:t>
            </w: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97,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4D18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18D1" w:rsidRPr="004D18D1" w:rsidRDefault="004D18D1" w:rsidP="0046114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226,1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4D18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4D18D1" w:rsidRPr="004D18D1" w:rsidRDefault="004D18D1" w:rsidP="004D18D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18D1" w:rsidRPr="004D18D1" w:rsidRDefault="004D18D1" w:rsidP="0046114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18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1,329,6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3E5BB7"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</w:tbl>
    <w:p w:rsidR="00EF7043" w:rsidRDefault="00EF7043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6B4DD5" w:rsidRPr="00EF7043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E2EFC" w:rsidRDefault="006B4DD5" w:rsidP="004E2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ซึ่งเกิดจากการซื้อ</w:t>
      </w:r>
      <w:r w:rsidR="00352BD8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ขายสินค้า</w:t>
      </w:r>
      <w:r w:rsidR="00BA407D">
        <w:rPr>
          <w:rFonts w:ascii="Angsana New" w:hAnsi="Angsana New" w:hint="cs"/>
          <w:sz w:val="30"/>
          <w:szCs w:val="30"/>
          <w:cs/>
        </w:rPr>
        <w:t>และเงินกู้ยืมระยะยาว</w:t>
      </w:r>
      <w:r w:rsidRPr="00C52C41">
        <w:rPr>
          <w:rFonts w:ascii="Angsana New" w:hAnsi="Angsana New"/>
          <w:sz w:val="30"/>
          <w:szCs w:val="30"/>
          <w:cs/>
        </w:rPr>
        <w:t xml:space="preserve">ที่เป็นเงินตราต่างประเทศ บริษัทได้ทำสัญญาซื้อขายเงินตราต่างประเทศล่วงหน้า ซึ่งรายการดังกล่าวจะมีอายุไม่เกินหนึ่งปี </w:t>
      </w:r>
      <w:r w:rsidR="00A95932">
        <w:rPr>
          <w:rFonts w:ascii="Angsana New" w:hAnsi="Angsana New" w:hint="cs"/>
          <w:sz w:val="30"/>
          <w:szCs w:val="30"/>
          <w:cs/>
        </w:rPr>
        <w:t>และสัญญาแลกเปลี่ยนเงินตราต่างประเทศ</w:t>
      </w:r>
      <w:r w:rsidRPr="00C52C41">
        <w:rPr>
          <w:rFonts w:ascii="Angsana New" w:hAnsi="Angsana New"/>
          <w:sz w:val="30"/>
          <w:szCs w:val="30"/>
          <w:cs/>
        </w:rPr>
        <w:t>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</w:t>
      </w:r>
      <w:r w:rsidR="00BA407D">
        <w:rPr>
          <w:rFonts w:ascii="Angsana New" w:hAnsi="Angsana New" w:hint="cs"/>
          <w:sz w:val="30"/>
          <w:szCs w:val="30"/>
          <w:cs/>
        </w:rPr>
        <w:t>และสัญญาแลกเปลี่ยนเงินตราต่างประเทศ</w:t>
      </w:r>
      <w:r w:rsidRPr="00C52C41">
        <w:rPr>
          <w:rFonts w:ascii="Angsana New" w:hAnsi="Angsana New"/>
          <w:sz w:val="30"/>
          <w:szCs w:val="30"/>
          <w:cs/>
        </w:rPr>
        <w:t xml:space="preserve"> ณ วันที่รายงานเป็นรายการที่เกี่ยวข้องกับรายการซื้อ</w:t>
      </w:r>
      <w:r w:rsidR="00352BD8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ขายสินค้า</w:t>
      </w:r>
      <w:r w:rsidR="00BA407D">
        <w:rPr>
          <w:rFonts w:ascii="Angsana New" w:hAnsi="Angsana New" w:hint="cs"/>
          <w:sz w:val="30"/>
          <w:szCs w:val="30"/>
          <w:cs/>
        </w:rPr>
        <w:t>และเงินกู้ยืมระยะยาว</w:t>
      </w:r>
      <w:r w:rsidRPr="00C52C41">
        <w:rPr>
          <w:rFonts w:ascii="Angsana New" w:hAnsi="Angsana New"/>
          <w:sz w:val="30"/>
          <w:szCs w:val="30"/>
          <w:cs/>
        </w:rPr>
        <w:t>ที่เป็นเงินตราต่างประเทศในงวดถัดไป</w:t>
      </w:r>
    </w:p>
    <w:p w:rsidR="00D15FC7" w:rsidRDefault="00D15FC7" w:rsidP="004E2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461142" w:rsidRDefault="0046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B4DD5" w:rsidRDefault="006B4DD5" w:rsidP="0030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lastRenderedPageBreak/>
        <w:t xml:space="preserve">ณ </w:t>
      </w:r>
      <w:r w:rsidR="00F7043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F7043B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B0181B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</w:t>
      </w:r>
      <w:r w:rsidR="00304295">
        <w:rPr>
          <w:rFonts w:ascii="Angsana New" w:hAnsi="Angsana New"/>
          <w:sz w:val="30"/>
          <w:szCs w:val="30"/>
          <w:cs/>
        </w:rPr>
        <w:t>ต่างประเทศ</w:t>
      </w:r>
      <w:r w:rsidR="00785935">
        <w:rPr>
          <w:rFonts w:ascii="Angsana New" w:hAnsi="Angsana New"/>
          <w:sz w:val="30"/>
          <w:szCs w:val="30"/>
        </w:rPr>
        <w:t xml:space="preserve"> </w:t>
      </w:r>
      <w:r w:rsidR="006D3361">
        <w:rPr>
          <w:rFonts w:ascii="Angsana New" w:hAnsi="Angsana New" w:hint="cs"/>
          <w:sz w:val="30"/>
          <w:szCs w:val="30"/>
          <w:cs/>
        </w:rPr>
        <w:t>มี</w:t>
      </w:r>
      <w:r w:rsidRPr="00C52C41">
        <w:rPr>
          <w:rFonts w:ascii="Angsana New" w:hAnsi="Angsana New"/>
          <w:sz w:val="30"/>
          <w:szCs w:val="30"/>
          <w:cs/>
        </w:rPr>
        <w:t>ดังนี้</w:t>
      </w:r>
    </w:p>
    <w:p w:rsidR="007C570B" w:rsidRDefault="007C5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276" w:type="dxa"/>
        <w:tblInd w:w="450" w:type="dxa"/>
        <w:tblLayout w:type="fixed"/>
        <w:tblLook w:val="0000"/>
      </w:tblPr>
      <w:tblGrid>
        <w:gridCol w:w="4050"/>
        <w:gridCol w:w="540"/>
        <w:gridCol w:w="1440"/>
        <w:gridCol w:w="246"/>
        <w:gridCol w:w="1194"/>
        <w:gridCol w:w="6"/>
        <w:gridCol w:w="264"/>
        <w:gridCol w:w="6"/>
        <w:gridCol w:w="1524"/>
        <w:gridCol w:w="6"/>
      </w:tblGrid>
      <w:tr w:rsidR="000631BF" w:rsidRPr="00B0181B" w:rsidTr="00461142">
        <w:trPr>
          <w:gridAfter w:val="1"/>
          <w:wAfter w:w="6" w:type="dxa"/>
        </w:trPr>
        <w:tc>
          <w:tcPr>
            <w:tcW w:w="4590" w:type="dxa"/>
            <w:gridSpan w:val="2"/>
          </w:tcPr>
          <w:p w:rsidR="000631BF" w:rsidRPr="00B0181B" w:rsidRDefault="000631BF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0631BF" w:rsidRPr="00BC12D1" w:rsidRDefault="000631BF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  <w:gridSpan w:val="2"/>
          </w:tcPr>
          <w:p w:rsidR="000631BF" w:rsidRDefault="000631BF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:rsidR="000631BF" w:rsidRPr="00BC12D1" w:rsidRDefault="000631BF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0631BF" w:rsidRPr="00B0181B" w:rsidTr="00461142">
        <w:trPr>
          <w:gridAfter w:val="1"/>
          <w:wAfter w:w="6" w:type="dxa"/>
        </w:trPr>
        <w:tc>
          <w:tcPr>
            <w:tcW w:w="4590" w:type="dxa"/>
            <w:gridSpan w:val="2"/>
          </w:tcPr>
          <w:p w:rsidR="000631BF" w:rsidRPr="00B0181B" w:rsidRDefault="000631BF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0631BF" w:rsidRPr="00BC12D1" w:rsidRDefault="000631BF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  <w:gridSpan w:val="2"/>
          </w:tcPr>
          <w:p w:rsidR="000631BF" w:rsidRDefault="000631BF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:rsidR="000631BF" w:rsidRPr="00BC12D1" w:rsidRDefault="000631BF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631BF" w:rsidRPr="007B32AC" w:rsidTr="00461142">
        <w:tblPrEx>
          <w:tblLook w:val="04A0"/>
        </w:tblPrEx>
        <w:trPr>
          <w:tblHeader/>
        </w:trPr>
        <w:tc>
          <w:tcPr>
            <w:tcW w:w="4050" w:type="dxa"/>
          </w:tcPr>
          <w:p w:rsidR="000631BF" w:rsidRPr="007B32A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0631BF" w:rsidRPr="00C52C41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631BF" w:rsidRDefault="003E5BB7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0631BF">
              <w:rPr>
                <w:rFonts w:ascii="Angsana New" w:hAnsi="Angsana New"/>
                <w:sz w:val="30"/>
                <w:szCs w:val="30"/>
              </w:rPr>
              <w:t>6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6" w:type="dxa"/>
          </w:tcPr>
          <w:p w:rsidR="000631BF" w:rsidRPr="007B32A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0631BF" w:rsidRDefault="003E5BB7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0631B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gridSpan w:val="2"/>
          </w:tcPr>
          <w:p w:rsidR="000631BF" w:rsidRPr="00284595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:rsidR="000631BF" w:rsidRPr="00284595" w:rsidRDefault="003E5BB7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1A4E2B" w:rsidRPr="007B32AC" w:rsidTr="00461142">
        <w:tblPrEx>
          <w:tblLook w:val="04A0"/>
        </w:tblPrEx>
        <w:trPr>
          <w:gridAfter w:val="1"/>
          <w:wAfter w:w="6" w:type="dxa"/>
          <w:tblHeader/>
        </w:trPr>
        <w:tc>
          <w:tcPr>
            <w:tcW w:w="4050" w:type="dxa"/>
          </w:tcPr>
          <w:p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1BF" w:rsidRPr="007B32AC" w:rsidTr="00461142">
        <w:tblPrEx>
          <w:tblLook w:val="04A0"/>
        </w:tblPrEx>
        <w:tc>
          <w:tcPr>
            <w:tcW w:w="4050" w:type="dxa"/>
          </w:tcPr>
          <w:p w:rsidR="000631BF" w:rsidRPr="007B32AC" w:rsidRDefault="000631BF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40" w:type="dxa"/>
          </w:tcPr>
          <w:p w:rsidR="000631BF" w:rsidRPr="007B32AC" w:rsidRDefault="000631BF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631BF" w:rsidRPr="007B32AC" w:rsidRDefault="000631BF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0631BF" w:rsidRPr="007B32AC" w:rsidRDefault="000631BF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0631BF" w:rsidRPr="007B32AC" w:rsidRDefault="000631BF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0631BF" w:rsidRPr="007B32AC" w:rsidRDefault="000631BF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0631BF" w:rsidRPr="007B32AC" w:rsidRDefault="000631BF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84,264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80,777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84,264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09B3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09B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613,122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09B3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09B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 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1,106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(984,894)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09B3">
              <w:rPr>
                <w:rFonts w:asciiTheme="majorBidi" w:hAnsiTheme="majorBidi" w:cstheme="majorBidi"/>
                <w:sz w:val="30"/>
                <w:szCs w:val="30"/>
              </w:rPr>
              <w:t>9,3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F209B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(984,894)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(112,476)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(71,631)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(112,476)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(37,349)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(13,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09B3">
              <w:rPr>
                <w:rFonts w:asciiTheme="majorBidi" w:hAnsiTheme="majorBidi" w:cstheme="majorBidi"/>
                <w:sz w:val="30"/>
                <w:szCs w:val="30"/>
              </w:rPr>
              <w:t>67)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(37,349)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(390,687)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(349,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48)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(390,687)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  <w:vAlign w:val="bottom"/>
          </w:tcPr>
          <w:p w:rsidR="00F209B3" w:rsidRPr="007B32AC" w:rsidRDefault="00F209B3" w:rsidP="0046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540" w:type="dxa"/>
            <w:vAlign w:val="bottom"/>
          </w:tcPr>
          <w:p w:rsidR="00F209B3" w:rsidRPr="007B32AC" w:rsidRDefault="00F209B3" w:rsidP="0046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09B3">
              <w:rPr>
                <w:rFonts w:asciiTheme="majorBidi" w:hAnsiTheme="majorBidi" w:cstheme="majorBidi"/>
                <w:sz w:val="30"/>
                <w:szCs w:val="30"/>
              </w:rPr>
              <w:t>6,600</w:t>
            </w:r>
          </w:p>
        </w:tc>
        <w:tc>
          <w:tcPr>
            <w:tcW w:w="246" w:type="dxa"/>
            <w:vAlign w:val="bottom"/>
          </w:tcPr>
          <w:p w:rsidR="00F209B3" w:rsidRPr="00F209B3" w:rsidRDefault="00F209B3" w:rsidP="0046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09B3">
              <w:rPr>
                <w:rFonts w:asciiTheme="majorBidi" w:hAnsiTheme="majorBidi" w:cstheme="majorBidi"/>
                <w:sz w:val="30"/>
                <w:szCs w:val="30"/>
              </w:rPr>
              <w:t>6,600</w:t>
            </w:r>
          </w:p>
        </w:tc>
        <w:tc>
          <w:tcPr>
            <w:tcW w:w="270" w:type="dxa"/>
            <w:gridSpan w:val="2"/>
            <w:vAlign w:val="bottom"/>
          </w:tcPr>
          <w:p w:rsidR="00F209B3" w:rsidRPr="00F209B3" w:rsidRDefault="00F209B3" w:rsidP="0046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09B3">
              <w:rPr>
                <w:rFonts w:asciiTheme="majorBidi" w:hAnsiTheme="majorBidi" w:cstheme="majorBidi"/>
                <w:sz w:val="30"/>
                <w:szCs w:val="30"/>
              </w:rPr>
              <w:t>6,600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(469,876)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(48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0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5BB7" w:rsidRPr="003E5BB7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Pr="00F209B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(469,876)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196,037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221,8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196,037</w:t>
            </w:r>
          </w:p>
        </w:tc>
      </w:tr>
      <w:tr w:rsidR="000631BF" w:rsidRPr="00F209B3" w:rsidTr="00461142">
        <w:tblPrEx>
          <w:tblLook w:val="04A0"/>
        </w:tblPrEx>
        <w:tc>
          <w:tcPr>
            <w:tcW w:w="4050" w:type="dxa"/>
          </w:tcPr>
          <w:p w:rsidR="000631BF" w:rsidRPr="00F209B3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0631BF" w:rsidRPr="00F209B3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631BF" w:rsidRPr="00F209B3" w:rsidRDefault="000631BF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:rsidR="000631BF" w:rsidRPr="00F209B3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:rsidR="000631BF" w:rsidRPr="00F209B3" w:rsidRDefault="000631BF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0631BF" w:rsidRPr="00F209B3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:rsidR="000631BF" w:rsidRPr="00F209B3" w:rsidRDefault="000631BF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31BF" w:rsidRPr="007B32AC" w:rsidTr="00461142">
        <w:tblPrEx>
          <w:tblLook w:val="04A0"/>
        </w:tblPrEx>
        <w:tc>
          <w:tcPr>
            <w:tcW w:w="4050" w:type="dxa"/>
          </w:tcPr>
          <w:p w:rsidR="000631BF" w:rsidRPr="007B32A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สกุลเงินเยนญี่ปุ่น</w:t>
            </w:r>
          </w:p>
        </w:tc>
        <w:tc>
          <w:tcPr>
            <w:tcW w:w="540" w:type="dxa"/>
          </w:tcPr>
          <w:p w:rsidR="000631BF" w:rsidRPr="007B32A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631BF" w:rsidRPr="007B32AC" w:rsidRDefault="000631BF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3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0631BF" w:rsidRPr="007B32A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0631BF" w:rsidRPr="007B32AC" w:rsidRDefault="000631BF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97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0631BF" w:rsidRPr="007B32A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0631BF" w:rsidRPr="007B32AC" w:rsidRDefault="000631BF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3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9,899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9,291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9,899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(87,412)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(33,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209B3">
              <w:rPr>
                <w:rFonts w:asciiTheme="majorBidi" w:hAnsiTheme="majorBidi" w:cstheme="majorBidi"/>
                <w:sz w:val="30"/>
                <w:szCs w:val="30"/>
              </w:rPr>
              <w:t>03)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(87,412)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(19,478)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(27,414)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sz w:val="30"/>
                <w:szCs w:val="30"/>
              </w:rPr>
              <w:t>(19,478)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(96,991)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0,863)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(96,991)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ขายเงินตราต่างประเทศ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209B3" w:rsidRPr="00F209B3" w:rsidRDefault="00297568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09B3" w:rsidRPr="00F209B3">
              <w:rPr>
                <w:rFonts w:asciiTheme="majorBidi" w:hAnsiTheme="majorBidi" w:cstheme="majorBidi"/>
                <w:sz w:val="30"/>
                <w:szCs w:val="30"/>
              </w:rPr>
              <w:t>8,270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vAlign w:val="bottom"/>
          </w:tcPr>
          <w:p w:rsidR="00F209B3" w:rsidRPr="00F209B3" w:rsidRDefault="00297568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09B3" w:rsidRPr="00F209B3">
              <w:rPr>
                <w:rFonts w:asciiTheme="majorBidi" w:hAnsiTheme="majorBidi" w:cstheme="majorBidi"/>
                <w:sz w:val="30"/>
                <w:szCs w:val="30"/>
              </w:rPr>
              <w:t>7,8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09B3" w:rsidRPr="00F209B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:rsidR="00F209B3" w:rsidRPr="00F209B3" w:rsidRDefault="00297568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09B3" w:rsidRPr="00F209B3">
              <w:rPr>
                <w:rFonts w:asciiTheme="majorBidi" w:hAnsiTheme="majorBidi" w:cstheme="majorBidi"/>
                <w:sz w:val="30"/>
                <w:szCs w:val="30"/>
              </w:rPr>
              <w:t>8,270</w:t>
            </w:r>
          </w:p>
        </w:tc>
      </w:tr>
      <w:tr w:rsidR="00F209B3" w:rsidRPr="007B32A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(38,721)</w:t>
            </w:r>
          </w:p>
        </w:tc>
        <w:tc>
          <w:tcPr>
            <w:tcW w:w="246" w:type="dxa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6,987</w:t>
            </w:r>
          </w:p>
        </w:tc>
        <w:tc>
          <w:tcPr>
            <w:tcW w:w="270" w:type="dxa"/>
            <w:gridSpan w:val="2"/>
          </w:tcPr>
          <w:p w:rsidR="00F209B3" w:rsidRP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09B3" w:rsidRPr="00F209B3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(38,721)</w:t>
            </w:r>
          </w:p>
        </w:tc>
      </w:tr>
      <w:tr w:rsidR="000631BF" w:rsidRPr="004E2EFC" w:rsidTr="00461142">
        <w:tblPrEx>
          <w:tblLook w:val="04A0"/>
        </w:tblPrEx>
        <w:tc>
          <w:tcPr>
            <w:tcW w:w="4050" w:type="dxa"/>
          </w:tcPr>
          <w:p w:rsidR="000631BF" w:rsidRPr="004E2EF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</w:tcPr>
          <w:p w:rsidR="000631BF" w:rsidRPr="004E2EF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631BF" w:rsidRPr="004E2EF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</w:tcPr>
          <w:p w:rsidR="000631BF" w:rsidRPr="004E2EF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:rsidR="000631BF" w:rsidRPr="004E2EF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0631BF" w:rsidRPr="004E2EF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:rsidR="000631BF" w:rsidRPr="004E2EF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:rsidR="00F209B3" w:rsidRDefault="00F209B3">
      <w:r>
        <w:br w:type="page"/>
      </w:r>
    </w:p>
    <w:tbl>
      <w:tblPr>
        <w:tblW w:w="9270" w:type="dxa"/>
        <w:tblInd w:w="450" w:type="dxa"/>
        <w:tblLayout w:type="fixed"/>
        <w:tblLook w:val="0000"/>
      </w:tblPr>
      <w:tblGrid>
        <w:gridCol w:w="4050"/>
        <w:gridCol w:w="540"/>
        <w:gridCol w:w="1440"/>
        <w:gridCol w:w="270"/>
        <w:gridCol w:w="6"/>
        <w:gridCol w:w="1164"/>
        <w:gridCol w:w="6"/>
        <w:gridCol w:w="264"/>
        <w:gridCol w:w="6"/>
        <w:gridCol w:w="1524"/>
      </w:tblGrid>
      <w:tr w:rsidR="00F209B3" w:rsidRPr="00B0181B" w:rsidTr="00461142">
        <w:tc>
          <w:tcPr>
            <w:tcW w:w="4590" w:type="dxa"/>
            <w:gridSpan w:val="2"/>
          </w:tcPr>
          <w:p w:rsidR="00F209B3" w:rsidRPr="00B0181B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:rsidR="00F209B3" w:rsidRPr="00BC12D1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  <w:gridSpan w:val="2"/>
          </w:tcPr>
          <w:p w:rsidR="00F209B3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:rsidR="00F209B3" w:rsidRPr="00BC12D1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F209B3" w:rsidRPr="00B0181B" w:rsidTr="00461142">
        <w:tc>
          <w:tcPr>
            <w:tcW w:w="4590" w:type="dxa"/>
            <w:gridSpan w:val="2"/>
          </w:tcPr>
          <w:p w:rsidR="00F209B3" w:rsidRPr="00B0181B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:rsidR="00F209B3" w:rsidRPr="00BC12D1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  <w:gridSpan w:val="2"/>
          </w:tcPr>
          <w:p w:rsidR="00F209B3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:rsidR="00F209B3" w:rsidRPr="00BC12D1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209B3" w:rsidRPr="007B32AC" w:rsidTr="00461142">
        <w:tblPrEx>
          <w:tblLook w:val="04A0"/>
        </w:tblPrEx>
        <w:trPr>
          <w:tblHeader/>
        </w:trPr>
        <w:tc>
          <w:tcPr>
            <w:tcW w:w="4050" w:type="dxa"/>
          </w:tcPr>
          <w:p w:rsidR="00F209B3" w:rsidRPr="007B32AC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F209B3" w:rsidRPr="00C52C41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209B3" w:rsidRDefault="003E5BB7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F209B3">
              <w:rPr>
                <w:rFonts w:ascii="Angsana New" w:hAnsi="Angsana New"/>
                <w:sz w:val="30"/>
                <w:szCs w:val="30"/>
              </w:rPr>
              <w:t>6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6" w:type="dxa"/>
            <w:gridSpan w:val="2"/>
          </w:tcPr>
          <w:p w:rsidR="00F209B3" w:rsidRPr="007B32AC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209B3" w:rsidRDefault="003E5BB7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F209B3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gridSpan w:val="2"/>
          </w:tcPr>
          <w:p w:rsidR="00F209B3" w:rsidRPr="00284595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:rsidR="00F209B3" w:rsidRPr="00284595" w:rsidRDefault="003E5BB7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F209B3" w:rsidRPr="007B32AC" w:rsidTr="00461142">
        <w:tblPrEx>
          <w:tblLook w:val="04A0"/>
        </w:tblPrEx>
        <w:trPr>
          <w:tblHeader/>
        </w:trPr>
        <w:tc>
          <w:tcPr>
            <w:tcW w:w="4050" w:type="dxa"/>
          </w:tcPr>
          <w:p w:rsidR="00F209B3" w:rsidRPr="007B32AC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F209B3" w:rsidRPr="007B32AC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8"/>
          </w:tcPr>
          <w:p w:rsidR="00F209B3" w:rsidRPr="007B32AC" w:rsidRDefault="00F209B3" w:rsidP="00121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1BF" w:rsidRPr="007B32AC" w:rsidTr="00461142">
        <w:tblPrEx>
          <w:tblLook w:val="04A0"/>
        </w:tblPrEx>
        <w:tc>
          <w:tcPr>
            <w:tcW w:w="4050" w:type="dxa"/>
          </w:tcPr>
          <w:p w:rsidR="000631BF" w:rsidRPr="007B32A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540" w:type="dxa"/>
          </w:tcPr>
          <w:p w:rsidR="000631BF" w:rsidRPr="007B32A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631BF" w:rsidRPr="007B32A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:rsidR="000631BF" w:rsidRPr="007B32A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0631BF" w:rsidRPr="007B32A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0631BF" w:rsidRPr="007B32A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:rsidR="000631BF" w:rsidRPr="007B32AC" w:rsidRDefault="000631BF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09B3" w:rsidRPr="00342290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209B3" w:rsidRPr="00342290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sz w:val="30"/>
                <w:szCs w:val="30"/>
              </w:rPr>
              <w:t>3,84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  <w:gridSpan w:val="2"/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209B3" w:rsidRPr="00342290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sz w:val="30"/>
                <w:szCs w:val="30"/>
              </w:rPr>
              <w:t>4,144</w:t>
            </w:r>
          </w:p>
        </w:tc>
        <w:tc>
          <w:tcPr>
            <w:tcW w:w="270" w:type="dxa"/>
            <w:gridSpan w:val="2"/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F209B3" w:rsidRPr="00342290" w:rsidRDefault="00F209B3" w:rsidP="00BB5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sz w:val="30"/>
                <w:szCs w:val="30"/>
              </w:rPr>
              <w:t>3,84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209B3" w:rsidRPr="00342290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209B3" w:rsidRPr="00342290" w:rsidRDefault="00F209B3" w:rsidP="0046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209B3" w:rsidRPr="00342290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F209B3" w:rsidRPr="00342290" w:rsidRDefault="00F209B3" w:rsidP="0046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09B3" w:rsidRPr="00342290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209B3" w:rsidRPr="00342290" w:rsidRDefault="00F209B3" w:rsidP="0046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F209B3" w:rsidRPr="00342290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270" w:type="dxa"/>
            <w:gridSpan w:val="2"/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F209B3" w:rsidRPr="00342290" w:rsidRDefault="00F209B3" w:rsidP="0046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09B3" w:rsidRPr="00342290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09B3" w:rsidRPr="00342290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6" w:type="dxa"/>
            <w:gridSpan w:val="2"/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09B3" w:rsidRPr="00342290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4,118</w:t>
            </w:r>
          </w:p>
        </w:tc>
        <w:tc>
          <w:tcPr>
            <w:tcW w:w="270" w:type="dxa"/>
            <w:gridSpan w:val="2"/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1A4E2B" w:rsidRPr="00342290" w:rsidTr="00461142">
        <w:tblPrEx>
          <w:tblLook w:val="04A0"/>
        </w:tblPrEx>
        <w:tc>
          <w:tcPr>
            <w:tcW w:w="4050" w:type="dxa"/>
          </w:tcPr>
          <w:p w:rsidR="001A4E2B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1A4E2B" w:rsidRPr="007B32AC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A4E2B" w:rsidRPr="00342290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:rsidR="001A4E2B" w:rsidRPr="00342290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1A4E2B" w:rsidRPr="00342290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1A4E2B" w:rsidRPr="00342290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1A4E2B" w:rsidRPr="00342290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4E2B" w:rsidRPr="00C52C41" w:rsidTr="00461142">
        <w:tblPrEx>
          <w:tblLook w:val="04A0"/>
        </w:tblPrEx>
        <w:tc>
          <w:tcPr>
            <w:tcW w:w="4050" w:type="dxa"/>
          </w:tcPr>
          <w:p w:rsidR="001A4E2B" w:rsidRPr="007B32AC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</w:t>
            </w:r>
            <w:r w:rsidR="00AC71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540" w:type="dxa"/>
          </w:tcPr>
          <w:p w:rsidR="001A4E2B" w:rsidRPr="007B32AC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4E2B" w:rsidRPr="00342290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4E2B" w:rsidRPr="00342290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A4E2B" w:rsidRPr="00342290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1A4E2B" w:rsidRPr="00342290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:rsidR="001A4E2B" w:rsidRPr="00342290" w:rsidRDefault="001A4E2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09B3" w:rsidRPr="00C52C41" w:rsidTr="00461142">
        <w:tblPrEx>
          <w:tblLook w:val="04A0"/>
        </w:tblPrEx>
        <w:trPr>
          <w:trHeight w:val="128"/>
        </w:trPr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209B3" w:rsidRPr="00342290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42290">
              <w:rPr>
                <w:rFonts w:asciiTheme="majorBidi" w:hAnsiTheme="majorBidi" w:cstheme="majorBidi"/>
                <w:sz w:val="30"/>
                <w:szCs w:val="30"/>
              </w:rPr>
              <w:t>01)</w:t>
            </w:r>
          </w:p>
        </w:tc>
        <w:tc>
          <w:tcPr>
            <w:tcW w:w="270" w:type="dxa"/>
            <w:vAlign w:val="bottom"/>
          </w:tcPr>
          <w:p w:rsidR="00F209B3" w:rsidRPr="00342290" w:rsidRDefault="00F209B3" w:rsidP="00F209B3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F209B3" w:rsidRPr="00342290" w:rsidRDefault="00F209B3" w:rsidP="00BB5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:rsidR="00F209B3" w:rsidRPr="00342290" w:rsidRDefault="00F209B3" w:rsidP="0046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375"/>
              <w:rPr>
                <w:rFonts w:asciiTheme="majorBidi" w:hAnsiTheme="majorBidi" w:cstheme="majorBidi"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42290">
              <w:rPr>
                <w:rFonts w:asciiTheme="majorBidi" w:hAnsiTheme="majorBidi" w:cstheme="majorBidi"/>
                <w:sz w:val="30"/>
                <w:szCs w:val="30"/>
              </w:rPr>
              <w:t>01)</w:t>
            </w:r>
          </w:p>
        </w:tc>
      </w:tr>
      <w:tr w:rsidR="00F209B3" w:rsidRPr="008278C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09B3" w:rsidRPr="00342290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42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01)</w:t>
            </w:r>
          </w:p>
        </w:tc>
        <w:tc>
          <w:tcPr>
            <w:tcW w:w="270" w:type="dxa"/>
            <w:vAlign w:val="bottom"/>
          </w:tcPr>
          <w:p w:rsidR="00F209B3" w:rsidRPr="00342290" w:rsidRDefault="00F209B3" w:rsidP="00F209B3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09B3" w:rsidRPr="00342290" w:rsidRDefault="00F209B3" w:rsidP="00BB5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09B3" w:rsidRPr="00342290" w:rsidRDefault="00F209B3" w:rsidP="0046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3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42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01)</w:t>
            </w:r>
          </w:p>
        </w:tc>
      </w:tr>
      <w:tr w:rsidR="00F209B3" w:rsidRPr="008278CC" w:rsidTr="00461142">
        <w:tblPrEx>
          <w:tblLook w:val="04A0"/>
        </w:tblPrEx>
        <w:tc>
          <w:tcPr>
            <w:tcW w:w="4050" w:type="dxa"/>
          </w:tcPr>
          <w:p w:rsidR="00F209B3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209B3" w:rsidRPr="00342290" w:rsidRDefault="00F209B3" w:rsidP="00BB5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209B3" w:rsidRPr="00342290" w:rsidRDefault="00F209B3" w:rsidP="00F209B3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:rsidR="00F209B3" w:rsidRPr="00342290" w:rsidRDefault="00F209B3" w:rsidP="0090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09B3" w:rsidRPr="008278CC" w:rsidTr="00461142">
        <w:tblPrEx>
          <w:tblLook w:val="04A0"/>
        </w:tblPrEx>
        <w:tc>
          <w:tcPr>
            <w:tcW w:w="405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ความเสี่ยง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:rsidR="00F209B3" w:rsidRPr="007B32AC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F209B3" w:rsidRPr="00342290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160,660</w:t>
            </w:r>
          </w:p>
        </w:tc>
        <w:tc>
          <w:tcPr>
            <w:tcW w:w="270" w:type="dxa"/>
            <w:vAlign w:val="bottom"/>
          </w:tcPr>
          <w:p w:rsidR="00F209B3" w:rsidRPr="00342290" w:rsidRDefault="00F209B3" w:rsidP="00F209B3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:rsidR="00F209B3" w:rsidRPr="00342290" w:rsidRDefault="00F209B3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232,9</w:t>
            </w:r>
            <w:r w:rsidR="003E5BB7" w:rsidRPr="003E5B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  <w:gridSpan w:val="2"/>
          </w:tcPr>
          <w:p w:rsidR="00F209B3" w:rsidRPr="00342290" w:rsidRDefault="00F209B3" w:rsidP="00F2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  <w:vAlign w:val="bottom"/>
          </w:tcPr>
          <w:p w:rsidR="00F209B3" w:rsidRPr="00342290" w:rsidRDefault="00F209B3" w:rsidP="0046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160,660</w:t>
            </w:r>
          </w:p>
        </w:tc>
      </w:tr>
    </w:tbl>
    <w:p w:rsidR="009F74BB" w:rsidRPr="00313FF4" w:rsidRDefault="009F74BB" w:rsidP="00574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D75D0" w:rsidRPr="00B0181B" w:rsidRDefault="006D75D0" w:rsidP="00574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6D75D0" w:rsidRPr="003C5BB8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</w:t>
      </w:r>
      <w:r w:rsidR="009A506D">
        <w:rPr>
          <w:rFonts w:ascii="Angsana New" w:hAnsi="Angsana New"/>
          <w:sz w:val="30"/>
          <w:szCs w:val="30"/>
        </w:rPr>
        <w:br/>
      </w:r>
      <w:r w:rsidRPr="00B0181B">
        <w:rPr>
          <w:rFonts w:ascii="Angsana New" w:hAnsi="Angsana New"/>
          <w:sz w:val="30"/>
          <w:szCs w:val="30"/>
          <w:cs/>
        </w:rPr>
        <w:t>เมื่อครบกำหนด</w:t>
      </w:r>
    </w:p>
    <w:p w:rsidR="00D36973" w:rsidRPr="003C5BB8" w:rsidRDefault="00D36973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75D0" w:rsidRPr="00B0181B" w:rsidRDefault="006D75D0" w:rsidP="009C6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</w:t>
      </w:r>
      <w:r w:rsidR="00BC7073">
        <w:rPr>
          <w:rFonts w:ascii="Angsana New" w:hAnsi="Angsana New" w:hint="cs"/>
          <w:sz w:val="30"/>
          <w:szCs w:val="30"/>
          <w:cs/>
        </w:rPr>
        <w:t>อย่าง</w:t>
      </w:r>
      <w:r w:rsidRPr="00B0181B">
        <w:rPr>
          <w:rFonts w:ascii="Angsana New" w:hAnsi="Angsana New"/>
          <w:sz w:val="30"/>
          <w:szCs w:val="30"/>
          <w:cs/>
        </w:rPr>
        <w:t>ส</w:t>
      </w:r>
      <w:r w:rsidR="00BC7CF0">
        <w:rPr>
          <w:rFonts w:ascii="Angsana New" w:hAnsi="Angsana New"/>
          <w:sz w:val="30"/>
          <w:szCs w:val="30"/>
          <w:cs/>
        </w:rPr>
        <w:t>ม่ำเสมอ</w:t>
      </w:r>
      <w:r w:rsidR="00D850D4">
        <w:rPr>
          <w:rFonts w:ascii="Angsana New" w:hAnsi="Angsana New"/>
          <w:sz w:val="30"/>
          <w:szCs w:val="30"/>
        </w:rPr>
        <w:br/>
      </w:r>
      <w:r w:rsidRPr="00B0181B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</w:t>
      </w:r>
      <w:r w:rsidR="009C6BFF">
        <w:rPr>
          <w:rFonts w:ascii="Angsana New" w:hAnsi="Angsana New" w:hint="cs"/>
          <w:sz w:val="30"/>
          <w:szCs w:val="30"/>
          <w:cs/>
        </w:rPr>
        <w:t>ทุกรายที่ขอวงเงินสินเชื่อในระดับหนึ่งๆ</w:t>
      </w:r>
      <w:r w:rsidR="009C6BFF">
        <w:rPr>
          <w:rFonts w:ascii="Angsana New" w:hAnsi="Angsana New"/>
          <w:sz w:val="30"/>
          <w:szCs w:val="30"/>
          <w:cs/>
        </w:rPr>
        <w:t xml:space="preserve"> ณ วันที่ในรายงาน</w:t>
      </w:r>
      <w:r w:rsidRPr="00B0181B">
        <w:rPr>
          <w:rFonts w:ascii="Angsana New" w:hAnsi="Angsana New"/>
          <w:sz w:val="30"/>
          <w:szCs w:val="30"/>
          <w:cs/>
        </w:rPr>
        <w:t>ไม่</w:t>
      </w:r>
      <w:r w:rsidR="009C6BFF">
        <w:rPr>
          <w:rFonts w:ascii="Angsana New" w:hAnsi="Angsana New" w:hint="cs"/>
          <w:sz w:val="30"/>
          <w:szCs w:val="30"/>
          <w:cs/>
        </w:rPr>
        <w:t>พบว่า</w:t>
      </w:r>
      <w:r w:rsidR="00D827EB">
        <w:rPr>
          <w:rFonts w:ascii="Angsana New" w:hAnsi="Angsana New"/>
          <w:sz w:val="30"/>
          <w:szCs w:val="30"/>
          <w:cs/>
        </w:rPr>
        <w:br/>
      </w:r>
      <w:r w:rsidR="009C6BFF">
        <w:rPr>
          <w:rFonts w:ascii="Angsana New" w:hAnsi="Angsana New"/>
          <w:sz w:val="30"/>
          <w:szCs w:val="30"/>
          <w:cs/>
        </w:rPr>
        <w:t>มีความเสี่ยง</w:t>
      </w:r>
      <w:r w:rsidR="009C6BFF">
        <w:rPr>
          <w:rFonts w:ascii="Angsana New" w:hAnsi="Angsana New" w:hint="cs"/>
          <w:sz w:val="30"/>
          <w:szCs w:val="30"/>
          <w:cs/>
        </w:rPr>
        <w:t>ทางด้าน</w:t>
      </w:r>
      <w:r w:rsidRPr="00B0181B">
        <w:rPr>
          <w:rFonts w:ascii="Angsana New" w:hAnsi="Angsana New"/>
          <w:sz w:val="30"/>
          <w:szCs w:val="30"/>
          <w:cs/>
        </w:rPr>
        <w:t>สินเชื่อที่เป็นสาระสำคัญ ความเสี่ยง</w:t>
      </w:r>
      <w:r w:rsidR="009C6BFF">
        <w:rPr>
          <w:rFonts w:ascii="Angsana New" w:hAnsi="Angsana New" w:hint="cs"/>
          <w:sz w:val="30"/>
          <w:szCs w:val="30"/>
          <w:cs/>
        </w:rPr>
        <w:t>สูงสุด</w:t>
      </w:r>
      <w:r w:rsidRPr="00B0181B">
        <w:rPr>
          <w:rFonts w:ascii="Angsana New" w:hAnsi="Angsana New"/>
          <w:sz w:val="30"/>
          <w:szCs w:val="30"/>
          <w:cs/>
        </w:rPr>
        <w:t>ทางด้านสินเชื่อแสดงไว้ในราคาตามบัญชีของสินทรัพย์ทางกา</w:t>
      </w:r>
      <w:r w:rsidR="005C2368">
        <w:rPr>
          <w:rFonts w:ascii="Angsana New" w:hAnsi="Angsana New"/>
          <w:sz w:val="30"/>
          <w:szCs w:val="30"/>
          <w:cs/>
        </w:rPr>
        <w:t>รเงินแต่ละรายการ</w:t>
      </w:r>
      <w:r w:rsidR="007F1BFE" w:rsidRPr="00B0181B">
        <w:rPr>
          <w:rFonts w:ascii="Angsana New" w:hAnsi="Angsana New" w:hint="cs"/>
          <w:sz w:val="30"/>
          <w:szCs w:val="30"/>
          <w:cs/>
        </w:rPr>
        <w:t>ใน</w:t>
      </w:r>
      <w:r w:rsidRPr="00B0181B">
        <w:rPr>
          <w:rFonts w:ascii="Angsana New" w:hAnsi="Angsana New"/>
          <w:sz w:val="30"/>
          <w:szCs w:val="30"/>
          <w:cs/>
        </w:rPr>
        <w:t xml:space="preserve">งบแสดงฐานะการเงิน </w:t>
      </w:r>
      <w:r w:rsidR="009C6BFF" w:rsidRPr="009C6BFF">
        <w:rPr>
          <w:rFonts w:ascii="Angsana New" w:hAnsi="Angsana New"/>
          <w:sz w:val="30"/>
          <w:szCs w:val="30"/>
          <w:cs/>
        </w:rPr>
        <w:t>อย่างไรก็ตามเนื่องจาก</w:t>
      </w:r>
      <w:r w:rsidR="009C6BFF" w:rsidRPr="009C6BFF">
        <w:rPr>
          <w:rFonts w:ascii="Angsana New" w:hAnsi="Angsana New" w:hint="cs"/>
          <w:sz w:val="30"/>
          <w:szCs w:val="30"/>
          <w:cs/>
        </w:rPr>
        <w:t>บริษัท</w:t>
      </w:r>
      <w:r w:rsidR="009C6BFF" w:rsidRPr="009C6BFF">
        <w:rPr>
          <w:rFonts w:ascii="Angsana New" w:hAnsi="Angsana New"/>
          <w:sz w:val="30"/>
          <w:szCs w:val="30"/>
          <w:cs/>
        </w:rPr>
        <w:t>มี</w:t>
      </w:r>
      <w:r w:rsidR="009C6BFF" w:rsidRPr="009C6BFF">
        <w:rPr>
          <w:rFonts w:ascii="Angsana New" w:hAnsi="Angsana New" w:hint="cs"/>
          <w:sz w:val="30"/>
          <w:szCs w:val="30"/>
          <w:cs/>
        </w:rPr>
        <w:t>ฐาน</w:t>
      </w:r>
      <w:r w:rsidR="009C6BFF" w:rsidRPr="009C6BFF">
        <w:rPr>
          <w:rFonts w:ascii="Angsana New" w:hAnsi="Angsana New"/>
          <w:sz w:val="30"/>
          <w:szCs w:val="30"/>
          <w:cs/>
        </w:rPr>
        <w:t xml:space="preserve">ลูกค้าจำนวนมาก </w:t>
      </w:r>
      <w:r w:rsidR="007D0587">
        <w:rPr>
          <w:rFonts w:ascii="Angsana New" w:hAnsi="Angsana New"/>
          <w:sz w:val="30"/>
          <w:szCs w:val="30"/>
          <w:cs/>
        </w:rPr>
        <w:br/>
      </w:r>
      <w:r w:rsidR="009C6BFF" w:rsidRPr="009C6BFF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:rsidR="003C5BB8" w:rsidRDefault="003C5BB8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7369F" w:rsidRDefault="00573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:rsidR="006D75D0" w:rsidRPr="00480B52" w:rsidRDefault="006D75D0" w:rsidP="00480B5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</w:t>
      </w:r>
      <w:r w:rsidRPr="00B0181B">
        <w:rPr>
          <w:rFonts w:ascii="Angsana New" w:hAnsi="Angsana New"/>
          <w:sz w:val="30"/>
          <w:szCs w:val="30"/>
        </w:rPr>
        <w:t xml:space="preserve"> </w:t>
      </w:r>
      <w:r w:rsidRPr="00B0181B">
        <w:rPr>
          <w:rFonts w:ascii="Angsana New" w:hAnsi="Angsana New"/>
          <w:sz w:val="30"/>
          <w:szCs w:val="30"/>
          <w:cs/>
        </w:rPr>
        <w:t>โดยการรักษาระดับของเงินสดและรายการเทียบเท่าเงินสด</w:t>
      </w:r>
      <w:r w:rsidR="001B4DC1">
        <w:rPr>
          <w:rFonts w:ascii="Angsana New" w:hAnsi="Angsana New"/>
          <w:sz w:val="30"/>
          <w:szCs w:val="30"/>
          <w:cs/>
        </w:rPr>
        <w:br/>
      </w:r>
      <w:r w:rsidRPr="00B0181B">
        <w:rPr>
          <w:rFonts w:ascii="Angsana New" w:hAnsi="Angsana New"/>
          <w:sz w:val="30"/>
          <w:szCs w:val="30"/>
          <w:cs/>
        </w:rPr>
        <w:t>ให</w:t>
      </w:r>
      <w:r w:rsidR="00C74DC7">
        <w:rPr>
          <w:rFonts w:ascii="Angsana New" w:hAnsi="Angsana New"/>
          <w:sz w:val="30"/>
          <w:szCs w:val="30"/>
          <w:cs/>
        </w:rPr>
        <w:t>้เพียงพอต่อการดำเนินงานของบริษัท</w:t>
      </w:r>
      <w:r w:rsidRPr="00B0181B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8F0FF8" w:rsidRPr="00BB5310" w:rsidRDefault="008F0FF8" w:rsidP="00480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9F74BB" w:rsidRPr="009F74BB" w:rsidRDefault="009F74BB" w:rsidP="009C6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F74B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9F74BB" w:rsidRDefault="009F74BB" w:rsidP="009F74B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1F42FB" w:rsidRPr="001F42FB" w:rsidRDefault="001F42FB" w:rsidP="001F4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F42F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806211">
        <w:rPr>
          <w:rFonts w:asciiTheme="majorBidi" w:hAnsiTheme="majorBidi" w:cstheme="majorBidi"/>
          <w:sz w:val="30"/>
          <w:szCs w:val="30"/>
        </w:rPr>
        <w:br/>
      </w:r>
      <w:r w:rsidRPr="001F42FB">
        <w:rPr>
          <w:rFonts w:asciiTheme="majorBidi" w:hAnsiTheme="majorBidi" w:cstheme="majorBidi"/>
          <w:sz w:val="30"/>
          <w:szCs w:val="30"/>
          <w:cs/>
        </w:rPr>
        <w:t>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5A5A90" w:rsidRDefault="005A5A90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81"/>
        <w:gridCol w:w="1170"/>
        <w:gridCol w:w="8"/>
        <w:gridCol w:w="172"/>
        <w:gridCol w:w="10"/>
        <w:gridCol w:w="969"/>
        <w:gridCol w:w="184"/>
        <w:gridCol w:w="1166"/>
        <w:gridCol w:w="180"/>
        <w:gridCol w:w="900"/>
        <w:gridCol w:w="180"/>
        <w:gridCol w:w="1350"/>
      </w:tblGrid>
      <w:tr w:rsidR="00602F3A" w:rsidRPr="00A36F32" w:rsidTr="00602F3A">
        <w:trPr>
          <w:cantSplit/>
          <w:trHeight w:val="87"/>
          <w:tblHeader/>
        </w:trPr>
        <w:tc>
          <w:tcPr>
            <w:tcW w:w="2981" w:type="dxa"/>
            <w:shd w:val="clear" w:color="auto" w:fill="auto"/>
            <w:vAlign w:val="bottom"/>
          </w:tcPr>
          <w:p w:rsidR="00602F3A" w:rsidRPr="009F74BB" w:rsidRDefault="00602F3A" w:rsidP="00A421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9" w:type="dxa"/>
            <w:gridSpan w:val="11"/>
          </w:tcPr>
          <w:p w:rsidR="00602F3A" w:rsidRPr="00602F3A" w:rsidRDefault="00602F3A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5A5A90" w:rsidRPr="00A36F32" w:rsidTr="00602F3A">
        <w:trPr>
          <w:cantSplit/>
          <w:trHeight w:val="461"/>
          <w:tblHeader/>
        </w:trPr>
        <w:tc>
          <w:tcPr>
            <w:tcW w:w="2981" w:type="dxa"/>
            <w:shd w:val="clear" w:color="auto" w:fill="auto"/>
            <w:vAlign w:val="bottom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gridSpan w:val="2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A5A90" w:rsidRPr="00A36F32" w:rsidTr="00476B31">
        <w:trPr>
          <w:cantSplit/>
          <w:tblHeader/>
        </w:trPr>
        <w:tc>
          <w:tcPr>
            <w:tcW w:w="2981" w:type="dxa"/>
            <w:shd w:val="clear" w:color="auto" w:fill="auto"/>
          </w:tcPr>
          <w:p w:rsidR="005A5A90" w:rsidRPr="009F74BB" w:rsidRDefault="005A5A90" w:rsidP="00A4217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5A90" w:rsidRPr="00A36F32" w:rsidTr="00476B31">
        <w:trPr>
          <w:cantSplit/>
          <w:tblHeader/>
        </w:trPr>
        <w:tc>
          <w:tcPr>
            <w:tcW w:w="2981" w:type="dxa"/>
            <w:shd w:val="clear" w:color="auto" w:fill="auto"/>
          </w:tcPr>
          <w:p w:rsidR="005A5A90" w:rsidRPr="009F74BB" w:rsidRDefault="005A5A90" w:rsidP="00A4217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11"/>
          </w:tcPr>
          <w:p w:rsidR="005A5A90" w:rsidRPr="009F74BB" w:rsidRDefault="005A5A90" w:rsidP="00A4217E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A5A90" w:rsidRPr="00C40E7D" w:rsidTr="00C805DC">
        <w:trPr>
          <w:cantSplit/>
        </w:trPr>
        <w:tc>
          <w:tcPr>
            <w:tcW w:w="2981" w:type="dxa"/>
            <w:shd w:val="clear" w:color="auto" w:fill="auto"/>
          </w:tcPr>
          <w:p w:rsidR="005A5A90" w:rsidRPr="00896399" w:rsidRDefault="003E5BB7" w:rsidP="00896399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602F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170" w:type="dxa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gridSpan w:val="2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5A5A90" w:rsidRPr="00C40E7D" w:rsidTr="00C805DC">
        <w:trPr>
          <w:cantSplit/>
        </w:trPr>
        <w:tc>
          <w:tcPr>
            <w:tcW w:w="2981" w:type="dxa"/>
            <w:shd w:val="clear" w:color="auto" w:fill="auto"/>
          </w:tcPr>
          <w:p w:rsidR="005A5A90" w:rsidRPr="002C402E" w:rsidRDefault="009B5B04" w:rsidP="009F6ACF">
            <w:pPr>
              <w:ind w:left="1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</w:t>
            </w:r>
            <w:r w:rsidRPr="00033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  <w:r w:rsidR="009F6ACF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ทางการเงินที่วัดมูลค่าด้วยมูลค่า</w:t>
            </w:r>
            <w:r w:rsidR="009F6ACF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gridSpan w:val="2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57369F" w:rsidRPr="00C40E7D" w:rsidTr="0057369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57369F" w:rsidRPr="00033A8E" w:rsidRDefault="0057369F" w:rsidP="0057369F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0" w:type="dxa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369F">
              <w:rPr>
                <w:rFonts w:asciiTheme="majorBidi" w:hAnsiTheme="majorBidi" w:cstheme="majorBidi"/>
                <w:sz w:val="30"/>
                <w:szCs w:val="30"/>
              </w:rPr>
              <w:t>42,427</w:t>
            </w:r>
          </w:p>
        </w:tc>
        <w:tc>
          <w:tcPr>
            <w:tcW w:w="180" w:type="dxa"/>
            <w:gridSpan w:val="2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369F">
              <w:rPr>
                <w:rFonts w:asciiTheme="majorBidi" w:hAnsiTheme="majorBidi" w:cstheme="majorBidi"/>
                <w:sz w:val="30"/>
                <w:szCs w:val="30"/>
              </w:rPr>
              <w:t>42,427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736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736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369F">
              <w:rPr>
                <w:rFonts w:asciiTheme="majorBidi" w:hAnsiTheme="majorBidi" w:cstheme="majorBidi"/>
                <w:sz w:val="30"/>
                <w:szCs w:val="30"/>
              </w:rPr>
              <w:t>42,427</w:t>
            </w:r>
          </w:p>
        </w:tc>
      </w:tr>
      <w:tr w:rsidR="0057369F" w:rsidRPr="00C40E7D" w:rsidTr="0057369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57369F" w:rsidRPr="00033A8E" w:rsidRDefault="0057369F" w:rsidP="0057369F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7369F">
              <w:rPr>
                <w:rFonts w:asciiTheme="majorBidi" w:hAnsiTheme="majorBidi" w:cstheme="majorBidi"/>
                <w:sz w:val="30"/>
                <w:szCs w:val="30"/>
              </w:rPr>
              <w:t>(104,0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7369F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180" w:type="dxa"/>
            <w:gridSpan w:val="2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736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7369F">
              <w:rPr>
                <w:rFonts w:asciiTheme="majorBidi" w:hAnsiTheme="majorBidi" w:cstheme="majorBidi"/>
                <w:sz w:val="30"/>
                <w:szCs w:val="30"/>
              </w:rPr>
              <w:t>(104,0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7369F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736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7369F" w:rsidRPr="0057369F" w:rsidRDefault="0057369F" w:rsidP="0057369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7369F">
              <w:rPr>
                <w:rFonts w:asciiTheme="majorBidi" w:hAnsiTheme="majorBidi" w:cstheme="majorBidi"/>
                <w:sz w:val="30"/>
                <w:szCs w:val="30"/>
              </w:rPr>
              <w:t>(104,0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7369F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</w:tr>
      <w:tr w:rsidR="00263D30" w:rsidRPr="00C40E7D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263D30" w:rsidRPr="009A57B8" w:rsidRDefault="00263D30" w:rsidP="005400C3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63D30" w:rsidRDefault="00263D30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263D30" w:rsidRPr="00C40E7D" w:rsidRDefault="00263D30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263D30" w:rsidRDefault="00263D30" w:rsidP="00E6445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263D30" w:rsidRPr="009D1F69" w:rsidRDefault="00263D30" w:rsidP="005400C3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263D30" w:rsidRDefault="00263D30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63D30" w:rsidRPr="006B2166" w:rsidRDefault="00263D30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63D30" w:rsidRDefault="00263D30" w:rsidP="00E6445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63D30" w:rsidRPr="006B2166" w:rsidRDefault="00263D30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63D30" w:rsidRDefault="00263D30" w:rsidP="005400C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5AC" w:rsidRPr="00C40E7D" w:rsidTr="004227A0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A065AC" w:rsidRPr="00210569" w:rsidRDefault="00A065AC" w:rsidP="004227A0">
            <w:pPr>
              <w:ind w:left="19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ไม่ได้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วัดมูลค่าด้วย</w:t>
            </w: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A065AC" w:rsidRPr="00210569" w:rsidRDefault="00A065AC" w:rsidP="004227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A065AC" w:rsidRPr="00C40E7D" w:rsidRDefault="00A065AC" w:rsidP="004227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A065AC" w:rsidRPr="00C40E7D" w:rsidRDefault="00A065AC" w:rsidP="004227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A065AC" w:rsidRPr="00C40E7D" w:rsidRDefault="00A065AC" w:rsidP="004227A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A065AC" w:rsidRPr="006B2166" w:rsidRDefault="00A065AC" w:rsidP="004227A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65AC" w:rsidRPr="006B2166" w:rsidRDefault="00A065AC" w:rsidP="004227A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065AC" w:rsidRPr="006B2166" w:rsidRDefault="00A065AC" w:rsidP="004227A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65AC" w:rsidRPr="006B2166" w:rsidRDefault="00A065AC" w:rsidP="004227A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65AC" w:rsidRPr="006B2166" w:rsidRDefault="00A065AC" w:rsidP="004227A0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5AC" w:rsidRPr="00C40E7D" w:rsidTr="004227A0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A065AC" w:rsidRDefault="00A065AC" w:rsidP="004227A0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:rsidR="00A065AC" w:rsidRPr="00033A8E" w:rsidRDefault="00A065AC" w:rsidP="004227A0">
            <w:pPr>
              <w:ind w:left="198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:rsidR="00A065AC" w:rsidRPr="00114117" w:rsidRDefault="00A065AC" w:rsidP="00BB531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(984,894)</w:t>
            </w:r>
          </w:p>
        </w:tc>
        <w:tc>
          <w:tcPr>
            <w:tcW w:w="180" w:type="dxa"/>
            <w:gridSpan w:val="2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(966,486)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(966,486)</w:t>
            </w:r>
          </w:p>
        </w:tc>
      </w:tr>
      <w:tr w:rsidR="00A065AC" w:rsidRPr="00C40E7D" w:rsidTr="004227A0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A065AC" w:rsidRPr="004F7A6E" w:rsidRDefault="00A065AC" w:rsidP="004227A0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(344,76</w:t>
            </w:r>
            <w:r w:rsidR="0029756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1141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(477,309)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65AC" w:rsidRPr="00114117" w:rsidRDefault="00A065AC" w:rsidP="004227A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(477,309)</w:t>
            </w:r>
          </w:p>
        </w:tc>
      </w:tr>
      <w:tr w:rsidR="00A065AC" w:rsidRPr="00C40E7D" w:rsidTr="004227A0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A065AC" w:rsidRPr="004F7A6E" w:rsidRDefault="00A065AC" w:rsidP="004227A0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A065AC" w:rsidRDefault="00A065AC" w:rsidP="004227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A065AC" w:rsidRPr="00C40E7D" w:rsidRDefault="00A065AC" w:rsidP="004227A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A065AC" w:rsidRDefault="00A065AC" w:rsidP="004227A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A065AC" w:rsidRPr="00C40E7D" w:rsidRDefault="00A065AC" w:rsidP="004227A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A065AC" w:rsidRDefault="00A065AC" w:rsidP="004227A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65AC" w:rsidRPr="009D1F69" w:rsidRDefault="00A065AC" w:rsidP="004227A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065AC" w:rsidRDefault="00A065AC" w:rsidP="004227A0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65AC" w:rsidRPr="009D1F69" w:rsidRDefault="00A065AC" w:rsidP="004227A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65AC" w:rsidRDefault="00A065AC" w:rsidP="004227A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5AC" w:rsidRPr="00C40E7D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A065AC" w:rsidRPr="009A57B8" w:rsidRDefault="00A065AC" w:rsidP="005400C3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A065AC" w:rsidRDefault="00A065AC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A065AC" w:rsidRPr="00C40E7D" w:rsidRDefault="00A065AC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A065AC" w:rsidRDefault="00A065AC" w:rsidP="00E6445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A065AC" w:rsidRPr="009D1F69" w:rsidRDefault="00A065AC" w:rsidP="005400C3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A065AC" w:rsidRDefault="00A065AC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65AC" w:rsidRPr="006B2166" w:rsidRDefault="00A065AC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065AC" w:rsidRDefault="00A065AC" w:rsidP="00E6445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65AC" w:rsidRPr="006B2166" w:rsidRDefault="00A065AC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65AC" w:rsidRDefault="00A065AC" w:rsidP="005400C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C5D" w:rsidRPr="00C40E7D" w:rsidTr="000B40C9">
        <w:trPr>
          <w:cantSplit/>
        </w:trPr>
        <w:tc>
          <w:tcPr>
            <w:tcW w:w="2981" w:type="dxa"/>
            <w:shd w:val="clear" w:color="auto" w:fill="auto"/>
          </w:tcPr>
          <w:p w:rsidR="00CF3C5D" w:rsidRPr="002C402E" w:rsidRDefault="00896399" w:rsidP="00470E6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>31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</w:t>
            </w:r>
            <w:r w:rsidR="002975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8" w:type="dxa"/>
            <w:gridSpan w:val="2"/>
            <w:vAlign w:val="bottom"/>
          </w:tcPr>
          <w:p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CF3C5D" w:rsidRPr="002B11F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CF3C5D" w:rsidRPr="00C40E7D" w:rsidRDefault="00CF3C5D" w:rsidP="00CF3C5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CF3C5D" w:rsidRPr="007A4CC0" w:rsidRDefault="00CF3C5D" w:rsidP="00CF3C5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F3C5D" w:rsidRPr="00515CB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F3C5D" w:rsidRPr="00B05826" w:rsidRDefault="00CF3C5D" w:rsidP="00CF3C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C5D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F3C5D" w:rsidRPr="00AD7677" w:rsidRDefault="00CF3C5D" w:rsidP="00747CD0">
            <w:pPr>
              <w:ind w:left="198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</w:t>
            </w:r>
            <w:r w:rsidRPr="00033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  <w:r w:rsidR="00747CD0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ทางการเงินที่วัดมูลค่าด้วยมูลค่า</w:t>
            </w:r>
            <w:r w:rsidR="00747CD0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8" w:type="dxa"/>
            <w:gridSpan w:val="2"/>
            <w:vAlign w:val="bottom"/>
          </w:tcPr>
          <w:p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CF3C5D" w:rsidRPr="002B11F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CF3C5D" w:rsidRPr="00C40E7D" w:rsidRDefault="00CF3C5D" w:rsidP="00CF3C5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CF3C5D" w:rsidRPr="007A4CC0" w:rsidRDefault="00CF3C5D" w:rsidP="00CF3C5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F3C5D" w:rsidRPr="00515CB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F3C5D" w:rsidRPr="00B05826" w:rsidRDefault="00CF3C5D" w:rsidP="00CF3C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6399" w:rsidRPr="00C40E7D" w:rsidTr="006C00B3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896399" w:rsidRPr="00033A8E" w:rsidRDefault="00896399" w:rsidP="00896399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8" w:type="dxa"/>
            <w:gridSpan w:val="2"/>
          </w:tcPr>
          <w:p w:rsidR="00896399" w:rsidRPr="009E3952" w:rsidRDefault="00896399" w:rsidP="00AA09B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  <w:tc>
          <w:tcPr>
            <w:tcW w:w="182" w:type="dxa"/>
            <w:gridSpan w:val="2"/>
          </w:tcPr>
          <w:p w:rsidR="00896399" w:rsidRPr="00C40E7D" w:rsidRDefault="00896399" w:rsidP="0089639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</w:tcPr>
          <w:p w:rsidR="00896399" w:rsidRPr="002B11FE" w:rsidRDefault="00896399" w:rsidP="00AA09B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  <w:tc>
          <w:tcPr>
            <w:tcW w:w="184" w:type="dxa"/>
            <w:shd w:val="clear" w:color="auto" w:fill="auto"/>
          </w:tcPr>
          <w:p w:rsidR="00896399" w:rsidRPr="00C40E7D" w:rsidRDefault="00896399" w:rsidP="00896399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896399" w:rsidRPr="007A4CC0" w:rsidRDefault="00896399" w:rsidP="0089639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896399" w:rsidRPr="00515CBE" w:rsidRDefault="00896399" w:rsidP="00AA09BA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896399" w:rsidRPr="00B05826" w:rsidRDefault="00896399" w:rsidP="00BB531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</w:tr>
      <w:tr w:rsidR="00896399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896399" w:rsidRPr="00033A8E" w:rsidRDefault="00896399" w:rsidP="00896399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8" w:type="dxa"/>
            <w:gridSpan w:val="2"/>
            <w:vAlign w:val="bottom"/>
          </w:tcPr>
          <w:p w:rsidR="00896399" w:rsidRPr="00210569" w:rsidRDefault="00896399" w:rsidP="00AA09B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(101,334)</w:t>
            </w:r>
          </w:p>
        </w:tc>
        <w:tc>
          <w:tcPr>
            <w:tcW w:w="182" w:type="dxa"/>
            <w:gridSpan w:val="2"/>
            <w:vAlign w:val="bottom"/>
          </w:tcPr>
          <w:p w:rsidR="00896399" w:rsidRPr="00C40E7D" w:rsidRDefault="00896399" w:rsidP="0089639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896399" w:rsidRPr="002B11FE" w:rsidRDefault="00896399" w:rsidP="006A436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96399" w:rsidRPr="00C40E7D" w:rsidRDefault="00896399" w:rsidP="00896399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896399" w:rsidRPr="007A4CC0" w:rsidRDefault="00896399" w:rsidP="00AA09B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(101,334)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96399" w:rsidRPr="00515CBE" w:rsidRDefault="00896399" w:rsidP="006A436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96399" w:rsidRPr="00B05826" w:rsidRDefault="00896399" w:rsidP="006A436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(101,334)</w:t>
            </w:r>
          </w:p>
        </w:tc>
      </w:tr>
      <w:tr w:rsidR="00263D30" w:rsidRPr="0053396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263D30" w:rsidRPr="0053396D" w:rsidRDefault="00263D30" w:rsidP="00896399">
            <w:pPr>
              <w:ind w:left="11" w:firstLine="1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8" w:type="dxa"/>
            <w:gridSpan w:val="2"/>
            <w:vAlign w:val="bottom"/>
          </w:tcPr>
          <w:p w:rsidR="00263D30" w:rsidRPr="0053396D" w:rsidRDefault="00263D30" w:rsidP="006A43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2" w:type="dxa"/>
            <w:gridSpan w:val="2"/>
            <w:vAlign w:val="bottom"/>
          </w:tcPr>
          <w:p w:rsidR="00263D30" w:rsidRPr="0053396D" w:rsidRDefault="00263D30" w:rsidP="0089639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263D30" w:rsidRPr="0053396D" w:rsidRDefault="00263D30" w:rsidP="006A436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263D30" w:rsidRPr="0053396D" w:rsidRDefault="00263D30" w:rsidP="00896399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263D30" w:rsidRPr="0053396D" w:rsidRDefault="00263D30" w:rsidP="0089639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63D30" w:rsidRPr="0053396D" w:rsidRDefault="00263D30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63D30" w:rsidRPr="0053396D" w:rsidRDefault="00263D30" w:rsidP="006A436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63D30" w:rsidRPr="0053396D" w:rsidRDefault="00263D30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63D30" w:rsidRPr="0053396D" w:rsidRDefault="00263D30" w:rsidP="006A436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CB0D42" w:rsidRPr="00C40E7D" w:rsidTr="006C00B3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CB0D42" w:rsidRPr="00210569" w:rsidRDefault="00CB0D42" w:rsidP="00747CD0">
            <w:pPr>
              <w:ind w:left="19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  <w:r w:rsidR="00747CD0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ไม่ได้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วัดมูลค่าด้วย</w:t>
            </w:r>
            <w:r w:rsidR="00747CD0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8" w:type="dxa"/>
            <w:gridSpan w:val="2"/>
            <w:vAlign w:val="bottom"/>
          </w:tcPr>
          <w:p w:rsidR="00CB0D42" w:rsidRPr="00C40E7D" w:rsidRDefault="00CB0D42" w:rsidP="006A43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gridSpan w:val="2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CB0D42" w:rsidRPr="00C40E7D" w:rsidRDefault="00CB0D42" w:rsidP="006A436C">
            <w:pPr>
              <w:pStyle w:val="acctfourfigures"/>
              <w:tabs>
                <w:tab w:val="clear" w:pos="765"/>
                <w:tab w:val="decimal" w:pos="54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B0D42" w:rsidRPr="00C40E7D" w:rsidRDefault="00CB0D42" w:rsidP="006A436C">
            <w:pPr>
              <w:pStyle w:val="acctfourfigures"/>
              <w:tabs>
                <w:tab w:val="clear" w:pos="765"/>
                <w:tab w:val="decimal" w:pos="47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B0D42" w:rsidRPr="00C40E7D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B0D42" w:rsidRPr="00C40E7D" w:rsidRDefault="00CB0D42" w:rsidP="006A436C">
            <w:pPr>
              <w:pStyle w:val="acctfourfigures"/>
              <w:tabs>
                <w:tab w:val="clear" w:pos="765"/>
                <w:tab w:val="decimal" w:pos="731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896399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896399" w:rsidRPr="00210569" w:rsidRDefault="00896399" w:rsidP="00747CD0">
            <w:pPr>
              <w:ind w:left="198" w:hanging="180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="00747CD0">
              <w:rPr>
                <w:rFonts w:ascii="Angsana New" w:hAnsi="Angsana New"/>
                <w:sz w:val="30"/>
                <w:szCs w:val="30"/>
              </w:rPr>
              <w:br/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8" w:type="dxa"/>
            <w:gridSpan w:val="2"/>
            <w:vAlign w:val="bottom"/>
          </w:tcPr>
          <w:p w:rsidR="00896399" w:rsidRPr="00210569" w:rsidRDefault="00896399" w:rsidP="006A43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9,3</w:t>
            </w:r>
            <w:r w:rsidR="00297568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  <w:gridSpan w:val="2"/>
            <w:vAlign w:val="bottom"/>
          </w:tcPr>
          <w:p w:rsidR="00896399" w:rsidRPr="00C40E7D" w:rsidRDefault="00896399" w:rsidP="0089639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896399" w:rsidRPr="002B11FE" w:rsidRDefault="00896399" w:rsidP="006A436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96399" w:rsidRPr="00C40E7D" w:rsidRDefault="00896399" w:rsidP="00896399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896399" w:rsidRPr="007A4CC0" w:rsidRDefault="00896399" w:rsidP="0089639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(923,281)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96399" w:rsidRPr="00515CBE" w:rsidRDefault="00896399" w:rsidP="006A436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96399" w:rsidRPr="00B05826" w:rsidRDefault="00896399" w:rsidP="00AA09BA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(923,281)</w:t>
            </w:r>
          </w:p>
        </w:tc>
      </w:tr>
      <w:tr w:rsidR="00896399" w:rsidRPr="00C40E7D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896399" w:rsidRPr="00210569" w:rsidRDefault="00896399" w:rsidP="00896399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8" w:type="dxa"/>
            <w:gridSpan w:val="2"/>
            <w:vAlign w:val="bottom"/>
          </w:tcPr>
          <w:p w:rsidR="00896399" w:rsidRPr="009D1F69" w:rsidRDefault="00896399" w:rsidP="006A43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(364,61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  <w:gridSpan w:val="2"/>
            <w:vAlign w:val="bottom"/>
          </w:tcPr>
          <w:p w:rsidR="00896399" w:rsidRPr="00C40E7D" w:rsidRDefault="00896399" w:rsidP="0089639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896399" w:rsidRDefault="00896399" w:rsidP="006A436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96399" w:rsidRPr="00C40E7D" w:rsidRDefault="00896399" w:rsidP="00896399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896399" w:rsidRPr="009D1F69" w:rsidRDefault="00896399" w:rsidP="0089639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17,931)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96399" w:rsidRDefault="00896399" w:rsidP="006A436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96399" w:rsidRPr="009D1F69" w:rsidRDefault="00896399" w:rsidP="006A436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17,931)</w:t>
            </w:r>
          </w:p>
        </w:tc>
      </w:tr>
    </w:tbl>
    <w:p w:rsidR="00AC711F" w:rsidRDefault="00AC711F">
      <w:pPr>
        <w:rPr>
          <w:cs/>
        </w:rPr>
      </w:pPr>
    </w:p>
    <w:p w:rsidR="00AC711F" w:rsidRDefault="00AC7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81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AC711F" w:rsidRPr="00A36F32" w:rsidTr="00297568">
        <w:trPr>
          <w:cantSplit/>
          <w:trHeight w:val="87"/>
          <w:tblHeader/>
        </w:trPr>
        <w:tc>
          <w:tcPr>
            <w:tcW w:w="2981" w:type="dxa"/>
            <w:shd w:val="clear" w:color="auto" w:fill="auto"/>
            <w:vAlign w:val="bottom"/>
          </w:tcPr>
          <w:p w:rsidR="00AC711F" w:rsidRPr="009F74BB" w:rsidRDefault="00AC711F" w:rsidP="0029756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:rsidR="00AC711F" w:rsidRPr="00602F3A" w:rsidRDefault="00AC711F" w:rsidP="002975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C711F" w:rsidRPr="00A36F32" w:rsidTr="00297568">
        <w:trPr>
          <w:cantSplit/>
          <w:trHeight w:val="461"/>
          <w:tblHeader/>
        </w:trPr>
        <w:tc>
          <w:tcPr>
            <w:tcW w:w="2981" w:type="dxa"/>
            <w:shd w:val="clear" w:color="auto" w:fill="auto"/>
            <w:vAlign w:val="bottom"/>
          </w:tcPr>
          <w:p w:rsidR="00AC711F" w:rsidRPr="009F74BB" w:rsidRDefault="00AC711F" w:rsidP="0029756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711F" w:rsidRPr="009F74BB" w:rsidRDefault="00AC711F" w:rsidP="002975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:rsidR="00AC711F" w:rsidRPr="009F74BB" w:rsidRDefault="00AC711F" w:rsidP="002975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AC711F" w:rsidRPr="009F74BB" w:rsidRDefault="00AC711F" w:rsidP="002975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711F" w:rsidRPr="009F74BB" w:rsidRDefault="00AC711F" w:rsidP="002975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C711F" w:rsidRPr="00A36F32" w:rsidTr="00297568">
        <w:trPr>
          <w:cantSplit/>
          <w:tblHeader/>
        </w:trPr>
        <w:tc>
          <w:tcPr>
            <w:tcW w:w="2981" w:type="dxa"/>
            <w:shd w:val="clear" w:color="auto" w:fill="auto"/>
          </w:tcPr>
          <w:p w:rsidR="00AC711F" w:rsidRPr="009F74BB" w:rsidRDefault="00AC711F" w:rsidP="0029756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C711F" w:rsidRPr="009F74BB" w:rsidRDefault="00AC711F" w:rsidP="002975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C711F" w:rsidRPr="009F74BB" w:rsidRDefault="00AC711F" w:rsidP="002975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AC711F" w:rsidRPr="009F74BB" w:rsidRDefault="00AC711F" w:rsidP="0029756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:rsidR="00AC711F" w:rsidRPr="009F74BB" w:rsidRDefault="00AC711F" w:rsidP="002975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AC711F" w:rsidRPr="009F74BB" w:rsidRDefault="00AC711F" w:rsidP="0029756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AC711F" w:rsidRPr="009F74BB" w:rsidRDefault="00AC711F" w:rsidP="002975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AC711F" w:rsidRPr="009F74BB" w:rsidRDefault="00AC711F" w:rsidP="0029756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AC711F" w:rsidRPr="009F74BB" w:rsidRDefault="00AC711F" w:rsidP="002975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AC711F" w:rsidRPr="009F74BB" w:rsidRDefault="00AC711F" w:rsidP="00297568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C711F" w:rsidRPr="00A36F32" w:rsidTr="00297568">
        <w:trPr>
          <w:cantSplit/>
          <w:tblHeader/>
        </w:trPr>
        <w:tc>
          <w:tcPr>
            <w:tcW w:w="2981" w:type="dxa"/>
            <w:shd w:val="clear" w:color="auto" w:fill="auto"/>
          </w:tcPr>
          <w:p w:rsidR="00AC711F" w:rsidRPr="009F74BB" w:rsidRDefault="00AC711F" w:rsidP="0029756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:rsidR="00AC711F" w:rsidRPr="009F74BB" w:rsidRDefault="00AC711F" w:rsidP="00297568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41896" w:rsidRPr="00C40E7D" w:rsidTr="006B20EC">
        <w:trPr>
          <w:cantSplit/>
        </w:trPr>
        <w:tc>
          <w:tcPr>
            <w:tcW w:w="2981" w:type="dxa"/>
            <w:shd w:val="clear" w:color="auto" w:fill="auto"/>
          </w:tcPr>
          <w:p w:rsidR="00E41896" w:rsidRPr="00896399" w:rsidRDefault="003E5BB7" w:rsidP="006B20EC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E418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170" w:type="dxa"/>
          </w:tcPr>
          <w:p w:rsidR="00E41896" w:rsidRPr="00C40E7D" w:rsidRDefault="00E41896" w:rsidP="006B20E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E41896" w:rsidRPr="00C40E7D" w:rsidRDefault="00E41896" w:rsidP="006B2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E41896" w:rsidRPr="00C40E7D" w:rsidTr="006B20EC">
        <w:trPr>
          <w:cantSplit/>
        </w:trPr>
        <w:tc>
          <w:tcPr>
            <w:tcW w:w="2981" w:type="dxa"/>
            <w:shd w:val="clear" w:color="auto" w:fill="auto"/>
          </w:tcPr>
          <w:p w:rsidR="00E41896" w:rsidRPr="002C402E" w:rsidRDefault="00E41896" w:rsidP="006B20EC">
            <w:pPr>
              <w:ind w:left="1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</w:t>
            </w:r>
            <w:r w:rsidRPr="00033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ทางการเงินที่วัดมูลค่าด้วยมูลค่า</w:t>
            </w: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:rsidR="00E41896" w:rsidRPr="00C40E7D" w:rsidRDefault="00E41896" w:rsidP="006B20E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E41896" w:rsidRPr="00C40E7D" w:rsidRDefault="00E41896" w:rsidP="006B2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E41896" w:rsidRPr="00C40E7D" w:rsidRDefault="00E41896" w:rsidP="006B20E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114117" w:rsidRPr="00C40E7D" w:rsidTr="0012137B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114117" w:rsidRPr="00033A8E" w:rsidRDefault="00114117" w:rsidP="00114117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0" w:type="dxa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42,427</w:t>
            </w:r>
          </w:p>
        </w:tc>
        <w:tc>
          <w:tcPr>
            <w:tcW w:w="180" w:type="dxa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42,427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114117" w:rsidRPr="00114117" w:rsidRDefault="00114117" w:rsidP="00AA09B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42,427</w:t>
            </w:r>
          </w:p>
        </w:tc>
      </w:tr>
      <w:tr w:rsidR="00114117" w:rsidRPr="00C40E7D" w:rsidTr="006B20E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114117" w:rsidRPr="00033A8E" w:rsidRDefault="00114117" w:rsidP="00114117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(104,0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14117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180" w:type="dxa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114117" w:rsidRPr="00114117" w:rsidRDefault="00114117" w:rsidP="00AA09BA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(104,0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14117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(104,0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14117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</w:tr>
      <w:tr w:rsidR="00E24D98" w:rsidRPr="00E24D98" w:rsidTr="006B20E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E24D98" w:rsidRPr="00E24D98" w:rsidRDefault="00E24D98" w:rsidP="00114117">
            <w:pPr>
              <w:ind w:left="11" w:firstLine="11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E24D98" w:rsidRPr="00E24D98" w:rsidRDefault="00E24D98" w:rsidP="0011411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E24D98" w:rsidRPr="00E24D98" w:rsidRDefault="00E24D98" w:rsidP="0011411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E24D98" w:rsidRPr="00E24D98" w:rsidRDefault="00E24D98" w:rsidP="00AA09BA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E24D98" w:rsidRPr="00E24D98" w:rsidRDefault="00E24D98" w:rsidP="00114117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E24D98" w:rsidRPr="00E24D98" w:rsidRDefault="00E24D98" w:rsidP="001141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24D98" w:rsidRPr="00E24D98" w:rsidRDefault="00E24D98" w:rsidP="00114117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24D98" w:rsidRPr="00E24D98" w:rsidRDefault="00E24D98" w:rsidP="00114117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24D98" w:rsidRPr="00E24D98" w:rsidRDefault="00E24D98" w:rsidP="00114117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24D98" w:rsidRPr="00E24D98" w:rsidRDefault="00E24D98" w:rsidP="0011411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41896" w:rsidRPr="00C40E7D" w:rsidTr="00E41896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E41896" w:rsidRPr="00594302" w:rsidRDefault="00E41896" w:rsidP="00114117">
            <w:pPr>
              <w:ind w:left="20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3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594302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  <w:r w:rsidRPr="00594302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594302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ทางการเงินที่ไม่ได้วัดมูลค่าด้วย</w:t>
            </w:r>
            <w:r w:rsidRPr="00594302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594302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E41896" w:rsidRPr="00114117" w:rsidRDefault="00E41896" w:rsidP="006B20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1896" w:rsidRPr="00114117" w:rsidRDefault="00E41896" w:rsidP="006B20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E41896" w:rsidRPr="00114117" w:rsidRDefault="00E41896" w:rsidP="00E41896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E41896" w:rsidRPr="00114117" w:rsidRDefault="00E41896" w:rsidP="00E41896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E41896" w:rsidRPr="00114117" w:rsidRDefault="00E41896" w:rsidP="00E418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41896" w:rsidRPr="00114117" w:rsidRDefault="00E41896" w:rsidP="006B20E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41896" w:rsidRPr="00114117" w:rsidRDefault="00E41896" w:rsidP="00E41896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41896" w:rsidRPr="00114117" w:rsidRDefault="00E41896" w:rsidP="006B20E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41896" w:rsidRPr="00114117" w:rsidRDefault="00E41896" w:rsidP="00E4189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117" w:rsidRPr="00C40E7D" w:rsidTr="00E41896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114117" w:rsidRDefault="00114117" w:rsidP="00114117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</w:p>
          <w:p w:rsidR="00114117" w:rsidRPr="00033A8E" w:rsidRDefault="00114117" w:rsidP="00114117">
            <w:pPr>
              <w:ind w:left="207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(984,894)</w:t>
            </w:r>
          </w:p>
        </w:tc>
        <w:tc>
          <w:tcPr>
            <w:tcW w:w="180" w:type="dxa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(966,486)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(966,486)</w:t>
            </w:r>
          </w:p>
        </w:tc>
      </w:tr>
      <w:tr w:rsidR="00114117" w:rsidRPr="00C40E7D" w:rsidTr="00E41896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:rsidR="00114117" w:rsidRPr="004F7A6E" w:rsidRDefault="00114117" w:rsidP="00114117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(344,76</w:t>
            </w:r>
            <w:r w:rsidR="0029756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1141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(477,309)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4117" w:rsidRPr="00114117" w:rsidRDefault="00114117" w:rsidP="00114117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4117">
              <w:rPr>
                <w:rFonts w:asciiTheme="majorBidi" w:hAnsiTheme="majorBidi" w:cstheme="majorBidi"/>
                <w:sz w:val="30"/>
                <w:szCs w:val="30"/>
              </w:rPr>
              <w:t>(477,309)</w:t>
            </w:r>
          </w:p>
        </w:tc>
      </w:tr>
    </w:tbl>
    <w:p w:rsidR="00AC711F" w:rsidRPr="00E24D98" w:rsidRDefault="00AC711F" w:rsidP="00B01965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 w:cs="Angsana New"/>
          <w:b/>
          <w:bCs/>
          <w:sz w:val="18"/>
          <w:szCs w:val="18"/>
          <w:lang w:bidi="th-TH"/>
        </w:rPr>
      </w:pPr>
    </w:p>
    <w:p w:rsidR="002A0546" w:rsidRPr="00B01965" w:rsidRDefault="00F13AEF" w:rsidP="00B01965">
      <w:pPr>
        <w:pStyle w:val="block"/>
        <w:spacing w:after="0" w:line="240" w:lineRule="atLeast"/>
        <w:ind w:left="0" w:right="-7" w:firstLine="56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C21C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</w:t>
      </w:r>
      <w:r w:rsidRPr="008F195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ทางการเงินที่วัดมูลค่าด้วยมูลค่ายุติธรรม</w:t>
      </w:r>
    </w:p>
    <w:p w:rsidR="00B01965" w:rsidRPr="00E24D98" w:rsidRDefault="00B01965" w:rsidP="00B0196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18"/>
          <w:szCs w:val="18"/>
          <w:lang w:val="en-US" w:bidi="th-TH"/>
        </w:rPr>
      </w:pPr>
    </w:p>
    <w:tbl>
      <w:tblPr>
        <w:tblW w:w="9360" w:type="dxa"/>
        <w:tblInd w:w="450" w:type="dxa"/>
        <w:tblLook w:val="04A0"/>
      </w:tblPr>
      <w:tblGrid>
        <w:gridCol w:w="3510"/>
        <w:gridCol w:w="236"/>
        <w:gridCol w:w="5614"/>
      </w:tblGrid>
      <w:tr w:rsidR="00392402" w:rsidRPr="004542C3" w:rsidTr="00535C29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392402" w:rsidRPr="00D43290" w:rsidRDefault="00392402" w:rsidP="008A59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2402" w:rsidRPr="00D43290" w:rsidRDefault="00392402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14" w:type="dxa"/>
            <w:shd w:val="clear" w:color="auto" w:fill="auto"/>
            <w:vAlign w:val="bottom"/>
          </w:tcPr>
          <w:p w:rsidR="00392402" w:rsidRPr="00D43290" w:rsidRDefault="00392402" w:rsidP="00826282">
            <w:pPr>
              <w:pStyle w:val="block"/>
              <w:spacing w:after="0" w:line="240" w:lineRule="atLeast"/>
              <w:ind w:left="15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92402" w:rsidRPr="004542C3" w:rsidTr="00535C29">
        <w:tc>
          <w:tcPr>
            <w:tcW w:w="3510" w:type="dxa"/>
            <w:shd w:val="clear" w:color="auto" w:fill="auto"/>
          </w:tcPr>
          <w:p w:rsidR="00392402" w:rsidRPr="007579FF" w:rsidRDefault="00392402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7579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36" w:type="dxa"/>
            <w:shd w:val="clear" w:color="auto" w:fill="auto"/>
          </w:tcPr>
          <w:p w:rsidR="00392402" w:rsidRPr="00D43290" w:rsidRDefault="00392402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5614" w:type="dxa"/>
            <w:shd w:val="clear" w:color="auto" w:fill="auto"/>
          </w:tcPr>
          <w:p w:rsidR="00392402" w:rsidRPr="008A59E9" w:rsidRDefault="00535C29" w:rsidP="00AC711F">
            <w:pPr>
              <w:pStyle w:val="block"/>
              <w:spacing w:after="0" w:line="240" w:lineRule="atLeast"/>
              <w:ind w:left="285" w:right="-108" w:hanging="26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23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มูลค่ายุติธรรมอ้างอิงราคาเสน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ซื้อขายจากนายหน้า สัญญาแบบเดียวกันที่มีการซื้อขายในตลาด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</w:t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สภาพคล่องและราคา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เสนอซื้อขายสะท้อนลักษณะรายการ</w:t>
            </w:r>
            <w:r w:rsidR="007E51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่แท้จริ</w:t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งสำหรับเครื่องมือทางการเงินที่เหมือนกัน</w:t>
            </w:r>
          </w:p>
        </w:tc>
      </w:tr>
    </w:tbl>
    <w:p w:rsidR="00B01965" w:rsidRPr="00E24D98" w:rsidRDefault="00B01965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18"/>
          <w:szCs w:val="18"/>
          <w:lang w:bidi="th-TH"/>
        </w:rPr>
      </w:pPr>
    </w:p>
    <w:p w:rsidR="00F13AEF" w:rsidRPr="002A0546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A054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</w:t>
      </w:r>
      <w:r w:rsidRPr="002A0546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2A054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:rsidR="00F13AEF" w:rsidRPr="00E24D98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18"/>
          <w:szCs w:val="18"/>
          <w:lang w:bidi="th-TH"/>
        </w:rPr>
      </w:pPr>
    </w:p>
    <w:tbl>
      <w:tblPr>
        <w:tblW w:w="9360" w:type="dxa"/>
        <w:tblInd w:w="450" w:type="dxa"/>
        <w:tblLook w:val="04A0"/>
      </w:tblPr>
      <w:tblGrid>
        <w:gridCol w:w="3510"/>
        <w:gridCol w:w="236"/>
        <w:gridCol w:w="5614"/>
      </w:tblGrid>
      <w:tr w:rsidR="00F13AEF" w:rsidRPr="005E1231" w:rsidTr="006C4095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14" w:type="dxa"/>
            <w:shd w:val="clear" w:color="auto" w:fill="auto"/>
            <w:vAlign w:val="bottom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13AEF" w:rsidTr="006C4095">
        <w:tc>
          <w:tcPr>
            <w:tcW w:w="3510" w:type="dxa"/>
            <w:shd w:val="clear" w:color="auto" w:fill="auto"/>
          </w:tcPr>
          <w:p w:rsidR="00F13AEF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</w:t>
            </w:r>
            <w:r w:rsidR="00027F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  <w:p w:rsidR="008F0FF8" w:rsidRPr="00D43290" w:rsidRDefault="008F0FF8" w:rsidP="008F0FF8">
            <w:pPr>
              <w:pStyle w:val="block"/>
              <w:spacing w:after="0" w:line="240" w:lineRule="atLeast"/>
              <w:ind w:left="252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2A05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4" w:type="dxa"/>
            <w:shd w:val="clear" w:color="auto" w:fill="auto"/>
          </w:tcPr>
          <w:p w:rsidR="00F13AEF" w:rsidRPr="009C6BFF" w:rsidRDefault="00F13AEF" w:rsidP="00535C29">
            <w:pPr>
              <w:pStyle w:val="block"/>
              <w:spacing w:after="0" w:line="240" w:lineRule="atLeast"/>
              <w:ind w:left="286" w:right="-108" w:hanging="286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B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มูลค่ายุติธรรมคำนวณจากมูลค่าปัจจุบัน</w:t>
            </w:r>
            <w:r w:rsidR="00535C2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ของกระแสเงินสดในอนาคตของเงินต้น</w:t>
            </w:r>
            <w:r w:rsidR="009C6BFF" w:rsidRPr="009C6BFF">
              <w:rPr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ซึ่งคิดลดโดยใช้อัตราดอกเบี้ยในท้องตลาด</w:t>
            </w:r>
            <w:r w:rsidR="009C6BFF" w:rsidRPr="009C6BFF">
              <w:rPr>
                <w:rFonts w:hint="cs"/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="009C6BFF" w:rsidRPr="009C6BFF">
              <w:rPr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วันที่ในรายงาน</w:t>
            </w:r>
          </w:p>
        </w:tc>
      </w:tr>
    </w:tbl>
    <w:p w:rsidR="00686A2E" w:rsidRPr="00C52C41" w:rsidRDefault="00DE37E8" w:rsidP="0072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E5BB7" w:rsidRPr="003E5BB7">
        <w:rPr>
          <w:rFonts w:ascii="Angsana New" w:hAnsi="Angsana New" w:hint="cs"/>
          <w:b/>
          <w:bCs/>
          <w:sz w:val="30"/>
          <w:szCs w:val="30"/>
        </w:rPr>
        <w:t>4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686A2E" w:rsidRPr="002C53E6" w:rsidRDefault="00686A2E" w:rsidP="0068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tbl>
      <w:tblPr>
        <w:tblW w:w="9454" w:type="dxa"/>
        <w:tblInd w:w="450" w:type="dxa"/>
        <w:tblLayout w:type="fixed"/>
        <w:tblLook w:val="0000"/>
      </w:tblPr>
      <w:tblGrid>
        <w:gridCol w:w="4410"/>
        <w:gridCol w:w="1440"/>
        <w:gridCol w:w="246"/>
        <w:gridCol w:w="24"/>
        <w:gridCol w:w="1350"/>
        <w:gridCol w:w="270"/>
        <w:gridCol w:w="1701"/>
        <w:gridCol w:w="13"/>
      </w:tblGrid>
      <w:tr w:rsidR="00E41896" w:rsidRPr="00B0181B" w:rsidTr="006106A1">
        <w:trPr>
          <w:gridAfter w:val="1"/>
          <w:wAfter w:w="13" w:type="dxa"/>
        </w:trPr>
        <w:tc>
          <w:tcPr>
            <w:tcW w:w="4410" w:type="dxa"/>
          </w:tcPr>
          <w:p w:rsidR="00E41896" w:rsidRPr="00B0181B" w:rsidRDefault="00E41896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:rsidR="00E41896" w:rsidRPr="00BC12D1" w:rsidRDefault="00E41896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E41896" w:rsidRDefault="00E41896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41896" w:rsidRPr="00BC12D1" w:rsidRDefault="00E41896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E41896" w:rsidRPr="00B0181B" w:rsidTr="006106A1">
        <w:trPr>
          <w:gridAfter w:val="1"/>
          <w:wAfter w:w="13" w:type="dxa"/>
        </w:trPr>
        <w:tc>
          <w:tcPr>
            <w:tcW w:w="4410" w:type="dxa"/>
          </w:tcPr>
          <w:p w:rsidR="00E41896" w:rsidRPr="00B0181B" w:rsidRDefault="00E41896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:rsidR="00E41896" w:rsidRPr="00BC12D1" w:rsidRDefault="00E41896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E41896" w:rsidRDefault="00E41896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41896" w:rsidRPr="00BC12D1" w:rsidRDefault="00E41896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41896" w:rsidRPr="007B32AC" w:rsidTr="006106A1">
        <w:tblPrEx>
          <w:tblLook w:val="04A0"/>
        </w:tblPrEx>
        <w:trPr>
          <w:tblHeader/>
        </w:trPr>
        <w:tc>
          <w:tcPr>
            <w:tcW w:w="4410" w:type="dxa"/>
          </w:tcPr>
          <w:p w:rsidR="00E41896" w:rsidRPr="00C52C41" w:rsidRDefault="00E41896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41896" w:rsidRDefault="003E5BB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E41896">
              <w:rPr>
                <w:rFonts w:ascii="Angsana New" w:hAnsi="Angsana New"/>
                <w:sz w:val="30"/>
                <w:szCs w:val="30"/>
              </w:rPr>
              <w:t>6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6" w:type="dxa"/>
          </w:tcPr>
          <w:p w:rsidR="00E41896" w:rsidRPr="007B32AC" w:rsidRDefault="00E41896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</w:tcPr>
          <w:p w:rsidR="00E41896" w:rsidRDefault="003E5BB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E4189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E41896" w:rsidRPr="00284595" w:rsidRDefault="00E41896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4" w:type="dxa"/>
            <w:gridSpan w:val="2"/>
          </w:tcPr>
          <w:p w:rsidR="00E41896" w:rsidRPr="00284595" w:rsidRDefault="003E5BB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E41896" w:rsidRPr="007B32AC" w:rsidTr="006B20EC">
        <w:tblPrEx>
          <w:tblLook w:val="04A0"/>
        </w:tblPrEx>
        <w:trPr>
          <w:tblHeader/>
        </w:trPr>
        <w:tc>
          <w:tcPr>
            <w:tcW w:w="4410" w:type="dxa"/>
          </w:tcPr>
          <w:p w:rsidR="00E41896" w:rsidRPr="007B32AC" w:rsidRDefault="00E41896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4" w:type="dxa"/>
            <w:gridSpan w:val="7"/>
          </w:tcPr>
          <w:p w:rsidR="00E41896" w:rsidRPr="007B32AC" w:rsidRDefault="00E41896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1896" w:rsidRPr="00C52C41" w:rsidTr="006106A1">
        <w:tc>
          <w:tcPr>
            <w:tcW w:w="4410" w:type="dxa"/>
          </w:tcPr>
          <w:p w:rsidR="00E41896" w:rsidRPr="00C52C41" w:rsidRDefault="00E41896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:rsidR="00E41896" w:rsidRPr="00C52C41" w:rsidRDefault="00E41896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41896" w:rsidRPr="00C52C41" w:rsidRDefault="00E41896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41896" w:rsidRPr="00C52C41" w:rsidRDefault="00E41896" w:rsidP="006C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1896" w:rsidRPr="00C52C41" w:rsidRDefault="00E41896" w:rsidP="006C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:rsidR="00E41896" w:rsidRPr="00C52C41" w:rsidRDefault="00E41896" w:rsidP="006C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A02" w:rsidRPr="00C52C41" w:rsidTr="00675B19">
        <w:trPr>
          <w:trHeight w:val="299"/>
        </w:trPr>
        <w:tc>
          <w:tcPr>
            <w:tcW w:w="4410" w:type="dxa"/>
          </w:tcPr>
          <w:p w:rsidR="005F4A02" w:rsidRPr="00C52C41" w:rsidRDefault="006D4AD9" w:rsidP="006D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7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สัญญาที่ยังไม่ได้รับรู้สำหรับ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5F4A02" w:rsidRPr="005F4A02" w:rsidRDefault="005F4A02" w:rsidP="00675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270" w:type="dxa"/>
            <w:gridSpan w:val="2"/>
            <w:vAlign w:val="bottom"/>
          </w:tcPr>
          <w:p w:rsidR="005F4A02" w:rsidRPr="005F4A02" w:rsidRDefault="005F4A02" w:rsidP="00675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5F4A02" w:rsidRPr="005F4A02" w:rsidRDefault="005F4A02" w:rsidP="00675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5F4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5F4A02" w:rsidRPr="005F4A02" w:rsidRDefault="005F4A02" w:rsidP="00675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bottom w:val="double" w:sz="4" w:space="0" w:color="auto"/>
            </w:tcBorders>
            <w:vAlign w:val="bottom"/>
          </w:tcPr>
          <w:p w:rsidR="005F4A02" w:rsidRPr="005F4A02" w:rsidRDefault="005F4A02" w:rsidP="00675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</w:tr>
      <w:tr w:rsidR="006106A1" w:rsidRPr="007B32AC" w:rsidTr="006106A1">
        <w:tblPrEx>
          <w:tblLook w:val="04A0"/>
        </w:tblPrEx>
        <w:trPr>
          <w:tblHeader/>
        </w:trPr>
        <w:tc>
          <w:tcPr>
            <w:tcW w:w="4410" w:type="dxa"/>
          </w:tcPr>
          <w:p w:rsidR="006106A1" w:rsidRPr="007B32AC" w:rsidRDefault="006106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106A1" w:rsidRPr="007B32AC" w:rsidRDefault="006106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6106A1" w:rsidRPr="007B32AC" w:rsidRDefault="006106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106A1" w:rsidRPr="007B32AC" w:rsidRDefault="006106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106A1" w:rsidRPr="007B32AC" w:rsidRDefault="006106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4" w:type="dxa"/>
            <w:gridSpan w:val="2"/>
          </w:tcPr>
          <w:p w:rsidR="006106A1" w:rsidRPr="007B32AC" w:rsidRDefault="006106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41896" w:rsidRPr="0057423C" w:rsidTr="006106A1">
        <w:tc>
          <w:tcPr>
            <w:tcW w:w="4410" w:type="dxa"/>
          </w:tcPr>
          <w:p w:rsidR="00E41896" w:rsidRPr="00935250" w:rsidRDefault="00E41896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440" w:type="dxa"/>
          </w:tcPr>
          <w:p w:rsidR="00E41896" w:rsidRPr="00AC4BC9" w:rsidRDefault="00E41896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41896" w:rsidRPr="00AC4BC9" w:rsidRDefault="00E41896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E41896" w:rsidRPr="00AC4BC9" w:rsidRDefault="00E41896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1896" w:rsidRPr="00AC4BC9" w:rsidRDefault="00E41896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:rsidR="00E41896" w:rsidRPr="00AC4BC9" w:rsidRDefault="00E41896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1896" w:rsidRPr="00C52C41" w:rsidTr="006106A1">
        <w:tc>
          <w:tcPr>
            <w:tcW w:w="4410" w:type="dxa"/>
          </w:tcPr>
          <w:p w:rsidR="00E41896" w:rsidRPr="007F1BFE" w:rsidRDefault="00E41896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firstLine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:rsidR="00E41896" w:rsidRPr="00C52C41" w:rsidRDefault="00E41896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41896" w:rsidRPr="00C52C41" w:rsidRDefault="00E41896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E41896" w:rsidRPr="00C52C41" w:rsidRDefault="00E41896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1896" w:rsidRPr="00C52C41" w:rsidRDefault="00E41896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:rsidR="00E41896" w:rsidRPr="00C52C41" w:rsidRDefault="00E41896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4A02" w:rsidRPr="00C52C41" w:rsidTr="006106A1">
        <w:tc>
          <w:tcPr>
            <w:tcW w:w="4410" w:type="dxa"/>
          </w:tcPr>
          <w:p w:rsidR="005F4A02" w:rsidRPr="00C52C41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675B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D11AB" w:rsidRPr="00910D82">
              <w:rPr>
                <w:rFonts w:ascii="Angsana New" w:hAnsi="Angsana New" w:hint="cs"/>
                <w:sz w:val="30"/>
                <w:szCs w:val="30"/>
              </w:rPr>
              <w:t>1</w:t>
            </w:r>
            <w:r w:rsidR="00675B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:rsidR="005F4A02" w:rsidRPr="005F4A02" w:rsidRDefault="005F4A02" w:rsidP="0061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7,920</w:t>
            </w:r>
          </w:p>
        </w:tc>
        <w:tc>
          <w:tcPr>
            <w:tcW w:w="270" w:type="dxa"/>
            <w:gridSpan w:val="2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5F4A02" w:rsidRPr="005F4A02" w:rsidRDefault="00297568" w:rsidP="0061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F4A02" w:rsidRPr="005F4A02">
              <w:rPr>
                <w:rFonts w:asciiTheme="majorBidi" w:hAnsiTheme="majorBidi" w:cstheme="majorBidi"/>
                <w:sz w:val="30"/>
                <w:szCs w:val="30"/>
              </w:rPr>
              <w:t>,882</w:t>
            </w:r>
          </w:p>
        </w:tc>
        <w:tc>
          <w:tcPr>
            <w:tcW w:w="270" w:type="dxa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:rsidR="005F4A02" w:rsidRPr="005F4A02" w:rsidRDefault="005F4A02" w:rsidP="0061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7,920</w:t>
            </w:r>
          </w:p>
        </w:tc>
      </w:tr>
      <w:tr w:rsidR="005F4A02" w:rsidRPr="00C52C41" w:rsidTr="006106A1">
        <w:tc>
          <w:tcPr>
            <w:tcW w:w="4410" w:type="dxa"/>
          </w:tcPr>
          <w:p w:rsidR="005F4A02" w:rsidRPr="00C52C41" w:rsidRDefault="00910D8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0D82">
              <w:rPr>
                <w:rFonts w:ascii="Angsana New" w:hAnsi="Angsana New" w:hint="cs"/>
                <w:sz w:val="30"/>
                <w:szCs w:val="30"/>
              </w:rPr>
              <w:t>1</w:t>
            </w:r>
            <w:r w:rsidR="00675B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E68D3">
              <w:rPr>
                <w:rFonts w:ascii="Angsana New" w:hAnsi="Angsana New"/>
                <w:sz w:val="30"/>
                <w:szCs w:val="30"/>
              </w:rPr>
              <w:t>-</w:t>
            </w:r>
            <w:r w:rsidR="00675B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0D82">
              <w:rPr>
                <w:rFonts w:ascii="Angsana New" w:hAnsi="Angsana New" w:hint="cs"/>
                <w:sz w:val="30"/>
                <w:szCs w:val="30"/>
              </w:rPr>
              <w:t>5</w:t>
            </w:r>
            <w:r w:rsidR="00D604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5B1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14,74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8,907</w:t>
            </w:r>
          </w:p>
        </w:tc>
        <w:tc>
          <w:tcPr>
            <w:tcW w:w="270" w:type="dxa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</w:tcPr>
          <w:p w:rsidR="005F4A02" w:rsidRPr="005F4A02" w:rsidRDefault="005F4A02" w:rsidP="0059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14,74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F4A02" w:rsidRPr="00C52C41" w:rsidTr="006106A1">
        <w:tc>
          <w:tcPr>
            <w:tcW w:w="4410" w:type="dxa"/>
          </w:tcPr>
          <w:p w:rsidR="005F4A02" w:rsidRPr="00C52C41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22,66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14,789</w:t>
            </w:r>
          </w:p>
        </w:tc>
        <w:tc>
          <w:tcPr>
            <w:tcW w:w="270" w:type="dxa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F4A02" w:rsidRPr="005F4A02" w:rsidRDefault="005F4A02" w:rsidP="0059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22,66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:rsidR="006106A1" w:rsidRPr="002C53E6" w:rsidRDefault="0061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FF1792" w:rsidRDefault="009D17CB" w:rsidP="00CA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</w:t>
      </w:r>
      <w:r w:rsidR="007F1BFE">
        <w:rPr>
          <w:rFonts w:ascii="Angsana New" w:hAnsi="Angsana New" w:hint="cs"/>
          <w:sz w:val="30"/>
          <w:szCs w:val="30"/>
          <w:cs/>
        </w:rPr>
        <w:t>สัญญาเช่า</w:t>
      </w:r>
      <w:r w:rsidR="00D83DF9" w:rsidRPr="001B1DA1">
        <w:rPr>
          <w:rFonts w:ascii="Angsana New" w:hAnsi="Angsana New"/>
          <w:sz w:val="30"/>
          <w:szCs w:val="30"/>
          <w:cs/>
        </w:rPr>
        <w:t>ยานพาหนะ</w:t>
      </w:r>
      <w:r w:rsidR="00013939">
        <w:rPr>
          <w:rFonts w:ascii="Angsana New" w:hAnsi="Angsana New" w:hint="cs"/>
          <w:sz w:val="30"/>
          <w:szCs w:val="30"/>
          <w:cs/>
        </w:rPr>
        <w:t>และอุปกรณ์</w:t>
      </w:r>
      <w:r w:rsidR="002C53E6">
        <w:rPr>
          <w:rFonts w:ascii="Angsana New" w:hAnsi="Angsana New" w:hint="cs"/>
          <w:sz w:val="30"/>
          <w:szCs w:val="30"/>
          <w:cs/>
        </w:rPr>
        <w:t>โรงงาน</w:t>
      </w:r>
      <w:r w:rsidRPr="001B1DA1">
        <w:rPr>
          <w:rFonts w:ascii="Angsana New" w:hAnsi="Angsana New"/>
          <w:sz w:val="30"/>
          <w:szCs w:val="30"/>
          <w:cs/>
        </w:rPr>
        <w:t>กับบริษัท</w:t>
      </w:r>
      <w:r w:rsidR="007F1BFE" w:rsidRPr="001B1DA1">
        <w:rPr>
          <w:rFonts w:ascii="Angsana New" w:hAnsi="Angsana New" w:hint="cs"/>
          <w:sz w:val="30"/>
          <w:szCs w:val="30"/>
          <w:cs/>
        </w:rPr>
        <w:t>ในประเทศ</w:t>
      </w:r>
      <w:r w:rsidR="00CA2084" w:rsidRPr="001B1DA1">
        <w:rPr>
          <w:rFonts w:ascii="Angsana New" w:hAnsi="Angsana New" w:hint="cs"/>
          <w:sz w:val="30"/>
          <w:szCs w:val="30"/>
          <w:cs/>
        </w:rPr>
        <w:t>หลายแห่ง</w:t>
      </w:r>
      <w:r w:rsidRPr="001B1DA1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9E3952" w:rsidRPr="001B1DA1">
        <w:rPr>
          <w:rFonts w:ascii="Angsana New" w:hAnsi="Angsana New"/>
          <w:sz w:val="30"/>
          <w:szCs w:val="30"/>
        </w:rPr>
        <w:t>1</w:t>
      </w:r>
      <w:r w:rsidR="000C67EB" w:rsidRPr="001B1DA1">
        <w:rPr>
          <w:rFonts w:ascii="Angsana New" w:hAnsi="Angsana New" w:hint="cs"/>
          <w:sz w:val="30"/>
          <w:szCs w:val="30"/>
          <w:cs/>
        </w:rPr>
        <w:t xml:space="preserve"> ถึง</w:t>
      </w:r>
      <w:r w:rsidR="00535C29" w:rsidRPr="001B1DA1">
        <w:rPr>
          <w:rFonts w:ascii="Angsana New" w:hAnsi="Angsana New"/>
          <w:sz w:val="30"/>
          <w:szCs w:val="30"/>
        </w:rPr>
        <w:t xml:space="preserve"> </w:t>
      </w:r>
      <w:r w:rsidR="00297568">
        <w:rPr>
          <w:rFonts w:ascii="Angsana New" w:hAnsi="Angsana New"/>
          <w:sz w:val="30"/>
          <w:szCs w:val="30"/>
        </w:rPr>
        <w:t>5</w:t>
      </w:r>
      <w:r w:rsidRPr="001B1DA1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7F1BFE" w:rsidRPr="001B1DA1">
        <w:rPr>
          <w:rFonts w:ascii="Angsana New" w:hAnsi="Angsana New" w:hint="cs"/>
          <w:sz w:val="30"/>
          <w:szCs w:val="30"/>
          <w:cs/>
        </w:rPr>
        <w:t>ครบกำหนด</w:t>
      </w:r>
      <w:r w:rsidRPr="001B1DA1">
        <w:rPr>
          <w:rFonts w:ascii="Angsana New" w:hAnsi="Angsana New"/>
          <w:sz w:val="30"/>
          <w:szCs w:val="30"/>
          <w:cs/>
        </w:rPr>
        <w:t xml:space="preserve">ในช่วงปี </w:t>
      </w:r>
      <w:r w:rsidR="00535C29" w:rsidRPr="001B1DA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="00535C29" w:rsidRPr="001B1DA1">
        <w:rPr>
          <w:rFonts w:ascii="Angsana New" w:hAnsi="Angsana New"/>
          <w:sz w:val="30"/>
          <w:szCs w:val="30"/>
        </w:rPr>
        <w:t>6</w:t>
      </w:r>
      <w:r w:rsidR="00594302">
        <w:rPr>
          <w:rFonts w:ascii="Angsana New" w:hAnsi="Angsana New"/>
          <w:sz w:val="30"/>
          <w:szCs w:val="30"/>
        </w:rPr>
        <w:t>3</w:t>
      </w:r>
      <w:r w:rsidR="00B936A2" w:rsidRPr="001B1DA1">
        <w:rPr>
          <w:rFonts w:ascii="Angsana New" w:hAnsi="Angsana New"/>
          <w:sz w:val="30"/>
          <w:szCs w:val="30"/>
        </w:rPr>
        <w:t xml:space="preserve"> </w:t>
      </w:r>
      <w:r w:rsidR="00D83DF9" w:rsidRPr="001B1DA1">
        <w:rPr>
          <w:rFonts w:ascii="Angsana New" w:hAnsi="Angsana New" w:hint="cs"/>
          <w:sz w:val="30"/>
          <w:szCs w:val="30"/>
          <w:cs/>
        </w:rPr>
        <w:t>ถึง</w:t>
      </w:r>
      <w:r w:rsidR="001A45CA" w:rsidRPr="001B1DA1">
        <w:rPr>
          <w:rFonts w:ascii="Angsana New" w:hAnsi="Angsana New" w:hint="cs"/>
          <w:sz w:val="30"/>
          <w:szCs w:val="30"/>
          <w:cs/>
        </w:rPr>
        <w:t>ปี</w:t>
      </w:r>
      <w:r w:rsidR="00535C29" w:rsidRPr="001B1DA1">
        <w:rPr>
          <w:rFonts w:ascii="Angsana New" w:hAnsi="Angsana New"/>
          <w:sz w:val="30"/>
          <w:szCs w:val="30"/>
        </w:rPr>
        <w:t xml:space="preserve"> 2</w:t>
      </w:r>
      <w:r w:rsidR="00297568">
        <w:rPr>
          <w:rFonts w:ascii="Angsana New" w:hAnsi="Angsana New"/>
          <w:sz w:val="30"/>
          <w:szCs w:val="30"/>
        </w:rPr>
        <w:t>5</w:t>
      </w:r>
      <w:r w:rsidR="00535C29" w:rsidRPr="001B1DA1">
        <w:rPr>
          <w:rFonts w:ascii="Angsana New" w:hAnsi="Angsana New"/>
          <w:sz w:val="30"/>
          <w:szCs w:val="30"/>
        </w:rPr>
        <w:t>6</w:t>
      </w:r>
      <w:r w:rsidR="00594302">
        <w:rPr>
          <w:rFonts w:ascii="Angsana New" w:hAnsi="Angsana New"/>
          <w:sz w:val="30"/>
          <w:szCs w:val="30"/>
        </w:rPr>
        <w:t>8</w:t>
      </w:r>
    </w:p>
    <w:p w:rsidR="00CA48CB" w:rsidRPr="002C53E6" w:rsidRDefault="00CA48CB" w:rsidP="00CA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cs/>
        </w:rPr>
      </w:pPr>
    </w:p>
    <w:tbl>
      <w:tblPr>
        <w:tblW w:w="9454" w:type="dxa"/>
        <w:tblInd w:w="450" w:type="dxa"/>
        <w:tblLayout w:type="fixed"/>
        <w:tblLook w:val="0000"/>
      </w:tblPr>
      <w:tblGrid>
        <w:gridCol w:w="4410"/>
        <w:gridCol w:w="1440"/>
        <w:gridCol w:w="246"/>
        <w:gridCol w:w="24"/>
        <w:gridCol w:w="1350"/>
        <w:gridCol w:w="270"/>
        <w:gridCol w:w="1701"/>
        <w:gridCol w:w="13"/>
      </w:tblGrid>
      <w:tr w:rsidR="006B20EC" w:rsidRPr="00B0181B" w:rsidTr="006B20EC">
        <w:trPr>
          <w:gridAfter w:val="1"/>
          <w:wAfter w:w="13" w:type="dxa"/>
        </w:trPr>
        <w:tc>
          <w:tcPr>
            <w:tcW w:w="4410" w:type="dxa"/>
          </w:tcPr>
          <w:p w:rsidR="006B20EC" w:rsidRPr="00B0181B" w:rsidRDefault="006B20EC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:rsidR="006B20EC" w:rsidRPr="00BC12D1" w:rsidRDefault="006B20EC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6B20EC" w:rsidRDefault="006B20EC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6B20EC" w:rsidRPr="00BC12D1" w:rsidRDefault="006B20EC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B20EC" w:rsidRPr="00B0181B" w:rsidTr="006B20EC">
        <w:trPr>
          <w:gridAfter w:val="1"/>
          <w:wAfter w:w="13" w:type="dxa"/>
        </w:trPr>
        <w:tc>
          <w:tcPr>
            <w:tcW w:w="4410" w:type="dxa"/>
          </w:tcPr>
          <w:p w:rsidR="006B20EC" w:rsidRPr="00B0181B" w:rsidRDefault="006B20EC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:rsidR="006B20EC" w:rsidRPr="00BC12D1" w:rsidRDefault="006B20EC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6B20EC" w:rsidRDefault="006B20EC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6B20EC" w:rsidRPr="00BC12D1" w:rsidRDefault="006B20EC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B20EC" w:rsidRPr="007B32AC" w:rsidTr="006B20EC">
        <w:tblPrEx>
          <w:tblLook w:val="04A0"/>
        </w:tblPrEx>
        <w:trPr>
          <w:tblHeader/>
        </w:trPr>
        <w:tc>
          <w:tcPr>
            <w:tcW w:w="4410" w:type="dxa"/>
          </w:tcPr>
          <w:p w:rsidR="006B20EC" w:rsidRPr="00C52C41" w:rsidRDefault="006B20EC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B20EC" w:rsidRDefault="003E5BB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6B20EC">
              <w:rPr>
                <w:rFonts w:ascii="Angsana New" w:hAnsi="Angsana New"/>
                <w:sz w:val="30"/>
                <w:szCs w:val="30"/>
              </w:rPr>
              <w:t>6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6" w:type="dxa"/>
          </w:tcPr>
          <w:p w:rsidR="006B20EC" w:rsidRPr="007B32AC" w:rsidRDefault="006B20EC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</w:tcPr>
          <w:p w:rsidR="006B20EC" w:rsidRDefault="003E5BB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 w:rsidR="00297568">
              <w:rPr>
                <w:rFonts w:ascii="Angsana New" w:hAnsi="Angsana New"/>
                <w:sz w:val="30"/>
                <w:szCs w:val="30"/>
              </w:rPr>
              <w:t>5</w:t>
            </w:r>
            <w:r w:rsidR="006B20EC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6B20EC" w:rsidRPr="00284595" w:rsidRDefault="006B20EC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4" w:type="dxa"/>
            <w:gridSpan w:val="2"/>
          </w:tcPr>
          <w:p w:rsidR="006B20EC" w:rsidRPr="00284595" w:rsidRDefault="003E5BB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6B20EC" w:rsidRPr="007B32AC" w:rsidTr="006B20EC">
        <w:tblPrEx>
          <w:tblLook w:val="04A0"/>
        </w:tblPrEx>
        <w:trPr>
          <w:tblHeader/>
        </w:trPr>
        <w:tc>
          <w:tcPr>
            <w:tcW w:w="4410" w:type="dxa"/>
          </w:tcPr>
          <w:p w:rsidR="006B20EC" w:rsidRPr="007B32AC" w:rsidRDefault="006B20EC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4" w:type="dxa"/>
            <w:gridSpan w:val="7"/>
          </w:tcPr>
          <w:p w:rsidR="006B20EC" w:rsidRPr="007B32AC" w:rsidRDefault="006B20EC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0EC" w:rsidRPr="00C52C41" w:rsidTr="006B20EC">
        <w:tc>
          <w:tcPr>
            <w:tcW w:w="4410" w:type="dxa"/>
          </w:tcPr>
          <w:p w:rsidR="006B20EC" w:rsidRDefault="006B20EC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:rsidR="006B20EC" w:rsidRPr="00AC4BC9" w:rsidRDefault="006B20EC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B20EC" w:rsidRPr="00C52C41" w:rsidRDefault="006B20EC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6B20EC" w:rsidRDefault="006B20EC" w:rsidP="00F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B20EC" w:rsidRDefault="006B20EC" w:rsidP="00F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:rsidR="006B20EC" w:rsidRDefault="006B20EC" w:rsidP="00F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4A02" w:rsidRPr="00C52C41" w:rsidTr="005F4A02">
        <w:tc>
          <w:tcPr>
            <w:tcW w:w="4410" w:type="dxa"/>
          </w:tcPr>
          <w:p w:rsidR="005F4A02" w:rsidRPr="002620CD" w:rsidRDefault="002C53E6" w:rsidP="002C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  <w:r w:rsidR="005F4A02" w:rsidRPr="00C52C41">
              <w:rPr>
                <w:rFonts w:ascii="Angsana New" w:hAnsi="Angsana New"/>
                <w:sz w:val="30"/>
                <w:szCs w:val="30"/>
                <w:cs/>
              </w:rPr>
              <w:t>เกี่ยวกับการซื้อวัตถุดิบ</w:t>
            </w:r>
            <w:r w:rsidR="005F4A02">
              <w:rPr>
                <w:rFonts w:ascii="Angsana New" w:hAnsi="Angsana New" w:hint="cs"/>
                <w:sz w:val="30"/>
                <w:szCs w:val="30"/>
                <w:cs/>
              </w:rPr>
              <w:t>แล</w:t>
            </w:r>
            <w:r w:rsidR="00D60480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="005F4A02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วัสดุสิ้นเปลืองในโรงงาน</w:t>
            </w:r>
          </w:p>
        </w:tc>
        <w:tc>
          <w:tcPr>
            <w:tcW w:w="1440" w:type="dxa"/>
            <w:vAlign w:val="bottom"/>
          </w:tcPr>
          <w:p w:rsidR="005F4A02" w:rsidRPr="005F4A02" w:rsidRDefault="005F4A02" w:rsidP="0061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F4A02">
              <w:rPr>
                <w:rFonts w:asciiTheme="majorBidi" w:hAnsiTheme="majorBidi" w:cstheme="majorBidi"/>
                <w:sz w:val="30"/>
                <w:szCs w:val="30"/>
              </w:rPr>
              <w:t>,963</w:t>
            </w:r>
          </w:p>
        </w:tc>
        <w:tc>
          <w:tcPr>
            <w:tcW w:w="270" w:type="dxa"/>
            <w:gridSpan w:val="2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F4A02" w:rsidRPr="005F4A02" w:rsidRDefault="005F4A02" w:rsidP="0061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30,343</w:t>
            </w:r>
          </w:p>
        </w:tc>
        <w:tc>
          <w:tcPr>
            <w:tcW w:w="270" w:type="dxa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F4A02">
              <w:rPr>
                <w:rFonts w:asciiTheme="majorBidi" w:hAnsiTheme="majorBidi" w:cstheme="majorBidi"/>
                <w:sz w:val="30"/>
                <w:szCs w:val="30"/>
              </w:rPr>
              <w:t>,963</w:t>
            </w:r>
          </w:p>
        </w:tc>
      </w:tr>
      <w:tr w:rsidR="00435E85" w:rsidRPr="00C52C41" w:rsidTr="004227A0">
        <w:tc>
          <w:tcPr>
            <w:tcW w:w="4410" w:type="dxa"/>
          </w:tcPr>
          <w:p w:rsidR="002C53E6" w:rsidRDefault="00435E85" w:rsidP="0042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:rsidR="00435E85" w:rsidRPr="00C52C41" w:rsidRDefault="002C53E6" w:rsidP="002C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435E85"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440" w:type="dxa"/>
            <w:vAlign w:val="bottom"/>
          </w:tcPr>
          <w:p w:rsidR="00435E85" w:rsidRPr="005F4A02" w:rsidRDefault="00297568" w:rsidP="0042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35E85" w:rsidRPr="005F4A02">
              <w:rPr>
                <w:rFonts w:asciiTheme="majorBidi" w:hAnsiTheme="majorBidi" w:cstheme="majorBidi"/>
                <w:sz w:val="30"/>
                <w:szCs w:val="30"/>
              </w:rPr>
              <w:t>,342</w:t>
            </w:r>
          </w:p>
        </w:tc>
        <w:tc>
          <w:tcPr>
            <w:tcW w:w="270" w:type="dxa"/>
            <w:gridSpan w:val="2"/>
            <w:vAlign w:val="bottom"/>
          </w:tcPr>
          <w:p w:rsidR="00435E85" w:rsidRPr="005F4A02" w:rsidRDefault="00435E85" w:rsidP="0042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35E85" w:rsidRPr="005F4A02" w:rsidRDefault="00435E85" w:rsidP="0042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36,461</w:t>
            </w:r>
          </w:p>
        </w:tc>
        <w:tc>
          <w:tcPr>
            <w:tcW w:w="270" w:type="dxa"/>
            <w:vAlign w:val="bottom"/>
          </w:tcPr>
          <w:p w:rsidR="00435E85" w:rsidRPr="005F4A02" w:rsidRDefault="00435E85" w:rsidP="0042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:rsidR="00435E85" w:rsidRPr="005F4A02" w:rsidRDefault="00297568" w:rsidP="00422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35E85" w:rsidRPr="005F4A02">
              <w:rPr>
                <w:rFonts w:asciiTheme="majorBidi" w:hAnsiTheme="majorBidi" w:cstheme="majorBidi"/>
                <w:sz w:val="30"/>
                <w:szCs w:val="30"/>
              </w:rPr>
              <w:t>,342</w:t>
            </w:r>
          </w:p>
        </w:tc>
      </w:tr>
      <w:tr w:rsidR="00013939" w:rsidRPr="00C52C41" w:rsidTr="005F4A02">
        <w:tc>
          <w:tcPr>
            <w:tcW w:w="4410" w:type="dxa"/>
          </w:tcPr>
          <w:p w:rsidR="00013939" w:rsidRDefault="00D60480" w:rsidP="00D60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104EEB" w:rsidRPr="00C52C41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435E85">
              <w:rPr>
                <w:rFonts w:ascii="Angsana New" w:hAnsi="Angsana New" w:hint="cs"/>
                <w:sz w:val="30"/>
                <w:szCs w:val="30"/>
                <w:cs/>
              </w:rPr>
              <w:t>จัดหาพลังงาน</w:t>
            </w:r>
          </w:p>
        </w:tc>
        <w:tc>
          <w:tcPr>
            <w:tcW w:w="1440" w:type="dxa"/>
            <w:vAlign w:val="bottom"/>
          </w:tcPr>
          <w:p w:rsidR="00013939" w:rsidRPr="005F4A02" w:rsidRDefault="00013939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27,772</w:t>
            </w:r>
          </w:p>
        </w:tc>
        <w:tc>
          <w:tcPr>
            <w:tcW w:w="270" w:type="dxa"/>
            <w:gridSpan w:val="2"/>
            <w:vAlign w:val="bottom"/>
          </w:tcPr>
          <w:p w:rsidR="00013939" w:rsidRPr="005F4A02" w:rsidRDefault="00013939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13939" w:rsidRPr="005F4A02" w:rsidRDefault="00013939" w:rsidP="0061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13939" w:rsidRPr="005F4A02" w:rsidRDefault="00013939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:rsidR="00013939" w:rsidRPr="005F4A02" w:rsidRDefault="00013939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27,772</w:t>
            </w:r>
          </w:p>
        </w:tc>
      </w:tr>
      <w:tr w:rsidR="002C53E6" w:rsidRPr="00C52C41" w:rsidTr="005F4A02">
        <w:tc>
          <w:tcPr>
            <w:tcW w:w="4410" w:type="dxa"/>
          </w:tcPr>
          <w:p w:rsidR="002C53E6" w:rsidRPr="00C52C41" w:rsidRDefault="002C53E6" w:rsidP="002C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:rsidR="002C53E6" w:rsidRDefault="002C53E6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2C53E6" w:rsidRPr="005F4A02" w:rsidRDefault="002C53E6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C53E6" w:rsidRDefault="002C53E6" w:rsidP="00610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C53E6" w:rsidRPr="005F4A02" w:rsidRDefault="002C53E6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:rsidR="002C53E6" w:rsidRDefault="002C53E6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A02" w:rsidRPr="00C52C41" w:rsidTr="005F4A02">
        <w:tc>
          <w:tcPr>
            <w:tcW w:w="4410" w:type="dxa"/>
          </w:tcPr>
          <w:p w:rsidR="002C53E6" w:rsidRPr="002C53E6" w:rsidRDefault="002C53E6" w:rsidP="002C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440" w:type="dxa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88,8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F4A0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116,100</w:t>
            </w:r>
          </w:p>
        </w:tc>
        <w:tc>
          <w:tcPr>
            <w:tcW w:w="270" w:type="dxa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88,8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F4A0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F4A02" w:rsidRPr="00C52C41" w:rsidTr="00435E85">
        <w:tc>
          <w:tcPr>
            <w:tcW w:w="4410" w:type="dxa"/>
          </w:tcPr>
          <w:p w:rsidR="005F4A02" w:rsidRPr="00132529" w:rsidRDefault="002C53E6" w:rsidP="002C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firstLine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D60480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5F4A02">
              <w:rPr>
                <w:rFonts w:ascii="Angsana New" w:hAnsi="Angsana New" w:hint="cs"/>
                <w:sz w:val="30"/>
                <w:szCs w:val="30"/>
                <w:cs/>
              </w:rPr>
              <w:t>แก๊สธรรมชาติ</w:t>
            </w:r>
          </w:p>
        </w:tc>
        <w:tc>
          <w:tcPr>
            <w:tcW w:w="1440" w:type="dxa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5F4A02" w:rsidRPr="00C52C41" w:rsidTr="00435E85">
        <w:trPr>
          <w:trHeight w:val="289"/>
        </w:trPr>
        <w:tc>
          <w:tcPr>
            <w:tcW w:w="4410" w:type="dxa"/>
          </w:tcPr>
          <w:p w:rsidR="005F4A02" w:rsidRPr="00C52C41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4A02" w:rsidRPr="005F4A02" w:rsidRDefault="003E5BB7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435E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182,904</w:t>
            </w:r>
          </w:p>
        </w:tc>
        <w:tc>
          <w:tcPr>
            <w:tcW w:w="270" w:type="dxa"/>
            <w:vAlign w:val="bottom"/>
          </w:tcPr>
          <w:p w:rsidR="005F4A02" w:rsidRPr="005F4A02" w:rsidRDefault="005F4A02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4A02" w:rsidRPr="005F4A02" w:rsidRDefault="003E5BB7" w:rsidP="005F4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435E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</w:tr>
    </w:tbl>
    <w:p w:rsidR="0083373A" w:rsidRDefault="00DE37E8" w:rsidP="0061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910D82" w:rsidRPr="00910D82">
        <w:rPr>
          <w:rFonts w:ascii="Angsana New" w:hAnsi="Angsana New" w:hint="cs"/>
          <w:b/>
          <w:bCs/>
          <w:sz w:val="30"/>
          <w:szCs w:val="30"/>
        </w:rPr>
        <w:t>5</w:t>
      </w:r>
      <w:r w:rsidR="00FF7D98" w:rsidRPr="00C52C41">
        <w:rPr>
          <w:rFonts w:ascii="Angsana New" w:hAnsi="Angsana New"/>
          <w:b/>
          <w:bCs/>
          <w:sz w:val="30"/>
          <w:szCs w:val="30"/>
        </w:rPr>
        <w:tab/>
      </w:r>
      <w:r w:rsidR="0095223B" w:rsidRPr="00FF7D98">
        <w:rPr>
          <w:b/>
          <w:bCs/>
          <w:szCs w:val="30"/>
          <w:cs/>
        </w:rPr>
        <w:t>มาตรฐานการรายงานทางการเงินที่ยังไม่ได้ใช้</w:t>
      </w:r>
    </w:p>
    <w:p w:rsidR="006106A1" w:rsidRPr="00753FC1" w:rsidRDefault="00753FC1" w:rsidP="0061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16"/>
          <w:szCs w:val="16"/>
        </w:rPr>
        <w:tab/>
      </w:r>
    </w:p>
    <w:p w:rsidR="0083373A" w:rsidRDefault="0095223B" w:rsidP="0061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2A7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72A79">
        <w:rPr>
          <w:rFonts w:ascii="Angsana New" w:hAnsi="Angsana New" w:hint="cs"/>
          <w:sz w:val="30"/>
          <w:szCs w:val="30"/>
          <w:cs/>
        </w:rPr>
        <w:t>ที่ออก</w:t>
      </w:r>
      <w:r w:rsidR="00CD7448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472A79">
        <w:rPr>
          <w:rFonts w:ascii="Angsana New" w:hAnsi="Angsana New" w:hint="cs"/>
          <w:sz w:val="30"/>
          <w:szCs w:val="30"/>
          <w:cs/>
        </w:rPr>
        <w:t>ใหม่</w:t>
      </w:r>
      <w:r w:rsidR="00CD7448">
        <w:rPr>
          <w:rFonts w:ascii="Angsana New" w:hAnsi="Angsana New" w:hint="cs"/>
          <w:sz w:val="30"/>
          <w:szCs w:val="30"/>
          <w:cs/>
        </w:rPr>
        <w:t>ที่</w:t>
      </w:r>
      <w:r w:rsidRPr="00472A79">
        <w:rPr>
          <w:rFonts w:ascii="Angsana New" w:hAnsi="Angsana New" w:hint="cs"/>
          <w:sz w:val="30"/>
          <w:szCs w:val="30"/>
          <w:cs/>
        </w:rPr>
        <w:t>เกี่ยวกับการดำเนินงานของ</w:t>
      </w:r>
      <w:r w:rsidRPr="00B10363">
        <w:rPr>
          <w:rFonts w:ascii="Angsana New" w:hAnsi="Angsana New" w:hint="cs"/>
          <w:sz w:val="30"/>
          <w:szCs w:val="30"/>
          <w:cs/>
        </w:rPr>
        <w:t>บริษัท</w:t>
      </w:r>
      <w:r w:rsidRPr="00472A79">
        <w:rPr>
          <w:rFonts w:ascii="Angsana New" w:hAnsi="Angsana New"/>
          <w:sz w:val="30"/>
          <w:szCs w:val="30"/>
          <w:cs/>
        </w:rPr>
        <w:t>และ</w:t>
      </w:r>
      <w:r w:rsidRPr="00472A79">
        <w:rPr>
          <w:rFonts w:ascii="Angsana New" w:hAnsi="Angsana New" w:hint="cs"/>
          <w:sz w:val="30"/>
          <w:szCs w:val="30"/>
          <w:cs/>
        </w:rPr>
        <w:t>คาดว่า</w:t>
      </w:r>
      <w:r w:rsidR="00CD7448">
        <w:rPr>
          <w:rFonts w:ascii="Angsana New" w:hAnsi="Angsana New"/>
          <w:sz w:val="30"/>
          <w:szCs w:val="30"/>
          <w:cs/>
        </w:rPr>
        <w:br/>
      </w:r>
      <w:r w:rsidRPr="00472A79">
        <w:rPr>
          <w:rFonts w:ascii="Angsana New" w:hAnsi="Angsana New" w:hint="cs"/>
          <w:sz w:val="30"/>
          <w:szCs w:val="30"/>
          <w:cs/>
        </w:rPr>
        <w:t>จะมีผลกระทบที่มีสาระสำคัญต่องบการเงิน</w:t>
      </w:r>
      <w:r w:rsidR="00AD627B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="00AD627B">
        <w:rPr>
          <w:rFonts w:ascii="Angsana New" w:hAnsi="Angsana New"/>
          <w:sz w:val="30"/>
          <w:szCs w:val="30"/>
          <w:cs/>
        </w:rPr>
        <w:br/>
      </w:r>
      <w:r w:rsidRPr="00472A79">
        <w:rPr>
          <w:rFonts w:ascii="Angsana New" w:hAnsi="Angsana New" w:hint="cs"/>
          <w:sz w:val="30"/>
          <w:szCs w:val="30"/>
          <w:cs/>
        </w:rPr>
        <w:t>ของบริษัท เมื่อนำมาถือปฏิบัติเป็นครั้งแรก</w:t>
      </w:r>
      <w:r w:rsidRPr="00472A79">
        <w:rPr>
          <w:rFonts w:ascii="Angsana New" w:hAnsi="Angsana New"/>
          <w:sz w:val="30"/>
          <w:szCs w:val="30"/>
        </w:rPr>
        <w:t xml:space="preserve"> </w:t>
      </w:r>
      <w:r w:rsidRPr="00472A79">
        <w:rPr>
          <w:rFonts w:ascii="Angsana New" w:hAnsi="Angsana New"/>
          <w:sz w:val="30"/>
          <w:szCs w:val="30"/>
          <w:cs/>
        </w:rPr>
        <w:t>โดยมาตรฐานการรายงานทางการเงิน</w:t>
      </w:r>
      <w:r w:rsidRPr="00472A79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</w:t>
      </w:r>
      <w:r w:rsidR="00AD627B">
        <w:rPr>
          <w:rFonts w:ascii="Angsana New" w:hAnsi="Angsana New"/>
          <w:sz w:val="30"/>
          <w:szCs w:val="30"/>
          <w:cs/>
        </w:rPr>
        <w:br/>
      </w:r>
      <w:r w:rsidRPr="00472A79">
        <w:rPr>
          <w:rFonts w:ascii="Angsana New" w:hAnsi="Angsana New" w:hint="cs"/>
          <w:sz w:val="30"/>
          <w:szCs w:val="30"/>
          <w:cs/>
        </w:rPr>
        <w:t>กับงบการเงิน</w:t>
      </w:r>
      <w:r w:rsidRPr="00472A79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472A79">
        <w:rPr>
          <w:rFonts w:ascii="Angsana New" w:hAnsi="Angsana New" w:hint="cs"/>
          <w:sz w:val="30"/>
          <w:szCs w:val="30"/>
          <w:cs/>
        </w:rPr>
        <w:t xml:space="preserve"> </w:t>
      </w:r>
      <w:r w:rsidRPr="00472A79">
        <w:rPr>
          <w:rFonts w:ascii="Angsana New" w:hAnsi="Angsana New"/>
          <w:sz w:val="30"/>
          <w:szCs w:val="30"/>
        </w:rPr>
        <w:t>1</w:t>
      </w:r>
      <w:r w:rsidRPr="00472A79">
        <w:rPr>
          <w:rFonts w:ascii="Angsana New" w:hAnsi="Angsana New"/>
          <w:sz w:val="30"/>
          <w:szCs w:val="30"/>
          <w:cs/>
        </w:rPr>
        <w:t xml:space="preserve"> มกราคม </w:t>
      </w:r>
      <w:r w:rsidRPr="00472A79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472A79">
        <w:rPr>
          <w:rFonts w:ascii="Angsana New" w:hAnsi="Angsana New"/>
          <w:sz w:val="30"/>
          <w:szCs w:val="30"/>
        </w:rPr>
        <w:t xml:space="preserve">63 </w:t>
      </w:r>
      <w:r w:rsidRPr="00472A79">
        <w:rPr>
          <w:rFonts w:ascii="Angsana New" w:hAnsi="Angsana New" w:hint="cs"/>
          <w:sz w:val="30"/>
          <w:szCs w:val="30"/>
          <w:cs/>
        </w:rPr>
        <w:t>ซึ่งมีดังต่อไปนี้</w:t>
      </w:r>
    </w:p>
    <w:p w:rsidR="006106A1" w:rsidRPr="00753FC1" w:rsidRDefault="006106A1" w:rsidP="0061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90"/>
        <w:gridCol w:w="4590"/>
      </w:tblGrid>
      <w:tr w:rsidR="0095223B" w:rsidRPr="007D527D" w:rsidTr="006E1BCF">
        <w:trPr>
          <w:tblHeader/>
        </w:trPr>
        <w:tc>
          <w:tcPr>
            <w:tcW w:w="4590" w:type="dxa"/>
            <w:vAlign w:val="bottom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90" w:type="dxa"/>
            <w:vAlign w:val="bottom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5223B" w:rsidRPr="004A797F" w:rsidTr="006E1BCF">
        <w:tc>
          <w:tcPr>
            <w:tcW w:w="4590" w:type="dxa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590" w:type="dxa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95223B" w:rsidRPr="004A797F" w:rsidTr="006E1BCF">
        <w:tc>
          <w:tcPr>
            <w:tcW w:w="4590" w:type="dxa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90" w:type="dxa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5223B" w:rsidTr="006E1BCF">
        <w:tc>
          <w:tcPr>
            <w:tcW w:w="4590" w:type="dxa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590" w:type="dxa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95223B" w:rsidTr="006E1BCF">
        <w:tc>
          <w:tcPr>
            <w:tcW w:w="4590" w:type="dxa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90" w:type="dxa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95223B" w:rsidTr="006E1BCF">
        <w:tc>
          <w:tcPr>
            <w:tcW w:w="4590" w:type="dxa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590" w:type="dxa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5223B" w:rsidTr="006E1BCF">
        <w:tc>
          <w:tcPr>
            <w:tcW w:w="4590" w:type="dxa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590" w:type="dxa"/>
          </w:tcPr>
          <w:p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D11AB" w:rsidRDefault="00FD11AB" w:rsidP="00CA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A48CB" w:rsidRDefault="0095223B" w:rsidP="00CA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3FC1">
        <w:rPr>
          <w:rFonts w:ascii="Angsana New" w:hAnsi="Angsana New"/>
          <w:i/>
          <w:iCs/>
          <w:sz w:val="30"/>
          <w:szCs w:val="30"/>
        </w:rPr>
        <w:t xml:space="preserve">* </w:t>
      </w:r>
      <w:r w:rsidRPr="00753FC1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Pr="00753FC1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753FC1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753FC1" w:rsidRPr="00753FC1" w:rsidRDefault="00753FC1" w:rsidP="00CA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95223B" w:rsidRDefault="0095223B" w:rsidP="006106A1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7147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7714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ก)</w:t>
      </w:r>
      <w:r w:rsidRPr="00771471">
        <w:rPr>
          <w:rFonts w:ascii="Angsana New" w:hAnsi="Angsana New"/>
          <w:b/>
          <w:bCs/>
          <w:sz w:val="30"/>
          <w:szCs w:val="30"/>
        </w:rPr>
        <w:tab/>
      </w:r>
      <w:r w:rsidRPr="008A669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6106A1" w:rsidRPr="00753FC1" w:rsidRDefault="006106A1" w:rsidP="006106A1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F2C5E" w:rsidRDefault="0095223B" w:rsidP="00CA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453C7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>
        <w:rPr>
          <w:rFonts w:ascii="Angsana New" w:hAnsi="Angsana New"/>
          <w:sz w:val="30"/>
          <w:szCs w:val="30"/>
          <w:cs/>
        </w:rPr>
        <w:br/>
      </w:r>
      <w:r w:rsidRPr="00E453C7">
        <w:rPr>
          <w:rFonts w:ascii="Angsana New" w:hAnsi="Angsana New"/>
          <w:sz w:val="30"/>
          <w:szCs w:val="30"/>
          <w:cs/>
        </w:rPr>
        <w:t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</w:t>
      </w:r>
      <w:r w:rsidR="00753FC1">
        <w:rPr>
          <w:rFonts w:ascii="Angsana New" w:hAnsi="Angsana New"/>
          <w:sz w:val="30"/>
          <w:szCs w:val="30"/>
        </w:rPr>
        <w:br/>
      </w:r>
      <w:r w:rsidRPr="00E453C7">
        <w:rPr>
          <w:rFonts w:ascii="Angsana New" w:hAnsi="Angsana New"/>
          <w:sz w:val="30"/>
          <w:szCs w:val="30"/>
          <w:cs/>
        </w:rPr>
        <w:t>อยู่ในปัจจุบันถูกยกเลิกไป</w:t>
      </w:r>
    </w:p>
    <w:p w:rsidR="00CA48CB" w:rsidRDefault="00CA48CB" w:rsidP="00CA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D11AB" w:rsidRPr="00753FC1" w:rsidRDefault="00FD11AB" w:rsidP="00FD11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3154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>
        <w:rPr>
          <w:rFonts w:ascii="Angsana New" w:hAnsi="Angsana New" w:hint="cs"/>
          <w:sz w:val="30"/>
          <w:szCs w:val="30"/>
          <w:cs/>
        </w:rPr>
        <w:t>จากการ</w:t>
      </w:r>
      <w:r w:rsidRPr="00403154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เป็นครั้งแรกต่องบการเงินที่แสดงเงินลงทุนตามวิธีส่วนได้เสียและงบการเงินเฉพาะกิจการ</w:t>
      </w:r>
    </w:p>
    <w:p w:rsidR="00D60480" w:rsidRPr="008A6691" w:rsidRDefault="00D60480" w:rsidP="00D604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:rsidR="00753FC1" w:rsidRDefault="00753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95223B" w:rsidRDefault="0095223B" w:rsidP="00CA48CB">
      <w:pPr>
        <w:tabs>
          <w:tab w:val="clear" w:pos="227"/>
          <w:tab w:val="clear" w:pos="454"/>
          <w:tab w:val="left" w:pos="180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A6691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435E8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B10363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0315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มาตรฐานการรายงานทางการเงินฉบับที่ </w:t>
      </w:r>
      <w:r w:rsidRPr="00403154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Pr="0040315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:rsidR="00CA48CB" w:rsidRPr="00753FC1" w:rsidRDefault="00CA48CB" w:rsidP="00CA48CB">
      <w:pPr>
        <w:tabs>
          <w:tab w:val="clear" w:pos="227"/>
          <w:tab w:val="clear" w:pos="454"/>
          <w:tab w:val="left" w:pos="180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95223B" w:rsidRDefault="001F42FB" w:rsidP="00CA48CB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F42FB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="003E5BB7" w:rsidRPr="003E5BB7">
        <w:rPr>
          <w:rFonts w:asciiTheme="majorBidi" w:hAnsiTheme="majorBidi"/>
          <w:sz w:val="30"/>
          <w:szCs w:val="30"/>
        </w:rPr>
        <w:t>16</w:t>
      </w:r>
      <w:r w:rsidRPr="001F42FB">
        <w:rPr>
          <w:rFonts w:asciiTheme="majorBidi" w:hAnsiTheme="majorBidi"/>
          <w:sz w:val="30"/>
          <w:szCs w:val="30"/>
          <w:cs/>
        </w:rPr>
        <w:t xml:space="preserve">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ส่งผลให้บริษัทจะรับรู้สินทรัพย์และหนี้สินสำหรับสัญญาเช่าดำเนินงาน ทั้งนี้ ณ วันที่ </w:t>
      </w:r>
      <w:r w:rsidR="003E5BB7" w:rsidRPr="003E5BB7">
        <w:rPr>
          <w:rFonts w:asciiTheme="majorBidi" w:hAnsiTheme="majorBidi"/>
          <w:sz w:val="30"/>
          <w:szCs w:val="30"/>
        </w:rPr>
        <w:t>31</w:t>
      </w:r>
      <w:r w:rsidRPr="001F42FB">
        <w:rPr>
          <w:rFonts w:asciiTheme="majorBidi" w:hAnsiTheme="majorBidi"/>
          <w:sz w:val="30"/>
          <w:szCs w:val="30"/>
          <w:cs/>
        </w:rPr>
        <w:t xml:space="preserve"> </w:t>
      </w:r>
      <w:r w:rsidR="00435E85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3E5BB7" w:rsidRPr="003E5BB7">
        <w:rPr>
          <w:rFonts w:asciiTheme="majorBidi" w:hAnsiTheme="majorBidi" w:hint="cs"/>
          <w:sz w:val="30"/>
          <w:szCs w:val="30"/>
        </w:rPr>
        <w:t>2</w:t>
      </w:r>
      <w:r w:rsidR="00297568">
        <w:rPr>
          <w:rFonts w:asciiTheme="majorBidi" w:hAnsiTheme="majorBidi" w:hint="cs"/>
          <w:sz w:val="30"/>
          <w:szCs w:val="30"/>
        </w:rPr>
        <w:t>5</w:t>
      </w:r>
      <w:r w:rsidR="003E5BB7" w:rsidRPr="003E5BB7">
        <w:rPr>
          <w:rFonts w:asciiTheme="majorBidi" w:hAnsiTheme="majorBidi" w:hint="cs"/>
          <w:sz w:val="30"/>
          <w:szCs w:val="30"/>
        </w:rPr>
        <w:t>63</w:t>
      </w:r>
      <w:r w:rsidRPr="001F42FB">
        <w:rPr>
          <w:rFonts w:asciiTheme="majorBidi" w:hAnsiTheme="majorBidi"/>
          <w:sz w:val="30"/>
          <w:szCs w:val="30"/>
          <w:cs/>
        </w:rPr>
        <w:t xml:space="preserve"> จำนวนเงิน</w:t>
      </w:r>
      <w:r w:rsidR="009A506D">
        <w:rPr>
          <w:rFonts w:asciiTheme="majorBidi" w:hAnsiTheme="majorBidi"/>
          <w:sz w:val="30"/>
          <w:szCs w:val="30"/>
        </w:rPr>
        <w:br/>
      </w:r>
      <w:r w:rsidRPr="001F42FB">
        <w:rPr>
          <w:rFonts w:asciiTheme="majorBidi" w:hAnsiTheme="majorBidi"/>
          <w:sz w:val="30"/>
          <w:szCs w:val="30"/>
          <w:cs/>
        </w:rPr>
        <w:t xml:space="preserve">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บริษัทมีจำนวน </w:t>
      </w:r>
      <w:r w:rsidR="00403154">
        <w:rPr>
          <w:rFonts w:asciiTheme="majorBidi" w:hAnsiTheme="majorBidi"/>
          <w:sz w:val="30"/>
          <w:szCs w:val="30"/>
        </w:rPr>
        <w:t>22.67</w:t>
      </w:r>
      <w:r w:rsidRPr="001F42FB">
        <w:rPr>
          <w:rFonts w:asciiTheme="majorBidi" w:hAnsiTheme="majorBidi"/>
          <w:sz w:val="30"/>
          <w:szCs w:val="30"/>
        </w:rPr>
        <w:t xml:space="preserve"> </w:t>
      </w:r>
      <w:r w:rsidRPr="001F42FB">
        <w:rPr>
          <w:rFonts w:asciiTheme="majorBidi" w:hAnsiTheme="majorBidi"/>
          <w:sz w:val="30"/>
          <w:szCs w:val="30"/>
          <w:cs/>
        </w:rPr>
        <w:t>ล้านบาท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753FC1" w:rsidRDefault="00753FC1" w:rsidP="00CA48CB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FD11AB" w:rsidRPr="00753FC1" w:rsidRDefault="00FD11AB" w:rsidP="009A5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cs="Arial"/>
        </w:rPr>
      </w:pPr>
      <w:r w:rsidRPr="00753FC1">
        <w:rPr>
          <w:rFonts w:ascii="Angsana New" w:hAnsi="Angsana New" w:hint="cs"/>
          <w:sz w:val="30"/>
          <w:szCs w:val="30"/>
          <w:cs/>
        </w:rPr>
        <w:t>ผู้บริหารได้ประเมินแล้วว่าไม่มีผลกระทบที่มีสาระสำคัญจากการถือปฏิบัติตามมาตรฐานการรายงานทางการเงิน</w:t>
      </w:r>
      <w:r w:rsidR="009A506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ฉ</w:t>
      </w:r>
      <w:r w:rsidRPr="00753FC1">
        <w:rPr>
          <w:rFonts w:ascii="Times New Roman" w:hAnsi="Times New Roman"/>
          <w:sz w:val="30"/>
          <w:szCs w:val="30"/>
          <w:cs/>
        </w:rPr>
        <w:t>บับ</w:t>
      </w:r>
      <w:r w:rsidRPr="00FD11AB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Pr="00FD11AB">
        <w:rPr>
          <w:rFonts w:asciiTheme="majorBidi" w:hAnsiTheme="majorBidi" w:cstheme="majorBidi"/>
          <w:sz w:val="30"/>
          <w:szCs w:val="30"/>
        </w:rPr>
        <w:t>16</w:t>
      </w:r>
      <w:r w:rsidRPr="00FD11AB">
        <w:rPr>
          <w:rFonts w:asciiTheme="majorBidi" w:hAnsiTheme="majorBidi" w:cstheme="majorBidi"/>
          <w:sz w:val="30"/>
          <w:szCs w:val="30"/>
          <w:cs/>
        </w:rPr>
        <w:t xml:space="preserve"> เป็น</w:t>
      </w:r>
      <w:r w:rsidRPr="00753FC1">
        <w:rPr>
          <w:rFonts w:ascii="Angsana New" w:hAnsi="Angsana New" w:hint="cs"/>
          <w:sz w:val="30"/>
          <w:szCs w:val="30"/>
          <w:cs/>
        </w:rPr>
        <w:t>ครั้งแรกต่องบการเงินที่แสดงเงินลงทุนตามวิธีส่วนได้เสียและงบการเงินเฉพาะกิจการ</w:t>
      </w:r>
    </w:p>
    <w:p w:rsidR="00753FC1" w:rsidRDefault="00753FC1" w:rsidP="009522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753FC1" w:rsidSect="006C4095"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459" w:rsidRDefault="00D32459">
      <w:r>
        <w:separator/>
      </w:r>
    </w:p>
  </w:endnote>
  <w:endnote w:type="continuationSeparator" w:id="0">
    <w:p w:rsidR="00D32459" w:rsidRDefault="00D32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8D5" w:rsidRPr="00804CAF" w:rsidRDefault="00BF48D5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:rsidR="00BF48D5" w:rsidRPr="00804CAF" w:rsidRDefault="00405E41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="00BF48D5"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419FB"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F48D5" w:rsidRPr="001B16E3" w:rsidRDefault="00BF48D5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459" w:rsidRDefault="00D32459">
      <w:r>
        <w:separator/>
      </w:r>
    </w:p>
  </w:footnote>
  <w:footnote w:type="continuationSeparator" w:id="0">
    <w:p w:rsidR="00D32459" w:rsidRDefault="00D32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E3F" w:rsidRPr="004C2CF4" w:rsidRDefault="00D35E3F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:rsidR="00D35E3F" w:rsidRDefault="00D35E3F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35E3F" w:rsidRDefault="00D35E3F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</w:t>
    </w:r>
  </w:p>
  <w:p w:rsidR="00D35E3F" w:rsidRDefault="00D35E3F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สำหรับรอบระยะเวลาตั้งแต่วันที่ </w:t>
    </w:r>
    <w:r w:rsidRPr="003E5BB7">
      <w:rPr>
        <w:rFonts w:ascii="Angsana New" w:hAnsi="Angsana New" w:hint="cs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กรกฎาคม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(วันควบบริษัท) ถึงวันที่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63</w:t>
    </w:r>
  </w:p>
  <w:p w:rsidR="00D35E3F" w:rsidRPr="00985A84" w:rsidRDefault="00D35E3F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E3F" w:rsidRPr="004C2CF4" w:rsidRDefault="00D35E3F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:rsidR="00D35E3F" w:rsidRDefault="00D35E3F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35E3F" w:rsidRDefault="00D35E3F" w:rsidP="008861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</w:t>
    </w:r>
  </w:p>
  <w:p w:rsidR="00D35E3F" w:rsidRDefault="00D35E3F" w:rsidP="008861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สำหรับรอบระยะเวลาตั้งแต่วันที่ </w:t>
    </w:r>
    <w:r w:rsidRPr="003E5BB7">
      <w:rPr>
        <w:rFonts w:ascii="Angsana New" w:hAnsi="Angsana New" w:hint="cs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กรกฎาคม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(วันควบบริษัท) ถึงวันที่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63</w:t>
    </w:r>
  </w:p>
  <w:p w:rsidR="00D35E3F" w:rsidRPr="0088616A" w:rsidRDefault="00D35E3F" w:rsidP="0088616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E3F" w:rsidRPr="004C2CF4" w:rsidRDefault="00D35E3F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:rsidR="00D35E3F" w:rsidRDefault="00D35E3F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35E3F" w:rsidRDefault="00D35E3F" w:rsidP="008861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</w:p>
  <w:p w:rsidR="00D35E3F" w:rsidRDefault="00D35E3F" w:rsidP="008861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สำหรับรอบระยะเวลาตั้งแต่วันที่ </w:t>
    </w:r>
    <w:r w:rsidRPr="003E5BB7">
      <w:rPr>
        <w:rFonts w:ascii="Angsana New" w:hAnsi="Angsana New" w:hint="cs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กรกฎาคม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(วันควบบริษัท) ถึงวันที่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63</w:t>
    </w:r>
  </w:p>
  <w:p w:rsidR="00D35E3F" w:rsidRPr="00985A84" w:rsidRDefault="00D35E3F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437062F"/>
    <w:multiLevelType w:val="hybridMultilevel"/>
    <w:tmpl w:val="39B2CF8A"/>
    <w:lvl w:ilvl="0" w:tplc="69C653C8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0A74C2"/>
    <w:multiLevelType w:val="hybridMultilevel"/>
    <w:tmpl w:val="42DC6AE0"/>
    <w:lvl w:ilvl="0" w:tplc="29FCEFE8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44DB471A"/>
    <w:multiLevelType w:val="hybridMultilevel"/>
    <w:tmpl w:val="03D07D20"/>
    <w:lvl w:ilvl="0" w:tplc="33CECB9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>
    <w:nsid w:val="6A092228"/>
    <w:multiLevelType w:val="hybridMultilevel"/>
    <w:tmpl w:val="05F04BB4"/>
    <w:lvl w:ilvl="0" w:tplc="512425D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5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>
    <w:nsid w:val="74203793"/>
    <w:multiLevelType w:val="multilevel"/>
    <w:tmpl w:val="952A0C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>
    <w:nsid w:val="77013899"/>
    <w:multiLevelType w:val="hybridMultilevel"/>
    <w:tmpl w:val="A8E00270"/>
    <w:lvl w:ilvl="0" w:tplc="D39477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9"/>
  </w:num>
  <w:num w:numId="14">
    <w:abstractNumId w:val="20"/>
  </w:num>
  <w:num w:numId="15">
    <w:abstractNumId w:val="22"/>
  </w:num>
  <w:num w:numId="16">
    <w:abstractNumId w:val="26"/>
  </w:num>
  <w:num w:numId="17">
    <w:abstractNumId w:val="10"/>
  </w:num>
  <w:num w:numId="18">
    <w:abstractNumId w:val="27"/>
  </w:num>
  <w:num w:numId="19">
    <w:abstractNumId w:val="24"/>
  </w:num>
  <w:num w:numId="20">
    <w:abstractNumId w:val="30"/>
  </w:num>
  <w:num w:numId="21">
    <w:abstractNumId w:val="36"/>
  </w:num>
  <w:num w:numId="22">
    <w:abstractNumId w:val="12"/>
  </w:num>
  <w:num w:numId="23">
    <w:abstractNumId w:val="28"/>
  </w:num>
  <w:num w:numId="24">
    <w:abstractNumId w:val="31"/>
  </w:num>
  <w:num w:numId="25">
    <w:abstractNumId w:val="35"/>
  </w:num>
  <w:num w:numId="26">
    <w:abstractNumId w:val="12"/>
  </w:num>
  <w:num w:numId="27">
    <w:abstractNumId w:val="16"/>
  </w:num>
  <w:num w:numId="28">
    <w:abstractNumId w:val="18"/>
  </w:num>
  <w:num w:numId="29">
    <w:abstractNumId w:val="11"/>
  </w:num>
  <w:num w:numId="30">
    <w:abstractNumId w:val="13"/>
  </w:num>
  <w:num w:numId="31">
    <w:abstractNumId w:val="33"/>
  </w:num>
  <w:num w:numId="32">
    <w:abstractNumId w:val="34"/>
  </w:num>
  <w:num w:numId="33">
    <w:abstractNumId w:val="37"/>
  </w:num>
  <w:num w:numId="34">
    <w:abstractNumId w:val="19"/>
  </w:num>
  <w:num w:numId="35">
    <w:abstractNumId w:val="38"/>
  </w:num>
  <w:num w:numId="36">
    <w:abstractNumId w:val="32"/>
  </w:num>
  <w:num w:numId="37">
    <w:abstractNumId w:val="25"/>
  </w:num>
  <w:num w:numId="38">
    <w:abstractNumId w:val="15"/>
  </w:num>
  <w:num w:numId="39">
    <w:abstractNumId w:val="40"/>
  </w:num>
  <w:num w:numId="40">
    <w:abstractNumId w:val="39"/>
  </w:num>
  <w:num w:numId="41">
    <w:abstractNumId w:val="23"/>
  </w:num>
  <w:num w:numId="42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ACB"/>
    <w:rsid w:val="00011E81"/>
    <w:rsid w:val="00012026"/>
    <w:rsid w:val="00012AC1"/>
    <w:rsid w:val="00013391"/>
    <w:rsid w:val="00013939"/>
    <w:rsid w:val="000139CB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B19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B6C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78"/>
    <w:rsid w:val="00067004"/>
    <w:rsid w:val="00067536"/>
    <w:rsid w:val="0006772C"/>
    <w:rsid w:val="0007090F"/>
    <w:rsid w:val="00070916"/>
    <w:rsid w:val="00071233"/>
    <w:rsid w:val="00071427"/>
    <w:rsid w:val="00071D46"/>
    <w:rsid w:val="000721C0"/>
    <w:rsid w:val="0007252D"/>
    <w:rsid w:val="000726A1"/>
    <w:rsid w:val="000728F3"/>
    <w:rsid w:val="00072F0F"/>
    <w:rsid w:val="00072F40"/>
    <w:rsid w:val="000735C6"/>
    <w:rsid w:val="00073726"/>
    <w:rsid w:val="00074633"/>
    <w:rsid w:val="000758B9"/>
    <w:rsid w:val="00076CA3"/>
    <w:rsid w:val="00076F49"/>
    <w:rsid w:val="00077002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B89"/>
    <w:rsid w:val="00081BFF"/>
    <w:rsid w:val="00081DF5"/>
    <w:rsid w:val="00081F2F"/>
    <w:rsid w:val="0008204C"/>
    <w:rsid w:val="00082359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7F4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4431"/>
    <w:rsid w:val="000A536B"/>
    <w:rsid w:val="000A5644"/>
    <w:rsid w:val="000A5B44"/>
    <w:rsid w:val="000A5C03"/>
    <w:rsid w:val="000A6708"/>
    <w:rsid w:val="000A6820"/>
    <w:rsid w:val="000A7BC0"/>
    <w:rsid w:val="000B10F4"/>
    <w:rsid w:val="000B15F8"/>
    <w:rsid w:val="000B1939"/>
    <w:rsid w:val="000B2667"/>
    <w:rsid w:val="000B28D1"/>
    <w:rsid w:val="000B2999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BC6"/>
    <w:rsid w:val="000C15E7"/>
    <w:rsid w:val="000C1606"/>
    <w:rsid w:val="000C1F08"/>
    <w:rsid w:val="000C2248"/>
    <w:rsid w:val="000C2901"/>
    <w:rsid w:val="000C2F72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CD6"/>
    <w:rsid w:val="000D5FB8"/>
    <w:rsid w:val="000D63B7"/>
    <w:rsid w:val="000D6A7B"/>
    <w:rsid w:val="000D6F6B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BB0"/>
    <w:rsid w:val="00103173"/>
    <w:rsid w:val="0010320D"/>
    <w:rsid w:val="00103306"/>
    <w:rsid w:val="0010385F"/>
    <w:rsid w:val="00103E86"/>
    <w:rsid w:val="001041C0"/>
    <w:rsid w:val="00104218"/>
    <w:rsid w:val="001042B3"/>
    <w:rsid w:val="001044F8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B01"/>
    <w:rsid w:val="00113DA2"/>
    <w:rsid w:val="00114117"/>
    <w:rsid w:val="00114F4E"/>
    <w:rsid w:val="001158B9"/>
    <w:rsid w:val="00115C02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E8B"/>
    <w:rsid w:val="00122108"/>
    <w:rsid w:val="00122FDB"/>
    <w:rsid w:val="00123130"/>
    <w:rsid w:val="0012397C"/>
    <w:rsid w:val="00123A0E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910"/>
    <w:rsid w:val="00142452"/>
    <w:rsid w:val="001429B0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F99"/>
    <w:rsid w:val="0015032F"/>
    <w:rsid w:val="001505F1"/>
    <w:rsid w:val="001506C2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391F"/>
    <w:rsid w:val="00153D36"/>
    <w:rsid w:val="00154039"/>
    <w:rsid w:val="00155C6C"/>
    <w:rsid w:val="00156484"/>
    <w:rsid w:val="00156A78"/>
    <w:rsid w:val="00156AFD"/>
    <w:rsid w:val="001570C8"/>
    <w:rsid w:val="00157368"/>
    <w:rsid w:val="00157508"/>
    <w:rsid w:val="00160038"/>
    <w:rsid w:val="001602A1"/>
    <w:rsid w:val="001607F4"/>
    <w:rsid w:val="00160BDA"/>
    <w:rsid w:val="0016171D"/>
    <w:rsid w:val="00161D53"/>
    <w:rsid w:val="001625D4"/>
    <w:rsid w:val="001628EA"/>
    <w:rsid w:val="00163229"/>
    <w:rsid w:val="00164174"/>
    <w:rsid w:val="001641DC"/>
    <w:rsid w:val="00164567"/>
    <w:rsid w:val="001654E1"/>
    <w:rsid w:val="001658BF"/>
    <w:rsid w:val="00165D13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D76"/>
    <w:rsid w:val="001740D8"/>
    <w:rsid w:val="00174CE4"/>
    <w:rsid w:val="00174DFA"/>
    <w:rsid w:val="00175773"/>
    <w:rsid w:val="001757EC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366F"/>
    <w:rsid w:val="00183729"/>
    <w:rsid w:val="001837CC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9C6"/>
    <w:rsid w:val="00193E06"/>
    <w:rsid w:val="00193F10"/>
    <w:rsid w:val="00194594"/>
    <w:rsid w:val="0019470C"/>
    <w:rsid w:val="00195279"/>
    <w:rsid w:val="00195474"/>
    <w:rsid w:val="00196027"/>
    <w:rsid w:val="001962E4"/>
    <w:rsid w:val="00196CC7"/>
    <w:rsid w:val="001972A3"/>
    <w:rsid w:val="00197594"/>
    <w:rsid w:val="001A0587"/>
    <w:rsid w:val="001A0639"/>
    <w:rsid w:val="001A077B"/>
    <w:rsid w:val="001A183E"/>
    <w:rsid w:val="001A2708"/>
    <w:rsid w:val="001A2E5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49F2"/>
    <w:rsid w:val="001B4DC1"/>
    <w:rsid w:val="001B4E2B"/>
    <w:rsid w:val="001B53EB"/>
    <w:rsid w:val="001B5438"/>
    <w:rsid w:val="001B562F"/>
    <w:rsid w:val="001B5A7E"/>
    <w:rsid w:val="001B6675"/>
    <w:rsid w:val="001B6DF7"/>
    <w:rsid w:val="001B6EA4"/>
    <w:rsid w:val="001B7688"/>
    <w:rsid w:val="001B7860"/>
    <w:rsid w:val="001B7F32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35F0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E67"/>
    <w:rsid w:val="001E6C8B"/>
    <w:rsid w:val="001E7487"/>
    <w:rsid w:val="001E7AE6"/>
    <w:rsid w:val="001E7CD5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6BE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50C1"/>
    <w:rsid w:val="00245778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633"/>
    <w:rsid w:val="00254964"/>
    <w:rsid w:val="00254D39"/>
    <w:rsid w:val="0025553B"/>
    <w:rsid w:val="00255667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51C"/>
    <w:rsid w:val="002607AA"/>
    <w:rsid w:val="0026088A"/>
    <w:rsid w:val="0026159B"/>
    <w:rsid w:val="00261749"/>
    <w:rsid w:val="002621E1"/>
    <w:rsid w:val="0026236D"/>
    <w:rsid w:val="00263D30"/>
    <w:rsid w:val="00264197"/>
    <w:rsid w:val="0026419B"/>
    <w:rsid w:val="0026427C"/>
    <w:rsid w:val="00264458"/>
    <w:rsid w:val="00265CE2"/>
    <w:rsid w:val="00265E79"/>
    <w:rsid w:val="00266416"/>
    <w:rsid w:val="0027095B"/>
    <w:rsid w:val="00270C5F"/>
    <w:rsid w:val="00270C9A"/>
    <w:rsid w:val="00271286"/>
    <w:rsid w:val="00271FFE"/>
    <w:rsid w:val="002723F3"/>
    <w:rsid w:val="00272686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7C0F"/>
    <w:rsid w:val="00290738"/>
    <w:rsid w:val="00290F67"/>
    <w:rsid w:val="0029153D"/>
    <w:rsid w:val="002933AE"/>
    <w:rsid w:val="002939DF"/>
    <w:rsid w:val="002944F8"/>
    <w:rsid w:val="002948CA"/>
    <w:rsid w:val="00294D43"/>
    <w:rsid w:val="00295606"/>
    <w:rsid w:val="0029754B"/>
    <w:rsid w:val="00297568"/>
    <w:rsid w:val="00297E10"/>
    <w:rsid w:val="00297E18"/>
    <w:rsid w:val="002A0546"/>
    <w:rsid w:val="002A08BD"/>
    <w:rsid w:val="002A094C"/>
    <w:rsid w:val="002A0D42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6A9C"/>
    <w:rsid w:val="002A71AE"/>
    <w:rsid w:val="002A7BE1"/>
    <w:rsid w:val="002B06F8"/>
    <w:rsid w:val="002B11D9"/>
    <w:rsid w:val="002B11FE"/>
    <w:rsid w:val="002B1282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397"/>
    <w:rsid w:val="002C43CC"/>
    <w:rsid w:val="002C4423"/>
    <w:rsid w:val="002C4FA8"/>
    <w:rsid w:val="002C53E6"/>
    <w:rsid w:val="002C564A"/>
    <w:rsid w:val="002C59F5"/>
    <w:rsid w:val="002C5BA6"/>
    <w:rsid w:val="002C5C0E"/>
    <w:rsid w:val="002C6401"/>
    <w:rsid w:val="002C65D3"/>
    <w:rsid w:val="002C6C6C"/>
    <w:rsid w:val="002C6FF8"/>
    <w:rsid w:val="002D0050"/>
    <w:rsid w:val="002D047C"/>
    <w:rsid w:val="002D057F"/>
    <w:rsid w:val="002D09F9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6091"/>
    <w:rsid w:val="002E617D"/>
    <w:rsid w:val="002E636A"/>
    <w:rsid w:val="002E6DDD"/>
    <w:rsid w:val="002E7A3F"/>
    <w:rsid w:val="002E7C1E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2B0"/>
    <w:rsid w:val="003067C3"/>
    <w:rsid w:val="00306A52"/>
    <w:rsid w:val="003077DE"/>
    <w:rsid w:val="00307EA0"/>
    <w:rsid w:val="0031063E"/>
    <w:rsid w:val="00310659"/>
    <w:rsid w:val="00311AE5"/>
    <w:rsid w:val="00311CF0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73A"/>
    <w:rsid w:val="00332C97"/>
    <w:rsid w:val="003334F3"/>
    <w:rsid w:val="00333C0E"/>
    <w:rsid w:val="00333DEB"/>
    <w:rsid w:val="00333EA4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127D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4C8"/>
    <w:rsid w:val="00347516"/>
    <w:rsid w:val="00347579"/>
    <w:rsid w:val="0035067C"/>
    <w:rsid w:val="0035099E"/>
    <w:rsid w:val="00350CB9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5233"/>
    <w:rsid w:val="00355294"/>
    <w:rsid w:val="00355CA4"/>
    <w:rsid w:val="00356D97"/>
    <w:rsid w:val="00356FBC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4AC4"/>
    <w:rsid w:val="0037619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12"/>
    <w:rsid w:val="00380B45"/>
    <w:rsid w:val="0038144B"/>
    <w:rsid w:val="00382096"/>
    <w:rsid w:val="0038235D"/>
    <w:rsid w:val="003828BA"/>
    <w:rsid w:val="00382F87"/>
    <w:rsid w:val="003837D5"/>
    <w:rsid w:val="00384448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2402"/>
    <w:rsid w:val="00392428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7579"/>
    <w:rsid w:val="003A01FC"/>
    <w:rsid w:val="003A0726"/>
    <w:rsid w:val="003A0785"/>
    <w:rsid w:val="003A12A2"/>
    <w:rsid w:val="003A254A"/>
    <w:rsid w:val="003A25CE"/>
    <w:rsid w:val="003A2BD5"/>
    <w:rsid w:val="003A343D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CFA"/>
    <w:rsid w:val="003B30C0"/>
    <w:rsid w:val="003B3227"/>
    <w:rsid w:val="003B3306"/>
    <w:rsid w:val="003B3570"/>
    <w:rsid w:val="003B378D"/>
    <w:rsid w:val="003B3847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4853"/>
    <w:rsid w:val="003C4E5B"/>
    <w:rsid w:val="003C5880"/>
    <w:rsid w:val="003C5BB8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696E"/>
    <w:rsid w:val="003D70F2"/>
    <w:rsid w:val="003D7D7F"/>
    <w:rsid w:val="003E00B5"/>
    <w:rsid w:val="003E0CC1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538B"/>
    <w:rsid w:val="003F577E"/>
    <w:rsid w:val="003F57AD"/>
    <w:rsid w:val="003F5946"/>
    <w:rsid w:val="003F594E"/>
    <w:rsid w:val="003F60B3"/>
    <w:rsid w:val="003F6B74"/>
    <w:rsid w:val="003F6E63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5E41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65"/>
    <w:rsid w:val="004145FA"/>
    <w:rsid w:val="0041489B"/>
    <w:rsid w:val="00414912"/>
    <w:rsid w:val="00415339"/>
    <w:rsid w:val="00415665"/>
    <w:rsid w:val="00415BC9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E9C"/>
    <w:rsid w:val="0043332C"/>
    <w:rsid w:val="0043408D"/>
    <w:rsid w:val="004349F8"/>
    <w:rsid w:val="00434DEB"/>
    <w:rsid w:val="00435923"/>
    <w:rsid w:val="00435E85"/>
    <w:rsid w:val="00436A95"/>
    <w:rsid w:val="00436E13"/>
    <w:rsid w:val="00437708"/>
    <w:rsid w:val="00437F8D"/>
    <w:rsid w:val="004402B0"/>
    <w:rsid w:val="00440353"/>
    <w:rsid w:val="00440724"/>
    <w:rsid w:val="004409B2"/>
    <w:rsid w:val="00440F27"/>
    <w:rsid w:val="004419FB"/>
    <w:rsid w:val="00441FE2"/>
    <w:rsid w:val="00442354"/>
    <w:rsid w:val="00442E87"/>
    <w:rsid w:val="004449BD"/>
    <w:rsid w:val="00445625"/>
    <w:rsid w:val="00445AC6"/>
    <w:rsid w:val="00445B5E"/>
    <w:rsid w:val="00445F09"/>
    <w:rsid w:val="00445FA2"/>
    <w:rsid w:val="00446472"/>
    <w:rsid w:val="0044694E"/>
    <w:rsid w:val="00447597"/>
    <w:rsid w:val="004476D1"/>
    <w:rsid w:val="00447767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5018"/>
    <w:rsid w:val="00465130"/>
    <w:rsid w:val="00465441"/>
    <w:rsid w:val="0046581A"/>
    <w:rsid w:val="00465E8B"/>
    <w:rsid w:val="00466184"/>
    <w:rsid w:val="004667FF"/>
    <w:rsid w:val="004670D3"/>
    <w:rsid w:val="004679E4"/>
    <w:rsid w:val="00467F81"/>
    <w:rsid w:val="00470581"/>
    <w:rsid w:val="004706DB"/>
    <w:rsid w:val="00470E66"/>
    <w:rsid w:val="004711D8"/>
    <w:rsid w:val="00471671"/>
    <w:rsid w:val="00471853"/>
    <w:rsid w:val="00473168"/>
    <w:rsid w:val="004735BE"/>
    <w:rsid w:val="00473D2C"/>
    <w:rsid w:val="00473F95"/>
    <w:rsid w:val="0047402D"/>
    <w:rsid w:val="0047406E"/>
    <w:rsid w:val="004743F7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E"/>
    <w:rsid w:val="00492E57"/>
    <w:rsid w:val="00492EE7"/>
    <w:rsid w:val="00493246"/>
    <w:rsid w:val="00494B7E"/>
    <w:rsid w:val="00494C4D"/>
    <w:rsid w:val="00494EA5"/>
    <w:rsid w:val="00495013"/>
    <w:rsid w:val="00495DEC"/>
    <w:rsid w:val="0049614E"/>
    <w:rsid w:val="00496D71"/>
    <w:rsid w:val="00497685"/>
    <w:rsid w:val="004A0C6D"/>
    <w:rsid w:val="004A176B"/>
    <w:rsid w:val="004A2B4C"/>
    <w:rsid w:val="004A345A"/>
    <w:rsid w:val="004A380F"/>
    <w:rsid w:val="004A395B"/>
    <w:rsid w:val="004A3974"/>
    <w:rsid w:val="004A3C1B"/>
    <w:rsid w:val="004A49B3"/>
    <w:rsid w:val="004A4A8A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811"/>
    <w:rsid w:val="004B3918"/>
    <w:rsid w:val="004B39CA"/>
    <w:rsid w:val="004B3EB1"/>
    <w:rsid w:val="004B4098"/>
    <w:rsid w:val="004B4799"/>
    <w:rsid w:val="004B53D3"/>
    <w:rsid w:val="004B55E2"/>
    <w:rsid w:val="004B565C"/>
    <w:rsid w:val="004B5775"/>
    <w:rsid w:val="004B5BFB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B43"/>
    <w:rsid w:val="004C3C24"/>
    <w:rsid w:val="004C440C"/>
    <w:rsid w:val="004C4CE6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110C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310F"/>
    <w:rsid w:val="00503461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759D"/>
    <w:rsid w:val="0050770F"/>
    <w:rsid w:val="00507818"/>
    <w:rsid w:val="00507824"/>
    <w:rsid w:val="00507C9F"/>
    <w:rsid w:val="00510A43"/>
    <w:rsid w:val="00510E49"/>
    <w:rsid w:val="005111B5"/>
    <w:rsid w:val="00511758"/>
    <w:rsid w:val="00511BFB"/>
    <w:rsid w:val="00512253"/>
    <w:rsid w:val="00512C47"/>
    <w:rsid w:val="00512D07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7424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146B"/>
    <w:rsid w:val="00551A8A"/>
    <w:rsid w:val="00552216"/>
    <w:rsid w:val="005528AD"/>
    <w:rsid w:val="00554042"/>
    <w:rsid w:val="005543EE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ECB"/>
    <w:rsid w:val="00576FB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75"/>
    <w:rsid w:val="00594B7C"/>
    <w:rsid w:val="00594C47"/>
    <w:rsid w:val="00595919"/>
    <w:rsid w:val="00595A13"/>
    <w:rsid w:val="00595F98"/>
    <w:rsid w:val="0059615D"/>
    <w:rsid w:val="0059630E"/>
    <w:rsid w:val="0059651B"/>
    <w:rsid w:val="00596685"/>
    <w:rsid w:val="005967B2"/>
    <w:rsid w:val="00597390"/>
    <w:rsid w:val="005A0612"/>
    <w:rsid w:val="005A0665"/>
    <w:rsid w:val="005A0ADC"/>
    <w:rsid w:val="005A0BD1"/>
    <w:rsid w:val="005A1258"/>
    <w:rsid w:val="005A1548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289"/>
    <w:rsid w:val="005B0274"/>
    <w:rsid w:val="005B0839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DA0"/>
    <w:rsid w:val="005C4F66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8A6"/>
    <w:rsid w:val="005D4D44"/>
    <w:rsid w:val="005D52BC"/>
    <w:rsid w:val="005D56B4"/>
    <w:rsid w:val="005D5D22"/>
    <w:rsid w:val="005D5D44"/>
    <w:rsid w:val="005D5E37"/>
    <w:rsid w:val="005D679F"/>
    <w:rsid w:val="005D6A91"/>
    <w:rsid w:val="005D6BF3"/>
    <w:rsid w:val="005D6E1D"/>
    <w:rsid w:val="005D6EDA"/>
    <w:rsid w:val="005D73E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C3D"/>
    <w:rsid w:val="005E2138"/>
    <w:rsid w:val="005E243B"/>
    <w:rsid w:val="005E24FD"/>
    <w:rsid w:val="005E252C"/>
    <w:rsid w:val="005E2DD4"/>
    <w:rsid w:val="005E3D31"/>
    <w:rsid w:val="005E4444"/>
    <w:rsid w:val="005E5492"/>
    <w:rsid w:val="005E5B3E"/>
    <w:rsid w:val="005E5E2E"/>
    <w:rsid w:val="005E68EA"/>
    <w:rsid w:val="005E6D10"/>
    <w:rsid w:val="005E74AD"/>
    <w:rsid w:val="005E7502"/>
    <w:rsid w:val="005E75DB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A50"/>
    <w:rsid w:val="005F5ACD"/>
    <w:rsid w:val="005F5BAA"/>
    <w:rsid w:val="005F650A"/>
    <w:rsid w:val="005F65F4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A0F"/>
    <w:rsid w:val="00604C6E"/>
    <w:rsid w:val="00604CC2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6D5"/>
    <w:rsid w:val="00615C75"/>
    <w:rsid w:val="006161EA"/>
    <w:rsid w:val="00616752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ECB"/>
    <w:rsid w:val="0062203F"/>
    <w:rsid w:val="0062363C"/>
    <w:rsid w:val="00623C92"/>
    <w:rsid w:val="00623DAA"/>
    <w:rsid w:val="0062435D"/>
    <w:rsid w:val="006246E7"/>
    <w:rsid w:val="00624A86"/>
    <w:rsid w:val="00624BDC"/>
    <w:rsid w:val="00624BE5"/>
    <w:rsid w:val="00624D4A"/>
    <w:rsid w:val="00625410"/>
    <w:rsid w:val="00625979"/>
    <w:rsid w:val="006261A3"/>
    <w:rsid w:val="00626918"/>
    <w:rsid w:val="00626A7A"/>
    <w:rsid w:val="00626BDF"/>
    <w:rsid w:val="0062784C"/>
    <w:rsid w:val="00630B14"/>
    <w:rsid w:val="006316DA"/>
    <w:rsid w:val="00631757"/>
    <w:rsid w:val="006317C3"/>
    <w:rsid w:val="00631AE4"/>
    <w:rsid w:val="00631F5D"/>
    <w:rsid w:val="00631FAB"/>
    <w:rsid w:val="00632960"/>
    <w:rsid w:val="00632D67"/>
    <w:rsid w:val="0063350A"/>
    <w:rsid w:val="006342BB"/>
    <w:rsid w:val="006347D5"/>
    <w:rsid w:val="00634FC7"/>
    <w:rsid w:val="00635686"/>
    <w:rsid w:val="006356B2"/>
    <w:rsid w:val="006360C1"/>
    <w:rsid w:val="006362B4"/>
    <w:rsid w:val="00636D71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A30"/>
    <w:rsid w:val="00650E1F"/>
    <w:rsid w:val="006510CD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71E1"/>
    <w:rsid w:val="00657926"/>
    <w:rsid w:val="00657DE5"/>
    <w:rsid w:val="006601C6"/>
    <w:rsid w:val="00660563"/>
    <w:rsid w:val="00660AB2"/>
    <w:rsid w:val="00660CB0"/>
    <w:rsid w:val="00660FE2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50AF"/>
    <w:rsid w:val="00675228"/>
    <w:rsid w:val="00675B19"/>
    <w:rsid w:val="00675B4A"/>
    <w:rsid w:val="00675F32"/>
    <w:rsid w:val="006766C5"/>
    <w:rsid w:val="0067677A"/>
    <w:rsid w:val="0067703F"/>
    <w:rsid w:val="006772FA"/>
    <w:rsid w:val="00677B16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8F8"/>
    <w:rsid w:val="00682E1F"/>
    <w:rsid w:val="00682FEB"/>
    <w:rsid w:val="006831B6"/>
    <w:rsid w:val="00683A6B"/>
    <w:rsid w:val="00683EC2"/>
    <w:rsid w:val="00684316"/>
    <w:rsid w:val="006843C2"/>
    <w:rsid w:val="00684431"/>
    <w:rsid w:val="00684A8F"/>
    <w:rsid w:val="00684D52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20EC"/>
    <w:rsid w:val="006B212B"/>
    <w:rsid w:val="006B2166"/>
    <w:rsid w:val="006B241D"/>
    <w:rsid w:val="006B27DE"/>
    <w:rsid w:val="006B2840"/>
    <w:rsid w:val="006B33B1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98D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BCF"/>
    <w:rsid w:val="006E272B"/>
    <w:rsid w:val="006E28AF"/>
    <w:rsid w:val="006E3496"/>
    <w:rsid w:val="006E34EC"/>
    <w:rsid w:val="006E40ED"/>
    <w:rsid w:val="006E4A5E"/>
    <w:rsid w:val="006E4BBF"/>
    <w:rsid w:val="006E4F5B"/>
    <w:rsid w:val="006E5544"/>
    <w:rsid w:val="006E5778"/>
    <w:rsid w:val="006E5819"/>
    <w:rsid w:val="006E5C9F"/>
    <w:rsid w:val="006E5E78"/>
    <w:rsid w:val="006E69E9"/>
    <w:rsid w:val="006E6A8F"/>
    <w:rsid w:val="006E761B"/>
    <w:rsid w:val="006E77B7"/>
    <w:rsid w:val="006E7988"/>
    <w:rsid w:val="006F0A3A"/>
    <w:rsid w:val="006F0ED4"/>
    <w:rsid w:val="006F1D64"/>
    <w:rsid w:val="006F2D8A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DEC"/>
    <w:rsid w:val="007044D3"/>
    <w:rsid w:val="00704876"/>
    <w:rsid w:val="00704D56"/>
    <w:rsid w:val="007050CC"/>
    <w:rsid w:val="00705633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80A"/>
    <w:rsid w:val="00713F0E"/>
    <w:rsid w:val="007155F7"/>
    <w:rsid w:val="0071567C"/>
    <w:rsid w:val="007164B3"/>
    <w:rsid w:val="0071779D"/>
    <w:rsid w:val="0072006F"/>
    <w:rsid w:val="00720B91"/>
    <w:rsid w:val="00720F65"/>
    <w:rsid w:val="0072123A"/>
    <w:rsid w:val="00721831"/>
    <w:rsid w:val="00721CFA"/>
    <w:rsid w:val="00721EF0"/>
    <w:rsid w:val="0072213B"/>
    <w:rsid w:val="00722A82"/>
    <w:rsid w:val="007232F9"/>
    <w:rsid w:val="00723342"/>
    <w:rsid w:val="007238F2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73B7"/>
    <w:rsid w:val="00747897"/>
    <w:rsid w:val="00747CD0"/>
    <w:rsid w:val="0075106F"/>
    <w:rsid w:val="007517AE"/>
    <w:rsid w:val="00751DAA"/>
    <w:rsid w:val="00751E52"/>
    <w:rsid w:val="00751F0E"/>
    <w:rsid w:val="00752DAA"/>
    <w:rsid w:val="00753FC1"/>
    <w:rsid w:val="00754830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5C4"/>
    <w:rsid w:val="00776DC9"/>
    <w:rsid w:val="00777067"/>
    <w:rsid w:val="00777163"/>
    <w:rsid w:val="007771AB"/>
    <w:rsid w:val="00777299"/>
    <w:rsid w:val="0077751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4E9"/>
    <w:rsid w:val="007847F9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7C0"/>
    <w:rsid w:val="00793C00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9C9"/>
    <w:rsid w:val="007A5C2D"/>
    <w:rsid w:val="007A5CD8"/>
    <w:rsid w:val="007A5E84"/>
    <w:rsid w:val="007A613F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560"/>
    <w:rsid w:val="007B28AE"/>
    <w:rsid w:val="007B314A"/>
    <w:rsid w:val="007B32AC"/>
    <w:rsid w:val="007B3E36"/>
    <w:rsid w:val="007B435F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A15"/>
    <w:rsid w:val="007C7B3F"/>
    <w:rsid w:val="007D0587"/>
    <w:rsid w:val="007D0AAF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80008B"/>
    <w:rsid w:val="00800502"/>
    <w:rsid w:val="00800811"/>
    <w:rsid w:val="008009C4"/>
    <w:rsid w:val="00800D50"/>
    <w:rsid w:val="00800FA7"/>
    <w:rsid w:val="008012B6"/>
    <w:rsid w:val="008018AD"/>
    <w:rsid w:val="008027C0"/>
    <w:rsid w:val="00802C5C"/>
    <w:rsid w:val="00802F51"/>
    <w:rsid w:val="00802F59"/>
    <w:rsid w:val="00803422"/>
    <w:rsid w:val="00803B8A"/>
    <w:rsid w:val="00804046"/>
    <w:rsid w:val="008045AB"/>
    <w:rsid w:val="00804CAF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217E"/>
    <w:rsid w:val="00822571"/>
    <w:rsid w:val="008226DE"/>
    <w:rsid w:val="00822A90"/>
    <w:rsid w:val="00822C77"/>
    <w:rsid w:val="00822D84"/>
    <w:rsid w:val="008231B9"/>
    <w:rsid w:val="008231D9"/>
    <w:rsid w:val="008235F1"/>
    <w:rsid w:val="008235F7"/>
    <w:rsid w:val="00823E65"/>
    <w:rsid w:val="00823F77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748"/>
    <w:rsid w:val="00830D0C"/>
    <w:rsid w:val="008313A7"/>
    <w:rsid w:val="008319B8"/>
    <w:rsid w:val="0083249E"/>
    <w:rsid w:val="0083351B"/>
    <w:rsid w:val="00833562"/>
    <w:rsid w:val="0083373A"/>
    <w:rsid w:val="00833A3C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FB8"/>
    <w:rsid w:val="008461FB"/>
    <w:rsid w:val="00850E69"/>
    <w:rsid w:val="008512BC"/>
    <w:rsid w:val="008517DE"/>
    <w:rsid w:val="00851A86"/>
    <w:rsid w:val="0085220E"/>
    <w:rsid w:val="008524C0"/>
    <w:rsid w:val="008525A7"/>
    <w:rsid w:val="00852806"/>
    <w:rsid w:val="00852D4F"/>
    <w:rsid w:val="008542A2"/>
    <w:rsid w:val="00854834"/>
    <w:rsid w:val="00855279"/>
    <w:rsid w:val="00857391"/>
    <w:rsid w:val="00857AF2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875"/>
    <w:rsid w:val="00874A12"/>
    <w:rsid w:val="00874F75"/>
    <w:rsid w:val="0087503A"/>
    <w:rsid w:val="0087580C"/>
    <w:rsid w:val="0087653E"/>
    <w:rsid w:val="008768E7"/>
    <w:rsid w:val="00876C66"/>
    <w:rsid w:val="00876E27"/>
    <w:rsid w:val="008779C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785D"/>
    <w:rsid w:val="00897CC5"/>
    <w:rsid w:val="008A0435"/>
    <w:rsid w:val="008A0526"/>
    <w:rsid w:val="008A0DCC"/>
    <w:rsid w:val="008A12AB"/>
    <w:rsid w:val="008A1FF2"/>
    <w:rsid w:val="008A2493"/>
    <w:rsid w:val="008A263A"/>
    <w:rsid w:val="008A392A"/>
    <w:rsid w:val="008A3E00"/>
    <w:rsid w:val="008A3F48"/>
    <w:rsid w:val="008A4C33"/>
    <w:rsid w:val="008A4FBB"/>
    <w:rsid w:val="008A54B0"/>
    <w:rsid w:val="008A59E9"/>
    <w:rsid w:val="008A5FD1"/>
    <w:rsid w:val="008A6602"/>
    <w:rsid w:val="008A7434"/>
    <w:rsid w:val="008A7FB6"/>
    <w:rsid w:val="008B0272"/>
    <w:rsid w:val="008B0309"/>
    <w:rsid w:val="008B0365"/>
    <w:rsid w:val="008B0897"/>
    <w:rsid w:val="008B09F8"/>
    <w:rsid w:val="008B0DF0"/>
    <w:rsid w:val="008B0E8F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7EE"/>
    <w:rsid w:val="008D0ADA"/>
    <w:rsid w:val="008D0E96"/>
    <w:rsid w:val="008D1791"/>
    <w:rsid w:val="008D1E85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3D7A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357"/>
    <w:rsid w:val="008F7427"/>
    <w:rsid w:val="008F788F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E24"/>
    <w:rsid w:val="00906F63"/>
    <w:rsid w:val="00907C8B"/>
    <w:rsid w:val="00910739"/>
    <w:rsid w:val="00910D82"/>
    <w:rsid w:val="00911138"/>
    <w:rsid w:val="009113B5"/>
    <w:rsid w:val="009119FB"/>
    <w:rsid w:val="00911DEA"/>
    <w:rsid w:val="0091219B"/>
    <w:rsid w:val="0091236A"/>
    <w:rsid w:val="009130A2"/>
    <w:rsid w:val="00913139"/>
    <w:rsid w:val="009135BD"/>
    <w:rsid w:val="00913FA1"/>
    <w:rsid w:val="00914353"/>
    <w:rsid w:val="009144A1"/>
    <w:rsid w:val="00914B2F"/>
    <w:rsid w:val="00915B0C"/>
    <w:rsid w:val="00915B46"/>
    <w:rsid w:val="00915EC7"/>
    <w:rsid w:val="009160F3"/>
    <w:rsid w:val="0091681D"/>
    <w:rsid w:val="0091698F"/>
    <w:rsid w:val="00916A4B"/>
    <w:rsid w:val="00917E26"/>
    <w:rsid w:val="00917E61"/>
    <w:rsid w:val="00917F8F"/>
    <w:rsid w:val="0092000E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589"/>
    <w:rsid w:val="00930DE0"/>
    <w:rsid w:val="00931260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432B"/>
    <w:rsid w:val="00935220"/>
    <w:rsid w:val="00935250"/>
    <w:rsid w:val="00935327"/>
    <w:rsid w:val="009354D1"/>
    <w:rsid w:val="009362C1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44E6"/>
    <w:rsid w:val="00966939"/>
    <w:rsid w:val="00966E4E"/>
    <w:rsid w:val="00966F22"/>
    <w:rsid w:val="0096706C"/>
    <w:rsid w:val="009674E2"/>
    <w:rsid w:val="00967774"/>
    <w:rsid w:val="00967896"/>
    <w:rsid w:val="00967C69"/>
    <w:rsid w:val="009705B5"/>
    <w:rsid w:val="009707E3"/>
    <w:rsid w:val="00972490"/>
    <w:rsid w:val="009725BB"/>
    <w:rsid w:val="00973DE9"/>
    <w:rsid w:val="0097408B"/>
    <w:rsid w:val="00974610"/>
    <w:rsid w:val="00974F34"/>
    <w:rsid w:val="00976521"/>
    <w:rsid w:val="0097667C"/>
    <w:rsid w:val="00976BA9"/>
    <w:rsid w:val="00977656"/>
    <w:rsid w:val="00980449"/>
    <w:rsid w:val="00980A53"/>
    <w:rsid w:val="00981098"/>
    <w:rsid w:val="00981134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FAE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614"/>
    <w:rsid w:val="00995667"/>
    <w:rsid w:val="00995A1F"/>
    <w:rsid w:val="00995BBA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2E8"/>
    <w:rsid w:val="009B4530"/>
    <w:rsid w:val="009B475B"/>
    <w:rsid w:val="009B4BB2"/>
    <w:rsid w:val="009B5696"/>
    <w:rsid w:val="009B5AC0"/>
    <w:rsid w:val="009B5B04"/>
    <w:rsid w:val="009B60E5"/>
    <w:rsid w:val="009B7790"/>
    <w:rsid w:val="009B7B4A"/>
    <w:rsid w:val="009B7D95"/>
    <w:rsid w:val="009C00F3"/>
    <w:rsid w:val="009C0650"/>
    <w:rsid w:val="009C08DC"/>
    <w:rsid w:val="009C0C35"/>
    <w:rsid w:val="009C1405"/>
    <w:rsid w:val="009C18A3"/>
    <w:rsid w:val="009C18F2"/>
    <w:rsid w:val="009C2BCE"/>
    <w:rsid w:val="009C2DE8"/>
    <w:rsid w:val="009C39A7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F0307"/>
    <w:rsid w:val="009F0796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E5"/>
    <w:rsid w:val="00A017B3"/>
    <w:rsid w:val="00A01854"/>
    <w:rsid w:val="00A027BB"/>
    <w:rsid w:val="00A02887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523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CA"/>
    <w:rsid w:val="00A31221"/>
    <w:rsid w:val="00A32321"/>
    <w:rsid w:val="00A32546"/>
    <w:rsid w:val="00A32D28"/>
    <w:rsid w:val="00A34460"/>
    <w:rsid w:val="00A34906"/>
    <w:rsid w:val="00A34F71"/>
    <w:rsid w:val="00A359BC"/>
    <w:rsid w:val="00A35B4A"/>
    <w:rsid w:val="00A35DAA"/>
    <w:rsid w:val="00A365A0"/>
    <w:rsid w:val="00A3661C"/>
    <w:rsid w:val="00A367EF"/>
    <w:rsid w:val="00A36D8C"/>
    <w:rsid w:val="00A40667"/>
    <w:rsid w:val="00A409C5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FF2"/>
    <w:rsid w:val="00A47232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828"/>
    <w:rsid w:val="00A61856"/>
    <w:rsid w:val="00A619CF"/>
    <w:rsid w:val="00A62328"/>
    <w:rsid w:val="00A6242B"/>
    <w:rsid w:val="00A62857"/>
    <w:rsid w:val="00A63857"/>
    <w:rsid w:val="00A63A06"/>
    <w:rsid w:val="00A63D21"/>
    <w:rsid w:val="00A64363"/>
    <w:rsid w:val="00A652FF"/>
    <w:rsid w:val="00A66227"/>
    <w:rsid w:val="00A6629A"/>
    <w:rsid w:val="00A6694B"/>
    <w:rsid w:val="00A66B17"/>
    <w:rsid w:val="00A6742C"/>
    <w:rsid w:val="00A67FDC"/>
    <w:rsid w:val="00A70793"/>
    <w:rsid w:val="00A709E3"/>
    <w:rsid w:val="00A70FFE"/>
    <w:rsid w:val="00A725B6"/>
    <w:rsid w:val="00A72747"/>
    <w:rsid w:val="00A729B0"/>
    <w:rsid w:val="00A73474"/>
    <w:rsid w:val="00A73E5C"/>
    <w:rsid w:val="00A74810"/>
    <w:rsid w:val="00A75194"/>
    <w:rsid w:val="00A75238"/>
    <w:rsid w:val="00A75BB6"/>
    <w:rsid w:val="00A762D5"/>
    <w:rsid w:val="00A7646E"/>
    <w:rsid w:val="00A7679F"/>
    <w:rsid w:val="00A77263"/>
    <w:rsid w:val="00A7749F"/>
    <w:rsid w:val="00A77939"/>
    <w:rsid w:val="00A77CE4"/>
    <w:rsid w:val="00A806B8"/>
    <w:rsid w:val="00A812B4"/>
    <w:rsid w:val="00A81815"/>
    <w:rsid w:val="00A83C59"/>
    <w:rsid w:val="00A83C71"/>
    <w:rsid w:val="00A868F6"/>
    <w:rsid w:val="00A875BB"/>
    <w:rsid w:val="00A87D3A"/>
    <w:rsid w:val="00A9061E"/>
    <w:rsid w:val="00A90622"/>
    <w:rsid w:val="00A90D3A"/>
    <w:rsid w:val="00A92121"/>
    <w:rsid w:val="00A92275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624"/>
    <w:rsid w:val="00A977AD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466C"/>
    <w:rsid w:val="00AA5767"/>
    <w:rsid w:val="00AA5ABF"/>
    <w:rsid w:val="00AA6189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59AF"/>
    <w:rsid w:val="00AB5E93"/>
    <w:rsid w:val="00AB6BEE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8C0"/>
    <w:rsid w:val="00AE02B2"/>
    <w:rsid w:val="00AE0705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5D2"/>
    <w:rsid w:val="00AE3699"/>
    <w:rsid w:val="00AE3836"/>
    <w:rsid w:val="00AE48D1"/>
    <w:rsid w:val="00AE4E21"/>
    <w:rsid w:val="00AE52D1"/>
    <w:rsid w:val="00AE5479"/>
    <w:rsid w:val="00AE5485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E91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CD"/>
    <w:rsid w:val="00B077C5"/>
    <w:rsid w:val="00B07CFE"/>
    <w:rsid w:val="00B100AF"/>
    <w:rsid w:val="00B10E8F"/>
    <w:rsid w:val="00B10EF6"/>
    <w:rsid w:val="00B11AAB"/>
    <w:rsid w:val="00B11F4E"/>
    <w:rsid w:val="00B121A1"/>
    <w:rsid w:val="00B12576"/>
    <w:rsid w:val="00B12BC3"/>
    <w:rsid w:val="00B131DF"/>
    <w:rsid w:val="00B136E8"/>
    <w:rsid w:val="00B13822"/>
    <w:rsid w:val="00B141DA"/>
    <w:rsid w:val="00B142DF"/>
    <w:rsid w:val="00B147B4"/>
    <w:rsid w:val="00B14903"/>
    <w:rsid w:val="00B15482"/>
    <w:rsid w:val="00B1564C"/>
    <w:rsid w:val="00B159C8"/>
    <w:rsid w:val="00B16794"/>
    <w:rsid w:val="00B16A83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591B"/>
    <w:rsid w:val="00B25A99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119F"/>
    <w:rsid w:val="00B31568"/>
    <w:rsid w:val="00B31953"/>
    <w:rsid w:val="00B32035"/>
    <w:rsid w:val="00B32162"/>
    <w:rsid w:val="00B330B5"/>
    <w:rsid w:val="00B3374B"/>
    <w:rsid w:val="00B3486F"/>
    <w:rsid w:val="00B34A5D"/>
    <w:rsid w:val="00B34AB2"/>
    <w:rsid w:val="00B34E83"/>
    <w:rsid w:val="00B3571D"/>
    <w:rsid w:val="00B35B09"/>
    <w:rsid w:val="00B35C9C"/>
    <w:rsid w:val="00B35CD7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479A"/>
    <w:rsid w:val="00B44A8A"/>
    <w:rsid w:val="00B44C63"/>
    <w:rsid w:val="00B44DD5"/>
    <w:rsid w:val="00B44E1E"/>
    <w:rsid w:val="00B451F3"/>
    <w:rsid w:val="00B46413"/>
    <w:rsid w:val="00B46472"/>
    <w:rsid w:val="00B47C6D"/>
    <w:rsid w:val="00B47CE6"/>
    <w:rsid w:val="00B47D98"/>
    <w:rsid w:val="00B5090E"/>
    <w:rsid w:val="00B50B99"/>
    <w:rsid w:val="00B51484"/>
    <w:rsid w:val="00B5195B"/>
    <w:rsid w:val="00B51993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ADB"/>
    <w:rsid w:val="00B60B2F"/>
    <w:rsid w:val="00B612C9"/>
    <w:rsid w:val="00B618FE"/>
    <w:rsid w:val="00B6289D"/>
    <w:rsid w:val="00B628A2"/>
    <w:rsid w:val="00B63327"/>
    <w:rsid w:val="00B63B53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732D"/>
    <w:rsid w:val="00B77FC4"/>
    <w:rsid w:val="00B80F69"/>
    <w:rsid w:val="00B81711"/>
    <w:rsid w:val="00B819BE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526B"/>
    <w:rsid w:val="00B95377"/>
    <w:rsid w:val="00B96417"/>
    <w:rsid w:val="00B96519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745"/>
    <w:rsid w:val="00BB7765"/>
    <w:rsid w:val="00BB7B9B"/>
    <w:rsid w:val="00BB7CC1"/>
    <w:rsid w:val="00BC0385"/>
    <w:rsid w:val="00BC0DB7"/>
    <w:rsid w:val="00BC12D1"/>
    <w:rsid w:val="00BC1472"/>
    <w:rsid w:val="00BC1C8F"/>
    <w:rsid w:val="00BC1F56"/>
    <w:rsid w:val="00BC284B"/>
    <w:rsid w:val="00BC2856"/>
    <w:rsid w:val="00BC30B9"/>
    <w:rsid w:val="00BC379D"/>
    <w:rsid w:val="00BC5219"/>
    <w:rsid w:val="00BC54E0"/>
    <w:rsid w:val="00BC586F"/>
    <w:rsid w:val="00BC6216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832"/>
    <w:rsid w:val="00BD527D"/>
    <w:rsid w:val="00BD57BE"/>
    <w:rsid w:val="00BD620D"/>
    <w:rsid w:val="00BD62ED"/>
    <w:rsid w:val="00BD7E7C"/>
    <w:rsid w:val="00BE00F2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1937"/>
    <w:rsid w:val="00BF24AD"/>
    <w:rsid w:val="00BF26B8"/>
    <w:rsid w:val="00BF2707"/>
    <w:rsid w:val="00BF29EE"/>
    <w:rsid w:val="00BF30C0"/>
    <w:rsid w:val="00BF3692"/>
    <w:rsid w:val="00BF3BC2"/>
    <w:rsid w:val="00BF4206"/>
    <w:rsid w:val="00BF48D5"/>
    <w:rsid w:val="00BF4B44"/>
    <w:rsid w:val="00BF4EA9"/>
    <w:rsid w:val="00BF5072"/>
    <w:rsid w:val="00BF54AC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37C0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7BC8"/>
    <w:rsid w:val="00C102CD"/>
    <w:rsid w:val="00C103CE"/>
    <w:rsid w:val="00C108FA"/>
    <w:rsid w:val="00C111A1"/>
    <w:rsid w:val="00C11293"/>
    <w:rsid w:val="00C119B7"/>
    <w:rsid w:val="00C12056"/>
    <w:rsid w:val="00C12AED"/>
    <w:rsid w:val="00C13091"/>
    <w:rsid w:val="00C1311E"/>
    <w:rsid w:val="00C131AE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BD0"/>
    <w:rsid w:val="00C21EE2"/>
    <w:rsid w:val="00C22602"/>
    <w:rsid w:val="00C22633"/>
    <w:rsid w:val="00C22995"/>
    <w:rsid w:val="00C23869"/>
    <w:rsid w:val="00C239AB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919"/>
    <w:rsid w:val="00C3379F"/>
    <w:rsid w:val="00C33850"/>
    <w:rsid w:val="00C34238"/>
    <w:rsid w:val="00C35B2C"/>
    <w:rsid w:val="00C35C55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820"/>
    <w:rsid w:val="00C52161"/>
    <w:rsid w:val="00C52544"/>
    <w:rsid w:val="00C528C9"/>
    <w:rsid w:val="00C52A51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66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6127"/>
    <w:rsid w:val="00CB6A8F"/>
    <w:rsid w:val="00CB6F40"/>
    <w:rsid w:val="00CB781E"/>
    <w:rsid w:val="00CB78FB"/>
    <w:rsid w:val="00CC042D"/>
    <w:rsid w:val="00CC066B"/>
    <w:rsid w:val="00CC0F7C"/>
    <w:rsid w:val="00CC173F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D91"/>
    <w:rsid w:val="00CD50A2"/>
    <w:rsid w:val="00CD51F8"/>
    <w:rsid w:val="00CD58BC"/>
    <w:rsid w:val="00CD68DA"/>
    <w:rsid w:val="00CD7337"/>
    <w:rsid w:val="00CD735C"/>
    <w:rsid w:val="00CD7448"/>
    <w:rsid w:val="00CD7523"/>
    <w:rsid w:val="00CD788D"/>
    <w:rsid w:val="00CE0034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44BE"/>
    <w:rsid w:val="00CE458E"/>
    <w:rsid w:val="00CE4698"/>
    <w:rsid w:val="00CE5B7A"/>
    <w:rsid w:val="00CE5C2C"/>
    <w:rsid w:val="00CE62B7"/>
    <w:rsid w:val="00CE7303"/>
    <w:rsid w:val="00CE7899"/>
    <w:rsid w:val="00CF0B46"/>
    <w:rsid w:val="00CF0FCC"/>
    <w:rsid w:val="00CF1900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4640"/>
    <w:rsid w:val="00D152C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7BBF"/>
    <w:rsid w:val="00D27DE7"/>
    <w:rsid w:val="00D3002C"/>
    <w:rsid w:val="00D3018F"/>
    <w:rsid w:val="00D30900"/>
    <w:rsid w:val="00D309DB"/>
    <w:rsid w:val="00D31288"/>
    <w:rsid w:val="00D3180B"/>
    <w:rsid w:val="00D31958"/>
    <w:rsid w:val="00D32288"/>
    <w:rsid w:val="00D32459"/>
    <w:rsid w:val="00D325AF"/>
    <w:rsid w:val="00D32791"/>
    <w:rsid w:val="00D329D8"/>
    <w:rsid w:val="00D33278"/>
    <w:rsid w:val="00D333C8"/>
    <w:rsid w:val="00D336DA"/>
    <w:rsid w:val="00D33821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75B"/>
    <w:rsid w:val="00D43793"/>
    <w:rsid w:val="00D43B79"/>
    <w:rsid w:val="00D44C52"/>
    <w:rsid w:val="00D459CF"/>
    <w:rsid w:val="00D461E9"/>
    <w:rsid w:val="00D4659E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B2"/>
    <w:rsid w:val="00D6233E"/>
    <w:rsid w:val="00D62548"/>
    <w:rsid w:val="00D62E1F"/>
    <w:rsid w:val="00D6331B"/>
    <w:rsid w:val="00D63342"/>
    <w:rsid w:val="00D63ADA"/>
    <w:rsid w:val="00D63F3D"/>
    <w:rsid w:val="00D64043"/>
    <w:rsid w:val="00D6439C"/>
    <w:rsid w:val="00D646C8"/>
    <w:rsid w:val="00D64801"/>
    <w:rsid w:val="00D64A01"/>
    <w:rsid w:val="00D64A66"/>
    <w:rsid w:val="00D64EA3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74"/>
    <w:rsid w:val="00D844E8"/>
    <w:rsid w:val="00D84919"/>
    <w:rsid w:val="00D850D4"/>
    <w:rsid w:val="00D85408"/>
    <w:rsid w:val="00D8580C"/>
    <w:rsid w:val="00D85B42"/>
    <w:rsid w:val="00D86146"/>
    <w:rsid w:val="00D867B8"/>
    <w:rsid w:val="00D86D8B"/>
    <w:rsid w:val="00D87498"/>
    <w:rsid w:val="00D87529"/>
    <w:rsid w:val="00D87B1A"/>
    <w:rsid w:val="00D90245"/>
    <w:rsid w:val="00D902E3"/>
    <w:rsid w:val="00D90375"/>
    <w:rsid w:val="00D90475"/>
    <w:rsid w:val="00D90FF2"/>
    <w:rsid w:val="00D91C57"/>
    <w:rsid w:val="00D91F5A"/>
    <w:rsid w:val="00D9254A"/>
    <w:rsid w:val="00D92AB3"/>
    <w:rsid w:val="00D9507D"/>
    <w:rsid w:val="00D95087"/>
    <w:rsid w:val="00D95192"/>
    <w:rsid w:val="00D951D4"/>
    <w:rsid w:val="00D95976"/>
    <w:rsid w:val="00D96331"/>
    <w:rsid w:val="00D9647D"/>
    <w:rsid w:val="00D96B5E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30DE"/>
    <w:rsid w:val="00DA312E"/>
    <w:rsid w:val="00DA386B"/>
    <w:rsid w:val="00DA4091"/>
    <w:rsid w:val="00DA4093"/>
    <w:rsid w:val="00DA4D40"/>
    <w:rsid w:val="00DA4ED8"/>
    <w:rsid w:val="00DA4FE5"/>
    <w:rsid w:val="00DA500F"/>
    <w:rsid w:val="00DA535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786"/>
    <w:rsid w:val="00DC3A5A"/>
    <w:rsid w:val="00DC3BA3"/>
    <w:rsid w:val="00DC42D7"/>
    <w:rsid w:val="00DC4310"/>
    <w:rsid w:val="00DC44B3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894"/>
    <w:rsid w:val="00E13E15"/>
    <w:rsid w:val="00E14707"/>
    <w:rsid w:val="00E14B26"/>
    <w:rsid w:val="00E14D38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E33"/>
    <w:rsid w:val="00E25ED0"/>
    <w:rsid w:val="00E25F5B"/>
    <w:rsid w:val="00E2689B"/>
    <w:rsid w:val="00E26BB8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6115"/>
    <w:rsid w:val="00E36E91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587"/>
    <w:rsid w:val="00E4569C"/>
    <w:rsid w:val="00E46119"/>
    <w:rsid w:val="00E46464"/>
    <w:rsid w:val="00E464D7"/>
    <w:rsid w:val="00E4703B"/>
    <w:rsid w:val="00E47403"/>
    <w:rsid w:val="00E47944"/>
    <w:rsid w:val="00E47960"/>
    <w:rsid w:val="00E47B68"/>
    <w:rsid w:val="00E50696"/>
    <w:rsid w:val="00E5077B"/>
    <w:rsid w:val="00E50E03"/>
    <w:rsid w:val="00E513BC"/>
    <w:rsid w:val="00E51A94"/>
    <w:rsid w:val="00E532C6"/>
    <w:rsid w:val="00E53590"/>
    <w:rsid w:val="00E5372E"/>
    <w:rsid w:val="00E539E6"/>
    <w:rsid w:val="00E53D5B"/>
    <w:rsid w:val="00E540D1"/>
    <w:rsid w:val="00E54906"/>
    <w:rsid w:val="00E54BCA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767"/>
    <w:rsid w:val="00E65024"/>
    <w:rsid w:val="00E6567A"/>
    <w:rsid w:val="00E65871"/>
    <w:rsid w:val="00E65A12"/>
    <w:rsid w:val="00E65B20"/>
    <w:rsid w:val="00E65DD5"/>
    <w:rsid w:val="00E662C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56A"/>
    <w:rsid w:val="00E73898"/>
    <w:rsid w:val="00E7395C"/>
    <w:rsid w:val="00E73A1E"/>
    <w:rsid w:val="00E73DAF"/>
    <w:rsid w:val="00E74817"/>
    <w:rsid w:val="00E7499C"/>
    <w:rsid w:val="00E74E63"/>
    <w:rsid w:val="00E751F7"/>
    <w:rsid w:val="00E753CF"/>
    <w:rsid w:val="00E75E45"/>
    <w:rsid w:val="00E7613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5258"/>
    <w:rsid w:val="00E85BD6"/>
    <w:rsid w:val="00E86215"/>
    <w:rsid w:val="00E86298"/>
    <w:rsid w:val="00E864BB"/>
    <w:rsid w:val="00E869A7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2174"/>
    <w:rsid w:val="00E921A9"/>
    <w:rsid w:val="00E92543"/>
    <w:rsid w:val="00E92B89"/>
    <w:rsid w:val="00E944E4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59CD"/>
    <w:rsid w:val="00EA5C4D"/>
    <w:rsid w:val="00EA663C"/>
    <w:rsid w:val="00EA6763"/>
    <w:rsid w:val="00EA6FFD"/>
    <w:rsid w:val="00EA72E7"/>
    <w:rsid w:val="00EB0706"/>
    <w:rsid w:val="00EB0BEA"/>
    <w:rsid w:val="00EB0E28"/>
    <w:rsid w:val="00EB18B9"/>
    <w:rsid w:val="00EB1D17"/>
    <w:rsid w:val="00EB1E09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8D5"/>
    <w:rsid w:val="00ED2BBF"/>
    <w:rsid w:val="00ED32F1"/>
    <w:rsid w:val="00ED3541"/>
    <w:rsid w:val="00ED3750"/>
    <w:rsid w:val="00ED4B9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5F94"/>
    <w:rsid w:val="00EE619D"/>
    <w:rsid w:val="00EE68C7"/>
    <w:rsid w:val="00EE7652"/>
    <w:rsid w:val="00EF0136"/>
    <w:rsid w:val="00EF091D"/>
    <w:rsid w:val="00EF0BFF"/>
    <w:rsid w:val="00EF12CC"/>
    <w:rsid w:val="00EF177D"/>
    <w:rsid w:val="00EF1B3F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863"/>
    <w:rsid w:val="00F01A68"/>
    <w:rsid w:val="00F01CB8"/>
    <w:rsid w:val="00F01DFB"/>
    <w:rsid w:val="00F029A1"/>
    <w:rsid w:val="00F02BF6"/>
    <w:rsid w:val="00F02C04"/>
    <w:rsid w:val="00F02E1F"/>
    <w:rsid w:val="00F0346E"/>
    <w:rsid w:val="00F03586"/>
    <w:rsid w:val="00F03B25"/>
    <w:rsid w:val="00F05594"/>
    <w:rsid w:val="00F05D92"/>
    <w:rsid w:val="00F066C9"/>
    <w:rsid w:val="00F068F1"/>
    <w:rsid w:val="00F105AA"/>
    <w:rsid w:val="00F10D2D"/>
    <w:rsid w:val="00F1128D"/>
    <w:rsid w:val="00F11423"/>
    <w:rsid w:val="00F116F9"/>
    <w:rsid w:val="00F11E59"/>
    <w:rsid w:val="00F1226C"/>
    <w:rsid w:val="00F12404"/>
    <w:rsid w:val="00F1262E"/>
    <w:rsid w:val="00F12641"/>
    <w:rsid w:val="00F12CDC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C6B"/>
    <w:rsid w:val="00F16842"/>
    <w:rsid w:val="00F16C06"/>
    <w:rsid w:val="00F16E6A"/>
    <w:rsid w:val="00F179AF"/>
    <w:rsid w:val="00F209B3"/>
    <w:rsid w:val="00F20CF4"/>
    <w:rsid w:val="00F21137"/>
    <w:rsid w:val="00F21150"/>
    <w:rsid w:val="00F21259"/>
    <w:rsid w:val="00F2153A"/>
    <w:rsid w:val="00F21833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65A"/>
    <w:rsid w:val="00F320F9"/>
    <w:rsid w:val="00F3214C"/>
    <w:rsid w:val="00F327DD"/>
    <w:rsid w:val="00F32A57"/>
    <w:rsid w:val="00F32B60"/>
    <w:rsid w:val="00F3372B"/>
    <w:rsid w:val="00F3378D"/>
    <w:rsid w:val="00F35223"/>
    <w:rsid w:val="00F357F2"/>
    <w:rsid w:val="00F35BD2"/>
    <w:rsid w:val="00F35F73"/>
    <w:rsid w:val="00F361D8"/>
    <w:rsid w:val="00F36508"/>
    <w:rsid w:val="00F36CB5"/>
    <w:rsid w:val="00F370B8"/>
    <w:rsid w:val="00F37EEA"/>
    <w:rsid w:val="00F40732"/>
    <w:rsid w:val="00F41746"/>
    <w:rsid w:val="00F41E08"/>
    <w:rsid w:val="00F42002"/>
    <w:rsid w:val="00F4233E"/>
    <w:rsid w:val="00F4274F"/>
    <w:rsid w:val="00F427D9"/>
    <w:rsid w:val="00F43556"/>
    <w:rsid w:val="00F43565"/>
    <w:rsid w:val="00F4485B"/>
    <w:rsid w:val="00F45075"/>
    <w:rsid w:val="00F45671"/>
    <w:rsid w:val="00F45B8D"/>
    <w:rsid w:val="00F45CA3"/>
    <w:rsid w:val="00F45F91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3E3"/>
    <w:rsid w:val="00F53D5E"/>
    <w:rsid w:val="00F54ADB"/>
    <w:rsid w:val="00F5555D"/>
    <w:rsid w:val="00F5569D"/>
    <w:rsid w:val="00F558DE"/>
    <w:rsid w:val="00F55DFA"/>
    <w:rsid w:val="00F5634E"/>
    <w:rsid w:val="00F5642C"/>
    <w:rsid w:val="00F56ED0"/>
    <w:rsid w:val="00F5794D"/>
    <w:rsid w:val="00F57D1E"/>
    <w:rsid w:val="00F60F10"/>
    <w:rsid w:val="00F60FFB"/>
    <w:rsid w:val="00F616E7"/>
    <w:rsid w:val="00F61E60"/>
    <w:rsid w:val="00F62584"/>
    <w:rsid w:val="00F631CA"/>
    <w:rsid w:val="00F63879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7043B"/>
    <w:rsid w:val="00F70507"/>
    <w:rsid w:val="00F72A05"/>
    <w:rsid w:val="00F732EF"/>
    <w:rsid w:val="00F733DD"/>
    <w:rsid w:val="00F73786"/>
    <w:rsid w:val="00F737C8"/>
    <w:rsid w:val="00F73E75"/>
    <w:rsid w:val="00F73FC4"/>
    <w:rsid w:val="00F74941"/>
    <w:rsid w:val="00F759A0"/>
    <w:rsid w:val="00F759A3"/>
    <w:rsid w:val="00F759B5"/>
    <w:rsid w:val="00F76144"/>
    <w:rsid w:val="00F762C5"/>
    <w:rsid w:val="00F76497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D8F"/>
    <w:rsid w:val="00F95288"/>
    <w:rsid w:val="00F953A6"/>
    <w:rsid w:val="00F95AE2"/>
    <w:rsid w:val="00F9604B"/>
    <w:rsid w:val="00F96634"/>
    <w:rsid w:val="00F96873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E26"/>
    <w:rsid w:val="00FA38ED"/>
    <w:rsid w:val="00FA40ED"/>
    <w:rsid w:val="00FA451F"/>
    <w:rsid w:val="00FA48E0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B018F"/>
    <w:rsid w:val="00FB0DEA"/>
    <w:rsid w:val="00FB14A4"/>
    <w:rsid w:val="00FB1A6A"/>
    <w:rsid w:val="00FB1F3C"/>
    <w:rsid w:val="00FB2456"/>
    <w:rsid w:val="00FB2C3B"/>
    <w:rsid w:val="00FB330E"/>
    <w:rsid w:val="00FB3F53"/>
    <w:rsid w:val="00FB49D7"/>
    <w:rsid w:val="00FB4DC1"/>
    <w:rsid w:val="00FB5178"/>
    <w:rsid w:val="00FB5212"/>
    <w:rsid w:val="00FB561D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664C"/>
    <w:rsid w:val="00FC6CE3"/>
    <w:rsid w:val="00FD0590"/>
    <w:rsid w:val="00FD05B9"/>
    <w:rsid w:val="00FD0827"/>
    <w:rsid w:val="00FD11AB"/>
    <w:rsid w:val="00FD15D3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E42"/>
    <w:rsid w:val="00FD7866"/>
    <w:rsid w:val="00FE0173"/>
    <w:rsid w:val="00FE0D45"/>
    <w:rsid w:val="00FE0D5D"/>
    <w:rsid w:val="00FE1123"/>
    <w:rsid w:val="00FE27E7"/>
    <w:rsid w:val="00FE3915"/>
    <w:rsid w:val="00FE437E"/>
    <w:rsid w:val="00FE4794"/>
    <w:rsid w:val="00FE4C80"/>
    <w:rsid w:val="00FE5DD1"/>
    <w:rsid w:val="00FE6846"/>
    <w:rsid w:val="00FE6A10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405E4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05E4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405E4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05E4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05E4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405E4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05E4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405E4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405E4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05E4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405E4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5E4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05E4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05E41"/>
    <w:rPr>
      <w:rFonts w:cs="Times New Roman"/>
      <w:b/>
      <w:bCs/>
    </w:rPr>
  </w:style>
  <w:style w:type="paragraph" w:styleId="ListBullet">
    <w:name w:val="List Bullet"/>
    <w:basedOn w:val="Normal"/>
    <w:rsid w:val="00405E4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05E4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05E4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05E4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05E4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05E4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05E4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05E41"/>
    <w:pPr>
      <w:ind w:left="284"/>
    </w:pPr>
  </w:style>
  <w:style w:type="paragraph" w:customStyle="1" w:styleId="AAFrameAddress">
    <w:name w:val="AA Frame Address"/>
    <w:basedOn w:val="Heading1"/>
    <w:rsid w:val="00405E4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05E4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05E4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05E4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05E4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05E4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05E41"/>
    <w:pPr>
      <w:ind w:left="851" w:hanging="284"/>
    </w:pPr>
  </w:style>
  <w:style w:type="paragraph" w:styleId="Index4">
    <w:name w:val="index 4"/>
    <w:basedOn w:val="Normal"/>
    <w:next w:val="Normal"/>
    <w:semiHidden/>
    <w:rsid w:val="00405E41"/>
    <w:pPr>
      <w:ind w:left="1135" w:hanging="284"/>
    </w:pPr>
  </w:style>
  <w:style w:type="paragraph" w:styleId="Index6">
    <w:name w:val="index 6"/>
    <w:basedOn w:val="Normal"/>
    <w:next w:val="Normal"/>
    <w:semiHidden/>
    <w:rsid w:val="00405E41"/>
    <w:pPr>
      <w:ind w:left="1702" w:hanging="284"/>
    </w:pPr>
  </w:style>
  <w:style w:type="paragraph" w:styleId="Index5">
    <w:name w:val="index 5"/>
    <w:basedOn w:val="Normal"/>
    <w:next w:val="Normal"/>
    <w:semiHidden/>
    <w:rsid w:val="00405E41"/>
    <w:pPr>
      <w:ind w:left="1418" w:hanging="284"/>
    </w:pPr>
  </w:style>
  <w:style w:type="paragraph" w:styleId="Index7">
    <w:name w:val="index 7"/>
    <w:basedOn w:val="Normal"/>
    <w:next w:val="Normal"/>
    <w:semiHidden/>
    <w:rsid w:val="00405E41"/>
    <w:pPr>
      <w:ind w:left="1985" w:hanging="284"/>
    </w:pPr>
  </w:style>
  <w:style w:type="paragraph" w:styleId="Index8">
    <w:name w:val="index 8"/>
    <w:basedOn w:val="Normal"/>
    <w:next w:val="Normal"/>
    <w:semiHidden/>
    <w:rsid w:val="00405E41"/>
    <w:pPr>
      <w:ind w:left="2269" w:hanging="284"/>
    </w:pPr>
  </w:style>
  <w:style w:type="paragraph" w:styleId="Index9">
    <w:name w:val="index 9"/>
    <w:basedOn w:val="Normal"/>
    <w:next w:val="Normal"/>
    <w:semiHidden/>
    <w:rsid w:val="00405E41"/>
    <w:pPr>
      <w:ind w:left="2552" w:hanging="284"/>
    </w:pPr>
  </w:style>
  <w:style w:type="paragraph" w:styleId="TOC2">
    <w:name w:val="toc 2"/>
    <w:basedOn w:val="Normal"/>
    <w:next w:val="Normal"/>
    <w:semiHidden/>
    <w:rsid w:val="00405E4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05E4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05E41"/>
    <w:pPr>
      <w:ind w:left="851"/>
    </w:pPr>
  </w:style>
  <w:style w:type="paragraph" w:styleId="TOC5">
    <w:name w:val="toc 5"/>
    <w:basedOn w:val="Normal"/>
    <w:next w:val="Normal"/>
    <w:semiHidden/>
    <w:rsid w:val="00405E41"/>
    <w:pPr>
      <w:ind w:left="1134"/>
    </w:pPr>
  </w:style>
  <w:style w:type="paragraph" w:styleId="TOC6">
    <w:name w:val="toc 6"/>
    <w:basedOn w:val="Normal"/>
    <w:next w:val="Normal"/>
    <w:semiHidden/>
    <w:rsid w:val="00405E41"/>
    <w:pPr>
      <w:ind w:left="1418"/>
    </w:pPr>
  </w:style>
  <w:style w:type="paragraph" w:styleId="TOC7">
    <w:name w:val="toc 7"/>
    <w:basedOn w:val="Normal"/>
    <w:next w:val="Normal"/>
    <w:semiHidden/>
    <w:rsid w:val="00405E41"/>
    <w:pPr>
      <w:ind w:left="1701"/>
    </w:pPr>
  </w:style>
  <w:style w:type="paragraph" w:styleId="TOC8">
    <w:name w:val="toc 8"/>
    <w:basedOn w:val="Normal"/>
    <w:next w:val="Normal"/>
    <w:semiHidden/>
    <w:rsid w:val="00405E41"/>
    <w:pPr>
      <w:ind w:left="1985"/>
    </w:pPr>
  </w:style>
  <w:style w:type="paragraph" w:styleId="TOC9">
    <w:name w:val="toc 9"/>
    <w:basedOn w:val="Normal"/>
    <w:next w:val="Normal"/>
    <w:semiHidden/>
    <w:rsid w:val="00405E41"/>
    <w:pPr>
      <w:ind w:left="2268"/>
    </w:pPr>
  </w:style>
  <w:style w:type="paragraph" w:styleId="TableofFigures">
    <w:name w:val="table of figures"/>
    <w:basedOn w:val="Normal"/>
    <w:next w:val="Normal"/>
    <w:semiHidden/>
    <w:rsid w:val="00405E41"/>
    <w:pPr>
      <w:ind w:left="567" w:hanging="567"/>
    </w:pPr>
  </w:style>
  <w:style w:type="paragraph" w:styleId="ListBullet5">
    <w:name w:val="List Bullet 5"/>
    <w:basedOn w:val="Normal"/>
    <w:rsid w:val="00405E4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405E41"/>
    <w:pPr>
      <w:spacing w:after="120"/>
    </w:pPr>
  </w:style>
  <w:style w:type="paragraph" w:styleId="BodyTextFirstIndent">
    <w:name w:val="Body Text First Indent"/>
    <w:basedOn w:val="BodyText"/>
    <w:rsid w:val="00405E41"/>
    <w:pPr>
      <w:ind w:firstLine="284"/>
    </w:pPr>
  </w:style>
  <w:style w:type="paragraph" w:styleId="BodyTextIndent">
    <w:name w:val="Body Text Indent"/>
    <w:basedOn w:val="Normal"/>
    <w:rsid w:val="00405E41"/>
    <w:pPr>
      <w:spacing w:after="120"/>
      <w:ind w:left="283"/>
    </w:pPr>
  </w:style>
  <w:style w:type="paragraph" w:styleId="BodyTextFirstIndent2">
    <w:name w:val="Body Text First Indent 2"/>
    <w:basedOn w:val="BodyTextIndent"/>
    <w:rsid w:val="00405E41"/>
    <w:pPr>
      <w:ind w:left="284" w:firstLine="284"/>
    </w:pPr>
  </w:style>
  <w:style w:type="character" w:styleId="Strong">
    <w:name w:val="Strong"/>
    <w:qFormat/>
    <w:rsid w:val="00405E4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5E4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05E4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405E4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5E4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05E4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05E4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05E4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05E4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05E41"/>
    <w:pPr>
      <w:framePr w:h="1054" w:wrap="around" w:y="5920"/>
    </w:pPr>
  </w:style>
  <w:style w:type="paragraph" w:customStyle="1" w:styleId="ReportHeading3">
    <w:name w:val="ReportHeading3"/>
    <w:basedOn w:val="ReportHeading2"/>
    <w:rsid w:val="00405E41"/>
    <w:pPr>
      <w:framePr w:h="443" w:wrap="around" w:y="8223"/>
    </w:pPr>
  </w:style>
  <w:style w:type="paragraph" w:customStyle="1" w:styleId="a">
    <w:name w:val="¢éÍ¤ÇÒÁ"/>
    <w:basedOn w:val="Normal"/>
    <w:rsid w:val="00405E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05E4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05E4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05E4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05E4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5E4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05E4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05E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05E41"/>
  </w:style>
  <w:style w:type="paragraph" w:customStyle="1" w:styleId="a0">
    <w:name w:val="ºÇ¡"/>
    <w:basedOn w:val="Normal"/>
    <w:rsid w:val="00405E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405E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405E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405E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405E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rsid w:val="00405E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13" Type="http://schemas.openxmlformats.org/officeDocument/2006/relationships/hyperlink" Target="https://smelink.net/company/ns-og-energy-solutions-thailand-ltd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1453B-0C63-4C35-A967-8FA56FFF5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70</Pages>
  <Words>16228</Words>
  <Characters>69063</Characters>
  <Application>Microsoft Office Word</Application>
  <DocSecurity>0</DocSecurity>
  <Lines>575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85121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Admin</cp:lastModifiedBy>
  <cp:revision>5</cp:revision>
  <cp:lastPrinted>2020-05-26T04:50:00Z</cp:lastPrinted>
  <dcterms:created xsi:type="dcterms:W3CDTF">2020-05-28T01:13:00Z</dcterms:created>
  <dcterms:modified xsi:type="dcterms:W3CDTF">2020-05-29T04:42:00Z</dcterms:modified>
</cp:coreProperties>
</file>