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9F4C4D" w:rsidRDefault="009F4C4D" w:rsidP="009F4C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Pr="006934B8">
        <w:rPr>
          <w:rFonts w:ascii="Angsana New" w:hAnsi="Angsana New"/>
          <w:sz w:val="52"/>
          <w:szCs w:val="52"/>
          <w:cs/>
        </w:rPr>
        <w:t xml:space="preserve"> </w:t>
      </w:r>
    </w:p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="00E85D1C" w:rsidRPr="00E85D1C">
        <w:rPr>
          <w:rFonts w:ascii="Angsana New" w:hAnsi="Angsana New"/>
          <w:b w:val="0"/>
          <w:bCs w:val="0"/>
          <w:sz w:val="36"/>
          <w:szCs w:val="36"/>
        </w:rPr>
        <w:t>31</w:t>
      </w: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 มีนาคม</w:t>
      </w:r>
      <w:r w:rsidR="00020381" w:rsidRPr="00A01F21">
        <w:rPr>
          <w:rFonts w:ascii="Angsana New" w:hAnsi="Angsana New"/>
          <w:b w:val="0"/>
          <w:bCs w:val="0"/>
          <w:sz w:val="36"/>
          <w:szCs w:val="36"/>
        </w:rPr>
        <w:t xml:space="preserve"> 256</w:t>
      </w:r>
      <w:r w:rsidR="00700CF8">
        <w:rPr>
          <w:rFonts w:ascii="Angsana New" w:hAnsi="Angsana New"/>
          <w:b w:val="0"/>
          <w:bCs w:val="0"/>
          <w:sz w:val="36"/>
          <w:szCs w:val="36"/>
        </w:rPr>
        <w:t>3</w:t>
      </w:r>
    </w:p>
    <w:p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  <w:cs/>
          <w:lang w:val="th-TH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และ</w:t>
      </w:r>
    </w:p>
    <w:p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254A81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A0297E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944268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944268" w:rsidRPr="00254A81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254A81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2A157F" w:rsidRPr="00ED4C5F" w:rsidRDefault="002A157F" w:rsidP="002A157F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08754E" w:rsidRPr="00254A81" w:rsidRDefault="002A157F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08754E" w:rsidRPr="00254A81">
        <w:rPr>
          <w:rFonts w:ascii="Angsana New" w:hAnsi="Angsana New"/>
          <w:b/>
          <w:bCs/>
          <w:sz w:val="30"/>
          <w:szCs w:val="30"/>
          <w:cs/>
        </w:rPr>
        <w:t>เบอร์ล่า คาร์บอน (ไทยแลนด์) จำกัด (มหาชน)</w:t>
      </w:r>
    </w:p>
    <w:p w:rsidR="00933E67" w:rsidRPr="00ED4C5F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:rsidR="0064756D" w:rsidRPr="0064756D" w:rsidRDefault="0064756D" w:rsidP="00A52E36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ข้าพเจ้าได้ตรวจสอบงบการเงิน</w:t>
      </w:r>
      <w:r w:rsidR="00944268" w:rsidRPr="0094426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88778F">
        <w:rPr>
          <w:rFonts w:ascii="Angsana New" w:eastAsia="Calibri" w:hAnsi="Angsana New" w:hint="cs"/>
          <w:sz w:val="30"/>
          <w:szCs w:val="30"/>
          <w:cs/>
        </w:rPr>
        <w:t xml:space="preserve">ของบริษัท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 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และของเฉพาะบริษัท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ตามลำดับ</w:t>
      </w:r>
      <w:r w:rsidRPr="006475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E85D1C" w:rsidRPr="00E85D1C">
        <w:rPr>
          <w:rFonts w:ascii="Angsana New" w:eastAsia="Calibri" w:hAnsi="Angsana New"/>
          <w:sz w:val="30"/>
          <w:szCs w:val="30"/>
        </w:rPr>
        <w:t>31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E85D1C" w:rsidRPr="00E85D1C">
        <w:rPr>
          <w:rFonts w:ascii="Angsana New" w:eastAsia="Calibri" w:hAnsi="Angsana New"/>
          <w:sz w:val="30"/>
          <w:szCs w:val="30"/>
        </w:rPr>
        <w:t>2563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2E36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86A6E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ๆ</w:t>
      </w:r>
    </w:p>
    <w:p w:rsidR="0064756D" w:rsidRPr="0064756D" w:rsidRDefault="0064756D" w:rsidP="0064756D">
      <w:pPr>
        <w:rPr>
          <w:rFonts w:ascii="Angsana New" w:eastAsia="Calibri" w:hAnsi="Angsana New"/>
          <w:sz w:val="30"/>
          <w:szCs w:val="30"/>
        </w:rPr>
      </w:pPr>
    </w:p>
    <w:p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ข้างต้น</w:t>
      </w:r>
      <w:r w:rsidRPr="0088778F">
        <w:rPr>
          <w:rFonts w:ascii="Angsana New" w:eastAsia="Calibri" w:hAnsi="Angsana New" w:hint="cs"/>
          <w:sz w:val="30"/>
          <w:szCs w:val="30"/>
          <w:cs/>
        </w:rPr>
        <w:t>นี้แสดงฐานะการเงิน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ของ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  <w:r w:rsidRPr="0064756D">
        <w:rPr>
          <w:rFonts w:ascii="Angsana New" w:eastAsia="Calibri" w:hAnsi="Angsana New" w:hint="cs"/>
          <w:sz w:val="30"/>
          <w:szCs w:val="30"/>
          <w:cs/>
        </w:rPr>
        <w:t xml:space="preserve"> ณ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</w:rPr>
        <w:t xml:space="preserve">31 </w:t>
      </w:r>
      <w:r w:rsidRPr="0064756D">
        <w:rPr>
          <w:rFonts w:ascii="Angsana New" w:eastAsia="Calibri" w:hAnsi="Angsana New"/>
          <w:sz w:val="30"/>
          <w:szCs w:val="30"/>
          <w:cs/>
        </w:rPr>
        <w:t>มีนาคม</w:t>
      </w:r>
      <w:r w:rsidRPr="0064756D">
        <w:rPr>
          <w:rFonts w:ascii="Angsana New" w:eastAsia="Calibri" w:hAnsi="Angsana New"/>
          <w:sz w:val="30"/>
          <w:szCs w:val="30"/>
        </w:rPr>
        <w:t xml:space="preserve"> 2563 </w:t>
      </w:r>
      <w:r w:rsidRPr="0064756D">
        <w:rPr>
          <w:rFonts w:ascii="Angsana New" w:eastAsia="Calibri" w:hAnsi="Angsana New" w:hint="cs"/>
          <w:sz w:val="30"/>
          <w:szCs w:val="30"/>
          <w:cs/>
        </w:rPr>
        <w:t>ผลการดำเนินงาน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="00D41E81" w:rsidRPr="00D41E81">
        <w:rPr>
          <w:rFonts w:ascii="Angsana New" w:eastAsia="Calibri" w:hAnsi="Angsana New"/>
          <w:sz w:val="30"/>
          <w:szCs w:val="30"/>
        </w:rPr>
        <w:t xml:space="preserve"> 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="00D41E81"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น</w:t>
      </w:r>
    </w:p>
    <w:p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:rsidR="0064756D" w:rsidRPr="0088778F" w:rsidRDefault="0064756D" w:rsidP="006475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64756D" w:rsidRPr="0088778F" w:rsidRDefault="0076678C" w:rsidP="0064756D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6678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6678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76678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33093" w:rsidRDefault="00C33093" w:rsidP="0064756D">
      <w:pPr>
        <w:jc w:val="thaiDistribute"/>
        <w:rPr>
          <w:rFonts w:ascii="Angsana New" w:eastAsia="Calibri" w:hAnsi="Angsana New"/>
          <w:sz w:val="30"/>
          <w:szCs w:val="30"/>
        </w:rPr>
        <w:sectPr w:rsidR="00C33093" w:rsidSect="004F340D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:rsidR="00170CBB" w:rsidRPr="00254A81" w:rsidRDefault="00170CBB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170CBB" w:rsidRPr="00254A81" w:rsidRDefault="00170CBB" w:rsidP="00170CBB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70CBB" w:rsidRPr="00A415E2" w:rsidRDefault="00A415E2" w:rsidP="0017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15E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415E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415E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5E6D0E" w:rsidRPr="00A415E2" w:rsidRDefault="005E6D0E" w:rsidP="005E6D0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860"/>
      </w:tblGrid>
      <w:tr w:rsidR="00466C03" w:rsidRPr="00254A81" w:rsidTr="00F62201">
        <w:tc>
          <w:tcPr>
            <w:tcW w:w="9648" w:type="dxa"/>
            <w:gridSpan w:val="2"/>
            <w:shd w:val="clear" w:color="auto" w:fill="auto"/>
          </w:tcPr>
          <w:p w:rsidR="00466C03" w:rsidRPr="00254A81" w:rsidRDefault="006E34B9" w:rsidP="00724A6B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</w:t>
            </w:r>
            <w:r w:rsidR="00466C03"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</w:tr>
      <w:tr w:rsidR="00466C03" w:rsidRPr="00254A81" w:rsidTr="00F62201">
        <w:tc>
          <w:tcPr>
            <w:tcW w:w="9648" w:type="dxa"/>
            <w:gridSpan w:val="2"/>
            <w:shd w:val="clear" w:color="auto" w:fill="auto"/>
          </w:tcPr>
          <w:p w:rsidR="00466C03" w:rsidRPr="00254A81" w:rsidRDefault="00466C03" w:rsidP="0061150F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</w:t>
            </w:r>
            <w:r w:rsidR="0061150F"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23B94" w:rsidRPr="00254A8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 </w:t>
            </w:r>
            <w:r w:rsidR="00E23B94"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8B746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466C03" w:rsidRPr="00254A81" w:rsidTr="00F62201">
        <w:tc>
          <w:tcPr>
            <w:tcW w:w="4788" w:type="dxa"/>
            <w:shd w:val="clear" w:color="auto" w:fill="auto"/>
          </w:tcPr>
          <w:p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340D" w:rsidRPr="00254A81" w:rsidTr="00F62201">
        <w:tc>
          <w:tcPr>
            <w:tcW w:w="4788" w:type="dxa"/>
            <w:shd w:val="clear" w:color="auto" w:fill="auto"/>
          </w:tcPr>
          <w:p w:rsidR="004F340D" w:rsidRPr="00254A81" w:rsidRDefault="0081105A" w:rsidP="0085145B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กลุ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  <w:lang w:val="en-US"/>
              </w:rPr>
              <w:t>่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มบริษัท</w:t>
            </w:r>
            <w:r w:rsidR="00127EE4" w:rsidRPr="00254A81">
              <w:rPr>
                <w:rFonts w:ascii="Angsana New" w:hAnsi="Angsana New"/>
                <w:i/>
                <w:sz w:val="30"/>
                <w:szCs w:val="30"/>
                <w:cs/>
                <w:lang w:val="en-US"/>
              </w:rPr>
              <w:t>และ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บริษัทให้เงินกู้ยืม</w:t>
            </w:r>
            <w:r w:rsidR="0061150F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ระยะยาว</w:t>
            </w:r>
            <w:r w:rsidR="000C4C1F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แก่บริษัทร่วมในต่างประเทศ ซึ่ง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="0061150F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โดยคิดดอกเบี้ยอัตรา </w:t>
            </w:r>
            <w:r w:rsidR="0061150F" w:rsidRPr="00254A81">
              <w:rPr>
                <w:rFonts w:ascii="Angsana New" w:hAnsi="Angsana New"/>
                <w:iCs/>
                <w:sz w:val="30"/>
                <w:szCs w:val="30"/>
              </w:rPr>
              <w:t>LIBOR</w:t>
            </w:r>
            <w:r w:rsidR="0061150F" w:rsidRPr="00254A81">
              <w:rPr>
                <w:rFonts w:ascii="Angsana New" w:hAnsi="Angsana New"/>
                <w:i/>
                <w:sz w:val="30"/>
                <w:szCs w:val="30"/>
              </w:rPr>
              <w:t xml:space="preserve"> </w:t>
            </w:r>
            <w:r w:rsidR="0061150F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บวกร้อยละ </w:t>
            </w:r>
            <w:r w:rsidR="0061150F" w:rsidRPr="00254A81">
              <w:rPr>
                <w:rFonts w:ascii="Angsana New" w:hAnsi="Angsana New"/>
                <w:iCs/>
                <w:sz w:val="30"/>
                <w:szCs w:val="30"/>
              </w:rPr>
              <w:t>3</w:t>
            </w:r>
            <w:r w:rsidR="0061150F" w:rsidRPr="00254A81">
              <w:rPr>
                <w:rFonts w:ascii="Angsana New" w:hAnsi="Angsana New"/>
                <w:i/>
                <w:sz w:val="30"/>
                <w:szCs w:val="30"/>
              </w:rPr>
              <w:t>.</w:t>
            </w:r>
            <w:r w:rsidR="0061150F" w:rsidRPr="00254A81">
              <w:rPr>
                <w:rFonts w:ascii="Angsana New" w:hAnsi="Angsana New"/>
                <w:iCs/>
                <w:sz w:val="30"/>
                <w:szCs w:val="30"/>
              </w:rPr>
              <w:t xml:space="preserve">5 </w:t>
            </w:r>
            <w:r w:rsidR="0061150F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ต่อปี 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rtl/>
                <w:cs/>
              </w:rPr>
              <w:t>และมีกำหน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ดชำระคืนเต็มจำนวนในเดือนกรกฎาคม </w:t>
            </w:r>
            <w:r w:rsidR="004F340D" w:rsidRPr="00254A81">
              <w:rPr>
                <w:rFonts w:ascii="Angsana New" w:hAnsi="Angsana New"/>
                <w:iCs/>
                <w:sz w:val="30"/>
                <w:szCs w:val="30"/>
              </w:rPr>
              <w:t>2564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</w:rPr>
              <w:t xml:space="preserve"> </w:t>
            </w:r>
          </w:p>
          <w:p w:rsidR="004F340D" w:rsidRPr="00254A81" w:rsidRDefault="004F340D" w:rsidP="0085145B">
            <w:pPr>
              <w:pStyle w:val="BodyText"/>
              <w:spacing w:after="0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</w:p>
          <w:p w:rsidR="004F340D" w:rsidRPr="00254A81" w:rsidRDefault="00A95D30" w:rsidP="0085145B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เนื่องจากยอด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ของเงินให้กู้ยืมระยะยาวและดอกเบี้ยค้างรับมีสาระสำคัญ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rtl/>
                <w:cs/>
              </w:rPr>
              <w:t xml:space="preserve"> 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และ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ต้องใช้ดุลยพินิจ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ในการประมาณการ</w:t>
            </w:r>
            <w:r w:rsidR="009F4C4D">
              <w:rPr>
                <w:rFonts w:ascii="Angsana New" w:hAnsi="Angsana New"/>
                <w:i/>
                <w:sz w:val="30"/>
                <w:szCs w:val="30"/>
              </w:rPr>
              <w:br/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ที่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จะ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ได้รับคืน 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4F340D" w:rsidRPr="00254A81" w:rsidRDefault="004F340D" w:rsidP="008C593A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วิธีการตรวจสอบ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ของข้าพเจ้า รวมถึง</w:t>
            </w:r>
          </w:p>
          <w:p w:rsidR="008C593A" w:rsidRPr="009D26C0" w:rsidRDefault="008C593A" w:rsidP="008C5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8C593A" w:rsidRPr="00254A81" w:rsidRDefault="004F340D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อ่านสัญญาเงินให้กู้ยืม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 ได้รับหนังสือยืนยันยอด และ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ทดสอบการคำนวณดอกเบี้ยค้างรับเพื่อประเมินว่าการคำนวณดังกล่าว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เป็นไป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ตามเงื่อนไขที่ระบุไว้ในสัญญาเงินกู้</w:t>
            </w:r>
            <w:r w:rsidR="00D62C54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ยืม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ระยะยาว</w:t>
            </w:r>
          </w:p>
          <w:p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สอบถามผู้บริหารและ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สุ่มทดสอบเอกสาร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ที่เกี่ยวข้องเพื่อ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ทำความ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เข้าใจขั้นตอนที่ผู้บริหารใช้ในการประมาณการกระแสเงินสด</w:t>
            </w:r>
            <w:r w:rsidR="000C4C1F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ในอนาคต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ของบริษัทร่วม</w:t>
            </w:r>
          </w:p>
          <w:p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ความเหมาะสมของข้อสมมติ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และวิธีการที่ใช้ในการจัดทำประมาณการกระแสเงินสด</w:t>
            </w:r>
          </w:p>
          <w:p w:rsidR="008C593A" w:rsidRPr="00254A81" w:rsidRDefault="00BF0069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  <w:lang w:val="en-US"/>
              </w:rPr>
              <w:t>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ย้อนหลังโดยการเปรียบเทียบ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ประมาณการกระแสเงินสดที่จัดทำโดยผู้บริหารในปี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ก่อน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กับผลประกอบการทางการเงินที่เกิดขึ้นจริง</w:t>
            </w:r>
          </w:p>
          <w:p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วิเคราะห์ความอ่อนไหวของอัตราการเติบโตและอัตราคิดลด</w:t>
            </w:r>
          </w:p>
          <w:p w:rsidR="004F340D" w:rsidRPr="009D26C0" w:rsidRDefault="004F340D" w:rsidP="004F340D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9211CE">
              <w:rPr>
                <w:rFonts w:ascii="Angsana New" w:hAnsi="Angsana New" w:hint="cs"/>
                <w:i/>
                <w:sz w:val="30"/>
                <w:szCs w:val="30"/>
                <w:cs/>
              </w:rPr>
              <w:t>ของ</w:t>
            </w:r>
            <w:r w:rsidR="009211CE">
              <w:rPr>
                <w:rFonts w:ascii="Angsana New" w:hAnsi="Angsana New"/>
                <w:i/>
                <w:sz w:val="30"/>
                <w:szCs w:val="30"/>
                <w:cs/>
              </w:rPr>
              <w:br/>
            </w:r>
            <w:r w:rsidR="009211CE">
              <w:rPr>
                <w:rFonts w:ascii="Angsana New" w:hAnsi="Angsana New" w:hint="cs"/>
                <w:i/>
                <w:sz w:val="30"/>
                <w:szCs w:val="30"/>
                <w:cs/>
              </w:rPr>
              <w:t>งบการเงิน</w:t>
            </w:r>
          </w:p>
        </w:tc>
      </w:tr>
    </w:tbl>
    <w:p w:rsidR="0064756D" w:rsidRDefault="0064756D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:rsidR="0064756D" w:rsidRDefault="0064756D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:rsidR="00C33093" w:rsidRDefault="00C3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CC540E" w:rsidRPr="00CC540E" w:rsidRDefault="00CC540E" w:rsidP="00CC5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C540E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เรื่องอื่น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ๆ</w:t>
      </w:r>
    </w:p>
    <w:p w:rsidR="00CC540E" w:rsidRDefault="00CC540E" w:rsidP="00CC5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C540E" w:rsidRPr="00CC540E" w:rsidRDefault="00833A4E" w:rsidP="00CC5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33A4E">
        <w:rPr>
          <w:rFonts w:ascii="Angsana New" w:hAnsi="Angsana New"/>
          <w:sz w:val="30"/>
          <w:szCs w:val="30"/>
          <w:cs/>
        </w:rPr>
        <w:t>ข้าพเจ้าเคยแสดงความเห็นอย่างมีเงื่อนไขต่องบการเงินรวมและงบการเงินเฉพาะกิจการสำหรับปีสิ้นสุดวันที่ 31 มีนาคม 2562 ตามรายงานลงวันที่ 27 พฤษภาคม 2562 กลุ่มบริษัทและบริษัทมีสัดส่วนความเป็นเจ้าของร้อยละ 29.99 ในบริษัท อดิตยา เบอร์ล่า เคมีคัลส์ (ประเทศไทย) จำกัด ซึ่งเป็นบริษัทร่วมโดยมีมูลค่าตามบัญชีของเงินลงทุนเป็นจำนวนเงิน 4</w:t>
      </w:r>
      <w:r w:rsidRPr="00833A4E">
        <w:rPr>
          <w:rFonts w:ascii="Angsana New" w:hAnsi="Angsana New"/>
          <w:sz w:val="30"/>
          <w:szCs w:val="30"/>
        </w:rPr>
        <w:t>,</w:t>
      </w:r>
      <w:r w:rsidRPr="00833A4E">
        <w:rPr>
          <w:rFonts w:ascii="Angsana New" w:hAnsi="Angsana New"/>
          <w:sz w:val="30"/>
          <w:szCs w:val="30"/>
          <w:cs/>
        </w:rPr>
        <w:t>026 ล้านบาท และ 510 ล้านบาทในงบการเงินรวมและงบการเงินเฉพาะกิจการตามลำดับ ผู้สอบบัญชีของบริษัท อดิตยา เบอร์ล่า เคมีคัลส์ (ประเทศไทย) จำกัดได้แสดงความเห็นอย่างมีเงื่อนไขในงบการเงินสำหรับปีสิ้นสุดวันที่ 31 ธันวาคม 2561 ของบริษัท อดิตยา เบอร์ล่า เคมีคัลส์ (ประเทศไทย) จำกัด เกี่ยวกับมูลค่าของเงินให้กู้ยืมระยะยาวแก่กิจการที่เกี่ยวข้องกันแห่งหนึ่งเป็นจำนวนเงิน 315 ล้านเหรียญสหรัฐอเมริกาหรือเทียบเท่า 10</w:t>
      </w:r>
      <w:r w:rsidRPr="00833A4E">
        <w:rPr>
          <w:rFonts w:ascii="Angsana New" w:hAnsi="Angsana New"/>
          <w:sz w:val="30"/>
          <w:szCs w:val="30"/>
        </w:rPr>
        <w:t>,</w:t>
      </w:r>
      <w:r w:rsidRPr="00833A4E">
        <w:rPr>
          <w:rFonts w:ascii="Angsana New" w:hAnsi="Angsana New"/>
          <w:sz w:val="30"/>
          <w:szCs w:val="30"/>
          <w:cs/>
        </w:rPr>
        <w:t>141 ล้านบาท อันเนื่องมาจากขาดทุนจากการดำเนินงานและขาดทุนสะสมอย่างมีสาระสำคัญของบริษัทที่เกี่ยวข้องกันดังกล่าว ณ วันที่ 31 มีนาคม 2561 และสำหรับปีสิ้นสุดวันเดียวกัน และผู้สอบบัญชีของบริษัทร่วมไม่สามารถตรวจสอบเพื่อให้ได้มาซึ่งหลักฐานที่เหมาะสมอย่างเพียงพอเพื่อให้เป็นที่พอใจเกี่ยวกับมูลค่าของเงินลงทุนดังกล่าว ดังนั้นผู้สอบบัญชีของบริษัทร่วมจึงไม่สามารถระบุได้ว่าจำเป็นต้องปรับปรุงมูลค่าเงินให้กู้ยืมระยะยาวแก่กิจการที่เกี่ยวข้องกันหรือไม่ เพียงใด ข้าพเจ้าจึงไม่สามารถระบุได้ว่าจำเป็นต้องปรับปรุงมูลค่าตามบัญชีของเงินลงทุนในบริษัทร่วมในงบการเงินรวมและงบการเงินเฉพาะกิจการหรือไม่ เพียงใด</w:t>
      </w:r>
      <w:r>
        <w:rPr>
          <w:rFonts w:ascii="Angsana New" w:hAnsi="Angsana New"/>
          <w:sz w:val="30"/>
          <w:szCs w:val="30"/>
        </w:rPr>
        <w:br/>
      </w:r>
      <w:r w:rsidRPr="00833A4E">
        <w:rPr>
          <w:rFonts w:ascii="Angsana New" w:hAnsi="Angsana New"/>
          <w:sz w:val="30"/>
          <w:szCs w:val="30"/>
          <w:cs/>
        </w:rPr>
        <w:t xml:space="preserve">อย่างไรก็ดี </w:t>
      </w:r>
      <w:r w:rsidR="006B155E">
        <w:rPr>
          <w:rFonts w:ascii="Angsana New" w:hAnsi="Angsana New" w:hint="cs"/>
          <w:sz w:val="30"/>
          <w:szCs w:val="30"/>
          <w:cs/>
        </w:rPr>
        <w:t>ตามรายงานลง</w:t>
      </w:r>
      <w:r w:rsidRPr="00833A4E">
        <w:rPr>
          <w:rFonts w:ascii="Angsana New" w:hAnsi="Angsana New"/>
          <w:sz w:val="30"/>
          <w:szCs w:val="30"/>
          <w:cs/>
        </w:rPr>
        <w:t>วันที่ 20 เมษายน 2563 ผู้สอบบัญชีของบริษัทร่วมได้ให้ข้อสรุปอย่างไม่มีเงื่อนไขใน</w:t>
      </w:r>
      <w:r w:rsidR="00A16D0C">
        <w:rPr>
          <w:rFonts w:ascii="Angsana New" w:hAnsi="Angsana New" w:hint="cs"/>
          <w:sz w:val="30"/>
          <w:szCs w:val="30"/>
          <w:cs/>
        </w:rPr>
        <w:t>การสอบทาน</w:t>
      </w:r>
      <w:r w:rsidRPr="00833A4E">
        <w:rPr>
          <w:rFonts w:ascii="Angsana New" w:hAnsi="Angsana New"/>
          <w:sz w:val="30"/>
          <w:szCs w:val="30"/>
          <w:cs/>
        </w:rPr>
        <w:t>งบการเงินสำหรับงวด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33A4E">
        <w:rPr>
          <w:rFonts w:ascii="Angsana New" w:hAnsi="Angsana New"/>
          <w:sz w:val="30"/>
          <w:szCs w:val="30"/>
          <w:cs/>
        </w:rPr>
        <w:t>เดือนสิ้นสุดวันที่ 30 กันยายน 2562 เนื่องจากผู้บริหารได้ให้ข้อมูลที่เกิดขึ้นในภายหลังเพิ่มเติมซึ่งทำให้ผู้สอบบัญชีของบริษัทร่วมได้ข้อสรุปว่าไม่มีรายการปรับปรุงที่จำเป็นต่องบการเงิน ณ วันที่ 31 มีนาคม 2562 ดังนั้น หลังจากที่ข้าพเจ้าได้สื่อสารกับผู้สอบบัญชีของบริษัทร่วมแล้วนั้น ข้าพเจ้าได้ข้อสรุปว่าไม่มีรายการปรับปรุงใดที่จำเป็นต่อมูลค่าตามบัญชีของเงินลงทุนในบริษัทร่วม ณ วันที่ 31 มีนาคม 2562 และส่วนแบ่งกำไรจากบริษัทร่วมสำหรับปีสิ้นสุดวันเดียวกัน</w:t>
      </w:r>
    </w:p>
    <w:p w:rsidR="00CC540E" w:rsidRDefault="00CC540E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4756D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4756D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5E21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F389C" w:rsidRPr="002A191A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</w:p>
    <w:p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4756D">
        <w:rPr>
          <w:rFonts w:ascii="Angsana New" w:hAnsi="Angsana New"/>
          <w:sz w:val="30"/>
          <w:szCs w:val="30"/>
        </w:rPr>
        <w:t xml:space="preserve"> </w:t>
      </w:r>
    </w:p>
    <w:p w:rsidR="00AB5E21" w:rsidRPr="0064756D" w:rsidRDefault="00CC540E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AB5E21" w:rsidRPr="0064756D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E3461">
        <w:rPr>
          <w:rFonts w:ascii="Angsana New" w:hAnsi="Angsana New"/>
          <w:sz w:val="30"/>
          <w:szCs w:val="30"/>
        </w:rPr>
        <w:t xml:space="preserve"> </w:t>
      </w:r>
      <w:r w:rsidR="00AB5E21" w:rsidRPr="0064756D">
        <w:rPr>
          <w:rFonts w:ascii="Angsana New" w:hAnsi="Angsana New"/>
          <w:sz w:val="30"/>
          <w:szCs w:val="30"/>
          <w:cs/>
        </w:rPr>
        <w:t>คือ</w:t>
      </w:r>
      <w:r w:rsidR="00AB5E21" w:rsidRPr="0064756D">
        <w:rPr>
          <w:rFonts w:ascii="Angsana New" w:hAnsi="Angsana New"/>
          <w:sz w:val="30"/>
          <w:szCs w:val="30"/>
        </w:rPr>
        <w:t xml:space="preserve"> </w:t>
      </w:r>
      <w:r w:rsidR="00AB5E21" w:rsidRPr="0064756D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="00AB5E21" w:rsidRPr="0064756D">
        <w:rPr>
          <w:rFonts w:ascii="Angsana New" w:hAnsi="Angsana New"/>
          <w:sz w:val="30"/>
          <w:szCs w:val="30"/>
        </w:rPr>
        <w:t xml:space="preserve"> </w:t>
      </w:r>
      <w:r w:rsidR="00AB5E21" w:rsidRPr="0064756D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E3461" w:rsidRPr="00AE3461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346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/>
          <w:sz w:val="30"/>
          <w:szCs w:val="30"/>
        </w:rPr>
        <w:br/>
      </w:r>
      <w:r w:rsidRPr="00AE3461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AE3461" w:rsidRPr="002A191A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5E21" w:rsidRPr="00254A81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254A81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B5E21" w:rsidRPr="002A191A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5E21" w:rsidRPr="00254A81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AB5E21" w:rsidRPr="00254A81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54A8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4A81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AB5E21" w:rsidRDefault="00AB5E21" w:rsidP="00AB5E21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54A8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AE3461" w:rsidRDefault="00AE3461" w:rsidP="00933E67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9D26C0" w:rsidRPr="00254A81" w:rsidRDefault="009D26C0" w:rsidP="009D26C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9D26C0" w:rsidRPr="002A191A" w:rsidRDefault="009D26C0" w:rsidP="009D26C0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D26C0" w:rsidRPr="009D26C0" w:rsidRDefault="009D26C0" w:rsidP="009D26C0">
      <w:pPr>
        <w:jc w:val="thaiDistribute"/>
        <w:rPr>
          <w:rFonts w:ascii="Angsana New" w:hAnsi="Angsana New"/>
          <w:spacing w:val="-4"/>
          <w:sz w:val="30"/>
          <w:szCs w:val="30"/>
          <w:rtl/>
          <w:cs/>
        </w:rPr>
      </w:pP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D26C0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D26C0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C33093" w:rsidRDefault="00C3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8"/>
          <w:sz w:val="30"/>
          <w:szCs w:val="30"/>
          <w:cs/>
        </w:rPr>
      </w:pPr>
      <w:r>
        <w:rPr>
          <w:rFonts w:ascii="Angsana New" w:eastAsia="Calibri" w:hAnsi="Angsana New"/>
          <w:spacing w:val="-8"/>
          <w:sz w:val="30"/>
          <w:szCs w:val="30"/>
          <w:cs/>
        </w:rPr>
        <w:br w:type="page"/>
      </w:r>
    </w:p>
    <w:p w:rsidR="009D26C0" w:rsidRDefault="009D26C0" w:rsidP="009D26C0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-8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254A81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:rsidR="002A191A" w:rsidRPr="002A191A" w:rsidRDefault="002A191A" w:rsidP="009D26C0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D26C0" w:rsidRDefault="009D26C0" w:rsidP="00933E6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D26C0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420A2B">
        <w:rPr>
          <w:rFonts w:ascii="Angsana New" w:hAnsi="Angsana New"/>
          <w:spacing w:val="-2"/>
          <w:sz w:val="30"/>
          <w:szCs w:val="30"/>
        </w:rPr>
        <w:br/>
      </w:r>
      <w:r w:rsidRPr="009D26C0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D26C0">
        <w:rPr>
          <w:rFonts w:ascii="Angsana New" w:hAnsi="Angsana New"/>
          <w:spacing w:val="-2"/>
          <w:sz w:val="30"/>
          <w:szCs w:val="30"/>
          <w:cs/>
        </w:rPr>
        <w:t>ายใน</w:t>
      </w:r>
    </w:p>
    <w:p w:rsidR="002A191A" w:rsidRPr="00CC540E" w:rsidRDefault="002A191A" w:rsidP="002A191A">
      <w:p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</w:p>
    <w:p w:rsidR="002A191A" w:rsidRPr="00CC540E" w:rsidRDefault="002A191A" w:rsidP="002A1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  <w:rtl/>
          <w:cs/>
        </w:rPr>
      </w:pPr>
    </w:p>
    <w:p w:rsidR="00933E67" w:rsidRDefault="00933E67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4A8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A191A" w:rsidRPr="00CC540E" w:rsidRDefault="002A191A" w:rsidP="002A191A">
      <w:p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:rsidR="00F44911" w:rsidRPr="00254A8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52749" w:rsidRPr="00254A81">
        <w:rPr>
          <w:rFonts w:ascii="Angsana New" w:hAnsi="Angsana New"/>
          <w:sz w:val="30"/>
          <w:szCs w:val="30"/>
          <w:cs/>
        </w:rPr>
        <w:t>โดยให้สังเกต</w:t>
      </w:r>
      <w:r w:rsidRPr="00254A81">
        <w:rPr>
          <w:rFonts w:ascii="Angsana New" w:hAnsi="Angsana New"/>
          <w:sz w:val="30"/>
          <w:szCs w:val="30"/>
          <w:cs/>
        </w:rPr>
        <w:t>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852749" w:rsidRPr="00254A81">
        <w:rPr>
          <w:rFonts w:ascii="Angsana New" w:hAnsi="Angsana New"/>
          <w:sz w:val="30"/>
          <w:szCs w:val="30"/>
          <w:cs/>
        </w:rPr>
        <w:t>ที่เกี่ยวข้อง</w:t>
      </w:r>
      <w:r w:rsidRPr="00254A81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4F340D" w:rsidRPr="00CC540E" w:rsidRDefault="004F340D" w:rsidP="004F340D">
      <w:pPr>
        <w:tabs>
          <w:tab w:val="clear" w:pos="227"/>
          <w:tab w:val="clear" w:pos="454"/>
          <w:tab w:val="clear" w:pos="680"/>
          <w:tab w:val="left" w:pos="720"/>
        </w:tabs>
        <w:spacing w:before="240" w:after="200"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p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52749" w:rsidRPr="00254A81">
        <w:rPr>
          <w:rFonts w:ascii="Angsana New" w:hAnsi="Angsana New"/>
          <w:sz w:val="30"/>
          <w:szCs w:val="30"/>
          <w:cs/>
        </w:rPr>
        <w:t>หรือไม่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:rsidR="002A191A" w:rsidRPr="00CC540E" w:rsidRDefault="002A191A" w:rsidP="002A1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p w:rsidR="007E2DB0" w:rsidRPr="00254A81" w:rsidRDefault="007E2DB0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:rsidR="00C33093" w:rsidRDefault="00C3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30"/>
          <w:szCs w:val="30"/>
          <w:cs/>
        </w:rPr>
      </w:pPr>
      <w:r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</w:p>
    <w:p w:rsidR="00933E67" w:rsidRDefault="007902A6" w:rsidP="00933E67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ในเรื่องต่างๆที่สำคัญรวมถึง</w:t>
      </w:r>
      <w:r w:rsidR="00933E67" w:rsidRPr="00254A81">
        <w:rPr>
          <w:rFonts w:ascii="Angsana New" w:eastAsia="Calibri" w:hAnsi="Angsana New"/>
          <w:spacing w:val="2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</w:t>
      </w:r>
      <w:bookmarkStart w:id="1" w:name="_GoBack"/>
      <w:bookmarkEnd w:id="1"/>
      <w:r w:rsidR="00933E67" w:rsidRPr="00254A81">
        <w:rPr>
          <w:rFonts w:ascii="Angsana New" w:eastAsia="Calibri" w:hAnsi="Angsana New"/>
          <w:spacing w:val="2"/>
          <w:sz w:val="30"/>
          <w:szCs w:val="30"/>
          <w:cs/>
        </w:rPr>
        <w:t>คัญ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</w:t>
      </w:r>
      <w:r w:rsidR="00852749" w:rsidRPr="00254A81">
        <w:rPr>
          <w:rFonts w:ascii="Angsana New" w:eastAsia="Calibri" w:hAnsi="Angsana New"/>
          <w:spacing w:val="10"/>
          <w:sz w:val="30"/>
          <w:szCs w:val="30"/>
          <w:cs/>
        </w:rPr>
        <w:t>ญในระบบการควบคุมภายในหาก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ข้าพเจ้าได้พบในระหว่าง</w:t>
      </w:r>
      <w:r w:rsidR="00933E67" w:rsidRPr="00254A81">
        <w:rPr>
          <w:rFonts w:ascii="Angsana New" w:eastAsia="Calibri" w:hAnsi="Angsana New"/>
          <w:sz w:val="30"/>
          <w:szCs w:val="30"/>
          <w:cs/>
        </w:rPr>
        <w:t>การตรวจสอบขอ</w:t>
      </w:r>
      <w:r w:rsidR="00933E67" w:rsidRPr="00254A81">
        <w:rPr>
          <w:rFonts w:ascii="Angsana New" w:hAnsi="Angsana New"/>
          <w:sz w:val="30"/>
          <w:szCs w:val="30"/>
          <w:cs/>
        </w:rPr>
        <w:t>งข้าพเจ้า</w:t>
      </w:r>
    </w:p>
    <w:p w:rsidR="00420A2B" w:rsidRPr="002A191A" w:rsidRDefault="00420A2B" w:rsidP="00933E67">
      <w:pPr>
        <w:jc w:val="thaiDistribute"/>
        <w:rPr>
          <w:rFonts w:ascii="Angsana New" w:hAnsi="Angsana New"/>
          <w:sz w:val="30"/>
          <w:szCs w:val="30"/>
        </w:rPr>
      </w:pPr>
    </w:p>
    <w:p w:rsidR="00D25957" w:rsidRPr="00254A81" w:rsidRDefault="00D25957" w:rsidP="00D25957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A191A" w:rsidRPr="002A191A" w:rsidRDefault="002A191A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10"/>
          <w:sz w:val="30"/>
          <w:szCs w:val="30"/>
        </w:rPr>
      </w:pPr>
    </w:p>
    <w:p w:rsidR="00D25957" w:rsidRPr="00254A81" w:rsidRDefault="00D25957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ต่าง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25957" w:rsidRPr="002A191A" w:rsidRDefault="00D25957" w:rsidP="00933E67">
      <w:pPr>
        <w:jc w:val="thaiDistribute"/>
        <w:rPr>
          <w:rFonts w:ascii="Angsana New" w:hAnsi="Angsana New"/>
          <w:sz w:val="30"/>
          <w:szCs w:val="30"/>
        </w:rPr>
      </w:pPr>
    </w:p>
    <w:p w:rsidR="00933E67" w:rsidRPr="002A191A" w:rsidRDefault="00933E67" w:rsidP="00933E67">
      <w:pPr>
        <w:jc w:val="thaiDistribute"/>
        <w:rPr>
          <w:rFonts w:ascii="Angsana New" w:hAnsi="Angsana New"/>
          <w:sz w:val="30"/>
          <w:szCs w:val="30"/>
        </w:rPr>
      </w:pPr>
    </w:p>
    <w:p w:rsidR="004207DC" w:rsidRPr="002A191A" w:rsidRDefault="004207DC" w:rsidP="00933E67">
      <w:pPr>
        <w:jc w:val="thaiDistribute"/>
        <w:rPr>
          <w:rFonts w:ascii="Angsana New" w:hAnsi="Angsana New"/>
          <w:sz w:val="30"/>
          <w:szCs w:val="30"/>
        </w:rPr>
      </w:pPr>
    </w:p>
    <w:p w:rsidR="00EE3870" w:rsidRDefault="00EE3870" w:rsidP="00933E67">
      <w:pPr>
        <w:jc w:val="thaiDistribute"/>
        <w:rPr>
          <w:rFonts w:ascii="Angsana New" w:hAnsi="Angsana New"/>
          <w:sz w:val="30"/>
          <w:szCs w:val="30"/>
        </w:rPr>
      </w:pPr>
    </w:p>
    <w:p w:rsidR="002A191A" w:rsidRPr="002A191A" w:rsidRDefault="002A191A" w:rsidP="00933E67">
      <w:pPr>
        <w:jc w:val="thaiDistribute"/>
        <w:rPr>
          <w:rFonts w:ascii="Angsana New" w:hAnsi="Angsana New"/>
          <w:sz w:val="30"/>
          <w:szCs w:val="30"/>
        </w:rPr>
      </w:pPr>
    </w:p>
    <w:p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(อรวรรณ ชุณหกิจไพศาล)</w:t>
      </w:r>
    </w:p>
    <w:p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254A81">
        <w:rPr>
          <w:rFonts w:ascii="Angsana New" w:hAnsi="Angsana New"/>
          <w:sz w:val="30"/>
          <w:szCs w:val="30"/>
        </w:rPr>
        <w:t>6105</w:t>
      </w:r>
    </w:p>
    <w:p w:rsidR="002A157F" w:rsidRPr="002A191A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A157F" w:rsidRPr="00254A81" w:rsidRDefault="008E1BB1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373F6E">
        <w:rPr>
          <w:rFonts w:ascii="Angsana New" w:hAnsi="Angsana New"/>
          <w:sz w:val="30"/>
          <w:szCs w:val="30"/>
        </w:rPr>
        <w:t>9</w:t>
      </w:r>
      <w:r w:rsidR="007545EF" w:rsidRPr="004207DC">
        <w:rPr>
          <w:rFonts w:ascii="Angsana New" w:hAnsi="Angsana New"/>
          <w:sz w:val="30"/>
          <w:szCs w:val="30"/>
        </w:rPr>
        <w:t xml:space="preserve"> </w:t>
      </w:r>
      <w:r w:rsidR="007545EF" w:rsidRPr="004207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545EF" w:rsidRPr="004207DC">
        <w:rPr>
          <w:rFonts w:ascii="Angsana New" w:hAnsi="Angsana New"/>
          <w:sz w:val="30"/>
          <w:szCs w:val="30"/>
        </w:rPr>
        <w:t>256</w:t>
      </w:r>
      <w:r w:rsidR="00700CF8">
        <w:rPr>
          <w:rFonts w:ascii="Angsana New" w:hAnsi="Angsana New"/>
          <w:sz w:val="30"/>
          <w:szCs w:val="30"/>
        </w:rPr>
        <w:t>3</w:t>
      </w:r>
    </w:p>
    <w:p w:rsidR="003E2EDD" w:rsidRPr="00254A81" w:rsidRDefault="003E2EDD" w:rsidP="00C33093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3E2EDD" w:rsidRPr="00254A81" w:rsidSect="00C3309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863" w:rsidRDefault="00633863">
      <w:r>
        <w:separator/>
      </w:r>
    </w:p>
  </w:endnote>
  <w:endnote w:type="continuationSeparator" w:id="0">
    <w:p w:rsidR="00633863" w:rsidRDefault="0063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Pr="00FB28A9" w:rsidRDefault="00E864C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093" w:rsidRDefault="00C33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093" w:rsidRPr="00FB28A9" w:rsidRDefault="00C3309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863" w:rsidRDefault="00633863">
      <w:r>
        <w:separator/>
      </w:r>
    </w:p>
  </w:footnote>
  <w:footnote w:type="continuationSeparator" w:id="0">
    <w:p w:rsidR="00633863" w:rsidRDefault="0063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Default="00E864C1"/>
  <w:p w:rsidR="00E864C1" w:rsidRDefault="00E864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Default="00E864C1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E864C1" w:rsidRDefault="00E864C1"/>
  <w:p w:rsidR="00E864C1" w:rsidRDefault="00E864C1"/>
  <w:p w:rsidR="00E864C1" w:rsidRDefault="00E864C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093" w:rsidRDefault="00C33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Default="00E864C1" w:rsidP="00E978AD">
    <w:pPr>
      <w:spacing w:line="240" w:lineRule="auto"/>
      <w:rPr>
        <w:rFonts w:ascii="Angsana New" w:hAnsi="Angsana New"/>
        <w:sz w:val="32"/>
        <w:szCs w:val="32"/>
      </w:rPr>
    </w:pPr>
  </w:p>
  <w:p w:rsidR="00C33093" w:rsidRPr="00254A81" w:rsidRDefault="00C33093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15"/>
  </w:num>
  <w:num w:numId="6">
    <w:abstractNumId w:val="7"/>
  </w:num>
  <w:num w:numId="7">
    <w:abstractNumId w:val="9"/>
  </w:num>
  <w:num w:numId="8">
    <w:abstractNumId w:val="13"/>
  </w:num>
  <w:num w:numId="9">
    <w:abstractNumId w:val="3"/>
  </w:num>
  <w:num w:numId="10">
    <w:abstractNumId w:val="8"/>
  </w:num>
  <w:num w:numId="11">
    <w:abstractNumId w:val="12"/>
  </w:num>
  <w:num w:numId="12">
    <w:abstractNumId w:val="3"/>
  </w:num>
  <w:num w:numId="13">
    <w:abstractNumId w:val="0"/>
  </w:num>
  <w:num w:numId="14">
    <w:abstractNumId w:val="5"/>
  </w:num>
  <w:num w:numId="15">
    <w:abstractNumId w:val="0"/>
  </w:num>
  <w:num w:numId="16">
    <w:abstractNumId w:val="0"/>
  </w:num>
  <w:num w:numId="17">
    <w:abstractNumId w:val="0"/>
  </w:num>
  <w:num w:numId="18">
    <w:abstractNumId w:val="2"/>
  </w:num>
  <w:num w:numId="19">
    <w:abstractNumId w:val="0"/>
  </w:num>
  <w:num w:numId="20">
    <w:abstractNumId w:val="11"/>
  </w:num>
  <w:num w:numId="21">
    <w:abstractNumId w:val="14"/>
  </w:num>
  <w:num w:numId="22">
    <w:abstractNumId w:val="10"/>
  </w:num>
  <w:num w:numId="2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62B"/>
    <w:rsid w:val="000009E5"/>
    <w:rsid w:val="00000EC3"/>
    <w:rsid w:val="0000100B"/>
    <w:rsid w:val="00001498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8E2"/>
    <w:rsid w:val="00005ACB"/>
    <w:rsid w:val="00005BAB"/>
    <w:rsid w:val="00006A22"/>
    <w:rsid w:val="00006DD5"/>
    <w:rsid w:val="00006F80"/>
    <w:rsid w:val="00007613"/>
    <w:rsid w:val="000076CF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5103"/>
    <w:rsid w:val="00015111"/>
    <w:rsid w:val="0001532E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68A"/>
    <w:rsid w:val="00021CAD"/>
    <w:rsid w:val="00022087"/>
    <w:rsid w:val="000222E4"/>
    <w:rsid w:val="0002234A"/>
    <w:rsid w:val="000225C2"/>
    <w:rsid w:val="00022A53"/>
    <w:rsid w:val="00023CE6"/>
    <w:rsid w:val="00023E3C"/>
    <w:rsid w:val="00023E52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5A3"/>
    <w:rsid w:val="00033EFB"/>
    <w:rsid w:val="0003500D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7D6"/>
    <w:rsid w:val="00060A9B"/>
    <w:rsid w:val="00060FA0"/>
    <w:rsid w:val="00061076"/>
    <w:rsid w:val="000615A7"/>
    <w:rsid w:val="00061695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EC"/>
    <w:rsid w:val="00064F69"/>
    <w:rsid w:val="00065008"/>
    <w:rsid w:val="0006537A"/>
    <w:rsid w:val="00065604"/>
    <w:rsid w:val="00065C76"/>
    <w:rsid w:val="00065DAC"/>
    <w:rsid w:val="00066100"/>
    <w:rsid w:val="00066DCD"/>
    <w:rsid w:val="00066E87"/>
    <w:rsid w:val="00066F67"/>
    <w:rsid w:val="000672F9"/>
    <w:rsid w:val="000675C1"/>
    <w:rsid w:val="00067861"/>
    <w:rsid w:val="00070A65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927"/>
    <w:rsid w:val="00075D37"/>
    <w:rsid w:val="00075FFE"/>
    <w:rsid w:val="000763C4"/>
    <w:rsid w:val="00076626"/>
    <w:rsid w:val="0007695A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42DE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45E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887"/>
    <w:rsid w:val="000A64EC"/>
    <w:rsid w:val="000A6646"/>
    <w:rsid w:val="000A681F"/>
    <w:rsid w:val="000A6B19"/>
    <w:rsid w:val="000A7758"/>
    <w:rsid w:val="000A78E1"/>
    <w:rsid w:val="000A7D24"/>
    <w:rsid w:val="000A7FE3"/>
    <w:rsid w:val="000B013E"/>
    <w:rsid w:val="000B04B0"/>
    <w:rsid w:val="000B0A5B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DF0"/>
    <w:rsid w:val="000C5079"/>
    <w:rsid w:val="000C539F"/>
    <w:rsid w:val="000C55F6"/>
    <w:rsid w:val="000C606C"/>
    <w:rsid w:val="000C60CC"/>
    <w:rsid w:val="000C6188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412F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8D6"/>
    <w:rsid w:val="000F09AA"/>
    <w:rsid w:val="000F0BC6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635B"/>
    <w:rsid w:val="000F63C3"/>
    <w:rsid w:val="000F6884"/>
    <w:rsid w:val="000F6F02"/>
    <w:rsid w:val="000F70F4"/>
    <w:rsid w:val="000F744C"/>
    <w:rsid w:val="00100142"/>
    <w:rsid w:val="0010163B"/>
    <w:rsid w:val="00101A2A"/>
    <w:rsid w:val="00101D86"/>
    <w:rsid w:val="00101E1D"/>
    <w:rsid w:val="001022A4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C30"/>
    <w:rsid w:val="00110C31"/>
    <w:rsid w:val="001111B4"/>
    <w:rsid w:val="001111E1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412C"/>
    <w:rsid w:val="001344A9"/>
    <w:rsid w:val="001346D4"/>
    <w:rsid w:val="00134D5F"/>
    <w:rsid w:val="00134F04"/>
    <w:rsid w:val="00135138"/>
    <w:rsid w:val="0013549D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20"/>
    <w:rsid w:val="00140655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D8F"/>
    <w:rsid w:val="001476E8"/>
    <w:rsid w:val="001477FB"/>
    <w:rsid w:val="001479E1"/>
    <w:rsid w:val="00147A72"/>
    <w:rsid w:val="00147C10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0F85"/>
    <w:rsid w:val="001810C7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B3"/>
    <w:rsid w:val="001C6B2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67C"/>
    <w:rsid w:val="001D455D"/>
    <w:rsid w:val="001D4602"/>
    <w:rsid w:val="001D50EA"/>
    <w:rsid w:val="001D5200"/>
    <w:rsid w:val="001D522E"/>
    <w:rsid w:val="001D569B"/>
    <w:rsid w:val="001D58E8"/>
    <w:rsid w:val="001D5CD7"/>
    <w:rsid w:val="001D5D99"/>
    <w:rsid w:val="001D68F2"/>
    <w:rsid w:val="001D6989"/>
    <w:rsid w:val="001D6DE8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5CD"/>
    <w:rsid w:val="001E56F2"/>
    <w:rsid w:val="001E5A65"/>
    <w:rsid w:val="001E5D60"/>
    <w:rsid w:val="001E711F"/>
    <w:rsid w:val="001E76DB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E68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50E6"/>
    <w:rsid w:val="002363D2"/>
    <w:rsid w:val="0023690C"/>
    <w:rsid w:val="0023696E"/>
    <w:rsid w:val="00236EFF"/>
    <w:rsid w:val="00237022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2225"/>
    <w:rsid w:val="002524CA"/>
    <w:rsid w:val="00252647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74A1"/>
    <w:rsid w:val="0026771A"/>
    <w:rsid w:val="002707D7"/>
    <w:rsid w:val="00270D84"/>
    <w:rsid w:val="00270D87"/>
    <w:rsid w:val="00271213"/>
    <w:rsid w:val="00271216"/>
    <w:rsid w:val="00271CFF"/>
    <w:rsid w:val="0027246E"/>
    <w:rsid w:val="0027270F"/>
    <w:rsid w:val="0027295F"/>
    <w:rsid w:val="00272D23"/>
    <w:rsid w:val="002734AC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8B9"/>
    <w:rsid w:val="00276EC6"/>
    <w:rsid w:val="00276F0F"/>
    <w:rsid w:val="0027745D"/>
    <w:rsid w:val="002775DC"/>
    <w:rsid w:val="00277B88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478"/>
    <w:rsid w:val="002C79A4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CC2"/>
    <w:rsid w:val="00306E49"/>
    <w:rsid w:val="00307929"/>
    <w:rsid w:val="003106C8"/>
    <w:rsid w:val="00310BAA"/>
    <w:rsid w:val="00310CDC"/>
    <w:rsid w:val="00311319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B2D"/>
    <w:rsid w:val="0032529C"/>
    <w:rsid w:val="00325618"/>
    <w:rsid w:val="00325A62"/>
    <w:rsid w:val="00325C89"/>
    <w:rsid w:val="00325FA9"/>
    <w:rsid w:val="00326461"/>
    <w:rsid w:val="003267EF"/>
    <w:rsid w:val="00327557"/>
    <w:rsid w:val="00327B73"/>
    <w:rsid w:val="0033022B"/>
    <w:rsid w:val="00331012"/>
    <w:rsid w:val="00331205"/>
    <w:rsid w:val="0033174C"/>
    <w:rsid w:val="00331786"/>
    <w:rsid w:val="00331AEA"/>
    <w:rsid w:val="00331EDD"/>
    <w:rsid w:val="00331F60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1D92"/>
    <w:rsid w:val="00341FF4"/>
    <w:rsid w:val="00342A9C"/>
    <w:rsid w:val="00342EE8"/>
    <w:rsid w:val="0034379B"/>
    <w:rsid w:val="00343A16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606D7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B1"/>
    <w:rsid w:val="003717DA"/>
    <w:rsid w:val="003719B5"/>
    <w:rsid w:val="00371BBF"/>
    <w:rsid w:val="00371FC9"/>
    <w:rsid w:val="003721E6"/>
    <w:rsid w:val="0037248A"/>
    <w:rsid w:val="00372A4F"/>
    <w:rsid w:val="00372AAC"/>
    <w:rsid w:val="00372C1B"/>
    <w:rsid w:val="00373378"/>
    <w:rsid w:val="0037352F"/>
    <w:rsid w:val="00373EE4"/>
    <w:rsid w:val="00373F6E"/>
    <w:rsid w:val="003743F7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CE9"/>
    <w:rsid w:val="00377DBA"/>
    <w:rsid w:val="00377F8F"/>
    <w:rsid w:val="0038051B"/>
    <w:rsid w:val="00381513"/>
    <w:rsid w:val="003817A7"/>
    <w:rsid w:val="00382500"/>
    <w:rsid w:val="00382906"/>
    <w:rsid w:val="00382BE7"/>
    <w:rsid w:val="003830F0"/>
    <w:rsid w:val="00383858"/>
    <w:rsid w:val="003838C4"/>
    <w:rsid w:val="00383992"/>
    <w:rsid w:val="00383A8B"/>
    <w:rsid w:val="00384667"/>
    <w:rsid w:val="00384B88"/>
    <w:rsid w:val="00385C2A"/>
    <w:rsid w:val="00385CFC"/>
    <w:rsid w:val="0038605A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8E3"/>
    <w:rsid w:val="003A5944"/>
    <w:rsid w:val="003A5F27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BA4"/>
    <w:rsid w:val="003D703E"/>
    <w:rsid w:val="003D71FB"/>
    <w:rsid w:val="003D73F0"/>
    <w:rsid w:val="003E0536"/>
    <w:rsid w:val="003E0929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E3"/>
    <w:rsid w:val="003E40F4"/>
    <w:rsid w:val="003E41F8"/>
    <w:rsid w:val="003E4D97"/>
    <w:rsid w:val="003E5214"/>
    <w:rsid w:val="003E5404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97E"/>
    <w:rsid w:val="00402B97"/>
    <w:rsid w:val="0040339F"/>
    <w:rsid w:val="004039A4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5EA"/>
    <w:rsid w:val="0042693F"/>
    <w:rsid w:val="00426D32"/>
    <w:rsid w:val="00426F15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E40"/>
    <w:rsid w:val="00454E4A"/>
    <w:rsid w:val="004550BD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722"/>
    <w:rsid w:val="004608B8"/>
    <w:rsid w:val="00460D5A"/>
    <w:rsid w:val="004616BB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DD"/>
    <w:rsid w:val="00481566"/>
    <w:rsid w:val="004816BB"/>
    <w:rsid w:val="00481826"/>
    <w:rsid w:val="004825E8"/>
    <w:rsid w:val="00482DAC"/>
    <w:rsid w:val="004830E6"/>
    <w:rsid w:val="004834E0"/>
    <w:rsid w:val="0048377A"/>
    <w:rsid w:val="00483C44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E9"/>
    <w:rsid w:val="00491C1F"/>
    <w:rsid w:val="004920C5"/>
    <w:rsid w:val="00493061"/>
    <w:rsid w:val="004932A6"/>
    <w:rsid w:val="00493DEC"/>
    <w:rsid w:val="00493EEC"/>
    <w:rsid w:val="00493FE9"/>
    <w:rsid w:val="00494348"/>
    <w:rsid w:val="00494414"/>
    <w:rsid w:val="00494563"/>
    <w:rsid w:val="004946E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51CD"/>
    <w:rsid w:val="004A525C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3B8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1C8E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E0"/>
    <w:rsid w:val="004E3F1E"/>
    <w:rsid w:val="004E40FF"/>
    <w:rsid w:val="004E422F"/>
    <w:rsid w:val="004E54EA"/>
    <w:rsid w:val="004E577F"/>
    <w:rsid w:val="004E5E70"/>
    <w:rsid w:val="004E6230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4A"/>
    <w:rsid w:val="00501565"/>
    <w:rsid w:val="005015EB"/>
    <w:rsid w:val="00501D35"/>
    <w:rsid w:val="00502242"/>
    <w:rsid w:val="00502AAA"/>
    <w:rsid w:val="00502CEB"/>
    <w:rsid w:val="00503096"/>
    <w:rsid w:val="005038A1"/>
    <w:rsid w:val="00503D09"/>
    <w:rsid w:val="00503F43"/>
    <w:rsid w:val="005040E5"/>
    <w:rsid w:val="0050434D"/>
    <w:rsid w:val="005045EB"/>
    <w:rsid w:val="00504DC5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7ED0"/>
    <w:rsid w:val="00530507"/>
    <w:rsid w:val="00530740"/>
    <w:rsid w:val="00530AF1"/>
    <w:rsid w:val="00530C77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585E"/>
    <w:rsid w:val="00545D60"/>
    <w:rsid w:val="00546465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C44"/>
    <w:rsid w:val="00555EB7"/>
    <w:rsid w:val="00555F77"/>
    <w:rsid w:val="005563F9"/>
    <w:rsid w:val="005564F6"/>
    <w:rsid w:val="00556A88"/>
    <w:rsid w:val="00556AAC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729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97B"/>
    <w:rsid w:val="00591BF2"/>
    <w:rsid w:val="005921DE"/>
    <w:rsid w:val="00592247"/>
    <w:rsid w:val="0059334C"/>
    <w:rsid w:val="005933E0"/>
    <w:rsid w:val="005934EF"/>
    <w:rsid w:val="005939C1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4C6"/>
    <w:rsid w:val="005A58B4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F7"/>
    <w:rsid w:val="005C72BE"/>
    <w:rsid w:val="005C7524"/>
    <w:rsid w:val="005C76C7"/>
    <w:rsid w:val="005C7CB2"/>
    <w:rsid w:val="005C7DEF"/>
    <w:rsid w:val="005D0028"/>
    <w:rsid w:val="005D0BFC"/>
    <w:rsid w:val="005D0F71"/>
    <w:rsid w:val="005D1290"/>
    <w:rsid w:val="005D1409"/>
    <w:rsid w:val="005D1A55"/>
    <w:rsid w:val="005D20FC"/>
    <w:rsid w:val="005D218E"/>
    <w:rsid w:val="005D21BF"/>
    <w:rsid w:val="005D2931"/>
    <w:rsid w:val="005D2CB0"/>
    <w:rsid w:val="005D2E2B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425"/>
    <w:rsid w:val="005D75D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626F"/>
    <w:rsid w:val="005E6295"/>
    <w:rsid w:val="005E62A4"/>
    <w:rsid w:val="005E64EF"/>
    <w:rsid w:val="005E6C8B"/>
    <w:rsid w:val="005E6CE4"/>
    <w:rsid w:val="005E6D0E"/>
    <w:rsid w:val="005E6E25"/>
    <w:rsid w:val="005E7266"/>
    <w:rsid w:val="005E7466"/>
    <w:rsid w:val="005E7B4F"/>
    <w:rsid w:val="005E7DBC"/>
    <w:rsid w:val="005E7DE2"/>
    <w:rsid w:val="005F00A9"/>
    <w:rsid w:val="005F13DF"/>
    <w:rsid w:val="005F1419"/>
    <w:rsid w:val="005F1760"/>
    <w:rsid w:val="005F17FF"/>
    <w:rsid w:val="005F1D4C"/>
    <w:rsid w:val="005F26B8"/>
    <w:rsid w:val="005F27F8"/>
    <w:rsid w:val="005F35B3"/>
    <w:rsid w:val="005F37D8"/>
    <w:rsid w:val="005F3E86"/>
    <w:rsid w:val="005F3E8F"/>
    <w:rsid w:val="005F4495"/>
    <w:rsid w:val="005F4944"/>
    <w:rsid w:val="005F4D0A"/>
    <w:rsid w:val="005F5D7A"/>
    <w:rsid w:val="005F5D83"/>
    <w:rsid w:val="005F61AE"/>
    <w:rsid w:val="005F61CD"/>
    <w:rsid w:val="005F6E42"/>
    <w:rsid w:val="005F7038"/>
    <w:rsid w:val="005F771D"/>
    <w:rsid w:val="00600402"/>
    <w:rsid w:val="00600566"/>
    <w:rsid w:val="00600698"/>
    <w:rsid w:val="00600D8B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DCC"/>
    <w:rsid w:val="00604E8A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88C"/>
    <w:rsid w:val="00623489"/>
    <w:rsid w:val="00623748"/>
    <w:rsid w:val="00624053"/>
    <w:rsid w:val="00624350"/>
    <w:rsid w:val="0062448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2675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40023"/>
    <w:rsid w:val="00641557"/>
    <w:rsid w:val="0064163C"/>
    <w:rsid w:val="00641846"/>
    <w:rsid w:val="00641A30"/>
    <w:rsid w:val="00641B33"/>
    <w:rsid w:val="00641D00"/>
    <w:rsid w:val="00641EC0"/>
    <w:rsid w:val="00642391"/>
    <w:rsid w:val="006426F2"/>
    <w:rsid w:val="00642B12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6A1"/>
    <w:rsid w:val="00656931"/>
    <w:rsid w:val="00656ABF"/>
    <w:rsid w:val="00656DF1"/>
    <w:rsid w:val="00656E1D"/>
    <w:rsid w:val="0065728B"/>
    <w:rsid w:val="006575B3"/>
    <w:rsid w:val="006579FB"/>
    <w:rsid w:val="00657DD2"/>
    <w:rsid w:val="00657EE5"/>
    <w:rsid w:val="00657F55"/>
    <w:rsid w:val="0066007E"/>
    <w:rsid w:val="00660384"/>
    <w:rsid w:val="006609E4"/>
    <w:rsid w:val="00660ABA"/>
    <w:rsid w:val="00660DC7"/>
    <w:rsid w:val="00660FE0"/>
    <w:rsid w:val="006612EC"/>
    <w:rsid w:val="00661CFD"/>
    <w:rsid w:val="00662487"/>
    <w:rsid w:val="00662BB5"/>
    <w:rsid w:val="00662FD1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3123"/>
    <w:rsid w:val="006737C8"/>
    <w:rsid w:val="00674365"/>
    <w:rsid w:val="006747A9"/>
    <w:rsid w:val="00674940"/>
    <w:rsid w:val="00674979"/>
    <w:rsid w:val="00674AC4"/>
    <w:rsid w:val="0067536C"/>
    <w:rsid w:val="00675381"/>
    <w:rsid w:val="0067542F"/>
    <w:rsid w:val="006758DD"/>
    <w:rsid w:val="0067606B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23B"/>
    <w:rsid w:val="006A14CC"/>
    <w:rsid w:val="006A1B0E"/>
    <w:rsid w:val="006A1B37"/>
    <w:rsid w:val="006A250A"/>
    <w:rsid w:val="006A2695"/>
    <w:rsid w:val="006A2A27"/>
    <w:rsid w:val="006A2F21"/>
    <w:rsid w:val="006A314E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1F9"/>
    <w:rsid w:val="006C036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F56"/>
    <w:rsid w:val="006C50EE"/>
    <w:rsid w:val="006C57ED"/>
    <w:rsid w:val="006C580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6EA"/>
    <w:rsid w:val="006D2746"/>
    <w:rsid w:val="006D32CA"/>
    <w:rsid w:val="006D3AA0"/>
    <w:rsid w:val="006D3CC6"/>
    <w:rsid w:val="006D4112"/>
    <w:rsid w:val="006D4255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B9D"/>
    <w:rsid w:val="007122DF"/>
    <w:rsid w:val="007129EC"/>
    <w:rsid w:val="00712F07"/>
    <w:rsid w:val="00713222"/>
    <w:rsid w:val="007132DF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B00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EAB"/>
    <w:rsid w:val="00731227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2F"/>
    <w:rsid w:val="0073453D"/>
    <w:rsid w:val="0073460C"/>
    <w:rsid w:val="007347CA"/>
    <w:rsid w:val="007349C7"/>
    <w:rsid w:val="00735559"/>
    <w:rsid w:val="00735816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D99"/>
    <w:rsid w:val="00764DE0"/>
    <w:rsid w:val="00765145"/>
    <w:rsid w:val="007654CC"/>
    <w:rsid w:val="00765875"/>
    <w:rsid w:val="00765A5B"/>
    <w:rsid w:val="00765EA9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879"/>
    <w:rsid w:val="007A7F04"/>
    <w:rsid w:val="007B04A2"/>
    <w:rsid w:val="007B07C6"/>
    <w:rsid w:val="007B0886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2014"/>
    <w:rsid w:val="007C255B"/>
    <w:rsid w:val="007C26DF"/>
    <w:rsid w:val="007C26FA"/>
    <w:rsid w:val="007C27AC"/>
    <w:rsid w:val="007C28D3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E60"/>
    <w:rsid w:val="007F0006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ACF"/>
    <w:rsid w:val="007F4D19"/>
    <w:rsid w:val="007F50A3"/>
    <w:rsid w:val="007F584B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8003CE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12C7"/>
    <w:rsid w:val="0082143C"/>
    <w:rsid w:val="0082145C"/>
    <w:rsid w:val="008214D2"/>
    <w:rsid w:val="00821628"/>
    <w:rsid w:val="008220E3"/>
    <w:rsid w:val="0082278A"/>
    <w:rsid w:val="008229F2"/>
    <w:rsid w:val="00823175"/>
    <w:rsid w:val="008231C0"/>
    <w:rsid w:val="0082336D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927"/>
    <w:rsid w:val="00832E4C"/>
    <w:rsid w:val="00833A4E"/>
    <w:rsid w:val="0083438C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ECC"/>
    <w:rsid w:val="0084328E"/>
    <w:rsid w:val="008433BF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20A9"/>
    <w:rsid w:val="008626A7"/>
    <w:rsid w:val="00862A8A"/>
    <w:rsid w:val="00862C5F"/>
    <w:rsid w:val="00863097"/>
    <w:rsid w:val="00863C19"/>
    <w:rsid w:val="00863E83"/>
    <w:rsid w:val="00864095"/>
    <w:rsid w:val="0086418B"/>
    <w:rsid w:val="00864E4E"/>
    <w:rsid w:val="0086519D"/>
    <w:rsid w:val="008659BC"/>
    <w:rsid w:val="00866115"/>
    <w:rsid w:val="00866154"/>
    <w:rsid w:val="00866C42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9F2"/>
    <w:rsid w:val="008726CF"/>
    <w:rsid w:val="00872B55"/>
    <w:rsid w:val="00872D32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453E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857"/>
    <w:rsid w:val="00887A9B"/>
    <w:rsid w:val="008902C8"/>
    <w:rsid w:val="008905D4"/>
    <w:rsid w:val="00890640"/>
    <w:rsid w:val="00890DD5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DD"/>
    <w:rsid w:val="008A0A0A"/>
    <w:rsid w:val="008A0B79"/>
    <w:rsid w:val="008A0E6E"/>
    <w:rsid w:val="008A17EA"/>
    <w:rsid w:val="008A1CAA"/>
    <w:rsid w:val="008A29FD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8A"/>
    <w:rsid w:val="008B66A7"/>
    <w:rsid w:val="008B675B"/>
    <w:rsid w:val="008B6D30"/>
    <w:rsid w:val="008B72B5"/>
    <w:rsid w:val="008B7466"/>
    <w:rsid w:val="008C068E"/>
    <w:rsid w:val="008C177F"/>
    <w:rsid w:val="008C1984"/>
    <w:rsid w:val="008C1A65"/>
    <w:rsid w:val="008C29DB"/>
    <w:rsid w:val="008C32FC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36A3"/>
    <w:rsid w:val="008D3706"/>
    <w:rsid w:val="008D3E78"/>
    <w:rsid w:val="008D41DA"/>
    <w:rsid w:val="008D430E"/>
    <w:rsid w:val="008D44FE"/>
    <w:rsid w:val="008D4E0F"/>
    <w:rsid w:val="008D50EE"/>
    <w:rsid w:val="008D5470"/>
    <w:rsid w:val="008D54FC"/>
    <w:rsid w:val="008D5EA2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87A"/>
    <w:rsid w:val="008F08FE"/>
    <w:rsid w:val="008F0B59"/>
    <w:rsid w:val="008F0ED8"/>
    <w:rsid w:val="008F0F92"/>
    <w:rsid w:val="008F1059"/>
    <w:rsid w:val="008F22A0"/>
    <w:rsid w:val="008F26C0"/>
    <w:rsid w:val="008F2756"/>
    <w:rsid w:val="008F2A33"/>
    <w:rsid w:val="008F2FC2"/>
    <w:rsid w:val="008F3F48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2FDA"/>
    <w:rsid w:val="00913498"/>
    <w:rsid w:val="0091407D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266"/>
    <w:rsid w:val="009262B0"/>
    <w:rsid w:val="0092655E"/>
    <w:rsid w:val="009266D6"/>
    <w:rsid w:val="0092721F"/>
    <w:rsid w:val="0092779D"/>
    <w:rsid w:val="00930746"/>
    <w:rsid w:val="00930991"/>
    <w:rsid w:val="00930AA2"/>
    <w:rsid w:val="00931A11"/>
    <w:rsid w:val="00931A41"/>
    <w:rsid w:val="00931CF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5568"/>
    <w:rsid w:val="009D602F"/>
    <w:rsid w:val="009D60E5"/>
    <w:rsid w:val="009D6A3B"/>
    <w:rsid w:val="009D7190"/>
    <w:rsid w:val="009D72D0"/>
    <w:rsid w:val="009D7585"/>
    <w:rsid w:val="009D790F"/>
    <w:rsid w:val="009E01D1"/>
    <w:rsid w:val="009E07F8"/>
    <w:rsid w:val="009E0E9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D48"/>
    <w:rsid w:val="009F6763"/>
    <w:rsid w:val="009F6A28"/>
    <w:rsid w:val="009F6AC3"/>
    <w:rsid w:val="009F6E36"/>
    <w:rsid w:val="009F71A9"/>
    <w:rsid w:val="009F7B63"/>
    <w:rsid w:val="00A00154"/>
    <w:rsid w:val="00A00973"/>
    <w:rsid w:val="00A00B97"/>
    <w:rsid w:val="00A00C16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1987"/>
    <w:rsid w:val="00A11C5B"/>
    <w:rsid w:val="00A121B9"/>
    <w:rsid w:val="00A122A9"/>
    <w:rsid w:val="00A1249D"/>
    <w:rsid w:val="00A12B5B"/>
    <w:rsid w:val="00A12F08"/>
    <w:rsid w:val="00A1346F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87F"/>
    <w:rsid w:val="00A25CBD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C8A"/>
    <w:rsid w:val="00A55CD3"/>
    <w:rsid w:val="00A55DEC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454"/>
    <w:rsid w:val="00AA36B0"/>
    <w:rsid w:val="00AA389A"/>
    <w:rsid w:val="00AA38E6"/>
    <w:rsid w:val="00AA38FD"/>
    <w:rsid w:val="00AA416C"/>
    <w:rsid w:val="00AA4642"/>
    <w:rsid w:val="00AA51A3"/>
    <w:rsid w:val="00AA51CD"/>
    <w:rsid w:val="00AA582A"/>
    <w:rsid w:val="00AA66FC"/>
    <w:rsid w:val="00AA6B73"/>
    <w:rsid w:val="00AA706A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C014D"/>
    <w:rsid w:val="00AC025B"/>
    <w:rsid w:val="00AC04AD"/>
    <w:rsid w:val="00AC09E6"/>
    <w:rsid w:val="00AC0FB8"/>
    <w:rsid w:val="00AC16D0"/>
    <w:rsid w:val="00AC1782"/>
    <w:rsid w:val="00AC1CF3"/>
    <w:rsid w:val="00AC2050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D39"/>
    <w:rsid w:val="00AD228E"/>
    <w:rsid w:val="00AD23C6"/>
    <w:rsid w:val="00AD2646"/>
    <w:rsid w:val="00AD2BA3"/>
    <w:rsid w:val="00AD2CF6"/>
    <w:rsid w:val="00AD2D75"/>
    <w:rsid w:val="00AD31F9"/>
    <w:rsid w:val="00AD38CB"/>
    <w:rsid w:val="00AD39D0"/>
    <w:rsid w:val="00AD3B0B"/>
    <w:rsid w:val="00AD3B37"/>
    <w:rsid w:val="00AD40C9"/>
    <w:rsid w:val="00AD4442"/>
    <w:rsid w:val="00AD4601"/>
    <w:rsid w:val="00AD47A7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461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489"/>
    <w:rsid w:val="00AF4CEF"/>
    <w:rsid w:val="00AF4E28"/>
    <w:rsid w:val="00AF520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A3E"/>
    <w:rsid w:val="00B00C33"/>
    <w:rsid w:val="00B00C36"/>
    <w:rsid w:val="00B00E8F"/>
    <w:rsid w:val="00B0101B"/>
    <w:rsid w:val="00B010C9"/>
    <w:rsid w:val="00B016FF"/>
    <w:rsid w:val="00B0237A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0FD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312"/>
    <w:rsid w:val="00B259A4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94D"/>
    <w:rsid w:val="00B45D84"/>
    <w:rsid w:val="00B461E5"/>
    <w:rsid w:val="00B467D1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22F"/>
    <w:rsid w:val="00B81D2E"/>
    <w:rsid w:val="00B8200C"/>
    <w:rsid w:val="00B82206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888"/>
    <w:rsid w:val="00B929A9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213D"/>
    <w:rsid w:val="00BA2298"/>
    <w:rsid w:val="00BA22BE"/>
    <w:rsid w:val="00BA2680"/>
    <w:rsid w:val="00BA2944"/>
    <w:rsid w:val="00BA3C9A"/>
    <w:rsid w:val="00BA41F7"/>
    <w:rsid w:val="00BA443B"/>
    <w:rsid w:val="00BA45CB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C88"/>
    <w:rsid w:val="00BB3CA0"/>
    <w:rsid w:val="00BB4024"/>
    <w:rsid w:val="00BB4070"/>
    <w:rsid w:val="00BB40E9"/>
    <w:rsid w:val="00BB41FF"/>
    <w:rsid w:val="00BB420D"/>
    <w:rsid w:val="00BB4AD9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10D3"/>
    <w:rsid w:val="00BC1215"/>
    <w:rsid w:val="00BC1EC3"/>
    <w:rsid w:val="00BC216C"/>
    <w:rsid w:val="00BC21C7"/>
    <w:rsid w:val="00BC2665"/>
    <w:rsid w:val="00BC2E1F"/>
    <w:rsid w:val="00BC2F64"/>
    <w:rsid w:val="00BC3061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B5D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D8B"/>
    <w:rsid w:val="00BD1F7C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E87"/>
    <w:rsid w:val="00BD4E8D"/>
    <w:rsid w:val="00BD5643"/>
    <w:rsid w:val="00BD5B37"/>
    <w:rsid w:val="00BD5B4D"/>
    <w:rsid w:val="00BD5D64"/>
    <w:rsid w:val="00BD68D7"/>
    <w:rsid w:val="00BD6AB0"/>
    <w:rsid w:val="00BD6DED"/>
    <w:rsid w:val="00BD702D"/>
    <w:rsid w:val="00BD757D"/>
    <w:rsid w:val="00BD7C33"/>
    <w:rsid w:val="00BE046F"/>
    <w:rsid w:val="00BE05E5"/>
    <w:rsid w:val="00BE08D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093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5688"/>
    <w:rsid w:val="00C35EDE"/>
    <w:rsid w:val="00C35F09"/>
    <w:rsid w:val="00C36352"/>
    <w:rsid w:val="00C36B22"/>
    <w:rsid w:val="00C36B88"/>
    <w:rsid w:val="00C36B8E"/>
    <w:rsid w:val="00C37425"/>
    <w:rsid w:val="00C37F8D"/>
    <w:rsid w:val="00C40165"/>
    <w:rsid w:val="00C40AF3"/>
    <w:rsid w:val="00C41427"/>
    <w:rsid w:val="00C414FD"/>
    <w:rsid w:val="00C41689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B5B"/>
    <w:rsid w:val="00C525F7"/>
    <w:rsid w:val="00C52959"/>
    <w:rsid w:val="00C536CF"/>
    <w:rsid w:val="00C544F6"/>
    <w:rsid w:val="00C54580"/>
    <w:rsid w:val="00C54A39"/>
    <w:rsid w:val="00C551C8"/>
    <w:rsid w:val="00C55693"/>
    <w:rsid w:val="00C557D2"/>
    <w:rsid w:val="00C55B47"/>
    <w:rsid w:val="00C55E2C"/>
    <w:rsid w:val="00C55F79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A5F"/>
    <w:rsid w:val="00C6448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34BD"/>
    <w:rsid w:val="00C73C5B"/>
    <w:rsid w:val="00C73D3D"/>
    <w:rsid w:val="00C74264"/>
    <w:rsid w:val="00C744BB"/>
    <w:rsid w:val="00C748CA"/>
    <w:rsid w:val="00C748EF"/>
    <w:rsid w:val="00C74D25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810"/>
    <w:rsid w:val="00C846AF"/>
    <w:rsid w:val="00C84ABD"/>
    <w:rsid w:val="00C84CCB"/>
    <w:rsid w:val="00C85403"/>
    <w:rsid w:val="00C85C47"/>
    <w:rsid w:val="00C8607B"/>
    <w:rsid w:val="00C863EE"/>
    <w:rsid w:val="00C869A7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D86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783"/>
    <w:rsid w:val="00CB2957"/>
    <w:rsid w:val="00CB2FAF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40A"/>
    <w:rsid w:val="00CD1E43"/>
    <w:rsid w:val="00CD2093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662"/>
    <w:rsid w:val="00CD7798"/>
    <w:rsid w:val="00CD794F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4108"/>
    <w:rsid w:val="00CE42C9"/>
    <w:rsid w:val="00CE4414"/>
    <w:rsid w:val="00CE4433"/>
    <w:rsid w:val="00CE44B5"/>
    <w:rsid w:val="00CE47E6"/>
    <w:rsid w:val="00CE47F4"/>
    <w:rsid w:val="00CE4AFE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4CF3"/>
    <w:rsid w:val="00D05131"/>
    <w:rsid w:val="00D05163"/>
    <w:rsid w:val="00D05B41"/>
    <w:rsid w:val="00D05F33"/>
    <w:rsid w:val="00D0650D"/>
    <w:rsid w:val="00D0680F"/>
    <w:rsid w:val="00D06AF5"/>
    <w:rsid w:val="00D06F3C"/>
    <w:rsid w:val="00D0723B"/>
    <w:rsid w:val="00D07A42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31D0"/>
    <w:rsid w:val="00D23539"/>
    <w:rsid w:val="00D2406C"/>
    <w:rsid w:val="00D2432E"/>
    <w:rsid w:val="00D243BB"/>
    <w:rsid w:val="00D2454A"/>
    <w:rsid w:val="00D245CE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10B4"/>
    <w:rsid w:val="00D51252"/>
    <w:rsid w:val="00D515C8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616F"/>
    <w:rsid w:val="00D667A8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F12"/>
    <w:rsid w:val="00D80AD4"/>
    <w:rsid w:val="00D80C31"/>
    <w:rsid w:val="00D80EBC"/>
    <w:rsid w:val="00D815DB"/>
    <w:rsid w:val="00D816A4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F01"/>
    <w:rsid w:val="00D93EC4"/>
    <w:rsid w:val="00D940AE"/>
    <w:rsid w:val="00D94650"/>
    <w:rsid w:val="00D946AF"/>
    <w:rsid w:val="00D94F20"/>
    <w:rsid w:val="00D9528D"/>
    <w:rsid w:val="00D956FC"/>
    <w:rsid w:val="00D95BCE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1097"/>
    <w:rsid w:val="00DA12F5"/>
    <w:rsid w:val="00DA1355"/>
    <w:rsid w:val="00DA18B1"/>
    <w:rsid w:val="00DA191B"/>
    <w:rsid w:val="00DA1DBB"/>
    <w:rsid w:val="00DA24A1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969"/>
    <w:rsid w:val="00DA7C9D"/>
    <w:rsid w:val="00DA7D5D"/>
    <w:rsid w:val="00DB008F"/>
    <w:rsid w:val="00DB0120"/>
    <w:rsid w:val="00DB0791"/>
    <w:rsid w:val="00DB0A0E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F6F"/>
    <w:rsid w:val="00DD7305"/>
    <w:rsid w:val="00DD73C0"/>
    <w:rsid w:val="00DD7670"/>
    <w:rsid w:val="00DD77C3"/>
    <w:rsid w:val="00DE0324"/>
    <w:rsid w:val="00DE03CF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8DB"/>
    <w:rsid w:val="00E010EF"/>
    <w:rsid w:val="00E012C3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32C"/>
    <w:rsid w:val="00E14569"/>
    <w:rsid w:val="00E155EE"/>
    <w:rsid w:val="00E15A5E"/>
    <w:rsid w:val="00E15AD5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751"/>
    <w:rsid w:val="00E21766"/>
    <w:rsid w:val="00E218AA"/>
    <w:rsid w:val="00E218E3"/>
    <w:rsid w:val="00E21CFA"/>
    <w:rsid w:val="00E226F8"/>
    <w:rsid w:val="00E227E5"/>
    <w:rsid w:val="00E22818"/>
    <w:rsid w:val="00E23166"/>
    <w:rsid w:val="00E233D9"/>
    <w:rsid w:val="00E23970"/>
    <w:rsid w:val="00E23B94"/>
    <w:rsid w:val="00E23DE1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23D"/>
    <w:rsid w:val="00E302D6"/>
    <w:rsid w:val="00E30492"/>
    <w:rsid w:val="00E304B2"/>
    <w:rsid w:val="00E3055E"/>
    <w:rsid w:val="00E30801"/>
    <w:rsid w:val="00E317EE"/>
    <w:rsid w:val="00E318C5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CDC"/>
    <w:rsid w:val="00E56EAD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44E"/>
    <w:rsid w:val="00E636A5"/>
    <w:rsid w:val="00E63FD3"/>
    <w:rsid w:val="00E64656"/>
    <w:rsid w:val="00E64865"/>
    <w:rsid w:val="00E65013"/>
    <w:rsid w:val="00E655A2"/>
    <w:rsid w:val="00E65A1B"/>
    <w:rsid w:val="00E65BE6"/>
    <w:rsid w:val="00E65BFC"/>
    <w:rsid w:val="00E65C95"/>
    <w:rsid w:val="00E6602D"/>
    <w:rsid w:val="00E6617A"/>
    <w:rsid w:val="00E6651F"/>
    <w:rsid w:val="00E665E8"/>
    <w:rsid w:val="00E66DE3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90250"/>
    <w:rsid w:val="00E90332"/>
    <w:rsid w:val="00E90C15"/>
    <w:rsid w:val="00E90E20"/>
    <w:rsid w:val="00E91091"/>
    <w:rsid w:val="00E911A8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AE"/>
    <w:rsid w:val="00EA0C4C"/>
    <w:rsid w:val="00EA1038"/>
    <w:rsid w:val="00EA104D"/>
    <w:rsid w:val="00EA1739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4C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412E"/>
    <w:rsid w:val="00EC492E"/>
    <w:rsid w:val="00EC517F"/>
    <w:rsid w:val="00EC62B2"/>
    <w:rsid w:val="00EC62F8"/>
    <w:rsid w:val="00EC6441"/>
    <w:rsid w:val="00EC6D22"/>
    <w:rsid w:val="00EC7320"/>
    <w:rsid w:val="00EC74AC"/>
    <w:rsid w:val="00EC7574"/>
    <w:rsid w:val="00EC7E73"/>
    <w:rsid w:val="00ED04F8"/>
    <w:rsid w:val="00ED057F"/>
    <w:rsid w:val="00ED091B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1E1"/>
    <w:rsid w:val="00EE5892"/>
    <w:rsid w:val="00EE652E"/>
    <w:rsid w:val="00EE742B"/>
    <w:rsid w:val="00EE7510"/>
    <w:rsid w:val="00EF0854"/>
    <w:rsid w:val="00EF108E"/>
    <w:rsid w:val="00EF1144"/>
    <w:rsid w:val="00EF1722"/>
    <w:rsid w:val="00EF1942"/>
    <w:rsid w:val="00EF19DE"/>
    <w:rsid w:val="00EF2001"/>
    <w:rsid w:val="00EF3109"/>
    <w:rsid w:val="00EF322D"/>
    <w:rsid w:val="00EF3B86"/>
    <w:rsid w:val="00EF4057"/>
    <w:rsid w:val="00EF416F"/>
    <w:rsid w:val="00EF4D70"/>
    <w:rsid w:val="00EF539A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2A4"/>
    <w:rsid w:val="00F07C4B"/>
    <w:rsid w:val="00F10335"/>
    <w:rsid w:val="00F1060F"/>
    <w:rsid w:val="00F10716"/>
    <w:rsid w:val="00F108FD"/>
    <w:rsid w:val="00F10D5A"/>
    <w:rsid w:val="00F10E89"/>
    <w:rsid w:val="00F114B1"/>
    <w:rsid w:val="00F1175A"/>
    <w:rsid w:val="00F11F3B"/>
    <w:rsid w:val="00F1201E"/>
    <w:rsid w:val="00F12739"/>
    <w:rsid w:val="00F12D2F"/>
    <w:rsid w:val="00F12E94"/>
    <w:rsid w:val="00F1330D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1718"/>
    <w:rsid w:val="00F31B81"/>
    <w:rsid w:val="00F32038"/>
    <w:rsid w:val="00F32632"/>
    <w:rsid w:val="00F32BB3"/>
    <w:rsid w:val="00F32D4E"/>
    <w:rsid w:val="00F33203"/>
    <w:rsid w:val="00F33E4C"/>
    <w:rsid w:val="00F345EC"/>
    <w:rsid w:val="00F34B96"/>
    <w:rsid w:val="00F35B6C"/>
    <w:rsid w:val="00F3666B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7139"/>
    <w:rsid w:val="00F57468"/>
    <w:rsid w:val="00F6034C"/>
    <w:rsid w:val="00F603AE"/>
    <w:rsid w:val="00F603B2"/>
    <w:rsid w:val="00F60634"/>
    <w:rsid w:val="00F609DA"/>
    <w:rsid w:val="00F609FC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E89"/>
    <w:rsid w:val="00F93EA0"/>
    <w:rsid w:val="00F94312"/>
    <w:rsid w:val="00F9450D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50A"/>
    <w:rsid w:val="00FA15F2"/>
    <w:rsid w:val="00FA1BC9"/>
    <w:rsid w:val="00FA1BD3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64B"/>
    <w:rsid w:val="00FB59A8"/>
    <w:rsid w:val="00FB5A28"/>
    <w:rsid w:val="00FB5A99"/>
    <w:rsid w:val="00FB5C1E"/>
    <w:rsid w:val="00FB5D00"/>
    <w:rsid w:val="00FB5D89"/>
    <w:rsid w:val="00FB5F8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3300"/>
    <w:rsid w:val="00FD35AE"/>
    <w:rsid w:val="00FD375A"/>
    <w:rsid w:val="00FD389D"/>
    <w:rsid w:val="00FD41D0"/>
    <w:rsid w:val="00FD5293"/>
    <w:rsid w:val="00FD5BC1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49"/>
    <w:rsid w:val="00FE2779"/>
    <w:rsid w:val="00FE29D9"/>
    <w:rsid w:val="00FE33C4"/>
    <w:rsid w:val="00FE3958"/>
    <w:rsid w:val="00FE413B"/>
    <w:rsid w:val="00FE42B4"/>
    <w:rsid w:val="00FE4F74"/>
    <w:rsid w:val="00FE5552"/>
    <w:rsid w:val="00FE5E93"/>
    <w:rsid w:val="00FE65B8"/>
    <w:rsid w:val="00FE6A65"/>
    <w:rsid w:val="00FE6A6C"/>
    <w:rsid w:val="00FE739E"/>
    <w:rsid w:val="00FE7AF7"/>
    <w:rsid w:val="00FF027C"/>
    <w:rsid w:val="00FF065A"/>
    <w:rsid w:val="00FF0A31"/>
    <w:rsid w:val="00FF0EE8"/>
    <w:rsid w:val="00FF17B2"/>
    <w:rsid w:val="00FF1CBF"/>
    <w:rsid w:val="00FF21CB"/>
    <w:rsid w:val="00FF2B34"/>
    <w:rsid w:val="00FF2F34"/>
    <w:rsid w:val="00FF3990"/>
    <w:rsid w:val="00FF3AE1"/>
    <w:rsid w:val="00FF401E"/>
    <w:rsid w:val="00FF510C"/>
    <w:rsid w:val="00FF5156"/>
    <w:rsid w:val="00FF5B1D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690A39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9149D-D78D-41EE-8991-AE6370DC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2387</Words>
  <Characters>9320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2020-05-27T05:36:00Z</cp:lastPrinted>
  <dcterms:created xsi:type="dcterms:W3CDTF">2020-05-28T08:26:00Z</dcterms:created>
  <dcterms:modified xsi:type="dcterms:W3CDTF">2020-05-28T08:37:00Z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