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A5C" w:rsidRPr="00254A81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54A81">
        <w:rPr>
          <w:rFonts w:ascii="Angsana New" w:hAnsi="Angsana New"/>
          <w:b w:val="0"/>
          <w:bCs/>
          <w:sz w:val="30"/>
          <w:szCs w:val="30"/>
        </w:rPr>
        <w:tab/>
      </w:r>
      <w:r w:rsidRPr="00254A8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3E6A5C" w:rsidRPr="00254A81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:rsidR="003E6A5C" w:rsidRPr="00254A81" w:rsidRDefault="003E6A5C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20" w:lineRule="exact"/>
        <w:ind w:left="1080" w:hanging="1080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1876D1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1876D1" w:rsidRPr="00254A8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:rsidR="001876D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lang w:bidi="th-TH"/>
        </w:rPr>
        <w:tab/>
      </w:r>
      <w:r w:rsidR="001876D1" w:rsidRPr="00254A81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:rsidR="002175ED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lang w:bidi="th-TH"/>
        </w:rPr>
        <w:tab/>
      </w:r>
      <w:r w:rsidR="00A52E36" w:rsidRPr="00A52E36">
        <w:rPr>
          <w:rFonts w:ascii="Angsana New" w:hAnsi="Angsana New"/>
          <w:b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E85D1C" w:rsidRPr="00C36B8E">
        <w:rPr>
          <w:rFonts w:ascii="Angsana New" w:hAnsi="Angsana New"/>
          <w:bCs/>
          <w:sz w:val="30"/>
          <w:szCs w:val="30"/>
          <w:lang w:bidi="th-TH"/>
        </w:rPr>
        <w:t>2019</w:t>
      </w:r>
      <w:r w:rsidR="00A52E36" w:rsidRPr="00C36B8E">
        <w:rPr>
          <w:rFonts w:ascii="Angsana New" w:hAnsi="Angsana New"/>
          <w:bCs/>
          <w:sz w:val="30"/>
          <w:szCs w:val="30"/>
          <w:cs/>
          <w:lang w:bidi="th-TH"/>
        </w:rPr>
        <w:t xml:space="preserve"> (</w:t>
      </w:r>
      <w:r w:rsidR="00A52E36" w:rsidRPr="00C36B8E">
        <w:rPr>
          <w:rFonts w:ascii="Angsana New" w:hAnsi="Angsana New"/>
          <w:bCs/>
          <w:sz w:val="30"/>
          <w:szCs w:val="30"/>
          <w:lang w:bidi="th-TH"/>
        </w:rPr>
        <w:t>Covid-</w:t>
      </w:r>
      <w:r w:rsidR="00E85D1C" w:rsidRPr="00C36B8E">
        <w:rPr>
          <w:rFonts w:ascii="Angsana New" w:hAnsi="Angsana New"/>
          <w:bCs/>
          <w:sz w:val="30"/>
          <w:szCs w:val="30"/>
          <w:lang w:bidi="th-TH"/>
        </w:rPr>
        <w:t>19</w:t>
      </w:r>
      <w:r w:rsidR="00A52E36" w:rsidRPr="00C36B8E">
        <w:rPr>
          <w:rFonts w:ascii="Angsana New" w:hAnsi="Angsana New"/>
          <w:bCs/>
          <w:sz w:val="30"/>
          <w:szCs w:val="30"/>
          <w:lang w:bidi="th-TH"/>
        </w:rPr>
        <w:t>)</w:t>
      </w:r>
    </w:p>
    <w:p w:rsidR="007A5E91" w:rsidRPr="00254A81" w:rsidRDefault="007A5E91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D2DAE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CD2DAE" w:rsidRPr="00254A81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3E6A5C" w:rsidRPr="00254A81" w:rsidRDefault="003E6A5C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CD2DAE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CD2DAE" w:rsidRPr="00254A8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:rsidR="009B5E50" w:rsidRPr="00254A81" w:rsidRDefault="009B5E50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ในบริษัทร่วม</w:t>
      </w:r>
    </w:p>
    <w:p w:rsidR="003E6A5C" w:rsidRPr="00254A81" w:rsidRDefault="003E6A5C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B61432" w:rsidRPr="00254A81" w:rsidRDefault="00B61432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เงินลงทุนระยะยาวอื่น</w:t>
      </w:r>
    </w:p>
    <w:p w:rsidR="003E6A5C" w:rsidRPr="00254A81" w:rsidRDefault="005E1EFC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B54FC4" w:rsidRPr="00254A81" w:rsidRDefault="00B54FC4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3E6A5C" w:rsidRPr="00254A81" w:rsidRDefault="003E6A5C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:rsidR="000122A5" w:rsidRPr="00254A81" w:rsidRDefault="000122A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:rsidR="003E6A5C" w:rsidRPr="00254A81" w:rsidRDefault="007E6B9C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C91C33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C91C33" w:rsidRPr="00254A81">
        <w:rPr>
          <w:rFonts w:ascii="Angsana New" w:hAnsi="Angsana New"/>
          <w:sz w:val="30"/>
          <w:szCs w:val="30"/>
          <w:cs/>
          <w:lang w:bidi="th-TH"/>
        </w:rPr>
        <w:t>ทุน</w:t>
      </w:r>
      <w:r w:rsidR="00D6082F" w:rsidRPr="00254A81">
        <w:rPr>
          <w:rFonts w:ascii="Angsana New" w:hAnsi="Angsana New"/>
          <w:sz w:val="30"/>
          <w:szCs w:val="30"/>
          <w:cs/>
          <w:lang w:bidi="th-TH"/>
        </w:rPr>
        <w:t>เรือนหุ้น</w:t>
      </w:r>
    </w:p>
    <w:p w:rsidR="00C91C33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C91C33" w:rsidRPr="00254A81">
        <w:rPr>
          <w:rFonts w:ascii="Angsana New" w:hAnsi="Angsana New"/>
          <w:sz w:val="30"/>
          <w:szCs w:val="30"/>
          <w:cs/>
          <w:lang w:bidi="th-TH"/>
        </w:rPr>
        <w:t>สำรอง</w:t>
      </w:r>
    </w:p>
    <w:p w:rsidR="00C91C33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C91C33" w:rsidRPr="00254A81">
        <w:rPr>
          <w:rFonts w:ascii="Angsana New" w:hAnsi="Angsana New"/>
          <w:sz w:val="30"/>
          <w:szCs w:val="30"/>
          <w:cs/>
          <w:lang w:bidi="th-TH"/>
        </w:rPr>
        <w:t>ส่วนงา</w:t>
      </w:r>
      <w:r w:rsidR="001D6DE8" w:rsidRPr="00254A81">
        <w:rPr>
          <w:rFonts w:ascii="Angsana New" w:hAnsi="Angsana New"/>
          <w:sz w:val="30"/>
          <w:szCs w:val="30"/>
          <w:cs/>
          <w:lang w:bidi="th-TH"/>
        </w:rPr>
        <w:t>น</w:t>
      </w:r>
      <w:r w:rsidR="00EC3994" w:rsidRPr="00254A81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:rsidR="00B11286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B11286"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B11286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B11286" w:rsidRPr="00254A81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:rsidR="00B11286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5D5A40" w:rsidRPr="00254A81">
        <w:rPr>
          <w:rFonts w:ascii="Angsana New" w:hAnsi="Angsana New"/>
          <w:sz w:val="30"/>
          <w:szCs w:val="30"/>
          <w:cs/>
          <w:lang w:bidi="th-TH"/>
        </w:rPr>
        <w:t>ค่าใช้จ่าย</w:t>
      </w:r>
      <w:r w:rsidR="00B11286" w:rsidRPr="00254A8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bookmarkStart w:id="0" w:name="_GoBack"/>
      <w:bookmarkEnd w:id="0"/>
    </w:p>
    <w:p w:rsidR="003E6A5C" w:rsidRPr="00254A81" w:rsidRDefault="003E6A5C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:rsidR="00DA3E81" w:rsidRPr="00254A81" w:rsidRDefault="00DA3E81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:rsidR="00470577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470577" w:rsidRPr="00254A81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B11286" w:rsidRPr="00254A81" w:rsidRDefault="00EC6D85" w:rsidP="0071765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bidi="th-TH"/>
        </w:rPr>
        <w:tab/>
      </w:r>
      <w:r w:rsidR="00B11286" w:rsidRPr="00254A81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702340" w:rsidRPr="00254A81">
        <w:rPr>
          <w:rFonts w:ascii="Angsana New" w:hAnsi="Angsana New"/>
          <w:sz w:val="30"/>
          <w:szCs w:val="30"/>
          <w:cs/>
          <w:lang w:bidi="th-TH"/>
        </w:rPr>
        <w:t>และหนี้สินที่อาจเกิดขึ้น</w:t>
      </w:r>
      <w:r w:rsidR="00B11286" w:rsidRPr="00254A81">
        <w:rPr>
          <w:rFonts w:ascii="Angsana New" w:hAnsi="Angsana New"/>
          <w:sz w:val="30"/>
          <w:szCs w:val="30"/>
          <w:cs/>
          <w:lang w:bidi="th-TH"/>
        </w:rPr>
        <w:t xml:space="preserve">กับกิจการที่ไม่เกี่ยวข้องกัน  </w:t>
      </w:r>
    </w:p>
    <w:p w:rsidR="00156FFC" w:rsidRPr="00B5443E" w:rsidRDefault="00EC6D85" w:rsidP="00156FF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400" w:lineRule="exact"/>
        <w:ind w:left="3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D4439A" w:rsidRPr="00B5443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  <w:r w:rsidR="00777B4A" w:rsidRPr="00254A8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254A81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ab/>
      </w:r>
      <w:r w:rsidRPr="00254A81">
        <w:rPr>
          <w:rFonts w:ascii="Angsana New" w:hAnsi="Angsana New"/>
          <w:sz w:val="30"/>
          <w:szCs w:val="30"/>
          <w:cs/>
        </w:rPr>
        <w:tab/>
      </w:r>
      <w:r w:rsidR="00777B4A" w:rsidRPr="00B5443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3160AC" w:rsidRPr="00B5443E">
        <w:rPr>
          <w:rFonts w:ascii="Angsana New" w:hAnsi="Angsana New"/>
          <w:sz w:val="30"/>
          <w:szCs w:val="30"/>
          <w:cs/>
        </w:rPr>
        <w:t xml:space="preserve"> </w:t>
      </w:r>
      <w:r w:rsidR="00A81F3D">
        <w:rPr>
          <w:rFonts w:ascii="Angsana New" w:hAnsi="Angsana New"/>
          <w:sz w:val="30"/>
          <w:szCs w:val="30"/>
        </w:rPr>
        <w:t>2</w:t>
      </w:r>
      <w:r w:rsidR="00373F6E">
        <w:rPr>
          <w:rFonts w:ascii="Angsana New" w:hAnsi="Angsana New"/>
          <w:sz w:val="30"/>
          <w:szCs w:val="30"/>
        </w:rPr>
        <w:t>9</w:t>
      </w:r>
      <w:r w:rsidR="00A81F3D">
        <w:rPr>
          <w:rFonts w:ascii="Angsana New" w:hAnsi="Angsana New"/>
          <w:sz w:val="30"/>
          <w:szCs w:val="30"/>
        </w:rPr>
        <w:t xml:space="preserve"> </w:t>
      </w:r>
      <w:r w:rsidR="00237D1D" w:rsidRPr="00B5443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37D1D" w:rsidRPr="00B5443E">
        <w:rPr>
          <w:rFonts w:ascii="Angsana New" w:hAnsi="Angsana New"/>
          <w:sz w:val="30"/>
          <w:szCs w:val="30"/>
        </w:rPr>
        <w:t>256</w:t>
      </w:r>
      <w:r w:rsidR="00700CF8">
        <w:rPr>
          <w:rFonts w:ascii="Angsana New" w:hAnsi="Angsana New"/>
          <w:sz w:val="30"/>
          <w:szCs w:val="30"/>
        </w:rPr>
        <w:t>3</w:t>
      </w:r>
    </w:p>
    <w:p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3E6A5C" w:rsidRPr="00254A81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C85C47" w:rsidRPr="00A81F3D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lang w:val="th-TH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บริษัท </w:t>
      </w:r>
      <w:r w:rsidR="00FB28A9">
        <w:rPr>
          <w:rFonts w:ascii="Angsana New" w:hAnsi="Angsana New" w:hint="cs"/>
          <w:sz w:val="30"/>
          <w:szCs w:val="30"/>
          <w:cs/>
        </w:rPr>
        <w:t>เบอร์ล่า คาร์บอน (ไทยแลนด์)</w:t>
      </w:r>
      <w:r w:rsidRPr="00254A81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254A81">
        <w:rPr>
          <w:rFonts w:ascii="Angsana New" w:hAnsi="Angsana New"/>
          <w:sz w:val="30"/>
          <w:szCs w:val="30"/>
        </w:rPr>
        <w:t xml:space="preserve"> “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  <w:r w:rsidRPr="00254A81">
        <w:rPr>
          <w:rFonts w:ascii="Angsana New" w:hAnsi="Angsana New"/>
          <w:sz w:val="30"/>
          <w:szCs w:val="30"/>
        </w:rPr>
        <w:t xml:space="preserve">” </w:t>
      </w:r>
      <w:r w:rsidRPr="00254A81">
        <w:rPr>
          <w:rFonts w:ascii="Angsana New" w:hAnsi="Angsana New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A81F3D" w:rsidRPr="00A81F3D">
        <w:rPr>
          <w:rFonts w:ascii="Angsana New" w:hAnsi="Angsana New"/>
          <w:sz w:val="28"/>
          <w:szCs w:val="28"/>
          <w:cs/>
        </w:rPr>
        <w:t xml:space="preserve">ไทย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เมื่อปี </w:t>
      </w:r>
      <w:r w:rsidR="00A81F3D">
        <w:rPr>
          <w:rFonts w:ascii="Angsana New" w:hAnsi="Angsana New"/>
          <w:sz w:val="30"/>
          <w:szCs w:val="30"/>
        </w:rPr>
        <w:t>2562</w:t>
      </w:r>
      <w:r w:rsidR="00A81F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81F3D" w:rsidRPr="00A81F3D">
        <w:rPr>
          <w:rFonts w:ascii="Angsana New" w:hAnsi="Angsana New"/>
          <w:sz w:val="30"/>
          <w:szCs w:val="30"/>
          <w:cs/>
          <w:lang w:val="th-TH"/>
        </w:rPr>
        <w:t>โดยมีที่อยู่จดทะเบียน</w:t>
      </w:r>
      <w:r w:rsidRPr="00254A81">
        <w:rPr>
          <w:rFonts w:ascii="Angsana New" w:hAnsi="Angsana New"/>
          <w:sz w:val="30"/>
          <w:szCs w:val="30"/>
          <w:cs/>
          <w:lang w:val="th-TH"/>
        </w:rPr>
        <w:t>ของสำนักงานและโรงงานดังนี้</w:t>
      </w:r>
    </w:p>
    <w:p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:rsidR="00C85C47" w:rsidRPr="00254A81" w:rsidRDefault="00C85C47" w:rsidP="00A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7" w:right="29" w:hanging="1080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>สำนักงาน</w:t>
      </w:r>
      <w:r w:rsidR="00A946D8" w:rsidRPr="00254A81">
        <w:rPr>
          <w:rFonts w:ascii="Angsana New" w:hAnsi="Angsana New"/>
          <w:sz w:val="30"/>
          <w:szCs w:val="30"/>
          <w:cs/>
        </w:rPr>
        <w:t>ใหญ่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:</w:t>
      </w:r>
      <w:r w:rsidR="00153E23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pacing w:val="-20"/>
          <w:sz w:val="30"/>
          <w:szCs w:val="30"/>
        </w:rPr>
        <w:t>888/122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8E3431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และ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>_</w:t>
      </w:r>
      <w:r w:rsidR="00B50B9E" w:rsidRPr="00254A81">
        <w:rPr>
          <w:rFonts w:ascii="Angsana New" w:hAnsi="Angsana New"/>
          <w:sz w:val="30"/>
          <w:szCs w:val="30"/>
        </w:rPr>
        <w:t>128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>_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อ</w:t>
      </w:r>
      <w:r w:rsidR="00B50B9E" w:rsidRPr="00254A81">
        <w:rPr>
          <w:rFonts w:ascii="Angsana New" w:hAnsi="Angsana New"/>
          <w:sz w:val="30"/>
          <w:szCs w:val="30"/>
          <w:cs/>
        </w:rPr>
        <w:t>าคา</w:t>
      </w:r>
      <w:r w:rsidR="00B50B9E" w:rsidRPr="00254A81">
        <w:rPr>
          <w:rFonts w:ascii="Angsana New" w:hAnsi="Angsana New"/>
          <w:spacing w:val="-20"/>
          <w:sz w:val="30"/>
          <w:szCs w:val="30"/>
          <w:cs/>
        </w:rPr>
        <w:t>ร</w:t>
      </w:r>
      <w:r w:rsidR="00B50B9E" w:rsidRPr="00254A81">
        <w:rPr>
          <w:rFonts w:ascii="Angsana New" w:hAnsi="Angsana New"/>
          <w:sz w:val="30"/>
          <w:szCs w:val="30"/>
          <w:cs/>
        </w:rPr>
        <w:t>มหาทุนพลาซ่า</w:t>
      </w:r>
      <w:r w:rsidR="00E20304" w:rsidRPr="00254A81">
        <w:rPr>
          <w:rFonts w:ascii="Angsana New" w:hAnsi="Angsana New"/>
          <w:sz w:val="30"/>
          <w:szCs w:val="30"/>
          <w:cs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ชั้น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pacing w:val="-20"/>
          <w:sz w:val="30"/>
          <w:szCs w:val="30"/>
        </w:rPr>
        <w:t>16</w:t>
      </w:r>
      <w:r w:rsidR="00E20304" w:rsidRPr="00254A81">
        <w:rPr>
          <w:rFonts w:ascii="Angsana New" w:hAnsi="Angsana New"/>
          <w:spacing w:val="-20"/>
          <w:sz w:val="30"/>
          <w:szCs w:val="30"/>
          <w:cs/>
        </w:rPr>
        <w:t xml:space="preserve">  </w:t>
      </w:r>
      <w:r w:rsidR="00B50B9E" w:rsidRPr="00254A81">
        <w:rPr>
          <w:rFonts w:ascii="Angsana New" w:hAnsi="Angsana New"/>
          <w:sz w:val="30"/>
          <w:szCs w:val="30"/>
          <w:cs/>
        </w:rPr>
        <w:t>ถนนเพลินจิต</w:t>
      </w:r>
      <w:r w:rsidR="00E20304" w:rsidRPr="00254A81">
        <w:rPr>
          <w:rFonts w:ascii="Angsana New" w:hAnsi="Angsana New"/>
          <w:color w:val="FFFFFF"/>
          <w:spacing w:val="-20"/>
          <w:sz w:val="30"/>
          <w:szCs w:val="30"/>
        </w:rPr>
        <w:t xml:space="preserve"> </w:t>
      </w:r>
      <w:r w:rsidR="00B50B9E" w:rsidRPr="00254A81">
        <w:rPr>
          <w:rFonts w:ascii="Angsana New" w:hAnsi="Angsana New"/>
          <w:sz w:val="30"/>
          <w:szCs w:val="30"/>
          <w:cs/>
        </w:rPr>
        <w:t>แขวงลุมพินี</w:t>
      </w:r>
      <w:r w:rsidR="00E20304" w:rsidRPr="00254A81">
        <w:rPr>
          <w:rFonts w:ascii="Angsana New" w:hAnsi="Angsana New"/>
          <w:sz w:val="30"/>
          <w:szCs w:val="30"/>
        </w:rPr>
        <w:t xml:space="preserve"> </w:t>
      </w:r>
      <w:r w:rsidR="00A946D8" w:rsidRPr="00254A81">
        <w:rPr>
          <w:rFonts w:ascii="Angsana New" w:hAnsi="Angsana New"/>
          <w:sz w:val="30"/>
          <w:szCs w:val="30"/>
          <w:cs/>
        </w:rPr>
        <w:t>เขตปทุมวัน</w:t>
      </w:r>
      <w:r w:rsidR="00A946D8" w:rsidRPr="00254A81">
        <w:rPr>
          <w:rFonts w:ascii="Angsana New" w:hAnsi="Angsana New"/>
          <w:sz w:val="30"/>
          <w:szCs w:val="30"/>
          <w:cs/>
        </w:rPr>
        <w:br/>
        <w:t xml:space="preserve">     </w:t>
      </w:r>
      <w:r w:rsidR="00E20304" w:rsidRPr="00254A81">
        <w:rPr>
          <w:rFonts w:ascii="Angsana New" w:hAnsi="Angsana New"/>
          <w:sz w:val="30"/>
          <w:szCs w:val="30"/>
          <w:cs/>
        </w:rPr>
        <w:t>กรุ</w:t>
      </w:r>
      <w:r w:rsidRPr="00254A81">
        <w:rPr>
          <w:rFonts w:ascii="Angsana New" w:hAnsi="Angsana New"/>
          <w:sz w:val="30"/>
          <w:szCs w:val="30"/>
          <w:cs/>
        </w:rPr>
        <w:t>งเทพมหานคร</w:t>
      </w:r>
      <w:r w:rsidR="00117CE5" w:rsidRPr="00254A81">
        <w:rPr>
          <w:rFonts w:ascii="Angsana New" w:hAnsi="Angsana New"/>
          <w:sz w:val="30"/>
          <w:szCs w:val="30"/>
        </w:rPr>
        <w:t xml:space="preserve"> 10330</w:t>
      </w:r>
    </w:p>
    <w:p w:rsidR="00C85C47" w:rsidRPr="00254A81" w:rsidRDefault="00C85C47" w:rsidP="00B50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0" w:right="29" w:hanging="1073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โรงงาน </w:t>
      </w:r>
      <w:r w:rsidRPr="00254A81">
        <w:rPr>
          <w:rFonts w:ascii="Angsana New" w:hAnsi="Angsana New"/>
          <w:sz w:val="30"/>
          <w:szCs w:val="30"/>
        </w:rPr>
        <w:tab/>
      </w:r>
      <w:r w:rsidR="00A946D8" w:rsidRPr="00254A81">
        <w:rPr>
          <w:rFonts w:ascii="Angsana New" w:hAnsi="Angsana New"/>
          <w:sz w:val="30"/>
          <w:szCs w:val="30"/>
          <w:cs/>
        </w:rPr>
        <w:tab/>
        <w:t xml:space="preserve">   </w:t>
      </w:r>
      <w:r w:rsidRPr="00254A81">
        <w:rPr>
          <w:rFonts w:ascii="Angsana New" w:hAnsi="Angsana New"/>
          <w:sz w:val="30"/>
          <w:szCs w:val="30"/>
        </w:rPr>
        <w:t xml:space="preserve">: 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44</w:t>
      </w:r>
      <w:r w:rsidRPr="00254A81">
        <w:rPr>
          <w:rFonts w:ascii="Angsana New" w:hAnsi="Angsana New"/>
          <w:sz w:val="30"/>
          <w:szCs w:val="30"/>
          <w:cs/>
        </w:rPr>
        <w:t xml:space="preserve"> หมู่ 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ถนนอยุธยา</w:t>
      </w:r>
      <w:r w:rsidRPr="00254A81">
        <w:rPr>
          <w:rFonts w:ascii="Angsana New" w:hAnsi="Angsana New"/>
          <w:sz w:val="30"/>
          <w:szCs w:val="30"/>
        </w:rPr>
        <w:t>-</w:t>
      </w:r>
      <w:r w:rsidRPr="00254A81">
        <w:rPr>
          <w:rFonts w:ascii="Angsana New" w:hAnsi="Angsana New"/>
          <w:sz w:val="30"/>
          <w:szCs w:val="30"/>
          <w:cs/>
        </w:rPr>
        <w:t>อ่างทอง ตำบลโพสะ อำเภอเมือง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อ่างทอง</w:t>
      </w:r>
      <w:r w:rsidR="00117CE5" w:rsidRPr="00254A81">
        <w:rPr>
          <w:rFonts w:ascii="Angsana New" w:hAnsi="Angsana New"/>
          <w:sz w:val="30"/>
          <w:szCs w:val="30"/>
        </w:rPr>
        <w:t xml:space="preserve"> 14000</w:t>
      </w:r>
    </w:p>
    <w:p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="Angsana New" w:hAnsi="Angsana New"/>
          <w:sz w:val="30"/>
          <w:szCs w:val="30"/>
        </w:rPr>
      </w:pPr>
    </w:p>
    <w:p w:rsidR="00117CE5" w:rsidRPr="00254A81" w:rsidRDefault="00117CE5" w:rsidP="00117CE5">
      <w:pPr>
        <w:tabs>
          <w:tab w:val="clear" w:pos="227"/>
          <w:tab w:val="clear" w:pos="454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254A81">
        <w:rPr>
          <w:rFonts w:ascii="Angsana New" w:hAnsi="Angsana New"/>
          <w:spacing w:val="-6"/>
          <w:sz w:val="30"/>
          <w:szCs w:val="30"/>
        </w:rPr>
        <w:t>SKI Carbon Black (Mauritius) Limited (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pacing w:val="-6"/>
          <w:sz w:val="30"/>
          <w:szCs w:val="30"/>
        </w:rPr>
        <w:t>32.24)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บริษัท ไทยเร</w:t>
      </w:r>
      <w:r w:rsidRPr="00254A81">
        <w:rPr>
          <w:rFonts w:ascii="Angsana New" w:hAnsi="Angsana New"/>
          <w:sz w:val="30"/>
          <w:szCs w:val="30"/>
          <w:cs/>
        </w:rPr>
        <w:t xml:space="preserve">ยอนจำกัด (มหาชน) </w:t>
      </w:r>
      <w:r w:rsidRPr="00254A81">
        <w:rPr>
          <w:rFonts w:ascii="Angsana New" w:hAnsi="Angsana New"/>
          <w:sz w:val="30"/>
          <w:szCs w:val="30"/>
        </w:rPr>
        <w:t>(</w:t>
      </w:r>
      <w:r w:rsidRPr="00254A81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54A81">
        <w:rPr>
          <w:rFonts w:ascii="Angsana New" w:hAnsi="Angsana New"/>
          <w:sz w:val="30"/>
          <w:szCs w:val="30"/>
        </w:rPr>
        <w:t xml:space="preserve">24.98)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6313B4" w:rsidRPr="00254A81">
        <w:rPr>
          <w:rFonts w:ascii="Angsana New" w:hAnsi="Angsana New"/>
          <w:sz w:val="30"/>
          <w:szCs w:val="30"/>
        </w:rPr>
        <w:t xml:space="preserve">Asian </w:t>
      </w:r>
      <w:proofErr w:type="spellStart"/>
      <w:r w:rsidR="006313B4" w:rsidRPr="00254A81">
        <w:rPr>
          <w:rFonts w:ascii="Angsana New" w:hAnsi="Angsana New"/>
          <w:sz w:val="30"/>
          <w:szCs w:val="30"/>
        </w:rPr>
        <w:t>Opps</w:t>
      </w:r>
      <w:proofErr w:type="spellEnd"/>
      <w:r w:rsidR="006313B4" w:rsidRPr="00254A81">
        <w:rPr>
          <w:rFonts w:ascii="Angsana New" w:hAnsi="Angsana New"/>
          <w:sz w:val="30"/>
          <w:szCs w:val="30"/>
        </w:rPr>
        <w:t xml:space="preserve"> I </w:t>
      </w:r>
      <w:r w:rsidRPr="00254A81">
        <w:rPr>
          <w:rFonts w:ascii="Angsana New" w:hAnsi="Angsana New"/>
          <w:sz w:val="30"/>
          <w:szCs w:val="30"/>
        </w:rPr>
        <w:t>Limited (</w:t>
      </w:r>
      <w:r w:rsidRPr="00254A81">
        <w:rPr>
          <w:rFonts w:ascii="Angsana New" w:hAnsi="Angsana New"/>
          <w:sz w:val="30"/>
          <w:szCs w:val="30"/>
          <w:cs/>
        </w:rPr>
        <w:t>ถือหุ้นร้อยละ</w:t>
      </w:r>
      <w:r w:rsidR="006313B4" w:rsidRPr="00254A81">
        <w:rPr>
          <w:rFonts w:ascii="Angsana New" w:hAnsi="Angsana New"/>
          <w:sz w:val="30"/>
          <w:szCs w:val="30"/>
        </w:rPr>
        <w:t>15</w:t>
      </w:r>
      <w:r w:rsidRPr="00254A81">
        <w:rPr>
          <w:rFonts w:ascii="Angsana New" w:hAnsi="Angsana New"/>
          <w:sz w:val="30"/>
          <w:szCs w:val="30"/>
        </w:rPr>
        <w:t>.</w:t>
      </w:r>
      <w:r w:rsidR="006313B4" w:rsidRPr="00254A81">
        <w:rPr>
          <w:rFonts w:ascii="Angsana New" w:hAnsi="Angsana New"/>
          <w:sz w:val="30"/>
          <w:szCs w:val="30"/>
        </w:rPr>
        <w:t>99</w:t>
      </w:r>
      <w:r w:rsidRPr="00254A81">
        <w:rPr>
          <w:rFonts w:ascii="Angsana New" w:hAnsi="Angsana New"/>
          <w:sz w:val="30"/>
          <w:szCs w:val="30"/>
        </w:rPr>
        <w:t>)</w:t>
      </w:r>
    </w:p>
    <w:p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85C47" w:rsidRPr="00254A81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ริษัทร่วม ณ วันที่ </w:t>
      </w:r>
      <w:r w:rsidR="00422D3B" w:rsidRPr="00254A81">
        <w:rPr>
          <w:rFonts w:ascii="Angsana New" w:hAnsi="Angsana New"/>
          <w:sz w:val="30"/>
          <w:szCs w:val="30"/>
        </w:rPr>
        <w:t>31</w:t>
      </w:r>
      <w:r w:rsidR="00422D3B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700CF8">
        <w:rPr>
          <w:rFonts w:ascii="Angsana New" w:hAnsi="Angsana New"/>
          <w:sz w:val="30"/>
          <w:szCs w:val="30"/>
        </w:rPr>
        <w:t xml:space="preserve">2563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700CF8">
        <w:rPr>
          <w:rFonts w:ascii="Angsana New" w:hAnsi="Angsana New"/>
          <w:sz w:val="30"/>
          <w:szCs w:val="30"/>
        </w:rPr>
        <w:t>2562</w:t>
      </w:r>
      <w:r w:rsidRPr="00254A81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ได้เปิดเผยไว้ในหมายเหตุประกอบงบการเงินข้อ </w:t>
      </w:r>
      <w:r w:rsidR="00716259" w:rsidRPr="00254A81">
        <w:rPr>
          <w:rFonts w:ascii="Angsana New" w:hAnsi="Angsana New"/>
          <w:sz w:val="30"/>
          <w:szCs w:val="30"/>
        </w:rPr>
        <w:t>9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และ </w:t>
      </w:r>
      <w:r w:rsidR="00716259" w:rsidRPr="00254A81">
        <w:rPr>
          <w:rFonts w:ascii="Angsana New" w:hAnsi="Angsana New"/>
          <w:sz w:val="30"/>
          <w:szCs w:val="30"/>
        </w:rPr>
        <w:t>10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3E6A5C" w:rsidRPr="00254A81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54A81">
        <w:rPr>
          <w:rFonts w:ascii="Angsana New" w:hAnsi="Angsana New"/>
          <w:sz w:val="30"/>
          <w:szCs w:val="30"/>
          <w:u w:val="none"/>
        </w:rPr>
        <w:t>2</w:t>
      </w:r>
      <w:r w:rsidRPr="00254A81">
        <w:rPr>
          <w:rFonts w:ascii="Angsana New" w:hAnsi="Angsana New"/>
          <w:sz w:val="30"/>
          <w:szCs w:val="30"/>
          <w:u w:val="none"/>
        </w:rPr>
        <w:tab/>
      </w:r>
      <w:r w:rsidR="00E07E6F" w:rsidRPr="00254A81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="00E07E6F" w:rsidRPr="00254A81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:rsidR="003E6A5C" w:rsidRPr="00254A81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F1B65" w:rsidRPr="00254A81" w:rsidRDefault="00AF1B65" w:rsidP="00E2175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F1B65" w:rsidRPr="00254A81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F1B65" w:rsidRPr="00254A81" w:rsidRDefault="00BA2680" w:rsidP="00D9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A2680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</w:t>
      </w:r>
      <w:r w:rsidRPr="00D9650A">
        <w:rPr>
          <w:rFonts w:ascii="Angsana New" w:hAnsi="Angsana New"/>
          <w:spacing w:val="10"/>
          <w:sz w:val="30"/>
          <w:szCs w:val="30"/>
          <w:cs/>
        </w:rPr>
        <w:t>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8C32FC" w:rsidRDefault="00AA38E6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:rsidR="00233E56" w:rsidRDefault="00233E56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233E56" w:rsidRDefault="00233E56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233E56" w:rsidRDefault="00233E56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233E56" w:rsidRDefault="00233E56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233E56" w:rsidRDefault="00233E56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83810" w:rsidRPr="00C83810" w:rsidRDefault="00BA2680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A2680">
        <w:rPr>
          <w:rFonts w:ascii="Angsana New" w:hAnsi="Angsana New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</w:t>
      </w:r>
      <w:r w:rsidR="00334B9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85D1C" w:rsidRPr="00E85D1C">
        <w:rPr>
          <w:rFonts w:ascii="Angsana New" w:hAnsi="Angsana New"/>
          <w:sz w:val="30"/>
          <w:szCs w:val="30"/>
          <w:lang w:val="en-US" w:bidi="th-TH"/>
        </w:rPr>
        <w:t>1</w:t>
      </w:r>
      <w:r w:rsidRPr="00BA2680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E85D1C" w:rsidRPr="00E85D1C">
        <w:rPr>
          <w:rFonts w:ascii="Angsana New" w:hAnsi="Angsana New"/>
          <w:sz w:val="30"/>
          <w:szCs w:val="30"/>
          <w:lang w:val="en-US" w:bidi="th-TH"/>
        </w:rPr>
        <w:t>256</w:t>
      </w:r>
      <w:r w:rsidR="008C32FC">
        <w:rPr>
          <w:rFonts w:ascii="Angsana New" w:hAnsi="Angsana New"/>
          <w:sz w:val="30"/>
          <w:szCs w:val="30"/>
          <w:lang w:bidi="th-TH"/>
        </w:rPr>
        <w:t>2</w:t>
      </w:r>
      <w:r w:rsidRPr="00BA2680">
        <w:rPr>
          <w:rFonts w:ascii="Angsana New" w:hAnsi="Angsana New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334B93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BA2680">
        <w:rPr>
          <w:rFonts w:ascii="Angsana New" w:hAnsi="Angsana New"/>
          <w:sz w:val="30"/>
          <w:szCs w:val="30"/>
          <w:cs/>
          <w:lang w:bidi="th-TH"/>
        </w:rPr>
        <w:t xml:space="preserve">บริษัทในบางเรื่อง </w:t>
      </w:r>
      <w:r w:rsidR="00C83810" w:rsidRPr="00C83810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</w:t>
      </w:r>
      <w:r w:rsidR="00C83810" w:rsidRPr="00C83810">
        <w:rPr>
          <w:rFonts w:ascii="Angsana New" w:hAnsi="Angsana New"/>
          <w:sz w:val="30"/>
          <w:szCs w:val="30"/>
          <w:lang w:bidi="th-TH"/>
        </w:rPr>
        <w:t xml:space="preserve"> </w:t>
      </w:r>
      <w:r w:rsidR="00C83810" w:rsidRPr="00C83810">
        <w:rPr>
          <w:rFonts w:ascii="Angsana New" w:hAnsi="Angsana New"/>
          <w:sz w:val="30"/>
          <w:szCs w:val="30"/>
          <w:cs/>
        </w:rPr>
        <w:t>ทั้งนี้</w:t>
      </w:r>
      <w:r w:rsidR="00C83810" w:rsidRPr="00C83810">
        <w:rPr>
          <w:rFonts w:ascii="Angsana New" w:hAnsi="Angsana New" w:hint="cs"/>
          <w:sz w:val="30"/>
          <w:szCs w:val="30"/>
          <w:cs/>
        </w:rPr>
        <w:t xml:space="preserve"> </w:t>
      </w:r>
      <w:r w:rsidR="00306E49" w:rsidRPr="00896E55">
        <w:rPr>
          <w:rFonts w:ascii="Angsana New" w:hAnsi="Angsana New" w:hint="cs"/>
          <w:sz w:val="30"/>
          <w:szCs w:val="30"/>
          <w:cs/>
        </w:rPr>
        <w:t>กลุ่ม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บริษัทได้นำมาตรฐานการรายงานทางการเงิน ฉบับที่ </w:t>
      </w:r>
      <w:r w:rsidR="00306E49" w:rsidRPr="00896E55">
        <w:rPr>
          <w:rFonts w:ascii="Angsana New" w:hAnsi="Angsana New"/>
          <w:sz w:val="30"/>
          <w:szCs w:val="30"/>
        </w:rPr>
        <w:t xml:space="preserve">15 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เรื่อง </w:t>
      </w:r>
      <w:r w:rsidR="00306E49" w:rsidRPr="00E31440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 (“</w:t>
      </w:r>
      <w:r w:rsidR="00306E49" w:rsidRPr="00896E55">
        <w:rPr>
          <w:rFonts w:ascii="Angsana New" w:hAnsi="Angsana New"/>
          <w:sz w:val="30"/>
          <w:szCs w:val="30"/>
        </w:rPr>
        <w:t>TFRS 15”)</w:t>
      </w:r>
      <w:r w:rsidR="00306E49">
        <w:rPr>
          <w:rFonts w:ascii="Angsana New" w:hAnsi="Angsana New" w:hint="cs"/>
          <w:sz w:val="30"/>
          <w:szCs w:val="30"/>
          <w:cs/>
        </w:rPr>
        <w:t xml:space="preserve"> </w:t>
      </w:r>
      <w:r w:rsidR="00306E49" w:rsidRPr="00896E55">
        <w:rPr>
          <w:rFonts w:ascii="Angsana New" w:hAnsi="Angsana New" w:hint="cs"/>
          <w:sz w:val="30"/>
          <w:szCs w:val="30"/>
          <w:cs/>
        </w:rPr>
        <w:t>มาถือ</w:t>
      </w:r>
      <w:r w:rsidR="00306E49" w:rsidRPr="00896E55">
        <w:rPr>
          <w:rFonts w:ascii="Angsana New" w:hAnsi="Angsana New"/>
          <w:sz w:val="30"/>
          <w:szCs w:val="30"/>
          <w:cs/>
        </w:rPr>
        <w:t>ปฏิบัติเป็นครั้งแรก</w:t>
      </w:r>
      <w:r w:rsidR="00306E49">
        <w:rPr>
          <w:rFonts w:ascii="Angsana New" w:hAnsi="Angsana New" w:hint="cs"/>
          <w:sz w:val="30"/>
          <w:szCs w:val="30"/>
          <w:cs/>
        </w:rPr>
        <w:t xml:space="preserve"> </w:t>
      </w:r>
      <w:r w:rsidR="00306E49" w:rsidRPr="00896E55">
        <w:rPr>
          <w:rFonts w:ascii="Angsana New" w:hAnsi="Angsana New"/>
          <w:sz w:val="30"/>
          <w:szCs w:val="30"/>
          <w:cs/>
        </w:rPr>
        <w:t>แทนมาตรฐานการบัญชี ฉบับที่ 18 เรื่อง</w:t>
      </w:r>
      <w:r w:rsidR="00233E56">
        <w:rPr>
          <w:rFonts w:ascii="Angsana New" w:hAnsi="Angsana New"/>
          <w:sz w:val="30"/>
          <w:szCs w:val="30"/>
        </w:rPr>
        <w:t xml:space="preserve"> </w:t>
      </w:r>
      <w:r w:rsidR="00306E49" w:rsidRPr="00E31440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 (“</w:t>
      </w:r>
      <w:r w:rsidR="00306E49" w:rsidRPr="00896E55">
        <w:rPr>
          <w:rFonts w:ascii="Angsana New" w:hAnsi="Angsana New"/>
          <w:sz w:val="30"/>
          <w:szCs w:val="30"/>
        </w:rPr>
        <w:t xml:space="preserve">TAS </w:t>
      </w:r>
      <w:r w:rsidR="00306E49" w:rsidRPr="00896E55">
        <w:rPr>
          <w:rFonts w:ascii="Angsana New" w:hAnsi="Angsana New"/>
          <w:sz w:val="30"/>
          <w:szCs w:val="30"/>
          <w:cs/>
        </w:rPr>
        <w:t>18”)</w:t>
      </w:r>
      <w:r w:rsidR="00306E49">
        <w:rPr>
          <w:rFonts w:ascii="Angsana New" w:hAnsi="Angsana New" w:hint="cs"/>
          <w:sz w:val="30"/>
          <w:szCs w:val="30"/>
          <w:cs/>
        </w:rPr>
        <w:t xml:space="preserve"> </w:t>
      </w:r>
      <w:r w:rsidR="00306E49" w:rsidRPr="00896E55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306E49" w:rsidRPr="00896E55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306E49" w:rsidRPr="00896E55">
        <w:rPr>
          <w:rFonts w:ascii="Angsana New" w:hAnsi="Angsana New"/>
          <w:sz w:val="30"/>
          <w:szCs w:val="30"/>
        </w:rPr>
        <w:t xml:space="preserve">16 </w:t>
      </w:r>
      <w:r w:rsidR="00306E49" w:rsidRPr="00896E55">
        <w:rPr>
          <w:rFonts w:ascii="Angsana New" w:hAnsi="Angsana New"/>
          <w:sz w:val="30"/>
          <w:szCs w:val="30"/>
          <w:cs/>
        </w:rPr>
        <w:t>เรื่อง</w:t>
      </w:r>
      <w:r w:rsidR="00306E49" w:rsidRPr="00896E55">
        <w:rPr>
          <w:rFonts w:ascii="Angsana New" w:hAnsi="Angsana New"/>
          <w:sz w:val="30"/>
          <w:szCs w:val="30"/>
        </w:rPr>
        <w:t xml:space="preserve"> </w:t>
      </w:r>
      <w:r w:rsidR="00306E49" w:rsidRPr="00E3144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306E49" w:rsidRPr="00896E55">
        <w:rPr>
          <w:rFonts w:ascii="Angsana New" w:hAnsi="Angsana New"/>
          <w:sz w:val="30"/>
          <w:szCs w:val="30"/>
        </w:rPr>
        <w:t xml:space="preserve"> </w:t>
      </w:r>
      <w:r w:rsidR="00306E49" w:rsidRPr="00896E55">
        <w:rPr>
          <w:rFonts w:ascii="Angsana New" w:hAnsi="Angsana New"/>
          <w:sz w:val="30"/>
          <w:szCs w:val="30"/>
          <w:cs/>
        </w:rPr>
        <w:t>(“</w:t>
      </w:r>
      <w:r w:rsidR="00306E49" w:rsidRPr="00896E55">
        <w:rPr>
          <w:rFonts w:ascii="Angsana New" w:hAnsi="Angsana New"/>
          <w:sz w:val="30"/>
          <w:szCs w:val="30"/>
        </w:rPr>
        <w:t>TFRS 16”)</w:t>
      </w:r>
      <w:r w:rsidR="00306E49">
        <w:rPr>
          <w:rFonts w:ascii="Angsana New" w:hAnsi="Angsana New" w:hint="cs"/>
          <w:sz w:val="30"/>
          <w:szCs w:val="30"/>
          <w:cs/>
        </w:rPr>
        <w:t xml:space="preserve"> </w:t>
      </w:r>
      <w:r w:rsidR="00306E49" w:rsidRPr="00896E55">
        <w:rPr>
          <w:rFonts w:ascii="Angsana New" w:hAnsi="Angsana New" w:hint="cs"/>
          <w:sz w:val="30"/>
          <w:szCs w:val="30"/>
          <w:cs/>
        </w:rPr>
        <w:t>มาถือ</w:t>
      </w:r>
      <w:r w:rsidR="00306E49" w:rsidRPr="00896E55">
        <w:rPr>
          <w:rFonts w:ascii="Angsana New" w:hAnsi="Angsana New"/>
          <w:sz w:val="30"/>
          <w:szCs w:val="30"/>
          <w:cs/>
        </w:rPr>
        <w:t>ปฏิบัติเป็นครั้งแรก</w:t>
      </w:r>
      <w:r w:rsidR="00306E49" w:rsidRPr="00896E55">
        <w:rPr>
          <w:rFonts w:ascii="Angsana New" w:hAnsi="Angsana New" w:hint="cs"/>
          <w:sz w:val="30"/>
          <w:szCs w:val="30"/>
          <w:cs/>
        </w:rPr>
        <w:t xml:space="preserve"> 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</w:t>
      </w:r>
      <w:r w:rsidR="00306E49" w:rsidRPr="00896E55">
        <w:rPr>
          <w:rFonts w:ascii="Angsana New" w:hAnsi="Angsana New"/>
          <w:sz w:val="30"/>
          <w:szCs w:val="30"/>
        </w:rPr>
        <w:t>17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 เรื่อง </w:t>
      </w:r>
      <w:r w:rsidR="00306E49" w:rsidRPr="00E31440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306E49" w:rsidRPr="00896E55">
        <w:rPr>
          <w:rFonts w:ascii="Angsana New" w:hAnsi="Angsana New"/>
          <w:sz w:val="30"/>
          <w:szCs w:val="30"/>
          <w:cs/>
        </w:rPr>
        <w:t xml:space="preserve"> (“</w:t>
      </w:r>
      <w:r w:rsidR="00306E49" w:rsidRPr="00896E55">
        <w:rPr>
          <w:rFonts w:ascii="Angsana New" w:hAnsi="Angsana New"/>
          <w:sz w:val="30"/>
          <w:szCs w:val="30"/>
        </w:rPr>
        <w:t>TAS 17</w:t>
      </w:r>
      <w:r w:rsidR="00306E49" w:rsidRPr="00896E55">
        <w:rPr>
          <w:rFonts w:ascii="Angsana New" w:hAnsi="Angsana New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:rsidR="000D7CBA" w:rsidRPr="00127DEF" w:rsidRDefault="000D7CBA" w:rsidP="00AC6B3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8"/>
          <w:szCs w:val="18"/>
          <w:lang w:bidi="th-TH"/>
        </w:rPr>
      </w:pPr>
    </w:p>
    <w:p w:rsidR="00BA2680" w:rsidRDefault="00BC21C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896E55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896E55">
        <w:rPr>
          <w:rFonts w:ascii="Angsana New" w:hAnsi="Angsana New"/>
          <w:sz w:val="30"/>
          <w:szCs w:val="30"/>
        </w:rPr>
        <w:t xml:space="preserve"> </w:t>
      </w:r>
      <w:r w:rsidRPr="00896E55">
        <w:rPr>
          <w:rFonts w:ascii="Angsana New" w:hAnsi="Angsana New" w:hint="cs"/>
          <w:sz w:val="30"/>
          <w:szCs w:val="30"/>
          <w:cs/>
        </w:rPr>
        <w:t>ยกเว้น</w:t>
      </w:r>
      <w:r w:rsidRPr="00896E55">
        <w:rPr>
          <w:rFonts w:ascii="Angsana New" w:hAnsi="Angsana New"/>
          <w:sz w:val="30"/>
          <w:szCs w:val="30"/>
        </w:rPr>
        <w:t xml:space="preserve"> TFRS</w:t>
      </w:r>
      <w:r w:rsidRPr="00896E55">
        <w:rPr>
          <w:rFonts w:ascii="Angsana New" w:hAnsi="Angsana New"/>
          <w:sz w:val="30"/>
          <w:szCs w:val="30"/>
          <w:cs/>
        </w:rPr>
        <w:t xml:space="preserve"> </w:t>
      </w:r>
      <w:r w:rsidRPr="00896E55">
        <w:rPr>
          <w:rFonts w:ascii="Angsana New" w:hAnsi="Angsana New"/>
          <w:sz w:val="30"/>
          <w:szCs w:val="30"/>
        </w:rPr>
        <w:t xml:space="preserve">16 </w:t>
      </w:r>
      <w:r w:rsidRPr="00896E5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</w:t>
      </w:r>
      <w:r>
        <w:rPr>
          <w:rFonts w:ascii="Angsana New" w:hAnsi="Angsana New"/>
          <w:sz w:val="30"/>
          <w:szCs w:val="30"/>
          <w:cs/>
        </w:rPr>
        <w:br/>
      </w:r>
      <w:r w:rsidRPr="00896E55">
        <w:rPr>
          <w:rFonts w:ascii="Angsana New" w:hAnsi="Angsana New"/>
          <w:sz w:val="30"/>
          <w:szCs w:val="30"/>
          <w:cs/>
        </w:rPr>
        <w:t>หมายเหตุข้อ</w:t>
      </w:r>
      <w:r w:rsidRPr="00896E5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</w:p>
    <w:p w:rsidR="00BC21C7" w:rsidRPr="00127DEF" w:rsidRDefault="00BC21C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AF1B65" w:rsidRPr="00254A81" w:rsidRDefault="00AF1B65" w:rsidP="00E2175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555C44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AF1B65" w:rsidRPr="00127DEF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AF1B65" w:rsidRPr="00254A81" w:rsidRDefault="00AF1B65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="00555C44" w:rsidRPr="00254A81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254A81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</w:t>
      </w:r>
      <w:r w:rsidR="0043712C" w:rsidRPr="00254A81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254A81">
        <w:rPr>
          <w:rFonts w:ascii="Angsana New" w:hAnsi="Angsana New"/>
          <w:sz w:val="30"/>
          <w:szCs w:val="30"/>
          <w:cs/>
        </w:rPr>
        <w:t>บาท</w:t>
      </w:r>
      <w:r w:rsidR="00D26DFC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6B5B81" w:rsidRPr="00127DEF" w:rsidRDefault="006B5B81" w:rsidP="0040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</w:rPr>
      </w:pPr>
    </w:p>
    <w:p w:rsidR="00AF1B65" w:rsidRPr="00254A81" w:rsidRDefault="00AF1B65" w:rsidP="00A86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4F340D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F340D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54A81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AF1B65" w:rsidRPr="00127DEF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9C07E9" w:rsidRPr="009C07E9" w:rsidRDefault="009C07E9" w:rsidP="009C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07E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C07E9">
        <w:rPr>
          <w:rFonts w:ascii="Angsana New" w:hAnsi="Angsana New"/>
          <w:sz w:val="30"/>
          <w:szCs w:val="30"/>
        </w:rPr>
        <w:t xml:space="preserve"> </w:t>
      </w:r>
      <w:r w:rsidRPr="009C07E9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9C07E9">
        <w:rPr>
          <w:rFonts w:ascii="Angsana New" w:hAnsi="Angsana New"/>
          <w:sz w:val="30"/>
          <w:szCs w:val="30"/>
        </w:rPr>
        <w:t xml:space="preserve"> </w:t>
      </w:r>
      <w:r w:rsidRPr="009C07E9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AF1B65" w:rsidRPr="00127DEF" w:rsidRDefault="00AF1B6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CD27CA" w:rsidRPr="00757CCC" w:rsidRDefault="00CD27CA" w:rsidP="00EA6575">
      <w:pPr>
        <w:tabs>
          <w:tab w:val="left" w:pos="29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7CCC">
        <w:rPr>
          <w:rFonts w:ascii="Angsana New" w:hAnsi="Angsana New"/>
          <w:sz w:val="30"/>
          <w:szCs w:val="30"/>
          <w:cs/>
        </w:rPr>
        <w:t>ข้อมูลเกี่ยวกับการประมาณความไม่แน่นอน</w:t>
      </w:r>
      <w:r w:rsidR="00615094" w:rsidRPr="00757CCC">
        <w:rPr>
          <w:rFonts w:ascii="Angsana New" w:hAnsi="Angsana New"/>
          <w:sz w:val="30"/>
          <w:szCs w:val="30"/>
          <w:cs/>
        </w:rPr>
        <w:t>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252225" w:rsidRPr="00757CCC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</w:t>
      </w:r>
      <w:r w:rsidR="00252225" w:rsidRPr="00757CCC">
        <w:rPr>
          <w:rFonts w:ascii="Angsana New" w:hAnsi="Angsana New"/>
          <w:sz w:val="30"/>
          <w:szCs w:val="30"/>
        </w:rPr>
        <w:t xml:space="preserve"> 31 </w:t>
      </w:r>
      <w:r w:rsidR="00252225" w:rsidRPr="00757CC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64AF1">
        <w:rPr>
          <w:rFonts w:ascii="Angsana New" w:hAnsi="Angsana New"/>
          <w:sz w:val="30"/>
          <w:szCs w:val="30"/>
        </w:rPr>
        <w:t>2563</w:t>
      </w:r>
      <w:r w:rsidR="00757CCC" w:rsidRPr="00757CCC">
        <w:rPr>
          <w:rFonts w:ascii="Angsana New" w:hAnsi="Angsana New" w:hint="cs"/>
          <w:sz w:val="30"/>
          <w:szCs w:val="30"/>
          <w:cs/>
        </w:rPr>
        <w:t xml:space="preserve"> </w:t>
      </w:r>
      <w:r w:rsidRPr="00757CCC">
        <w:rPr>
          <w:rFonts w:ascii="Angsana New" w:hAnsi="Angsana New"/>
          <w:sz w:val="30"/>
          <w:szCs w:val="30"/>
          <w:cs/>
        </w:rPr>
        <w:t>ซึ่งประกอบด้วยหมายเหตุประกอบงบการเงินต่อไปนี้</w:t>
      </w:r>
    </w:p>
    <w:p w:rsidR="00DD533A" w:rsidRPr="00233E56" w:rsidRDefault="00DD533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3168"/>
        <w:gridCol w:w="6030"/>
      </w:tblGrid>
      <w:tr w:rsidR="00F9391D" w:rsidRPr="00757CCC" w:rsidTr="00AC5669">
        <w:tc>
          <w:tcPr>
            <w:tcW w:w="3168" w:type="dxa"/>
          </w:tcPr>
          <w:p w:rsidR="00F9391D" w:rsidRPr="00757CCC" w:rsidRDefault="00F9391D" w:rsidP="00560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7CC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252225" w:rsidRPr="00757CCC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030" w:type="dxa"/>
          </w:tcPr>
          <w:p w:rsidR="00F9391D" w:rsidRPr="00AC5669" w:rsidRDefault="000E78D6" w:rsidP="00AC5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7CCC"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="00F9391D" w:rsidRPr="00757CCC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757CCC">
              <w:rPr>
                <w:rFonts w:ascii="Angsana New" w:hAnsi="Angsana New"/>
                <w:sz w:val="30"/>
                <w:szCs w:val="30"/>
                <w:cs/>
              </w:rPr>
              <w:t>ที่กำหนดไว้</w:t>
            </w:r>
            <w:r w:rsidR="00AC5669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</w:tbl>
    <w:p w:rsidR="00B331B9" w:rsidRPr="00233E56" w:rsidRDefault="00F9391D" w:rsidP="00BC7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  <w:r w:rsidRPr="00233E56">
        <w:rPr>
          <w:rFonts w:ascii="Angsana New" w:hAnsi="Angsana New"/>
          <w:cs/>
        </w:rPr>
        <w:tab/>
      </w:r>
    </w:p>
    <w:p w:rsidR="00B91DCD" w:rsidRPr="00254A81" w:rsidRDefault="00233E56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</w:rPr>
        <w:br w:type="page"/>
      </w:r>
      <w:r w:rsidR="00B11B0B" w:rsidRPr="00254A81">
        <w:rPr>
          <w:rFonts w:ascii="Angsana New" w:hAnsi="Angsana New"/>
          <w:bCs w:val="0"/>
          <w:sz w:val="30"/>
          <w:szCs w:val="30"/>
          <w:u w:val="none"/>
        </w:rPr>
        <w:lastRenderedPageBreak/>
        <w:t>3</w:t>
      </w:r>
      <w:r w:rsidR="004A101D" w:rsidRPr="00254A81">
        <w:rPr>
          <w:rFonts w:ascii="Angsana New" w:hAnsi="Angsana New"/>
          <w:bCs w:val="0"/>
          <w:sz w:val="30"/>
          <w:szCs w:val="30"/>
          <w:u w:val="none"/>
          <w:cs/>
        </w:rPr>
        <w:tab/>
      </w:r>
      <w:r w:rsidR="004A101D" w:rsidRPr="00254A81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:rsidR="00B91DCD" w:rsidRPr="00254A81" w:rsidRDefault="00B91DCD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A101D" w:rsidRPr="00254A81" w:rsidRDefault="00B91DCD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F85F20" w:rsidRPr="00254A81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086401" w:rsidRPr="00254A81" w:rsidRDefault="00086401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1DCD" w:rsidRPr="00254A81" w:rsidRDefault="00617DB6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="00B91DCD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กณฑ์ในการจัดทำงบการเงินรวม</w:t>
      </w:r>
    </w:p>
    <w:p w:rsidR="00B91DCD" w:rsidRPr="00254A81" w:rsidRDefault="00B91DCD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2278A" w:rsidRPr="00254A81" w:rsidRDefault="00497787" w:rsidP="00A00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254A81">
        <w:rPr>
          <w:rFonts w:ascii="Angsana New" w:hAnsi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254A81">
        <w:rPr>
          <w:rFonts w:ascii="Angsana New" w:hAnsi="Angsana New"/>
          <w:sz w:val="30"/>
          <w:szCs w:val="30"/>
        </w:rPr>
        <w:t>“</w:t>
      </w:r>
      <w:r w:rsidRPr="00254A81">
        <w:rPr>
          <w:rFonts w:ascii="Angsana New" w:hAnsi="Angsana New"/>
          <w:sz w:val="30"/>
          <w:szCs w:val="30"/>
          <w:cs/>
        </w:rPr>
        <w:t>กลุ่มบริษัท</w:t>
      </w:r>
      <w:r w:rsidRPr="00254A81">
        <w:rPr>
          <w:rFonts w:ascii="Angsana New" w:hAnsi="Angsana New"/>
          <w:sz w:val="30"/>
          <w:szCs w:val="30"/>
        </w:rPr>
        <w:t>”</w:t>
      </w:r>
      <w:r w:rsidRPr="00254A81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</w:p>
    <w:p w:rsidR="00600566" w:rsidRPr="00254A81" w:rsidRDefault="00600566" w:rsidP="00CD61A1">
      <w:pPr>
        <w:pStyle w:val="BodyText2"/>
        <w:ind w:left="0" w:right="47"/>
        <w:rPr>
          <w:rFonts w:ascii="Angsana New" w:hAnsi="Angsana New"/>
          <w:i/>
          <w:iCs/>
          <w:sz w:val="30"/>
          <w:szCs w:val="30"/>
        </w:rPr>
      </w:pPr>
    </w:p>
    <w:p w:rsidR="00B91DCD" w:rsidRPr="00254A81" w:rsidRDefault="00B91DCD" w:rsidP="00CD61A1">
      <w:pPr>
        <w:pStyle w:val="BodyText2"/>
        <w:ind w:left="0" w:right="47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CC212A" w:rsidRPr="00254A81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B91DCD" w:rsidRPr="00254A81" w:rsidRDefault="00B91DCD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2025C" w:rsidRPr="00254A81" w:rsidRDefault="0042025C" w:rsidP="00420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497787" w:rsidRPr="00254A81" w:rsidRDefault="00497787" w:rsidP="00A86171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97787" w:rsidRPr="00254A81" w:rsidRDefault="00497787" w:rsidP="0049778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บริษัทร่วม </w:t>
      </w:r>
    </w:p>
    <w:p w:rsidR="00497787" w:rsidRPr="00254A81" w:rsidRDefault="00497787" w:rsidP="00497787">
      <w:pPr>
        <w:pStyle w:val="BodyText2"/>
        <w:tabs>
          <w:tab w:val="left" w:pos="540"/>
        </w:tabs>
        <w:spacing w:line="240" w:lineRule="atLeast"/>
        <w:ind w:left="0" w:right="47" w:firstLine="0"/>
        <w:rPr>
          <w:rFonts w:ascii="Angsana New" w:hAnsi="Angsana New"/>
          <w:i/>
          <w:iCs/>
          <w:sz w:val="30"/>
          <w:szCs w:val="30"/>
        </w:rPr>
      </w:pPr>
    </w:p>
    <w:p w:rsidR="00793491" w:rsidRDefault="00C718BA" w:rsidP="00C718BA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793491" w:rsidRDefault="00793491" w:rsidP="00C718BA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C718BA" w:rsidRPr="00254A81" w:rsidRDefault="00C718BA" w:rsidP="00C718BA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 เมื่อส่วนแบ่งผลขาดทุนที่กลุ่มบริษัทได้รับมีจำนวนเกินกว่าส่วนได้เสียในบริษัทที่ไปลงทุนนั้น มูลค่าตามบัญชีของส่วนได้เสียของกลุ่มบริษัท จะถูกทอนลงจนเป็นศูนย์และจะไม่รับรู้ส่วนแบ่งผลขาดทุนอีกต่อไป  เว้นแต่กรณีที่กลุ่มบริษัทมีภาระผูกพันตามกฎหมายหรือต้องจ่ายเงินเพื่อชำระภาระผูกพันแทนในนามของผู้ถูกลงทุน</w:t>
      </w:r>
    </w:p>
    <w:p w:rsidR="00497787" w:rsidRDefault="00497787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793491" w:rsidRDefault="00793491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793491" w:rsidRDefault="00793491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793491" w:rsidRPr="00254A81" w:rsidRDefault="00793491" w:rsidP="00497787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B91DCD" w:rsidRPr="00254A81" w:rsidRDefault="00B91DCD" w:rsidP="00A86171">
      <w:pPr>
        <w:pStyle w:val="BodyText2"/>
        <w:tabs>
          <w:tab w:val="left" w:pos="540"/>
        </w:tabs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  <w:r w:rsidRPr="00254A81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B91DCD" w:rsidRPr="00254A81" w:rsidRDefault="00B91DCD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497787" w:rsidRPr="00254A81" w:rsidRDefault="00497787" w:rsidP="0049778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</w:t>
      </w:r>
      <w:r w:rsidR="00AB27F9">
        <w:rPr>
          <w:rFonts w:ascii="Angsana New" w:hAnsi="Angsana New"/>
          <w:sz w:val="30"/>
          <w:szCs w:val="30"/>
          <w:cs/>
        </w:rPr>
        <w:t>ตัดรายการในการจัดทำงบการเงินรวม</w:t>
      </w:r>
      <w:r w:rsidRPr="00254A81">
        <w:rPr>
          <w:rFonts w:ascii="Angsana New" w:hAnsi="Angsana New"/>
          <w:sz w:val="30"/>
          <w:szCs w:val="30"/>
          <w:cs/>
        </w:rPr>
        <w:t xml:space="preserve">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AB27F9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254A81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254A81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Pr="00254A81">
        <w:rPr>
          <w:rFonts w:ascii="Angsana New" w:hAnsi="Angsana New"/>
          <w:b/>
          <w:bCs/>
          <w:color w:val="0000FF"/>
          <w:sz w:val="30"/>
          <w:szCs w:val="30"/>
        </w:rPr>
        <w:t xml:space="preserve">   </w:t>
      </w:r>
    </w:p>
    <w:p w:rsidR="009919C4" w:rsidRPr="00254A81" w:rsidRDefault="009919C4" w:rsidP="009919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D3E24" w:rsidRPr="00254A81" w:rsidRDefault="005D3E24" w:rsidP="009919C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:rsidR="005D3E24" w:rsidRPr="00254A81" w:rsidRDefault="005D3E24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5D3E24" w:rsidRPr="00254A81" w:rsidRDefault="005D3E24" w:rsidP="00A86171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5D3E24" w:rsidRPr="00254A81" w:rsidRDefault="005D3E24" w:rsidP="00A86171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EC0050" w:rsidRPr="00254A81" w:rsidRDefault="00EC0050" w:rsidP="00EC005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5D3E24" w:rsidRPr="00254A81" w:rsidRDefault="005D3E24" w:rsidP="00A86171">
      <w:pPr>
        <w:pStyle w:val="BodyText2"/>
        <w:tabs>
          <w:tab w:val="left" w:pos="540"/>
        </w:tabs>
        <w:ind w:left="540" w:firstLine="0"/>
        <w:rPr>
          <w:rFonts w:ascii="Angsana New" w:hAnsi="Angsana New"/>
          <w:b/>
          <w:bCs/>
          <w:strike/>
          <w:sz w:val="30"/>
          <w:szCs w:val="30"/>
        </w:rPr>
      </w:pPr>
    </w:p>
    <w:p w:rsidR="005D3E24" w:rsidRPr="00254A81" w:rsidRDefault="005D3E24" w:rsidP="00A8617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555C44" w:rsidRPr="00254A81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254A81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</w:t>
      </w:r>
    </w:p>
    <w:p w:rsidR="000E1051" w:rsidRDefault="000E1051" w:rsidP="00A8617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586A2E" w:rsidRPr="00254A81" w:rsidRDefault="00586A2E" w:rsidP="00A8617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="00C34C90" w:rsidRPr="00254A81">
        <w:rPr>
          <w:rFonts w:ascii="Angsana New" w:hAnsi="Angsana New"/>
          <w:sz w:val="30"/>
          <w:szCs w:val="30"/>
        </w:rPr>
        <w:t xml:space="preserve"> </w:t>
      </w:r>
    </w:p>
    <w:p w:rsidR="00C34C90" w:rsidRPr="00254A81" w:rsidRDefault="00C34C90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1C4885" w:rsidRDefault="00C34C90" w:rsidP="001C488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54A81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1C4885" w:rsidRDefault="001C4885" w:rsidP="001C488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114B1" w:rsidRPr="00254A81" w:rsidRDefault="00F114B1" w:rsidP="001C488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:rsidR="00F114B1" w:rsidRPr="00254A81" w:rsidRDefault="00F114B1" w:rsidP="00F114B1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30"/>
          <w:szCs w:val="30"/>
        </w:rPr>
      </w:pPr>
    </w:p>
    <w:p w:rsidR="00F114B1" w:rsidRPr="00254A81" w:rsidRDefault="00F114B1" w:rsidP="00F114B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F114B1" w:rsidRPr="00254A81" w:rsidRDefault="00F114B1" w:rsidP="00F114B1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30"/>
          <w:szCs w:val="30"/>
        </w:rPr>
      </w:pPr>
    </w:p>
    <w:p w:rsidR="00F114B1" w:rsidRPr="00254A81" w:rsidRDefault="00F114B1" w:rsidP="00F114B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F114B1" w:rsidRPr="00254A81" w:rsidRDefault="00F114B1" w:rsidP="00F114B1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color w:val="0000FF"/>
          <w:sz w:val="30"/>
          <w:szCs w:val="30"/>
        </w:rPr>
      </w:pPr>
    </w:p>
    <w:p w:rsidR="00F114B1" w:rsidRPr="00254A81" w:rsidRDefault="00F114B1" w:rsidP="00F114B1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254A81">
        <w:rPr>
          <w:rFonts w:ascii="Angsana New" w:hAnsi="Angsana New"/>
          <w:spacing w:val="-4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</w:t>
      </w:r>
      <w:r w:rsidR="004F47DC" w:rsidRPr="00254A81">
        <w:rPr>
          <w:rFonts w:ascii="Angsana New" w:hAnsi="Angsana New"/>
          <w:spacing w:val="-4"/>
          <w:sz w:val="30"/>
          <w:szCs w:val="30"/>
          <w:cs/>
        </w:rPr>
        <w:t xml:space="preserve">าแลกเปลี่ยนในส่วนของผู้ถือหุ้น </w:t>
      </w:r>
      <w:r w:rsidR="004F47DC" w:rsidRPr="00254A81">
        <w:rPr>
          <w:rFonts w:ascii="Angsana New" w:hAnsi="Angsana New"/>
          <w:spacing w:val="-4"/>
          <w:sz w:val="30"/>
          <w:szCs w:val="30"/>
          <w:cs/>
          <w:lang w:val="en-US"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E17535" w:rsidRPr="00254A81" w:rsidRDefault="00E17535" w:rsidP="00E17535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A86C18" w:rsidRPr="00254A81" w:rsidRDefault="00A86C18" w:rsidP="00E1753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E17535" w:rsidRPr="00254A81" w:rsidRDefault="00E17535" w:rsidP="00E1753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ซึ่งกลุ่มบริษัทมิได้คาดหมายว่าจะมีแผนการชำระหนี้หรือไม่มีความเป็นไป</w:t>
      </w:r>
      <w:r w:rsidR="00AB27F9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254A81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866154" w:rsidRPr="00254A81" w:rsidRDefault="00866154" w:rsidP="00CD27C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BE4B6B" w:rsidRPr="00254A81" w:rsidRDefault="00BE4B6B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อนุพันธ์   </w:t>
      </w:r>
    </w:p>
    <w:p w:rsidR="008318D4" w:rsidRPr="00254A81" w:rsidRDefault="008318D4" w:rsidP="008318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C4885" w:rsidRDefault="00BE4B6B" w:rsidP="00D64B5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</w:t>
      </w:r>
      <w:r w:rsidR="00894EB3" w:rsidRPr="00254A81">
        <w:rPr>
          <w:rFonts w:ascii="Angsana New" w:hAnsi="Angsana New"/>
          <w:sz w:val="30"/>
          <w:szCs w:val="30"/>
          <w:cs/>
        </w:rPr>
        <w:t>ินตราต่างประเทศ อัตราดอกเบี้ย</w:t>
      </w:r>
      <w:r w:rsidRPr="00254A81">
        <w:rPr>
          <w:rFonts w:ascii="Angsana New" w:hAnsi="Angsana New"/>
          <w:sz w:val="30"/>
          <w:szCs w:val="30"/>
          <w:cs/>
        </w:rPr>
        <w:t>ที่เกิดจากกิจกรรมดำเนินงาน กิจกรรมจัดหาเงิน และกิจกรรมลงทุน อนุพันธ์ไม่ได้มีไว้เพื่อค้า อย่างไรก็ตาม</w:t>
      </w:r>
      <w:r w:rsidR="001C4885">
        <w:rPr>
          <w:rFonts w:ascii="Angsana New" w:hAnsi="Angsana New" w:hint="cs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1C4885" w:rsidRDefault="001C4885" w:rsidP="00D64B5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BE4B6B" w:rsidRPr="00254A81" w:rsidRDefault="00BE4B6B" w:rsidP="00D64B5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</w:t>
      </w:r>
      <w:r w:rsidR="00A34B7E">
        <w:rPr>
          <w:rFonts w:ascii="Angsana New" w:hAnsi="Angsana New"/>
          <w:sz w:val="30"/>
          <w:szCs w:val="30"/>
        </w:rPr>
        <w:br/>
      </w:r>
      <w:r w:rsidRPr="00254A81">
        <w:rPr>
          <w:rFonts w:ascii="Angsana New" w:hAnsi="Angsana New"/>
          <w:sz w:val="30"/>
          <w:szCs w:val="30"/>
          <w:cs/>
        </w:rPr>
        <w:t xml:space="preserve">วัดมูลค่าใหม่ให้เป็นมูลค่ายุติธรรมบันทึกในกำไรหรือขาดทุนทันที   </w:t>
      </w:r>
      <w:r w:rsidRPr="00254A81">
        <w:rPr>
          <w:rFonts w:ascii="Angsana New" w:hAnsi="Angsana New"/>
          <w:sz w:val="30"/>
          <w:szCs w:val="30"/>
        </w:rPr>
        <w:t xml:space="preserve">   </w:t>
      </w:r>
    </w:p>
    <w:p w:rsidR="00600566" w:rsidRPr="00254A81" w:rsidRDefault="00600566" w:rsidP="00894EB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BE4B6B" w:rsidRPr="00254A81" w:rsidRDefault="00BE4B6B" w:rsidP="00894EB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มูลค่ายุติธรรมของสัญญาแลกเปลี่ยนอัตราดอกเบี้ย</w:t>
      </w:r>
      <w:r w:rsidR="00600566" w:rsidRPr="00254A81">
        <w:rPr>
          <w:rFonts w:ascii="Angsana New" w:hAnsi="Angsana New"/>
          <w:sz w:val="30"/>
          <w:szCs w:val="30"/>
          <w:cs/>
        </w:rPr>
        <w:t>และสัญญาซื้อขายเงินตราต่างประเทศล่วงหน้า</w:t>
      </w:r>
      <w:r w:rsidRPr="00254A81">
        <w:rPr>
          <w:rFonts w:ascii="Angsana New" w:hAnsi="Angsana New"/>
          <w:sz w:val="30"/>
          <w:szCs w:val="30"/>
          <w:cs/>
        </w:rPr>
        <w:t xml:space="preserve">ถือตามราคาอ้างอิงของนายหน้า ณ วันที่รายงาน  </w:t>
      </w:r>
    </w:p>
    <w:p w:rsidR="00BE4B6B" w:rsidRPr="00254A81" w:rsidRDefault="00BE4B6B" w:rsidP="00F939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</w:p>
    <w:p w:rsidR="005D3E24" w:rsidRPr="00254A81" w:rsidRDefault="005D3E24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  <w:r w:rsidRPr="00254A8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BB6D53" w:rsidRPr="00254A81" w:rsidRDefault="00BB6D53" w:rsidP="00CC212A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:rsidR="00A9725E" w:rsidRPr="00254A81" w:rsidRDefault="005D3E24" w:rsidP="00E1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="00FD72FA" w:rsidRPr="00254A81">
        <w:rPr>
          <w:rFonts w:ascii="Angsana New" w:hAnsi="Angsana New"/>
          <w:sz w:val="30"/>
          <w:szCs w:val="30"/>
        </w:rPr>
        <w:t xml:space="preserve">    </w:t>
      </w:r>
      <w:r w:rsidRPr="00254A81">
        <w:rPr>
          <w:rFonts w:ascii="Angsana New" w:hAnsi="Angsana New"/>
          <w:sz w:val="30"/>
          <w:szCs w:val="30"/>
          <w:cs/>
        </w:rPr>
        <w:t>ส่วนหนึ่งของ</w:t>
      </w:r>
      <w:r w:rsidR="0012160F" w:rsidRPr="00254A81">
        <w:rPr>
          <w:rFonts w:ascii="Angsana New" w:hAnsi="Angsana New"/>
          <w:sz w:val="30"/>
          <w:szCs w:val="30"/>
          <w:cs/>
        </w:rPr>
        <w:t>กิจกรรมจัดหาเงิน</w:t>
      </w:r>
      <w:r w:rsidRPr="00254A81">
        <w:rPr>
          <w:rFonts w:ascii="Angsana New" w:hAnsi="Angsana New"/>
          <w:sz w:val="30"/>
          <w:szCs w:val="30"/>
          <w:cs/>
        </w:rPr>
        <w:t>ในงบกระแสเงินสด</w:t>
      </w:r>
    </w:p>
    <w:p w:rsidR="009919C4" w:rsidRPr="00254A81" w:rsidRDefault="009919C4" w:rsidP="009919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D3E24" w:rsidRPr="00254A81" w:rsidRDefault="005D3E24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54A8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5D3E24" w:rsidRPr="00254A81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6B588D" w:rsidRPr="006B588D" w:rsidRDefault="006B588D" w:rsidP="006B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588D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6B588D" w:rsidRPr="006B588D" w:rsidRDefault="006B588D" w:rsidP="006B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6B588D" w:rsidRPr="006B588D" w:rsidRDefault="006B588D" w:rsidP="006B58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588D">
        <w:rPr>
          <w:rFonts w:ascii="Angsana New" w:hAnsi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Pr="006B588D">
        <w:rPr>
          <w:rFonts w:ascii="Angsana New" w:hAnsi="Angsana New" w:hint="cs"/>
          <w:sz w:val="30"/>
          <w:szCs w:val="30"/>
          <w:cs/>
        </w:rPr>
        <w:t xml:space="preserve"> </w:t>
      </w:r>
      <w:r w:rsidRPr="006B588D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A86C18" w:rsidRPr="00254A81" w:rsidRDefault="00A86C18" w:rsidP="00A3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D3E24" w:rsidRPr="00254A81" w:rsidRDefault="005D3E24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5D3E24" w:rsidRPr="00254A81" w:rsidRDefault="005D3E2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5D3E24" w:rsidRPr="00254A81" w:rsidRDefault="005D3E24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สินค้าคงเหลือ</w:t>
      </w:r>
      <w:r w:rsidR="0090123A" w:rsidRPr="00254A81">
        <w:rPr>
          <w:rFonts w:ascii="Angsana New" w:hAnsi="Angsana New"/>
          <w:sz w:val="30"/>
          <w:szCs w:val="30"/>
          <w:cs/>
        </w:rPr>
        <w:t>วัดมูลค่าด้วย</w:t>
      </w:r>
      <w:r w:rsidRPr="00254A8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</w:p>
    <w:p w:rsidR="005D3E24" w:rsidRPr="00254A81" w:rsidRDefault="005D3E24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67A94" w:rsidRPr="00254A81" w:rsidRDefault="00C67A94" w:rsidP="00C67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</w:t>
      </w:r>
      <w:r w:rsidR="00C26E50" w:rsidRPr="00254A81">
        <w:rPr>
          <w:rFonts w:ascii="Angsana New" w:hAnsi="Angsana New"/>
          <w:sz w:val="30"/>
          <w:szCs w:val="30"/>
          <w:cs/>
        </w:rPr>
        <w:t>ราคาทุน</w:t>
      </w:r>
      <w:r w:rsidRPr="00254A81">
        <w:rPr>
          <w:rFonts w:ascii="Angsana New" w:hAnsi="Angsana New"/>
          <w:sz w:val="30"/>
          <w:szCs w:val="30"/>
          <w:cs/>
        </w:rPr>
        <w:t>ถัวเฉลี่ย 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และต้นทุนมาตรฐานซึ่งได้รับการปรับปรุงให้ใกล้เคียงกับราคาทุนถัวเฉลี่ย</w:t>
      </w:r>
    </w:p>
    <w:p w:rsidR="00DA12F5" w:rsidRPr="00254A81" w:rsidRDefault="00DA12F5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665E8" w:rsidRDefault="005D3E24" w:rsidP="000E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700CF8" w:rsidRPr="00254A81" w:rsidRDefault="00700CF8" w:rsidP="000E1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1FEC" w:rsidRPr="00254A81" w:rsidRDefault="00D61FEC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E665E8" w:rsidRPr="00254A81" w:rsidRDefault="00E665E8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  <w:r w:rsidR="008769B8" w:rsidRPr="00254A81">
        <w:rPr>
          <w:rFonts w:ascii="Angsana New" w:hAnsi="Angsana New"/>
          <w:i/>
          <w:iCs/>
          <w:sz w:val="30"/>
          <w:szCs w:val="30"/>
          <w:cs/>
        </w:rPr>
        <w:t>และบริษัทร่วม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E665E8" w:rsidRPr="00254A81" w:rsidRDefault="00E665E8" w:rsidP="00E6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769B8" w:rsidRPr="00254A81" w:rsidRDefault="008769B8" w:rsidP="004D3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="004D3322" w:rsidRPr="00254A81">
        <w:rPr>
          <w:rFonts w:ascii="Angsana New" w:hAnsi="Angsana New"/>
          <w:spacing w:val="-2"/>
          <w:sz w:val="30"/>
          <w:szCs w:val="30"/>
          <w:cs/>
        </w:rPr>
        <w:t xml:space="preserve"> บันทึกบัญชีโดยใช้วิธีราคาทุน </w:t>
      </w:r>
      <w:r w:rsidRPr="00254A81">
        <w:rPr>
          <w:rFonts w:ascii="Angsana New" w:hAnsi="Angsana New"/>
          <w:spacing w:val="-2"/>
          <w:sz w:val="30"/>
          <w:szCs w:val="30"/>
          <w:cs/>
        </w:rPr>
        <w:t>ส่วนการ</w:t>
      </w:r>
      <w:r w:rsidRPr="00254A81">
        <w:rPr>
          <w:rFonts w:ascii="Angsana New" w:hAnsi="Angsana New"/>
          <w:sz w:val="30"/>
          <w:szCs w:val="30"/>
          <w:cs/>
        </w:rPr>
        <w:t>บันทึกบัญชีเงินลงทุนในบริษัทร่วมในงบการเงินรวมใช้วิธีส่วนได้เสีย</w:t>
      </w:r>
    </w:p>
    <w:p w:rsidR="00E665E8" w:rsidRPr="00254A81" w:rsidRDefault="00E665E8" w:rsidP="00E6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607EC4" w:rsidRPr="00254A81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78396E" w:rsidRPr="00254A81">
        <w:rPr>
          <w:rFonts w:ascii="Angsana New" w:hAnsi="Angsana New"/>
          <w:i/>
          <w:iCs/>
          <w:sz w:val="30"/>
          <w:szCs w:val="30"/>
          <w:cs/>
        </w:rPr>
        <w:t>ตราสาร</w:t>
      </w:r>
      <w:r w:rsidRPr="00254A81">
        <w:rPr>
          <w:rFonts w:ascii="Angsana New" w:hAnsi="Angsana New"/>
          <w:i/>
          <w:iCs/>
          <w:sz w:val="30"/>
          <w:szCs w:val="30"/>
          <w:cs/>
        </w:rPr>
        <w:t>ทุนอื่น</w:t>
      </w:r>
    </w:p>
    <w:p w:rsidR="00E665E8" w:rsidRPr="00254A81" w:rsidRDefault="00E665E8" w:rsidP="00E6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8396E" w:rsidRPr="00254A81" w:rsidRDefault="0078396E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ตราสารทุนซึ่ง</w:t>
      </w:r>
      <w:r w:rsidR="008769B8" w:rsidRPr="00254A81">
        <w:rPr>
          <w:rFonts w:ascii="Angsana New" w:hAnsi="Angsana New"/>
          <w:sz w:val="30"/>
          <w:szCs w:val="30"/>
          <w:cs/>
        </w:rPr>
        <w:t>ไม่</w:t>
      </w:r>
      <w:r w:rsidRPr="00254A81">
        <w:rPr>
          <w:rFonts w:ascii="Angsana New" w:hAnsi="Angsana New"/>
          <w:sz w:val="30"/>
          <w:szCs w:val="30"/>
          <w:cs/>
        </w:rPr>
        <w:t>เป็นหลักทรัพย์ในความต้องการของตลาด</w:t>
      </w:r>
      <w:r w:rsidR="008769B8" w:rsidRPr="00254A81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แสดงในราคาทุนตัดจำหน่ายหักด้วยขาดทุนจากการด้อยค่าของเงินลงทุน</w:t>
      </w:r>
    </w:p>
    <w:p w:rsidR="00607EC4" w:rsidRPr="00254A81" w:rsidRDefault="00607EC4" w:rsidP="00991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607EC4" w:rsidRPr="00254A81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55A67" w:rsidRPr="00254A81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  <w:r w:rsidR="004100AC" w:rsidRPr="00254A81">
        <w:rPr>
          <w:rFonts w:ascii="Angsana New" w:hAnsi="Angsana New"/>
          <w:sz w:val="30"/>
          <w:szCs w:val="30"/>
        </w:rPr>
        <w:t xml:space="preserve">         </w:t>
      </w:r>
    </w:p>
    <w:p w:rsidR="00055A67" w:rsidRPr="00254A81" w:rsidRDefault="00055A6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07EC4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0E1051" w:rsidRPr="00254A81" w:rsidRDefault="000E1051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61FEC" w:rsidRPr="00254A81" w:rsidRDefault="00D61FEC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4A3311" w:rsidRPr="00254A81" w:rsidRDefault="004A3311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D63F5" w:rsidRDefault="00D61FEC" w:rsidP="003D63F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54A81">
        <w:rPr>
          <w:rFonts w:ascii="Angsana New" w:hAnsi="Angsana New" w:cs="Angsana New"/>
          <w:b w:val="0"/>
          <w:bCs w:val="0"/>
          <w:sz w:val="30"/>
          <w:szCs w:val="30"/>
          <w:cs/>
        </w:rPr>
        <w:t>ที่ดิน อาคารและอุปกรณ์</w:t>
      </w:r>
      <w:r w:rsidR="0090123A" w:rsidRPr="00254A81">
        <w:rPr>
          <w:rFonts w:ascii="Angsana New" w:hAnsi="Angsana New" w:cs="Angsana New"/>
          <w:b w:val="0"/>
          <w:bCs w:val="0"/>
          <w:sz w:val="30"/>
          <w:szCs w:val="30"/>
          <w:cs/>
        </w:rPr>
        <w:t>วัดมูลค่า</w:t>
      </w:r>
      <w:r w:rsidRPr="00254A81">
        <w:rPr>
          <w:rFonts w:ascii="Angsana New" w:hAnsi="Angsana New" w:cs="Angsana New"/>
          <w:b w:val="0"/>
          <w:bCs w:val="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3D63F5" w:rsidRDefault="003D63F5" w:rsidP="003D63F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61FEC" w:rsidRPr="003D63F5" w:rsidRDefault="00D61FEC" w:rsidP="003D63F5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ราคาทุนรวมถึงต้นทุนทางตรง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แ</w:t>
      </w:r>
      <w:r w:rsidR="00AC5669"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รงงานทางตรง และต้นทุนทางตรงอื่น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การขนย้าย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การบูรณะสถานที่ตั้</w:t>
      </w:r>
      <w:r w:rsidR="00CD27CA"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งของสินทรัพย์และต้นทุนการกู้ยืม </w:t>
      </w:r>
      <w:r w:rsidRPr="003D63F5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เครื่องมือที่ควบคุมโดยลิขสิทธิ์ซอฟแวร์ซึ่งไม่สามารถทำงานได้โดยปราศจากลิขสิทธิ์ซอฟแวร์นั้นให้ถือว่า   ลิขสิทธิ์ซอฟแวร์ดังกล่าวเป็นส่วนหนึ่งของอุปกรณ์</w:t>
      </w:r>
      <w:r w:rsidRPr="003D63F5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:rsidR="00866154" w:rsidRPr="003D63F5" w:rsidRDefault="0086615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254A81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254A8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254A81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254A8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254A81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254A8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F06CCB" w:rsidRPr="00254A81" w:rsidRDefault="00F06CCB" w:rsidP="00A86171">
      <w:pPr>
        <w:pStyle w:val="Default"/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:rsidR="00724A6B" w:rsidRPr="00254A81" w:rsidRDefault="0090123A" w:rsidP="0090123A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4A81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D61FEC" w:rsidRPr="00254A81" w:rsidRDefault="00A9390F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  <w:r w:rsidR="00D61FEC"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D61FEC" w:rsidRPr="00A9390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61FEC" w:rsidRPr="00254A81" w:rsidRDefault="00D61FEC" w:rsidP="00A86171">
      <w:pPr>
        <w:pStyle w:val="Default"/>
        <w:ind w:left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="000225C2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 xml:space="preserve">อาคารและอุปกรณ์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ถ้ามีความเป็นไปได้</w:t>
      </w:r>
      <w:r w:rsidR="00C712AF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ค่อนข้างแน่ที่กลุ่มบริษัท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จะได้รับประโยชน์เ</w:t>
      </w:r>
      <w:r w:rsidR="000225C2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ชิงเศรษฐกิจในอนาคตจากรายการนั้น</w:t>
      </w:r>
      <w:r w:rsidR="00724A6B" w:rsidRPr="00254A8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และสามารถวัดมูลค่าต้นทุนขอ</w:t>
      </w:r>
      <w:r w:rsidR="004F340D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 xml:space="preserve">งรายการนั้นได้อย่างน่าเชื่อถือ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ชิ้นส่วนที่ถูกเปลี่ยนแทนจะ</w:t>
      </w:r>
      <w:r w:rsidR="004F340D"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 xml:space="preserve">ถูกตัดจำหน่ายตามมูลค่าตามบัญชี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254A8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0E1051" w:rsidRPr="00A9390F" w:rsidRDefault="000E1051" w:rsidP="0084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D61FEC" w:rsidRPr="00254A81" w:rsidRDefault="00D61FEC" w:rsidP="00845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61FEC" w:rsidRPr="00A9390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61FEC" w:rsidRPr="00254A81" w:rsidRDefault="00D61FEC" w:rsidP="00A8617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4A81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254A81">
        <w:rPr>
          <w:rFonts w:ascii="Angsana New" w:hAnsi="Angsana New" w:cs="Angsana New"/>
          <w:sz w:val="30"/>
          <w:szCs w:val="30"/>
        </w:rPr>
        <w:t xml:space="preserve"> </w:t>
      </w:r>
      <w:r w:rsidRPr="00254A81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8364BE" w:rsidRPr="00A9390F" w:rsidRDefault="008364BE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8"/>
          <w:sz w:val="24"/>
          <w:szCs w:val="24"/>
        </w:rPr>
      </w:pP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254A81">
        <w:rPr>
          <w:rFonts w:ascii="Angsana New" w:hAnsi="Angsana New"/>
          <w:spacing w:val="-8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CD27CA" w:rsidRPr="00254A81">
        <w:rPr>
          <w:rFonts w:ascii="Angsana New" w:hAnsi="Angsana New"/>
          <w:spacing w:val="-8"/>
          <w:sz w:val="30"/>
          <w:szCs w:val="30"/>
          <w:cs/>
        </w:rPr>
        <w:t>ให้ประโยชน์</w:t>
      </w:r>
      <w:r w:rsidRPr="00254A81">
        <w:rPr>
          <w:rFonts w:ascii="Angsana New" w:hAnsi="Angsana New"/>
          <w:spacing w:val="-8"/>
          <w:sz w:val="30"/>
          <w:szCs w:val="30"/>
          <w:cs/>
        </w:rPr>
        <w:t>โดยประมาณของส่วนประกอบของสินทรัพย์</w:t>
      </w:r>
      <w:r w:rsidR="00586A2E" w:rsidRPr="00254A81">
        <w:rPr>
          <w:rFonts w:ascii="Angsana New" w:hAnsi="Angsana New"/>
          <w:spacing w:val="-8"/>
          <w:sz w:val="30"/>
          <w:szCs w:val="30"/>
          <w:cs/>
        </w:rPr>
        <w:t>แต่ละรายการ  ประมาณการอายุการ</w:t>
      </w:r>
      <w:r w:rsidR="00586A2E" w:rsidRPr="00254A81">
        <w:rPr>
          <w:rStyle w:val="PageNumber"/>
          <w:rFonts w:ascii="Angsana New" w:hAnsi="Angsana New" w:cs="Angsana New"/>
          <w:spacing w:val="-8"/>
          <w:sz w:val="30"/>
          <w:szCs w:val="30"/>
          <w:cs/>
        </w:rPr>
        <w:t>ให้</w:t>
      </w:r>
      <w:r w:rsidR="006149F9" w:rsidRPr="00254A81">
        <w:rPr>
          <w:rFonts w:ascii="Angsana New" w:hAnsi="Angsana New"/>
          <w:spacing w:val="-8"/>
          <w:sz w:val="30"/>
          <w:szCs w:val="30"/>
          <w:cs/>
        </w:rPr>
        <w:t>ประโยชน์</w:t>
      </w:r>
      <w:r w:rsidRPr="00254A81">
        <w:rPr>
          <w:rFonts w:ascii="Angsana New" w:hAnsi="Angsana New"/>
          <w:spacing w:val="-8"/>
          <w:sz w:val="30"/>
          <w:szCs w:val="30"/>
          <w:cs/>
        </w:rPr>
        <w:t xml:space="preserve">ของสินทรัพย์แสดงได้ดังนี้ </w:t>
      </w:r>
    </w:p>
    <w:p w:rsidR="00D61FEC" w:rsidRPr="00A9390F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1FEC" w:rsidRPr="00254A81" w:rsidTr="00B66D4A">
        <w:tc>
          <w:tcPr>
            <w:tcW w:w="5390" w:type="dxa"/>
            <w:vAlign w:val="bottom"/>
          </w:tcPr>
          <w:p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FB0D13" w:rsidRPr="00254A81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26E50" w:rsidRPr="00254A81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195" w:type="dxa"/>
          </w:tcPr>
          <w:p w:rsidR="00D61FEC" w:rsidRPr="00254A81" w:rsidRDefault="00FB0D13" w:rsidP="0090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85D1C" w:rsidRPr="00E85D1C">
              <w:rPr>
                <w:rFonts w:ascii="Angsana New" w:hAnsi="Angsana New"/>
                <w:sz w:val="30"/>
                <w:szCs w:val="30"/>
              </w:rPr>
              <w:t>2</w:t>
            </w: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  <w:r w:rsidR="00D61FEC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254A81" w:rsidTr="00B66D4A">
        <w:tc>
          <w:tcPr>
            <w:tcW w:w="5390" w:type="dxa"/>
            <w:vAlign w:val="bottom"/>
          </w:tcPr>
          <w:p w:rsidR="009364D3" w:rsidRPr="00254A81" w:rsidRDefault="00C26E50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9364D3" w:rsidRPr="00254A81" w:rsidRDefault="00FB0D13" w:rsidP="0090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3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85D1C"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="00C26E50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0123A" w:rsidRPr="00254A81">
              <w:rPr>
                <w:rFonts w:ascii="Angsana New" w:hAnsi="Angsana New"/>
                <w:sz w:val="30"/>
                <w:szCs w:val="30"/>
              </w:rPr>
              <w:t>-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3B73" w:rsidRPr="00254A81">
              <w:rPr>
                <w:rFonts w:ascii="Angsana New" w:hAnsi="Angsana New"/>
                <w:sz w:val="30"/>
                <w:szCs w:val="30"/>
              </w:rPr>
              <w:t>25</w:t>
            </w:r>
            <w:r w:rsidR="009364D3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:rsidR="009364D3" w:rsidRPr="00254A81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4D3" w:rsidRPr="00254A81" w:rsidTr="00B66D4A">
        <w:tc>
          <w:tcPr>
            <w:tcW w:w="5390" w:type="dxa"/>
            <w:vAlign w:val="bottom"/>
          </w:tcPr>
          <w:p w:rsidR="009364D3" w:rsidRPr="00254A81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9364D3" w:rsidRPr="00254A81" w:rsidRDefault="009364D3" w:rsidP="00E6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F3B73" w:rsidRPr="00254A81">
              <w:rPr>
                <w:rFonts w:ascii="Angsana New" w:hAnsi="Angsana New"/>
                <w:sz w:val="30"/>
                <w:szCs w:val="30"/>
              </w:rPr>
              <w:t>5</w:t>
            </w:r>
            <w:r w:rsidR="00E64656"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:rsidR="009364D3" w:rsidRPr="00254A81" w:rsidRDefault="009364D3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61FEC" w:rsidRPr="00254A81" w:rsidTr="00B66D4A">
        <w:tc>
          <w:tcPr>
            <w:tcW w:w="5390" w:type="dxa"/>
            <w:shd w:val="clear" w:color="auto" w:fill="auto"/>
            <w:vAlign w:val="bottom"/>
          </w:tcPr>
          <w:p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D61FEC" w:rsidRPr="00254A81" w:rsidRDefault="00D61FEC" w:rsidP="00695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12"/>
                <w:tab w:val="right" w:pos="90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E85D1C" w:rsidRPr="00E85D1C">
              <w:rPr>
                <w:rFonts w:ascii="Angsana New" w:hAnsi="Angsana New"/>
                <w:sz w:val="30"/>
                <w:szCs w:val="30"/>
              </w:rPr>
              <w:t>5</w:t>
            </w:r>
            <w:r w:rsidR="00695E8A"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:rsidR="00D61FEC" w:rsidRPr="00254A81" w:rsidRDefault="00D61FEC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3D63F5" w:rsidRPr="00A9390F" w:rsidRDefault="003D63F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D61FEC" w:rsidRPr="00254A81" w:rsidRDefault="00D61FE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</w:t>
      </w:r>
      <w:r w:rsidR="00B9173E">
        <w:rPr>
          <w:rFonts w:ascii="Angsana New" w:hAnsi="Angsana New"/>
          <w:sz w:val="30"/>
          <w:szCs w:val="30"/>
          <w:cs/>
        </w:rPr>
        <w:t>ระหว่าง</w:t>
      </w:r>
      <w:r w:rsidRPr="00254A81">
        <w:rPr>
          <w:rFonts w:ascii="Angsana New" w:hAnsi="Angsana New"/>
          <w:sz w:val="30"/>
          <w:szCs w:val="30"/>
          <w:cs/>
        </w:rPr>
        <w:t>ก่อสร้าง</w:t>
      </w:r>
      <w:r w:rsidR="00B9173E">
        <w:rPr>
          <w:rFonts w:ascii="Angsana New" w:hAnsi="Angsana New" w:hint="cs"/>
          <w:sz w:val="30"/>
          <w:szCs w:val="30"/>
          <w:cs/>
        </w:rPr>
        <w:t>และติดตั้ง</w:t>
      </w:r>
    </w:p>
    <w:p w:rsidR="00CC212A" w:rsidRPr="00A9390F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61FEC" w:rsidRPr="00254A81" w:rsidRDefault="0026376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วิธีการคิดค่าเสื่อมราคา</w:t>
      </w:r>
      <w:r w:rsidR="00A337D6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อายุการให้ประโยชน์ของสินทรัพย์</w:t>
      </w:r>
      <w:r w:rsidR="00A337D6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และมูลค่าคงเหลือ</w:t>
      </w:r>
      <w:r w:rsidR="00A337D6" w:rsidRPr="00254A81">
        <w:rPr>
          <w:rFonts w:ascii="Angsana New" w:hAnsi="Angsana New"/>
          <w:sz w:val="30"/>
          <w:szCs w:val="30"/>
          <w:cs/>
        </w:rPr>
        <w:t xml:space="preserve"> </w:t>
      </w:r>
      <w:r w:rsidR="00D61FEC" w:rsidRPr="00254A81">
        <w:rPr>
          <w:rFonts w:ascii="Angsana New" w:hAnsi="Angsana New"/>
          <w:sz w:val="30"/>
          <w:szCs w:val="30"/>
          <w:cs/>
        </w:rPr>
        <w:t>ถูกทบทวนอย่างน้อยที่สุดทุกสิ้น</w:t>
      </w:r>
      <w:r w:rsidR="00CC212A" w:rsidRPr="00254A81">
        <w:rPr>
          <w:rFonts w:ascii="Angsana New" w:hAnsi="Angsana New"/>
          <w:sz w:val="30"/>
          <w:szCs w:val="30"/>
          <w:cs/>
        </w:rPr>
        <w:t>ร</w:t>
      </w:r>
      <w:r w:rsidR="00D61FEC" w:rsidRPr="00254A81">
        <w:rPr>
          <w:rFonts w:ascii="Angsana New" w:hAnsi="Angsana New"/>
          <w:sz w:val="30"/>
          <w:szCs w:val="30"/>
          <w:cs/>
        </w:rPr>
        <w:t>อบปีบัญชี และปรับปรุงตามความเหมาะสม</w:t>
      </w:r>
    </w:p>
    <w:p w:rsidR="00866154" w:rsidRPr="00A9390F" w:rsidRDefault="00866154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40332" w:rsidRPr="00254A81" w:rsidRDefault="00440332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4C18BC" w:rsidRPr="00A9390F" w:rsidRDefault="004C18BC" w:rsidP="004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C18BC" w:rsidRPr="00254A81" w:rsidRDefault="004C18BC" w:rsidP="004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600566" w:rsidRPr="00254A81">
        <w:rPr>
          <w:rFonts w:ascii="Angsana New" w:hAnsi="Angsana New"/>
          <w:sz w:val="30"/>
          <w:szCs w:val="30"/>
          <w:cs/>
        </w:rPr>
        <w:t>วัดมูลค่าด้วย</w:t>
      </w:r>
      <w:r w:rsidRPr="00254A81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:rsidR="004F340D" w:rsidRPr="00A9390F" w:rsidRDefault="004F340D" w:rsidP="009012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4C18BC" w:rsidRPr="00254A81" w:rsidRDefault="004C18BC" w:rsidP="004C1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4C18BC" w:rsidRPr="00A9390F" w:rsidRDefault="004C18BC" w:rsidP="004C1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4C18BC" w:rsidRPr="00254A81" w:rsidRDefault="004C18BC" w:rsidP="004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</w:t>
      </w:r>
      <w:r w:rsidR="00AA2F4A">
        <w:rPr>
          <w:rFonts w:ascii="Angsana New" w:eastAsia="Calibri" w:hAnsi="Angsana New"/>
          <w:sz w:val="30"/>
          <w:szCs w:val="30"/>
        </w:rPr>
        <w:t xml:space="preserve"> </w:t>
      </w:r>
      <w:r w:rsidRPr="00254A81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F03260" w:rsidRDefault="00F03260" w:rsidP="00845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0E4F5B" w:rsidRPr="00254A81" w:rsidRDefault="000E4F5B" w:rsidP="00845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ค่าตัดจำหน่าย </w:t>
      </w:r>
      <w:r w:rsidRPr="00254A81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0E4F5B" w:rsidRPr="00254A81" w:rsidRDefault="000E4F5B" w:rsidP="000E4F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E4F5B" w:rsidRDefault="000E4F5B" w:rsidP="000E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254A81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84527F" w:rsidRPr="00254A81" w:rsidRDefault="0084527F" w:rsidP="000E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0E4F5B" w:rsidRPr="00254A81" w:rsidRDefault="000E4F5B" w:rsidP="000E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0E4F5B" w:rsidRPr="00254A81" w:rsidRDefault="000E4F5B" w:rsidP="000E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0E4F5B" w:rsidRPr="00254A81" w:rsidTr="000B3A52">
        <w:tc>
          <w:tcPr>
            <w:tcW w:w="4590" w:type="dxa"/>
          </w:tcPr>
          <w:p w:rsidR="000E4F5B" w:rsidRPr="00254A81" w:rsidRDefault="000E4F5B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1080" w:type="dxa"/>
          </w:tcPr>
          <w:p w:rsidR="000E4F5B" w:rsidRPr="00254A81" w:rsidRDefault="000E4F5B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:rsidR="000E4F5B" w:rsidRPr="00254A81" w:rsidRDefault="000E4F5B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3464A1" w:rsidRPr="00254A81" w:rsidRDefault="003464A1" w:rsidP="00C26E5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E4F5B" w:rsidRDefault="000E4F5B" w:rsidP="00C26E5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254A81" w:rsidDel="00E44C55">
        <w:rPr>
          <w:rFonts w:ascii="Angsana New" w:hAnsi="Angsana New"/>
          <w:sz w:val="30"/>
          <w:szCs w:val="30"/>
        </w:rPr>
        <w:t xml:space="preserve"> </w:t>
      </w:r>
    </w:p>
    <w:p w:rsidR="008A3CCA" w:rsidRPr="00254A81" w:rsidRDefault="008A3CCA" w:rsidP="00C26E5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07EC4" w:rsidRPr="00254A81" w:rsidRDefault="00607EC4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607EC4" w:rsidRPr="00254A81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6443A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C212A" w:rsidRPr="00254A81">
        <w:rPr>
          <w:rFonts w:ascii="Angsana New" w:hAnsi="Angsana New"/>
          <w:sz w:val="30"/>
          <w:szCs w:val="30"/>
        </w:rPr>
        <w:t xml:space="preserve"> </w:t>
      </w:r>
      <w:r w:rsidR="00CC212A" w:rsidRPr="00254A81">
        <w:rPr>
          <w:rFonts w:ascii="Angsana New" w:hAnsi="Angsana New"/>
          <w:sz w:val="30"/>
          <w:szCs w:val="30"/>
          <w:cs/>
        </w:rPr>
        <w:br/>
      </w:r>
      <w:r w:rsidRPr="00254A81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C26E50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 </w:t>
      </w:r>
    </w:p>
    <w:p w:rsidR="0026376C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:rsidR="00F9391D" w:rsidRPr="00254A81" w:rsidRDefault="00F9391D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607EC4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607EC4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7EC4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82278A" w:rsidRDefault="0082278A" w:rsidP="00B331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:rsidR="008A3CCA" w:rsidRPr="00254A81" w:rsidRDefault="008A3CCA" w:rsidP="00B331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Cs/>
          <w:sz w:val="30"/>
          <w:szCs w:val="30"/>
        </w:rPr>
      </w:pPr>
    </w:p>
    <w:p w:rsidR="00607EC4" w:rsidRPr="00254A81" w:rsidRDefault="00607EC4" w:rsidP="00CD61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:rsidR="00607EC4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A3311" w:rsidRPr="00254A81" w:rsidRDefault="00607EC4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:rsidR="00240276" w:rsidRPr="00254A81" w:rsidRDefault="00240276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07EC4" w:rsidRPr="00254A81" w:rsidRDefault="00607EC4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1" w:name="OLE_LINK7"/>
      <w:bookmarkStart w:id="2" w:name="OLE_LINK8"/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607EC4" w:rsidRPr="00254A81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bookmarkEnd w:id="1"/>
    <w:bookmarkEnd w:id="2"/>
    <w:p w:rsidR="00507E98" w:rsidRDefault="00507E98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8A3CCA">
        <w:rPr>
          <w:rFonts w:ascii="Angsana New" w:hAnsi="Angsana New" w:hint="cs"/>
          <w:sz w:val="30"/>
          <w:szCs w:val="30"/>
          <w:cs/>
        </w:rPr>
        <w:t>ด้วย</w:t>
      </w:r>
      <w:r w:rsidRPr="00254A81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มูลค่ายุติธรรมหักค่าใช้จ่ายที่เกี่ยวกับการเกิดหนี้สินภายหลังจากการบันทึก</w:t>
      </w:r>
      <w:r w:rsidRPr="00254A81">
        <w:rPr>
          <w:rFonts w:ascii="Angsana New" w:hAnsi="Angsana New"/>
          <w:spacing w:val="-4"/>
          <w:sz w:val="30"/>
          <w:szCs w:val="30"/>
          <w:cs/>
        </w:rPr>
        <w:t>หนี้สินที่มีภาระดอกเบี้ยจะบันท</w:t>
      </w:r>
      <w:r w:rsidR="00612C16" w:rsidRPr="00254A81">
        <w:rPr>
          <w:rFonts w:ascii="Angsana New" w:hAnsi="Angsana New"/>
          <w:spacing w:val="-4"/>
          <w:sz w:val="30"/>
          <w:szCs w:val="30"/>
          <w:cs/>
        </w:rPr>
        <w:t xml:space="preserve">ึกต่อมาโดยวิธีราคาทุนตัดจำหน่าย </w:t>
      </w:r>
      <w:r w:rsidRPr="00254A81">
        <w:rPr>
          <w:rFonts w:ascii="Angsana New" w:hAnsi="Angsana New"/>
          <w:spacing w:val="-4"/>
          <w:sz w:val="30"/>
          <w:szCs w:val="30"/>
          <w:cs/>
        </w:rPr>
        <w:t>ผลต่างระหว่</w:t>
      </w:r>
      <w:r w:rsidR="00612C16" w:rsidRPr="00254A81">
        <w:rPr>
          <w:rFonts w:ascii="Angsana New" w:hAnsi="Angsana New"/>
          <w:spacing w:val="-4"/>
          <w:sz w:val="30"/>
          <w:szCs w:val="30"/>
          <w:cs/>
        </w:rPr>
        <w:t>างยอดหนี้เริ่มแรกและยอดหนี้เมื่อ</w:t>
      </w:r>
      <w:r w:rsidRPr="00254A81">
        <w:rPr>
          <w:rFonts w:ascii="Angsana New" w:hAnsi="Angsana New"/>
          <w:sz w:val="30"/>
          <w:szCs w:val="30"/>
          <w:cs/>
        </w:rPr>
        <w:t>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8A3CCA" w:rsidRDefault="008A3CCA" w:rsidP="0050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607EC4" w:rsidRPr="00254A81" w:rsidRDefault="00607EC4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607EC4" w:rsidRPr="00254A81" w:rsidRDefault="00607EC4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607EC4" w:rsidRPr="00254A81" w:rsidRDefault="00607EC4" w:rsidP="0072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B722B7" w:rsidRPr="00254A81" w:rsidRDefault="00B722B7" w:rsidP="0072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607EC4" w:rsidRPr="00254A81" w:rsidRDefault="00607EC4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:rsidR="00C26E50" w:rsidRPr="00254A81" w:rsidRDefault="00C26E50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536E96" w:rsidRPr="00254A81" w:rsidRDefault="00536E96" w:rsidP="00536E9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536E96" w:rsidRPr="00254A81" w:rsidRDefault="00536E96" w:rsidP="00536E9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E17535" w:rsidRPr="00254A81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254A8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254A81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:rsidR="00E17535" w:rsidRPr="00254A81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/>
          <w:sz w:val="30"/>
          <w:szCs w:val="30"/>
          <w:cs/>
        </w:rPr>
        <w:t xml:space="preserve"> </w:t>
      </w:r>
    </w:p>
    <w:p w:rsidR="00E17535" w:rsidRPr="00254A81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E17535" w:rsidRPr="00254A81" w:rsidRDefault="00E17535" w:rsidP="00E17535">
      <w:pPr>
        <w:ind w:left="540"/>
        <w:rPr>
          <w:rFonts w:ascii="Angsana New" w:hAnsi="Angsana New"/>
          <w:i/>
          <w:sz w:val="30"/>
          <w:szCs w:val="30"/>
        </w:rPr>
      </w:pPr>
    </w:p>
    <w:p w:rsidR="00E17535" w:rsidRPr="00254A81" w:rsidRDefault="00E17535" w:rsidP="00E1753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54A81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ีปัจจุบันและปีก่อนๆ  ผลประโยชน์ดังกล่าวได้มีการคิดลดกระแสเงินสดเพื่อให้เป็นมูลค่าปัจจุบัน</w:t>
      </w:r>
    </w:p>
    <w:p w:rsidR="00F03260" w:rsidRDefault="00F03260" w:rsidP="00E1753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E17535" w:rsidRPr="00254A81" w:rsidRDefault="00E17535" w:rsidP="00E1753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54A81">
        <w:rPr>
          <w:rFonts w:ascii="Angsana New" w:hAnsi="Angsana New"/>
          <w:i/>
          <w:sz w:val="30"/>
          <w:szCs w:val="30"/>
          <w:cs/>
        </w:rPr>
        <w:lastRenderedPageBreak/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:rsidR="00E17535" w:rsidRPr="00823905" w:rsidRDefault="00E17535" w:rsidP="00E17535">
      <w:pPr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E17535" w:rsidRPr="00254A81" w:rsidRDefault="00E17535" w:rsidP="00E1753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254A81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54A81">
        <w:rPr>
          <w:rFonts w:ascii="Angsana New" w:hAnsi="Angsana New"/>
          <w:i/>
          <w:sz w:val="30"/>
          <w:szCs w:val="30"/>
        </w:rPr>
        <w:t xml:space="preserve"> </w:t>
      </w:r>
      <w:r w:rsidRPr="00254A81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54A81">
        <w:rPr>
          <w:rFonts w:ascii="Angsana New" w:hAnsi="Angsana New"/>
          <w:i/>
          <w:sz w:val="30"/>
          <w:szCs w:val="30"/>
        </w:rPr>
        <w:t xml:space="preserve"> </w:t>
      </w:r>
      <w:r w:rsidRPr="00254A81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Pr="00254A81">
        <w:rPr>
          <w:rFonts w:ascii="Angsana New" w:hAnsi="Angsana New"/>
          <w:i/>
          <w:sz w:val="30"/>
          <w:szCs w:val="30"/>
        </w:rPr>
        <w:t xml:space="preserve">   </w:t>
      </w:r>
      <w:r w:rsidRPr="00254A81">
        <w:rPr>
          <w:rFonts w:ascii="Angsana New" w:hAnsi="Angsana New"/>
          <w:i/>
          <w:sz w:val="30"/>
          <w:szCs w:val="30"/>
          <w:cs/>
        </w:rPr>
        <w:t xml:space="preserve">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E17535" w:rsidRPr="00823905" w:rsidRDefault="00E17535" w:rsidP="00E1753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4"/>
          <w:szCs w:val="24"/>
        </w:rPr>
      </w:pPr>
    </w:p>
    <w:p w:rsidR="008A3CCA" w:rsidRDefault="00E17535" w:rsidP="008A3CC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254A81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:rsidR="008A3CCA" w:rsidRPr="00823905" w:rsidRDefault="008A3CCA" w:rsidP="008A3CC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24"/>
          <w:szCs w:val="24"/>
        </w:rPr>
      </w:pPr>
    </w:p>
    <w:p w:rsidR="00E17535" w:rsidRPr="00254A81" w:rsidRDefault="00E17535" w:rsidP="008A3CC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E17535" w:rsidRPr="00823905" w:rsidRDefault="00E17535" w:rsidP="00E17535">
      <w:pPr>
        <w:pStyle w:val="BodyText"/>
        <w:spacing w:after="0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E17535" w:rsidRPr="00254A81" w:rsidRDefault="00E17535" w:rsidP="00E17535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54A81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ปี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:rsidR="00E17535" w:rsidRPr="00823905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4"/>
          <w:szCs w:val="24"/>
        </w:rPr>
      </w:pPr>
    </w:p>
    <w:p w:rsidR="00E17535" w:rsidRPr="00254A81" w:rsidRDefault="00E17535" w:rsidP="003F453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E17535" w:rsidRPr="00823905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:rsidR="00E17535" w:rsidRPr="00254A81" w:rsidRDefault="00E17535" w:rsidP="00E175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254A81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54A81">
        <w:rPr>
          <w:rFonts w:ascii="Angsana New" w:hAnsi="Angsana New"/>
          <w:i/>
          <w:sz w:val="30"/>
          <w:szCs w:val="30"/>
        </w:rPr>
        <w:t xml:space="preserve"> </w:t>
      </w:r>
      <w:r w:rsidRPr="00254A81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254A81">
        <w:rPr>
          <w:rFonts w:ascii="Angsana New" w:hAnsi="Angsana New"/>
          <w:sz w:val="20"/>
          <w:szCs w:val="20"/>
        </w:rPr>
        <w:t xml:space="preserve"> </w:t>
      </w:r>
    </w:p>
    <w:p w:rsidR="003F4532" w:rsidRPr="00823905" w:rsidRDefault="003F4532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:rsidR="00934F73" w:rsidRPr="00254A81" w:rsidRDefault="00934F73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:rsidR="00CC212A" w:rsidRPr="00823905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24"/>
          <w:szCs w:val="24"/>
        </w:rPr>
      </w:pPr>
    </w:p>
    <w:p w:rsidR="00394EF1" w:rsidRPr="00254A81" w:rsidRDefault="00934F73" w:rsidP="00081A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600566" w:rsidRPr="00254A81">
        <w:rPr>
          <w:rFonts w:ascii="Angsana New" w:hAnsi="Angsana New"/>
          <w:sz w:val="30"/>
          <w:szCs w:val="30"/>
          <w:cs/>
        </w:rPr>
        <w:t>ผูกพัน</w:t>
      </w:r>
      <w:r w:rsidRPr="00254A81">
        <w:rPr>
          <w:rFonts w:ascii="Angsana New" w:hAnsi="Angsana New"/>
          <w:sz w:val="30"/>
          <w:szCs w:val="30"/>
          <w:cs/>
        </w:rPr>
        <w:t>ตามกฎหมาย</w:t>
      </w:r>
      <w:r w:rsidR="00600566" w:rsidRPr="00254A81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254A81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EA6575" w:rsidRPr="00254A81">
        <w:rPr>
          <w:rFonts w:ascii="Angsana New" w:hAnsi="Angsana New"/>
          <w:sz w:val="30"/>
          <w:szCs w:val="30"/>
          <w:cs/>
        </w:rPr>
        <w:t>อัน</w:t>
      </w:r>
      <w:r w:rsidRPr="00254A81">
        <w:rPr>
          <w:rFonts w:ascii="Angsana New" w:hAnsi="Angsana New"/>
          <w:sz w:val="30"/>
          <w:szCs w:val="30"/>
          <w:cs/>
        </w:rPr>
        <w:t>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90123A" w:rsidRPr="00254A81">
        <w:rPr>
          <w:rFonts w:ascii="Angsana New" w:hAnsi="Angsana New"/>
          <w:sz w:val="30"/>
          <w:szCs w:val="30"/>
          <w:cs/>
          <w:lang w:val="en-US"/>
        </w:rPr>
        <w:t>ผูกพัน</w:t>
      </w:r>
      <w:r w:rsidRPr="00254A81">
        <w:rPr>
          <w:rFonts w:ascii="Angsana New" w:hAnsi="Angsana New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:rsidR="0082278A" w:rsidRPr="00254A81" w:rsidRDefault="0082278A" w:rsidP="00081A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D23539" w:rsidRPr="00254A81" w:rsidRDefault="00D23539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</w:p>
    <w:p w:rsidR="00CC212A" w:rsidRPr="00D5094B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28"/>
          <w:szCs w:val="28"/>
        </w:rPr>
      </w:pPr>
    </w:p>
    <w:p w:rsidR="007270CC" w:rsidRPr="00254A81" w:rsidRDefault="00BC333D" w:rsidP="00B722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333D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:rsidR="00CC212A" w:rsidRPr="00D5094B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D23539" w:rsidRPr="00254A81" w:rsidRDefault="00D23539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54A81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:rsidR="00CC212A" w:rsidRPr="00BC333D" w:rsidRDefault="00CC212A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x-none" w:eastAsia="x-none"/>
        </w:rPr>
      </w:pPr>
    </w:p>
    <w:p w:rsidR="009A76C0" w:rsidRDefault="00BC333D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333D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BC333D">
        <w:rPr>
          <w:rFonts w:ascii="Angsana New" w:hAnsi="Angsana New"/>
          <w:sz w:val="30"/>
          <w:szCs w:val="30"/>
        </w:rPr>
        <w:t xml:space="preserve"> </w:t>
      </w:r>
      <w:r w:rsidRPr="00BC333D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BC333D" w:rsidRPr="00BC333D" w:rsidRDefault="00BC333D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D2F83" w:rsidRDefault="00DD2F83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D2F8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รายได้จากการลงทุน</w:t>
      </w:r>
    </w:p>
    <w:p w:rsidR="00DD2F83" w:rsidRPr="00D5094B" w:rsidRDefault="00DD2F83" w:rsidP="00DD2F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p w:rsidR="00DD2F83" w:rsidRDefault="00DD2F83" w:rsidP="00DD2F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D2F83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:rsidR="00DD2F83" w:rsidRPr="00D5094B" w:rsidRDefault="00DD2F83" w:rsidP="00DD2F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23539" w:rsidRPr="00254A81" w:rsidRDefault="00D23539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D57C8A" w:rsidRPr="00D5094B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28"/>
          <w:szCs w:val="28"/>
        </w:rPr>
      </w:pPr>
    </w:p>
    <w:p w:rsidR="00765875" w:rsidRPr="00254A81" w:rsidRDefault="00765875" w:rsidP="007658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54A81">
        <w:rPr>
          <w:rFonts w:ascii="Angsana New" w:hAnsi="Angsana New"/>
          <w:spacing w:val="-4"/>
          <w:sz w:val="30"/>
          <w:szCs w:val="30"/>
          <w:cs/>
        </w:rPr>
        <w:t>ต้นทุนทางการเงิน</w:t>
      </w:r>
      <w:r w:rsidR="0059608D" w:rsidRPr="00254A81">
        <w:rPr>
          <w:rFonts w:ascii="Angsana New" w:hAnsi="Angsana New"/>
          <w:spacing w:val="-4"/>
          <w:sz w:val="30"/>
          <w:szCs w:val="30"/>
          <w:cs/>
          <w:lang w:val="en-US"/>
        </w:rPr>
        <w:t>บันทึกโดยใช้วิธีอัตราดอกเบี้ยที่แท้จริงและ</w:t>
      </w:r>
      <w:r w:rsidRPr="00254A81">
        <w:rPr>
          <w:rFonts w:ascii="Angsana New" w:hAnsi="Angsana New"/>
          <w:spacing w:val="-4"/>
          <w:sz w:val="30"/>
          <w:szCs w:val="30"/>
          <w:cs/>
        </w:rPr>
        <w:t>ประกอบด้วยดอกเบี้ยจ่ายของเงินกู้ยืม</w:t>
      </w:r>
      <w:r w:rsidR="00A946D8" w:rsidRPr="00254A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pacing w:val="-4"/>
          <w:sz w:val="30"/>
          <w:szCs w:val="30"/>
          <w:cs/>
        </w:rPr>
        <w:t xml:space="preserve">และประมาณการหนี้สินส่วนที่เพิ่มขึ้นเนื่องจากเวลาที่ผ่านไป </w:t>
      </w:r>
    </w:p>
    <w:p w:rsidR="00765875" w:rsidRPr="00D5094B" w:rsidRDefault="00765875" w:rsidP="007658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394EF1" w:rsidRPr="00254A81" w:rsidRDefault="00765875" w:rsidP="00081A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7C255B" w:rsidRPr="00D5094B" w:rsidRDefault="007C255B" w:rsidP="00160A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:rsidR="00BE7D1D" w:rsidRPr="00254A81" w:rsidRDefault="00BE7D1D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:rsidR="00D57C8A" w:rsidRPr="00D5094B" w:rsidRDefault="00D57C8A" w:rsidP="008E4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Cs/>
          <w:sz w:val="28"/>
          <w:szCs w:val="28"/>
        </w:rPr>
      </w:pPr>
    </w:p>
    <w:p w:rsidR="00BE7D1D" w:rsidRPr="00254A81" w:rsidRDefault="00BE7D1D" w:rsidP="008E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09746D" w:rsidRPr="00254A81">
        <w:rPr>
          <w:rFonts w:ascii="Angsana New" w:eastAsia="Calibri" w:hAnsi="Angsana New"/>
          <w:sz w:val="30"/>
          <w:szCs w:val="30"/>
          <w:cs/>
        </w:rPr>
        <w:t>หรือ</w:t>
      </w:r>
      <w:r w:rsidRPr="00254A81">
        <w:rPr>
          <w:rFonts w:ascii="Angsana New" w:eastAsia="Calibri" w:hAnsi="Angsana New"/>
          <w:sz w:val="30"/>
          <w:szCs w:val="30"/>
          <w:cs/>
        </w:rPr>
        <w:t>ขาดทุนโดยวิธีเส้นตรงตลอดอายุสัญญา</w:t>
      </w:r>
      <w:r w:rsidR="00B722B7" w:rsidRPr="00254A81">
        <w:rPr>
          <w:rFonts w:ascii="Angsana New" w:eastAsia="Calibri" w:hAnsi="Angsana New"/>
          <w:sz w:val="30"/>
          <w:szCs w:val="30"/>
          <w:cs/>
        </w:rPr>
        <w:t>เช่า</w:t>
      </w:r>
    </w:p>
    <w:p w:rsidR="00D57C8A" w:rsidRPr="00D5094B" w:rsidRDefault="00D57C8A" w:rsidP="008E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eastAsia="Calibri" w:hAnsi="Angsana New"/>
          <w:sz w:val="28"/>
          <w:szCs w:val="28"/>
        </w:rPr>
      </w:pPr>
    </w:p>
    <w:p w:rsidR="00BE7D1D" w:rsidRPr="00254A81" w:rsidRDefault="00BE7D1D" w:rsidP="008E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BE7D1D" w:rsidRPr="00254A81" w:rsidRDefault="00D5094B" w:rsidP="008E49B1">
      <w:pPr>
        <w:pStyle w:val="AccPolicysubhead"/>
        <w:spacing w:after="0" w:line="240" w:lineRule="auto"/>
        <w:ind w:left="518" w:firstLine="0"/>
        <w:rPr>
          <w:rFonts w:ascii="Angsana New" w:hAnsi="Angsana New"/>
        </w:rPr>
      </w:pPr>
      <w:r>
        <w:rPr>
          <w:rFonts w:ascii="Angsana New" w:hAnsi="Angsana New"/>
          <w:b w:val="0"/>
          <w:i w:val="0"/>
          <w:sz w:val="28"/>
          <w:szCs w:val="28"/>
          <w:lang w:eastAsia="x-none"/>
        </w:rPr>
        <w:br w:type="page"/>
      </w:r>
      <w:r w:rsidR="00BE7D1D" w:rsidRPr="00254A81">
        <w:rPr>
          <w:rFonts w:ascii="Angsana New" w:hAnsi="Angsana New"/>
          <w:cs/>
        </w:rPr>
        <w:lastRenderedPageBreak/>
        <w:t>การ</w:t>
      </w:r>
      <w:r w:rsidR="00600566" w:rsidRPr="00254A81">
        <w:rPr>
          <w:rFonts w:ascii="Angsana New" w:hAnsi="Angsana New"/>
          <w:cs/>
        </w:rPr>
        <w:t>ประเมินว่าข้อตกลงประกอบด้วยสัญญาเช่าหรือไม่</w:t>
      </w:r>
    </w:p>
    <w:p w:rsidR="00D57C8A" w:rsidRPr="00E83078" w:rsidRDefault="00D57C8A" w:rsidP="008E4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Cs/>
          <w:sz w:val="26"/>
          <w:szCs w:val="26"/>
        </w:rPr>
      </w:pPr>
    </w:p>
    <w:p w:rsidR="00556D0E" w:rsidRDefault="00BE7D1D" w:rsidP="008E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556D0E" w:rsidRPr="00E83078" w:rsidRDefault="00556D0E" w:rsidP="008E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eastAsia="Calibri" w:hAnsi="Angsana New"/>
          <w:sz w:val="26"/>
          <w:szCs w:val="26"/>
        </w:rPr>
      </w:pPr>
    </w:p>
    <w:p w:rsidR="00BE7D1D" w:rsidRPr="00254A81" w:rsidRDefault="00BE7D1D" w:rsidP="008E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 มีก</w:t>
      </w:r>
      <w:r w:rsidR="00C0092A" w:rsidRPr="00254A81">
        <w:rPr>
          <w:rFonts w:ascii="Angsana New" w:eastAsia="Calibri" w:hAnsi="Angsana New"/>
          <w:sz w:val="30"/>
          <w:szCs w:val="30"/>
          <w:cs/>
        </w:rPr>
        <w:t xml:space="preserve">ารประเมินข้อตกลงใหม่ </w:t>
      </w:r>
      <w:r w:rsidR="003A0CA7" w:rsidRPr="00254A81">
        <w:rPr>
          <w:rFonts w:ascii="Angsana New" w:eastAsia="Calibri" w:hAnsi="Angsana New"/>
          <w:sz w:val="30"/>
          <w:szCs w:val="30"/>
          <w:cs/>
        </w:rPr>
        <w:t>กลุ่ม</w:t>
      </w:r>
      <w:r w:rsidRPr="00254A81">
        <w:rPr>
          <w:rFonts w:ascii="Angsana New" w:eastAsia="Calibri" w:hAnsi="Angsana New"/>
          <w:sz w:val="30"/>
          <w:szCs w:val="30"/>
          <w:cs/>
        </w:rPr>
        <w:t>บริษัทแยกค่าตอบแทนสำหรับสัญญาเช่า และส่วนที่เป็นองค์ประกอบอื่นโดยใช้มูลค่ายุติธรรมเป็นเกณ</w:t>
      </w:r>
      <w:r w:rsidR="00C0092A" w:rsidRPr="00254A81">
        <w:rPr>
          <w:rFonts w:ascii="Angsana New" w:eastAsia="Calibri" w:hAnsi="Angsana New"/>
          <w:sz w:val="30"/>
          <w:szCs w:val="30"/>
          <w:cs/>
        </w:rPr>
        <w:t>ฑ์ในการแยก หากกลุ่มบริษัท</w:t>
      </w:r>
      <w:r w:rsidRPr="00254A81">
        <w:rPr>
          <w:rFonts w:ascii="Angsana New" w:eastAsia="Calibri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</w:t>
      </w:r>
      <w:r w:rsidR="00584CF8" w:rsidRPr="00254A81">
        <w:rPr>
          <w:rFonts w:ascii="Angsana New" w:eastAsia="Calibri" w:hAnsi="Angsana New"/>
          <w:sz w:val="30"/>
          <w:szCs w:val="30"/>
          <w:cs/>
        </w:rPr>
        <w:t>มของกลุ่มบริษัท</w:t>
      </w:r>
    </w:p>
    <w:p w:rsidR="009A76C0" w:rsidRPr="00E83078" w:rsidRDefault="009A76C0" w:rsidP="008E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eastAsia="Calibri" w:hAnsi="Angsana New"/>
          <w:sz w:val="26"/>
          <w:szCs w:val="26"/>
        </w:rPr>
      </w:pPr>
    </w:p>
    <w:p w:rsidR="008610F1" w:rsidRPr="00254A81" w:rsidRDefault="008610F1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D57C8A" w:rsidRPr="00E83078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26"/>
          <w:szCs w:val="26"/>
        </w:rPr>
      </w:pPr>
    </w:p>
    <w:p w:rsidR="00397BF3" w:rsidRPr="00254A81" w:rsidRDefault="00397BF3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</w:t>
      </w:r>
      <w:r w:rsidR="00B722B7" w:rsidRPr="00254A81">
        <w:rPr>
          <w:rFonts w:ascii="Angsana New" w:hAnsi="Angsana New"/>
          <w:sz w:val="30"/>
          <w:szCs w:val="30"/>
          <w:cs/>
        </w:rPr>
        <w:t xml:space="preserve">อขาดทุนเว้นแต่ในส่วนที่เกี่ยวกับ </w:t>
      </w:r>
      <w:r w:rsidRPr="00254A81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CD714A" w:rsidRPr="00E83078" w:rsidRDefault="00CD714A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397BF3" w:rsidRPr="00254A81" w:rsidRDefault="00397BF3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254A81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680944" w:rsidRPr="00E83078" w:rsidRDefault="00680944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6"/>
          <w:szCs w:val="26"/>
        </w:rPr>
      </w:pPr>
    </w:p>
    <w:p w:rsidR="00397BF3" w:rsidRPr="00254A81" w:rsidRDefault="00397BF3" w:rsidP="00A8617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:rsidR="0079044B" w:rsidRPr="00E83078" w:rsidRDefault="0079044B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6"/>
          <w:szCs w:val="26"/>
        </w:rPr>
      </w:pPr>
    </w:p>
    <w:p w:rsidR="0013288E" w:rsidRPr="00254A81" w:rsidRDefault="00397BF3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การวัดมู</w:t>
      </w:r>
      <w:r w:rsidR="0013288E" w:rsidRPr="00254A8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D57C8A" w:rsidRPr="00254A81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397BF3" w:rsidRPr="00254A81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</w:t>
      </w:r>
    </w:p>
    <w:p w:rsidR="001A1177" w:rsidRDefault="0013288E" w:rsidP="001A11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ใช้อัตราภาษีที่ประกาศใช้หรือที่คาดว่ามีผลบังคับใช้ ณ วันที่รายงาน</w:t>
      </w:r>
    </w:p>
    <w:p w:rsidR="001A1177" w:rsidRPr="003A617E" w:rsidRDefault="001A1177" w:rsidP="001A11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6"/>
          <w:szCs w:val="26"/>
        </w:rPr>
      </w:pPr>
    </w:p>
    <w:p w:rsidR="004A3311" w:rsidRPr="00254A81" w:rsidRDefault="008610F1" w:rsidP="001A11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 w:rsidR="00710DEE" w:rsidRPr="00254A81">
        <w:rPr>
          <w:rFonts w:ascii="Angsana New" w:hAnsi="Angsana New"/>
          <w:sz w:val="30"/>
          <w:szCs w:val="30"/>
          <w:cs/>
        </w:rPr>
        <w:t>ของงวด</w:t>
      </w:r>
      <w:r w:rsidRPr="00254A81">
        <w:rPr>
          <w:rFonts w:ascii="Angsana New" w:hAnsi="Angsana New"/>
          <w:sz w:val="30"/>
          <w:szCs w:val="30"/>
          <w:cs/>
        </w:rPr>
        <w:t>ปัจจุบัน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EB3705" w:rsidRPr="00254A81">
        <w:rPr>
          <w:rFonts w:ascii="Angsana New" w:hAnsi="Angsana New"/>
          <w:sz w:val="30"/>
          <w:szCs w:val="30"/>
          <w:cs/>
        </w:rPr>
        <w:t>อกเบี้ยที่ต้องชำระ กลุ่มบริษัท</w:t>
      </w:r>
      <w:r w:rsidRPr="00254A81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="00AA2F4A">
        <w:rPr>
          <w:rFonts w:ascii="Angsana New" w:hAnsi="Angsana New"/>
          <w:sz w:val="30"/>
          <w:szCs w:val="30"/>
          <w:lang w:val="en-US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AD4B0E" w:rsidRPr="003A617E" w:rsidRDefault="00AD4B0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13288E" w:rsidRPr="00254A81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13288E" w:rsidRPr="003A617E" w:rsidRDefault="0013288E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680944" w:rsidRDefault="00061695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</w:t>
      </w:r>
      <w:r w:rsidRPr="00061695">
        <w:rPr>
          <w:rFonts w:ascii="Angsana New" w:hAnsi="Angsana New"/>
          <w:sz w:val="30"/>
          <w:szCs w:val="30"/>
          <w:cs/>
        </w:rPr>
        <w:t>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BC61F1" w:rsidRPr="003A617E" w:rsidRDefault="00BC61F1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8610F1" w:rsidRPr="00254A81" w:rsidRDefault="008610F1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:rsidR="008610F1" w:rsidRPr="003A617E" w:rsidRDefault="008610F1" w:rsidP="00A8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6"/>
          <w:szCs w:val="26"/>
        </w:rPr>
      </w:pPr>
    </w:p>
    <w:p w:rsidR="009172C3" w:rsidRPr="00254A81" w:rsidRDefault="00B722B7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8610F1" w:rsidRPr="00254A81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แสดงกำไรต่อหุ้นขั้นพื้นฐานสำหรับหุ้นสามัญ</w:t>
      </w:r>
      <w:r w:rsidR="008610F1" w:rsidRPr="00254A81">
        <w:rPr>
          <w:rFonts w:ascii="Angsana New" w:hAnsi="Angsana New"/>
          <w:b/>
          <w:sz w:val="30"/>
          <w:szCs w:val="30"/>
        </w:rPr>
        <w:t xml:space="preserve"> </w:t>
      </w:r>
      <w:r w:rsidR="008610F1" w:rsidRPr="00254A81">
        <w:rPr>
          <w:rFonts w:ascii="Angsana New" w:hAnsi="Angsana New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</w:t>
      </w:r>
      <w:r w:rsidR="008263F1" w:rsidRPr="00254A81">
        <w:rPr>
          <w:rFonts w:ascii="Angsana New" w:hAnsi="Angsana New"/>
          <w:b/>
          <w:sz w:val="30"/>
          <w:szCs w:val="30"/>
          <w:cs/>
        </w:rPr>
        <w:t>ือหุ</w:t>
      </w:r>
      <w:r w:rsidRPr="00254A81">
        <w:rPr>
          <w:rFonts w:ascii="Angsana New" w:hAnsi="Angsana New"/>
          <w:b/>
          <w:sz w:val="30"/>
          <w:szCs w:val="30"/>
          <w:cs/>
        </w:rPr>
        <w:t>้นสามัญของ</w:t>
      </w:r>
      <w:r w:rsidR="008263F1" w:rsidRPr="00254A81">
        <w:rPr>
          <w:rFonts w:ascii="Angsana New" w:hAnsi="Angsana New"/>
          <w:b/>
          <w:sz w:val="30"/>
          <w:szCs w:val="30"/>
          <w:cs/>
        </w:rPr>
        <w:t>บริษัท</w:t>
      </w:r>
      <w:r w:rsidR="008610F1" w:rsidRPr="00254A81">
        <w:rPr>
          <w:rFonts w:ascii="Angsana New" w:hAnsi="Angsana New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Pr="00254A81">
        <w:rPr>
          <w:rFonts w:ascii="Angsana New" w:hAnsi="Angsana New"/>
          <w:b/>
          <w:sz w:val="30"/>
          <w:szCs w:val="30"/>
        </w:rPr>
        <w:t xml:space="preserve"> </w:t>
      </w:r>
    </w:p>
    <w:p w:rsidR="0082278A" w:rsidRDefault="0082278A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26"/>
          <w:szCs w:val="26"/>
        </w:rPr>
      </w:pPr>
    </w:p>
    <w:p w:rsidR="001A1177" w:rsidRDefault="003A617E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sz w:val="26"/>
          <w:szCs w:val="26"/>
        </w:rPr>
        <w:br w:type="page"/>
      </w:r>
      <w:r w:rsidR="001A1177" w:rsidRPr="001A117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1A1177" w:rsidRPr="00227092" w:rsidRDefault="001A1177" w:rsidP="001A11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A1177" w:rsidRPr="00227092" w:rsidRDefault="001A1177" w:rsidP="003A61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227092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</w:t>
      </w:r>
      <w:r w:rsidR="003A617E" w:rsidRPr="00227092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227092">
        <w:rPr>
          <w:rFonts w:ascii="Angsana New" w:hAnsi="Angsana New"/>
          <w:b/>
          <w:spacing w:val="-6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1A1177" w:rsidRPr="00227092" w:rsidRDefault="001A1177" w:rsidP="001A11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sz w:val="20"/>
          <w:szCs w:val="20"/>
        </w:rPr>
      </w:pPr>
    </w:p>
    <w:p w:rsidR="009172C3" w:rsidRPr="00254A81" w:rsidRDefault="009172C3" w:rsidP="00E2175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:rsidR="0079044B" w:rsidRPr="00227092" w:rsidRDefault="0079044B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:rsidR="00D57C8A" w:rsidRDefault="009172C3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3A617E" w:rsidRPr="00227092" w:rsidRDefault="003A617E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:rsidR="009D06DE" w:rsidRDefault="00B11B0B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254A81">
        <w:rPr>
          <w:rFonts w:ascii="Angsana New" w:hAnsi="Angsana New"/>
          <w:sz w:val="30"/>
          <w:szCs w:val="30"/>
          <w:u w:val="none"/>
        </w:rPr>
        <w:t>4</w:t>
      </w:r>
      <w:r w:rsidR="00B91DCD" w:rsidRPr="00254A81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C94D61" w:rsidRPr="00C94D6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ผลกระทบจากการแพร่ระบาดของโรคติดเชื้อโคโรนา </w:t>
      </w:r>
      <w:r w:rsidR="00E85D1C" w:rsidRPr="00E85D1C">
        <w:rPr>
          <w:rFonts w:ascii="Angsana New" w:hAnsi="Angsana New"/>
          <w:sz w:val="30"/>
          <w:szCs w:val="30"/>
          <w:u w:val="none"/>
          <w:lang w:val="en-US"/>
        </w:rPr>
        <w:t>2019</w:t>
      </w:r>
      <w:r w:rsidR="00C94D61" w:rsidRPr="00C94D61">
        <w:rPr>
          <w:rFonts w:ascii="Angsana New" w:hAnsi="Angsana New"/>
          <w:sz w:val="30"/>
          <w:szCs w:val="30"/>
          <w:u w:val="none"/>
          <w:cs/>
          <w:lang w:val="th-TH"/>
        </w:rPr>
        <w:t xml:space="preserve"> (</w:t>
      </w:r>
      <w:r w:rsidR="00C94D61" w:rsidRPr="00C94D61">
        <w:rPr>
          <w:rFonts w:ascii="Angsana New" w:hAnsi="Angsana New"/>
          <w:sz w:val="30"/>
          <w:szCs w:val="30"/>
          <w:u w:val="none"/>
          <w:lang w:val="th-TH"/>
        </w:rPr>
        <w:t>Covid-</w:t>
      </w:r>
      <w:r w:rsidR="00E85D1C" w:rsidRPr="00E85D1C">
        <w:rPr>
          <w:rFonts w:ascii="Angsana New" w:hAnsi="Angsana New"/>
          <w:sz w:val="30"/>
          <w:szCs w:val="30"/>
          <w:u w:val="none"/>
          <w:lang w:val="en-US"/>
        </w:rPr>
        <w:t>19</w:t>
      </w:r>
      <w:r w:rsidR="00C94D61" w:rsidRPr="00C94D61">
        <w:rPr>
          <w:rFonts w:ascii="Angsana New" w:hAnsi="Angsana New"/>
          <w:sz w:val="30"/>
          <w:szCs w:val="30"/>
          <w:u w:val="none"/>
          <w:cs/>
          <w:lang w:val="th-TH"/>
        </w:rPr>
        <w:t>)</w:t>
      </w:r>
    </w:p>
    <w:p w:rsidR="00553B4C" w:rsidRPr="00227092" w:rsidRDefault="00553B4C" w:rsidP="00553B4C">
      <w:pPr>
        <w:rPr>
          <w:sz w:val="20"/>
          <w:szCs w:val="20"/>
          <w:cs/>
          <w:lang w:val="th-TH" w:eastAsia="x-none"/>
        </w:rPr>
      </w:pPr>
    </w:p>
    <w:p w:rsidR="00C94D61" w:rsidRDefault="00553B4C" w:rsidP="00553B4C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53B4C">
        <w:rPr>
          <w:rFonts w:ascii="Angsana New" w:hAnsi="Angsana New"/>
          <w:b/>
          <w:sz w:val="30"/>
          <w:szCs w:val="30"/>
          <w:cs/>
        </w:rPr>
        <w:t>ใน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ช่วงต้นปี </w:t>
      </w:r>
      <w:r w:rsidRPr="003A617E">
        <w:rPr>
          <w:rFonts w:ascii="Angsana New" w:hAnsi="Angsana New"/>
          <w:bCs/>
          <w:sz w:val="30"/>
          <w:szCs w:val="30"/>
        </w:rPr>
        <w:t>2563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 เกิดการแพร่ระบาดของ</w:t>
      </w:r>
      <w:bookmarkStart w:id="3" w:name="_Hlk37010652"/>
      <w:r w:rsidRPr="00553B4C">
        <w:rPr>
          <w:rFonts w:ascii="Angsana New" w:hAnsi="Angsana New"/>
          <w:b/>
          <w:sz w:val="30"/>
          <w:szCs w:val="30"/>
          <w:cs/>
        </w:rPr>
        <w:t>โรค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ติดเชื้อไวรัสโคโรนา </w:t>
      </w:r>
      <w:r w:rsidR="00E85D1C" w:rsidRPr="003A617E">
        <w:rPr>
          <w:rFonts w:ascii="Angsana New" w:hAnsi="Angsana New" w:hint="cs"/>
          <w:bCs/>
          <w:sz w:val="30"/>
          <w:szCs w:val="30"/>
        </w:rPr>
        <w:t>2019</w:t>
      </w:r>
      <w:r w:rsidRPr="003A617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A617E">
        <w:rPr>
          <w:rFonts w:ascii="Angsana New" w:hAnsi="Angsana New"/>
          <w:bCs/>
          <w:sz w:val="30"/>
          <w:szCs w:val="30"/>
        </w:rPr>
        <w:t>(Covid-19)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 </w:t>
      </w:r>
      <w:bookmarkEnd w:id="3"/>
      <w:r w:rsidRPr="00553B4C">
        <w:rPr>
          <w:rFonts w:ascii="Angsana New" w:hAnsi="Angsana New" w:hint="cs"/>
          <w:b/>
          <w:sz w:val="30"/>
          <w:szCs w:val="30"/>
          <w:cs/>
        </w:rPr>
        <w:t>ทำให้ประเทศไทยและ</w:t>
      </w:r>
      <w:r w:rsidRPr="00553B4C">
        <w:rPr>
          <w:rFonts w:ascii="Angsana New" w:hAnsi="Angsana New"/>
          <w:b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553B4C">
        <w:rPr>
          <w:rFonts w:ascii="Angsana New" w:hAnsi="Angsana New"/>
          <w:b/>
          <w:sz w:val="30"/>
          <w:szCs w:val="30"/>
          <w:cs/>
        </w:rPr>
        <w:t>ซึ่งส่งผลกระทบอย่างมากต่อระบบเศรษฐกิจโลก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53B4C">
        <w:rPr>
          <w:rFonts w:ascii="Angsana New" w:hAnsi="Angsana New"/>
          <w:b/>
          <w:sz w:val="30"/>
          <w:szCs w:val="30"/>
          <w:cs/>
        </w:rPr>
        <w:t>การผลิต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53B4C">
        <w:rPr>
          <w:rFonts w:ascii="Angsana New" w:hAnsi="Angsana New"/>
          <w:b/>
          <w:sz w:val="30"/>
          <w:szCs w:val="30"/>
          <w:cs/>
        </w:rPr>
        <w:t>การกระจายสินค้า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553B4C">
        <w:rPr>
          <w:rFonts w:ascii="Angsana New" w:hAnsi="Angsana New"/>
          <w:b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553B4C" w:rsidRPr="00227092" w:rsidRDefault="00553B4C" w:rsidP="00553B4C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553B4C" w:rsidRDefault="00553B4C" w:rsidP="00553B4C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53B4C">
        <w:rPr>
          <w:rFonts w:ascii="Angsana New" w:hAnsi="Angsana New" w:hint="cs"/>
          <w:b/>
          <w:sz w:val="30"/>
          <w:szCs w:val="30"/>
          <w:cs/>
        </w:rPr>
        <w:t xml:space="preserve">ทั้งนี้ ณ </w:t>
      </w:r>
      <w:r w:rsidRPr="00553B4C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Pr="003A617E">
        <w:rPr>
          <w:rFonts w:ascii="Angsana New" w:hAnsi="Angsana New"/>
          <w:bCs/>
          <w:sz w:val="30"/>
          <w:szCs w:val="30"/>
        </w:rPr>
        <w:t xml:space="preserve">31 </w:t>
      </w:r>
      <w:r w:rsidRPr="00553B4C">
        <w:rPr>
          <w:rFonts w:ascii="Angsana New" w:hAnsi="Angsana New"/>
          <w:b/>
          <w:sz w:val="30"/>
          <w:szCs w:val="30"/>
          <w:cs/>
        </w:rPr>
        <w:t xml:space="preserve">มีนาคม </w:t>
      </w:r>
      <w:r w:rsidRPr="003A617E">
        <w:rPr>
          <w:rFonts w:ascii="Angsana New" w:hAnsi="Angsana New"/>
          <w:bCs/>
          <w:sz w:val="30"/>
          <w:szCs w:val="30"/>
        </w:rPr>
        <w:t xml:space="preserve">2563 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553B4C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553B4C">
        <w:rPr>
          <w:rFonts w:ascii="Angsana New" w:hAnsi="Angsana New" w:hint="cs"/>
          <w:b/>
          <w:sz w:val="30"/>
          <w:szCs w:val="30"/>
          <w:cs/>
        </w:rPr>
        <w:t>จึงเลือกปฏิบัติตามแนวปฏิบัติ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553B4C">
        <w:rPr>
          <w:rFonts w:ascii="Angsana New" w:hAnsi="Angsana New"/>
          <w:b/>
          <w:sz w:val="30"/>
          <w:szCs w:val="30"/>
          <w:cs/>
        </w:rPr>
        <w:t xml:space="preserve"> </w:t>
      </w:r>
      <w:r w:rsidR="00E85D1C" w:rsidRPr="003A617E">
        <w:rPr>
          <w:rFonts w:ascii="Angsana New" w:hAnsi="Angsana New"/>
          <w:bCs/>
          <w:sz w:val="30"/>
          <w:szCs w:val="30"/>
        </w:rPr>
        <w:t>2019</w:t>
      </w:r>
      <w:r w:rsidRPr="003A617E">
        <w:rPr>
          <w:rFonts w:ascii="Angsana New" w:hAnsi="Angsana New"/>
          <w:bCs/>
          <w:sz w:val="30"/>
          <w:szCs w:val="30"/>
          <w:cs/>
        </w:rPr>
        <w:t xml:space="preserve"> (</w:t>
      </w:r>
      <w:r w:rsidRPr="003A617E">
        <w:rPr>
          <w:rFonts w:ascii="Angsana New" w:hAnsi="Angsana New"/>
          <w:bCs/>
          <w:sz w:val="30"/>
          <w:szCs w:val="30"/>
        </w:rPr>
        <w:t>COVID-</w:t>
      </w:r>
      <w:r w:rsidR="00E85D1C" w:rsidRPr="003A617E">
        <w:rPr>
          <w:rFonts w:ascii="Angsana New" w:hAnsi="Angsana New"/>
          <w:bCs/>
          <w:sz w:val="30"/>
          <w:szCs w:val="30"/>
        </w:rPr>
        <w:t>19</w:t>
      </w:r>
      <w:r w:rsidRPr="003A617E">
        <w:rPr>
          <w:rFonts w:ascii="Angsana New" w:hAnsi="Angsana New"/>
          <w:bCs/>
          <w:sz w:val="30"/>
          <w:szCs w:val="30"/>
          <w:cs/>
        </w:rPr>
        <w:t>)</w:t>
      </w:r>
      <w:r w:rsidRPr="00553B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F763A">
        <w:rPr>
          <w:rFonts w:ascii="Angsana New" w:hAnsi="Angsana New" w:hint="cs"/>
          <w:b/>
          <w:sz w:val="30"/>
          <w:szCs w:val="30"/>
          <w:cs/>
        </w:rPr>
        <w:t xml:space="preserve">ซึ่งออกโดยสภาวิชาชีพบัญชีฯ </w:t>
      </w:r>
      <w:r w:rsidRPr="00553B4C">
        <w:rPr>
          <w:rFonts w:ascii="Angsana New" w:hAnsi="Angsana New" w:hint="cs"/>
          <w:b/>
          <w:sz w:val="30"/>
          <w:szCs w:val="30"/>
          <w:cs/>
        </w:rPr>
        <w:t>ในเรื่องดังต่อไปนี้</w:t>
      </w:r>
    </w:p>
    <w:p w:rsidR="007E3A92" w:rsidRPr="00227092" w:rsidRDefault="007E3A92" w:rsidP="00553B4C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7E3A92" w:rsidRPr="00FD5293" w:rsidRDefault="007E3A92" w:rsidP="00FD5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5293">
        <w:rPr>
          <w:rFonts w:ascii="Angsana New" w:hAnsi="Angsana New"/>
          <w:sz w:val="30"/>
          <w:szCs w:val="30"/>
          <w:cs/>
        </w:rPr>
        <w:t>กลุ่มบริษั</w:t>
      </w:r>
      <w:r w:rsidR="00AB57B2" w:rsidRPr="00FD5293">
        <w:rPr>
          <w:rFonts w:ascii="Angsana New" w:hAnsi="Angsana New" w:hint="cs"/>
          <w:sz w:val="30"/>
          <w:szCs w:val="30"/>
          <w:cs/>
        </w:rPr>
        <w:t>ท</w:t>
      </w:r>
      <w:r w:rsidRPr="00FD5293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Pr="00FD5293">
        <w:rPr>
          <w:rFonts w:ascii="Angsana New" w:hAnsi="Angsana New"/>
          <w:sz w:val="30"/>
          <w:szCs w:val="30"/>
        </w:rPr>
        <w:t xml:space="preserve">COVID-19 </w:t>
      </w:r>
      <w:r w:rsidRPr="00FD5293">
        <w:rPr>
          <w:rFonts w:ascii="Angsana New" w:hAnsi="Angsana New" w:hint="cs"/>
          <w:sz w:val="30"/>
          <w:szCs w:val="30"/>
          <w:cs/>
        </w:rPr>
        <w:t>มาถือเป็น</w:t>
      </w:r>
      <w:r w:rsidRPr="00FD5293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FD5293">
        <w:rPr>
          <w:rFonts w:ascii="Angsana New" w:hAnsi="Angsana New" w:hint="cs"/>
          <w:sz w:val="30"/>
          <w:szCs w:val="30"/>
          <w:cs/>
        </w:rPr>
        <w:t>ของที่ดิน อาคาร และอุปกรณ์</w:t>
      </w:r>
      <w:r w:rsidRPr="00FD5293">
        <w:rPr>
          <w:rFonts w:ascii="Angsana New" w:hAnsi="Angsana New"/>
          <w:sz w:val="30"/>
          <w:szCs w:val="30"/>
          <w:cs/>
        </w:rPr>
        <w:t xml:space="preserve"> </w:t>
      </w:r>
      <w:r w:rsidRPr="00FD5293">
        <w:rPr>
          <w:rFonts w:ascii="Angsana New" w:hAnsi="Angsana New" w:hint="cs"/>
          <w:sz w:val="30"/>
          <w:szCs w:val="30"/>
          <w:cs/>
        </w:rPr>
        <w:t>และเลือก</w:t>
      </w:r>
      <w:r w:rsidRPr="00FD5293">
        <w:rPr>
          <w:rFonts w:ascii="Angsana New" w:hAnsi="Angsana New"/>
          <w:sz w:val="30"/>
          <w:szCs w:val="30"/>
          <w:cs/>
        </w:rPr>
        <w:t>ไม่นำข้อมูล</w:t>
      </w:r>
      <w:r w:rsidRPr="00FD5293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Pr="00FD5293">
        <w:rPr>
          <w:rFonts w:ascii="Angsana New" w:hAnsi="Angsana New"/>
          <w:sz w:val="30"/>
          <w:szCs w:val="30"/>
        </w:rPr>
        <w:t>COVID-19</w:t>
      </w:r>
      <w:r w:rsidRPr="00FD5293">
        <w:rPr>
          <w:rFonts w:ascii="Angsana New" w:hAnsi="Angsana New"/>
          <w:sz w:val="30"/>
          <w:szCs w:val="30"/>
          <w:cs/>
        </w:rPr>
        <w:t xml:space="preserve"> ที่อาจจะกระทบต่อ</w:t>
      </w:r>
      <w:r w:rsidR="00227092" w:rsidRPr="00254A81">
        <w:rPr>
          <w:rFonts w:ascii="Angsana New" w:hAnsi="Angsana New"/>
          <w:sz w:val="30"/>
          <w:szCs w:val="30"/>
          <w:cs/>
        </w:rPr>
        <w:t>มูลค่าสุทธิที่คาดว่าจะได้รับ</w:t>
      </w:r>
      <w:r w:rsidR="00227092">
        <w:rPr>
          <w:rFonts w:ascii="Angsana New" w:hAnsi="Angsana New" w:hint="cs"/>
          <w:sz w:val="30"/>
          <w:szCs w:val="30"/>
          <w:cs/>
        </w:rPr>
        <w:t>ของสินค้าคงเหลือ และ</w:t>
      </w:r>
      <w:r w:rsidRPr="00FD5293">
        <w:rPr>
          <w:rFonts w:ascii="Angsana New" w:hAnsi="Angsana New"/>
          <w:sz w:val="30"/>
          <w:szCs w:val="30"/>
          <w:cs/>
        </w:rPr>
        <w:t>การ</w:t>
      </w:r>
      <w:r w:rsidR="006B155E">
        <w:rPr>
          <w:rFonts w:ascii="Angsana New" w:hAnsi="Angsana New" w:hint="cs"/>
          <w:sz w:val="30"/>
          <w:szCs w:val="30"/>
          <w:cs/>
        </w:rPr>
        <w:t>คาดการณ์ข้อมูล</w:t>
      </w:r>
      <w:r w:rsidRPr="00FD5293">
        <w:rPr>
          <w:rFonts w:ascii="Angsana New" w:hAnsi="Angsana New"/>
          <w:sz w:val="30"/>
          <w:szCs w:val="30"/>
          <w:cs/>
        </w:rPr>
        <w:t>ทางการเงินในอนาคตมาใช้ประกอบการทดสอบการด้อยค่า</w:t>
      </w:r>
      <w:r w:rsidRPr="00FD5293">
        <w:rPr>
          <w:rFonts w:ascii="Angsana New" w:hAnsi="Angsana New" w:hint="cs"/>
          <w:sz w:val="30"/>
          <w:szCs w:val="30"/>
          <w:cs/>
        </w:rPr>
        <w:t>ของ</w:t>
      </w:r>
      <w:r w:rsidR="00FD5293" w:rsidRPr="00FD5293">
        <w:rPr>
          <w:rFonts w:ascii="Angsana New" w:hAnsi="Angsana New"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3E6A5C" w:rsidRPr="00254A81" w:rsidRDefault="00DA3B3E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br w:type="page"/>
      </w:r>
      <w:r w:rsidR="009D06DE">
        <w:rPr>
          <w:rFonts w:ascii="Angsana New" w:hAnsi="Angsana New"/>
          <w:sz w:val="30"/>
          <w:szCs w:val="30"/>
          <w:u w:val="none"/>
          <w:lang w:val="en-US"/>
        </w:rPr>
        <w:lastRenderedPageBreak/>
        <w:t>5</w:t>
      </w:r>
      <w:r w:rsidR="009D06DE">
        <w:rPr>
          <w:rFonts w:ascii="Angsana New" w:hAnsi="Angsana New"/>
          <w:sz w:val="30"/>
          <w:szCs w:val="30"/>
          <w:u w:val="none"/>
          <w:lang w:val="en-US"/>
        </w:rPr>
        <w:tab/>
      </w:r>
      <w:r w:rsidR="009172C3" w:rsidRPr="00254A8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79044B" w:rsidRPr="00AD4B0E" w:rsidRDefault="0079044B" w:rsidP="00A86171">
      <w:pPr>
        <w:spacing w:line="240" w:lineRule="auto"/>
        <w:ind w:left="540" w:right="-108"/>
        <w:jc w:val="thaiDistribute"/>
        <w:rPr>
          <w:rFonts w:ascii="Angsana New" w:hAnsi="Angsana New"/>
          <w:b/>
          <w:sz w:val="22"/>
          <w:szCs w:val="22"/>
        </w:rPr>
      </w:pPr>
    </w:p>
    <w:p w:rsidR="00CF6C42" w:rsidRDefault="008C334B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54A8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F51E71" w:rsidRPr="00254A81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9157A" w:rsidRPr="00254A81">
        <w:rPr>
          <w:rFonts w:ascii="Angsana New" w:hAnsi="Angsana New"/>
          <w:b/>
          <w:sz w:val="30"/>
          <w:szCs w:val="30"/>
          <w:cs/>
        </w:rPr>
        <w:t>และบริษัทร่วม</w:t>
      </w:r>
      <w:r w:rsidR="00F51E71" w:rsidRPr="00254A81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716259" w:rsidRPr="003F37CF">
        <w:rPr>
          <w:rFonts w:ascii="Angsana New" w:hAnsi="Angsana New"/>
          <w:bCs/>
          <w:sz w:val="30"/>
          <w:szCs w:val="30"/>
        </w:rPr>
        <w:t>9</w:t>
      </w:r>
      <w:r w:rsidR="00A9157A" w:rsidRPr="003F37CF">
        <w:rPr>
          <w:rFonts w:ascii="Angsana New" w:hAnsi="Angsana New"/>
          <w:b/>
          <w:sz w:val="30"/>
          <w:szCs w:val="30"/>
        </w:rPr>
        <w:t xml:space="preserve"> </w:t>
      </w:r>
      <w:r w:rsidR="00A9157A" w:rsidRPr="00254A81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16259" w:rsidRPr="003F37CF">
        <w:rPr>
          <w:rFonts w:ascii="Angsana New" w:hAnsi="Angsana New"/>
          <w:bCs/>
          <w:sz w:val="30"/>
          <w:szCs w:val="30"/>
        </w:rPr>
        <w:t>10</w:t>
      </w:r>
      <w:r w:rsidR="00F51E71" w:rsidRPr="00254A81">
        <w:rPr>
          <w:rFonts w:ascii="Angsana New" w:hAnsi="Angsana New"/>
          <w:b/>
          <w:sz w:val="30"/>
          <w:szCs w:val="30"/>
        </w:rPr>
        <w:t xml:space="preserve"> </w:t>
      </w:r>
      <w:r w:rsidR="003F37CF" w:rsidRPr="003F37CF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E7342C" w:rsidRPr="00E7342C" w:rsidRDefault="00E7342C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378" w:type="dxa"/>
        <w:tblInd w:w="56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92"/>
        <w:gridCol w:w="1349"/>
        <w:gridCol w:w="4137"/>
      </w:tblGrid>
      <w:tr w:rsidR="00117CE5" w:rsidRPr="00254A81" w:rsidTr="00E7342C">
        <w:trPr>
          <w:trHeight w:hRule="exact" w:val="792"/>
          <w:tblHeader/>
        </w:trPr>
        <w:tc>
          <w:tcPr>
            <w:tcW w:w="3892" w:type="dxa"/>
            <w:vAlign w:val="bottom"/>
            <w:hideMark/>
          </w:tcPr>
          <w:p w:rsidR="00117CE5" w:rsidRPr="00254A81" w:rsidRDefault="00BD4E8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</w:rPr>
              <w:br w:type="page"/>
            </w:r>
            <w:r w:rsidR="00117CE5"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349" w:type="dxa"/>
            <w:vAlign w:val="bottom"/>
            <w:hideMark/>
          </w:tcPr>
          <w:p w:rsidR="00117CE5" w:rsidRPr="00254A81" w:rsidRDefault="00117CE5">
            <w:pPr>
              <w:tabs>
                <w:tab w:val="decimal" w:pos="0"/>
              </w:tabs>
              <w:spacing w:after="260" w:line="26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ประเทศที่จัดตั้ง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สัญชาติ</w:t>
            </w:r>
          </w:p>
        </w:tc>
        <w:tc>
          <w:tcPr>
            <w:tcW w:w="4137" w:type="dxa"/>
            <w:vAlign w:val="bottom"/>
            <w:hideMark/>
          </w:tcPr>
          <w:p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ลักษณะความสัมพันธ์</w:t>
            </w:r>
          </w:p>
        </w:tc>
      </w:tr>
      <w:tr w:rsidR="00CD140A" w:rsidRPr="00254A81" w:rsidTr="00E227E5">
        <w:tc>
          <w:tcPr>
            <w:tcW w:w="3892" w:type="dxa"/>
          </w:tcPr>
          <w:p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SKI Carbon Black (Mauritius) Limited</w:t>
            </w:r>
          </w:p>
        </w:tc>
        <w:tc>
          <w:tcPr>
            <w:tcW w:w="1349" w:type="dxa"/>
            <w:shd w:val="clear" w:color="auto" w:fill="auto"/>
          </w:tcPr>
          <w:p w:rsidR="00CD140A" w:rsidRPr="00254A81" w:rsidRDefault="00CD140A" w:rsidP="00CD140A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มอริเชียส</w:t>
            </w:r>
          </w:p>
        </w:tc>
        <w:tc>
          <w:tcPr>
            <w:tcW w:w="4137" w:type="dxa"/>
          </w:tcPr>
          <w:p w:rsidR="00CD140A" w:rsidRPr="00254A81" w:rsidRDefault="00CD140A" w:rsidP="00CD14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เป็นผู้ถือหุ้นรายใหญ่ ถือหุ้นในบริษัทตั้งแต่   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:rsidTr="00E227E5">
        <w:tc>
          <w:tcPr>
            <w:tcW w:w="3892" w:type="dxa"/>
            <w:hideMark/>
          </w:tcPr>
          <w:p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ไทยเรยอน จำกัด (มหาชน)</w:t>
            </w:r>
          </w:p>
        </w:tc>
        <w:tc>
          <w:tcPr>
            <w:tcW w:w="1349" w:type="dxa"/>
            <w:shd w:val="clear" w:color="auto" w:fill="auto"/>
            <w:hideMark/>
          </w:tcPr>
          <w:p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เป็นผู้ถือหุ้นรายใหญ่ ถือหุ้นในบริษัทตั้งแต่   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F3DD6" w:rsidRPr="00254A81" w:rsidTr="00E227E5">
        <w:tc>
          <w:tcPr>
            <w:tcW w:w="3892" w:type="dxa"/>
          </w:tcPr>
          <w:p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Asian </w:t>
            </w:r>
            <w:proofErr w:type="spellStart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Opps</w:t>
            </w:r>
            <w:proofErr w:type="spellEnd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 I Limited</w:t>
            </w:r>
          </w:p>
        </w:tc>
        <w:tc>
          <w:tcPr>
            <w:tcW w:w="1349" w:type="dxa"/>
            <w:shd w:val="clear" w:color="auto" w:fill="auto"/>
          </w:tcPr>
          <w:p w:rsidR="001F3DD6" w:rsidRPr="00254A81" w:rsidRDefault="001F3DD6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ฮ่องกง</w:t>
            </w:r>
          </w:p>
        </w:tc>
        <w:tc>
          <w:tcPr>
            <w:tcW w:w="4137" w:type="dxa"/>
          </w:tcPr>
          <w:p w:rsidR="001F3DD6" w:rsidRPr="00254A81" w:rsidRDefault="001F3D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เป็นผู้ถือหุ้นรายใหญ่ ถือหุ้นในบริษัทตั้งแต่   ร้อยละ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</w:t>
            </w:r>
          </w:p>
        </w:tc>
      </w:tr>
      <w:tr w:rsidR="00117CE5" w:rsidRPr="00254A81" w:rsidTr="00E227E5">
        <w:trPr>
          <w:trHeight w:val="128"/>
        </w:trPr>
        <w:tc>
          <w:tcPr>
            <w:tcW w:w="3892" w:type="dxa"/>
            <w:hideMark/>
          </w:tcPr>
          <w:p w:rsidR="00117CE5" w:rsidRPr="00254A81" w:rsidRDefault="00596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</w:t>
            </w:r>
            <w:r w:rsidR="00B90BFE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117CE5"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ไทยอคริลิค ไฟเบอร์ จำกัด</w:t>
            </w:r>
          </w:p>
        </w:tc>
        <w:tc>
          <w:tcPr>
            <w:tcW w:w="1349" w:type="dxa"/>
            <w:hideMark/>
          </w:tcPr>
          <w:p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4137" w:type="dxa"/>
            <w:hideMark/>
          </w:tcPr>
          <w:p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117CE5" w:rsidRPr="00254A81" w:rsidTr="00E227E5">
        <w:trPr>
          <w:trHeight w:val="128"/>
        </w:trPr>
        <w:tc>
          <w:tcPr>
            <w:tcW w:w="3892" w:type="dxa"/>
            <w:hideMark/>
          </w:tcPr>
          <w:p w:rsidR="00117CE5" w:rsidRPr="00254A81" w:rsidRDefault="00117CE5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Alexandria </w:t>
            </w:r>
            <w:proofErr w:type="spellStart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Fiber</w:t>
            </w:r>
            <w:proofErr w:type="spellEnd"/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D140A" w:rsidRPr="00254A81">
              <w:rPr>
                <w:rFonts w:ascii="Angsana New" w:hAnsi="Angsana New"/>
                <w:sz w:val="30"/>
                <w:szCs w:val="30"/>
              </w:rPr>
              <w:t xml:space="preserve">Co., </w:t>
            </w: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S.A.E.</w:t>
            </w:r>
          </w:p>
        </w:tc>
        <w:tc>
          <w:tcPr>
            <w:tcW w:w="1349" w:type="dxa"/>
            <w:hideMark/>
          </w:tcPr>
          <w:p w:rsidR="00117CE5" w:rsidRPr="00254A81" w:rsidRDefault="00117CE5">
            <w:pPr>
              <w:tabs>
                <w:tab w:val="decimal" w:pos="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อียิปต์</w:t>
            </w:r>
          </w:p>
        </w:tc>
        <w:tc>
          <w:tcPr>
            <w:tcW w:w="4137" w:type="dxa"/>
            <w:hideMark/>
          </w:tcPr>
          <w:p w:rsidR="00117CE5" w:rsidRPr="00254A81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บริษัทถือหุ้นร้อยละ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10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และมีกรรมการร่วมกัน</w:t>
            </w:r>
          </w:p>
        </w:tc>
      </w:tr>
      <w:tr w:rsidR="000763C4" w:rsidRPr="00254A81" w:rsidTr="00E227E5">
        <w:tc>
          <w:tcPr>
            <w:tcW w:w="3892" w:type="dxa"/>
            <w:hideMark/>
          </w:tcPr>
          <w:p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Europe GmbH</w:t>
            </w:r>
          </w:p>
        </w:tc>
        <w:tc>
          <w:tcPr>
            <w:tcW w:w="1349" w:type="dxa"/>
            <w:hideMark/>
          </w:tcPr>
          <w:p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เยอรมัน</w:t>
            </w:r>
          </w:p>
        </w:tc>
        <w:tc>
          <w:tcPr>
            <w:tcW w:w="4137" w:type="dxa"/>
            <w:hideMark/>
          </w:tcPr>
          <w:p w:rsidR="000763C4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:rsidTr="00E227E5">
        <w:tc>
          <w:tcPr>
            <w:tcW w:w="3892" w:type="dxa"/>
            <w:hideMark/>
          </w:tcPr>
          <w:p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Korea Co., Ltd.</w:t>
            </w:r>
          </w:p>
        </w:tc>
        <w:tc>
          <w:tcPr>
            <w:tcW w:w="1349" w:type="dxa"/>
            <w:hideMark/>
          </w:tcPr>
          <w:p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เกาหลีใต้</w:t>
            </w:r>
          </w:p>
        </w:tc>
        <w:tc>
          <w:tcPr>
            <w:tcW w:w="4137" w:type="dxa"/>
            <w:hideMark/>
          </w:tcPr>
          <w:p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:rsidTr="00E227E5">
        <w:tc>
          <w:tcPr>
            <w:tcW w:w="3892" w:type="dxa"/>
            <w:hideMark/>
          </w:tcPr>
          <w:p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 xml:space="preserve">Birla Carbon </w:t>
            </w:r>
            <w:proofErr w:type="spellStart"/>
            <w:r w:rsidRPr="00576B48">
              <w:rPr>
                <w:rFonts w:ascii="Angsana New" w:hAnsi="Angsana New"/>
                <w:sz w:val="30"/>
                <w:szCs w:val="30"/>
              </w:rPr>
              <w:t>Brasil</w:t>
            </w:r>
            <w:proofErr w:type="spellEnd"/>
            <w:r w:rsidRPr="00576B48">
              <w:rPr>
                <w:rFonts w:ascii="Angsana New" w:hAnsi="Angsana New"/>
                <w:sz w:val="30"/>
                <w:szCs w:val="30"/>
              </w:rPr>
              <w:t xml:space="preserve"> Ltda.</w:t>
            </w:r>
          </w:p>
        </w:tc>
        <w:tc>
          <w:tcPr>
            <w:tcW w:w="1349" w:type="dxa"/>
            <w:hideMark/>
          </w:tcPr>
          <w:p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บราซิล</w:t>
            </w:r>
          </w:p>
        </w:tc>
        <w:tc>
          <w:tcPr>
            <w:tcW w:w="4137" w:type="dxa"/>
            <w:hideMark/>
          </w:tcPr>
          <w:p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0763C4" w:rsidRPr="00254A81" w:rsidTr="00E227E5">
        <w:tc>
          <w:tcPr>
            <w:tcW w:w="3892" w:type="dxa"/>
            <w:hideMark/>
          </w:tcPr>
          <w:p w:rsidR="000763C4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Co</w:t>
            </w:r>
            <w:r>
              <w:rPr>
                <w:rFonts w:ascii="Angsana New" w:hAnsi="Angsana New"/>
                <w:sz w:val="30"/>
                <w:szCs w:val="30"/>
              </w:rPr>
              <w:t>lumbian International Chemicals</w:t>
            </w:r>
          </w:p>
          <w:p w:rsidR="000763C4" w:rsidRPr="00576B48" w:rsidRDefault="000763C4" w:rsidP="000763C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49" w:type="dxa"/>
            <w:hideMark/>
          </w:tcPr>
          <w:p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จอร์เจีย</w:t>
            </w:r>
          </w:p>
        </w:tc>
        <w:tc>
          <w:tcPr>
            <w:tcW w:w="4137" w:type="dxa"/>
            <w:hideMark/>
          </w:tcPr>
          <w:p w:rsidR="000763C4" w:rsidRPr="0054487C" w:rsidRDefault="000763C4" w:rsidP="0007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:rsidTr="00E227E5">
        <w:tc>
          <w:tcPr>
            <w:tcW w:w="3892" w:type="dxa"/>
          </w:tcPr>
          <w:p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Birla Carbon Italy S.R.L.</w:t>
            </w: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อิตาลี</w:t>
            </w:r>
          </w:p>
        </w:tc>
        <w:tc>
          <w:tcPr>
            <w:tcW w:w="4137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:rsidTr="00E227E5">
        <w:tc>
          <w:tcPr>
            <w:tcW w:w="3892" w:type="dxa"/>
          </w:tcPr>
          <w:p w:rsidR="00383A8B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Swiss Sing</w:t>
            </w:r>
            <w:r>
              <w:rPr>
                <w:rFonts w:ascii="Angsana New" w:hAnsi="Angsana New"/>
                <w:sz w:val="30"/>
                <w:szCs w:val="30"/>
              </w:rPr>
              <w:t>apore Overseas Enterprises Pte.</w:t>
            </w:r>
          </w:p>
          <w:p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สิงคโปร์</w:t>
            </w:r>
          </w:p>
        </w:tc>
        <w:tc>
          <w:tcPr>
            <w:tcW w:w="4137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:rsidTr="00E227E5">
        <w:tc>
          <w:tcPr>
            <w:tcW w:w="3892" w:type="dxa"/>
          </w:tcPr>
          <w:p w:rsidR="00383A8B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 w:rsidRPr="00576B48">
              <w:rPr>
                <w:rFonts w:ascii="Angsana New" w:hAnsi="Angsana New"/>
                <w:sz w:val="30"/>
                <w:szCs w:val="30"/>
              </w:rPr>
              <w:t>Aditya Bi</w:t>
            </w:r>
            <w:r>
              <w:rPr>
                <w:rFonts w:ascii="Angsana New" w:hAnsi="Angsana New"/>
                <w:sz w:val="30"/>
                <w:szCs w:val="30"/>
              </w:rPr>
              <w:t>rla Management Corporation Pvt.</w:t>
            </w:r>
          </w:p>
          <w:p w:rsidR="00383A8B" w:rsidRPr="00576B48" w:rsidRDefault="00383A8B" w:rsidP="00383A8B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76B48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4137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:rsidTr="00E227E5">
        <w:tc>
          <w:tcPr>
            <w:tcW w:w="3892" w:type="dxa"/>
          </w:tcPr>
          <w:p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85A4C">
              <w:rPr>
                <w:rFonts w:ascii="Angsana New" w:hAnsi="Angsana New"/>
                <w:sz w:val="30"/>
                <w:szCs w:val="30"/>
                <w:lang w:val="en-GB" w:bidi="ar-SA"/>
              </w:rPr>
              <w:t>Birla Carbon Spain, S.L.U.</w:t>
            </w: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สเปน</w:t>
            </w:r>
          </w:p>
        </w:tc>
        <w:tc>
          <w:tcPr>
            <w:tcW w:w="4137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:rsidTr="00E227E5">
        <w:tc>
          <w:tcPr>
            <w:tcW w:w="3892" w:type="dxa"/>
          </w:tcPr>
          <w:p w:rsidR="00383A8B" w:rsidRPr="00285A4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Sevalco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Ltd.</w:t>
            </w:r>
          </w:p>
        </w:tc>
        <w:tc>
          <w:tcPr>
            <w:tcW w:w="1349" w:type="dxa"/>
          </w:tcPr>
          <w:p w:rsidR="00383A8B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อังกฤษ</w:t>
            </w:r>
          </w:p>
        </w:tc>
        <w:tc>
          <w:tcPr>
            <w:tcW w:w="4137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6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383A8B" w:rsidRPr="00254A81" w:rsidTr="00E227E5">
        <w:tc>
          <w:tcPr>
            <w:tcW w:w="3892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:rsidTr="00E227E5">
        <w:tc>
          <w:tcPr>
            <w:tcW w:w="3892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:rsidTr="00E227E5">
        <w:tc>
          <w:tcPr>
            <w:tcW w:w="3892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:rsidTr="00E227E5">
        <w:tc>
          <w:tcPr>
            <w:tcW w:w="3892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137" w:type="dxa"/>
          </w:tcPr>
          <w:p w:rsidR="00383A8B" w:rsidRPr="002B2684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383A8B" w:rsidRPr="00254A81" w:rsidTr="00E227E5">
        <w:tc>
          <w:tcPr>
            <w:tcW w:w="3892" w:type="dxa"/>
          </w:tcPr>
          <w:p w:rsidR="00383A8B" w:rsidRPr="00081721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lastRenderedPageBreak/>
              <w:t>ผู้บริหารสำคัญ</w:t>
            </w:r>
            <w:r w:rsidRPr="0054487C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49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อินเดีย</w:t>
            </w:r>
            <w:r w:rsidRPr="0054487C">
              <w:rPr>
                <w:rFonts w:ascii="Angsana New" w:hAnsi="Angsana New"/>
                <w:sz w:val="30"/>
                <w:szCs w:val="30"/>
              </w:rPr>
              <w:t>/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37" w:type="dxa"/>
          </w:tcPr>
          <w:p w:rsidR="00383A8B" w:rsidRPr="0054487C" w:rsidRDefault="00383A8B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6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ะทำหน้าที่ในระดับบริหารหรือไม่)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B2684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ของกลุ่มบริษัท</w:t>
            </w:r>
          </w:p>
        </w:tc>
      </w:tr>
    </w:tbl>
    <w:p w:rsidR="005345E6" w:rsidRDefault="005345E6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:rsidR="003E6A5C" w:rsidRPr="00254A81" w:rsidRDefault="003E6A5C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254A81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860B29" w:rsidRPr="00254A81">
        <w:rPr>
          <w:rFonts w:ascii="Angsana New" w:hAnsi="Angsana New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Pr="00254A81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D57C8A" w:rsidRPr="00E30801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4950"/>
        <w:gridCol w:w="4770"/>
      </w:tblGrid>
      <w:tr w:rsidR="003E6A5C" w:rsidRPr="00254A81" w:rsidTr="001146FE">
        <w:tc>
          <w:tcPr>
            <w:tcW w:w="4950" w:type="dxa"/>
          </w:tcPr>
          <w:p w:rsidR="003E6A5C" w:rsidRPr="00254A81" w:rsidRDefault="003E6A5C" w:rsidP="00452923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4770" w:type="dxa"/>
          </w:tcPr>
          <w:p w:rsidR="003E6A5C" w:rsidRPr="00254A81" w:rsidRDefault="003E6A5C" w:rsidP="00452923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1146FE" w:rsidRPr="00254A81" w:rsidTr="001146FE">
        <w:tc>
          <w:tcPr>
            <w:tcW w:w="4950" w:type="dxa"/>
          </w:tcPr>
          <w:p w:rsidR="001146FE" w:rsidRPr="00254A81" w:rsidRDefault="001146FE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770" w:type="dxa"/>
          </w:tcPr>
          <w:p w:rsidR="001146FE" w:rsidRPr="00254A81" w:rsidRDefault="001146FE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อ้างอิงราคาตลาด</w:t>
            </w:r>
          </w:p>
        </w:tc>
      </w:tr>
      <w:tr w:rsidR="001146FE" w:rsidRPr="00254A81" w:rsidTr="001146FE">
        <w:tc>
          <w:tcPr>
            <w:tcW w:w="4950" w:type="dxa"/>
          </w:tcPr>
          <w:p w:rsidR="001146FE" w:rsidRPr="00254A81" w:rsidRDefault="001146FE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770" w:type="dxa"/>
          </w:tcPr>
          <w:p w:rsidR="0037724C" w:rsidRDefault="001146FE" w:rsidP="0037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LIBOR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บวกด้วยร้อยละ</w:t>
            </w:r>
            <w:r w:rsidR="00331F60"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3.5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="0037724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และร้อยละ </w:t>
            </w:r>
            <w:r w:rsidR="0037724C">
              <w:rPr>
                <w:rFonts w:ascii="Angsana New" w:hAnsi="Angsana New"/>
                <w:sz w:val="30"/>
                <w:szCs w:val="30"/>
              </w:rPr>
              <w:t xml:space="preserve">1.8 </w:t>
            </w:r>
            <w:r w:rsidR="0037724C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  <w:p w:rsidR="001146FE" w:rsidRPr="00254A81" w:rsidRDefault="00425389" w:rsidP="0037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7724C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</w:p>
        </w:tc>
      </w:tr>
      <w:tr w:rsidR="00742405" w:rsidRPr="00254A81" w:rsidTr="001508B6">
        <w:tc>
          <w:tcPr>
            <w:tcW w:w="4950" w:type="dxa"/>
          </w:tcPr>
          <w:p w:rsidR="00742405" w:rsidRPr="00254A81" w:rsidRDefault="00742405" w:rsidP="000B3A5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770" w:type="dxa"/>
            <w:shd w:val="clear" w:color="auto" w:fill="auto"/>
          </w:tcPr>
          <w:p w:rsidR="00742405" w:rsidRPr="00254A81" w:rsidRDefault="00742405" w:rsidP="0074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อัตราตามที่กำหนดในประกาศ</w:t>
            </w:r>
          </w:p>
        </w:tc>
      </w:tr>
      <w:tr w:rsidR="001146FE" w:rsidRPr="00254A81" w:rsidTr="001146FE">
        <w:tc>
          <w:tcPr>
            <w:tcW w:w="4950" w:type="dxa"/>
          </w:tcPr>
          <w:p w:rsidR="001146FE" w:rsidRPr="00254A81" w:rsidRDefault="001146FE" w:rsidP="00D25D0A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D25D0A" w:rsidRPr="00254A81">
              <w:rPr>
                <w:rFonts w:ascii="Angsana New" w:hAnsi="Angsana New"/>
                <w:sz w:val="30"/>
                <w:szCs w:val="30"/>
                <w:cs/>
              </w:rPr>
              <w:t>ลด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D25D0A" w:rsidRPr="00254A81">
              <w:rPr>
                <w:rFonts w:ascii="Angsana New" w:hAnsi="Angsana New"/>
                <w:sz w:val="30"/>
                <w:szCs w:val="30"/>
                <w:cs/>
              </w:rPr>
              <w:t>จากรายได้จาก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D25D0A" w:rsidRPr="00254A81">
              <w:rPr>
                <w:rFonts w:ascii="Angsana New" w:hAnsi="Angsana New"/>
                <w:sz w:val="30"/>
                <w:szCs w:val="30"/>
                <w:cs/>
              </w:rPr>
              <w:t>ขายไฟฟ้าและ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ไอน้ำ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770" w:type="dxa"/>
          </w:tcPr>
          <w:p w:rsidR="001146FE" w:rsidRPr="00254A81" w:rsidRDefault="001146FE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อ้างอิงราคาตลาด</w:t>
            </w:r>
          </w:p>
        </w:tc>
      </w:tr>
      <w:tr w:rsidR="00966CF3" w:rsidRPr="00254A81" w:rsidTr="001146FE">
        <w:tc>
          <w:tcPr>
            <w:tcW w:w="4950" w:type="dxa"/>
          </w:tcPr>
          <w:p w:rsidR="00966CF3" w:rsidRPr="00254A81" w:rsidRDefault="00966CF3" w:rsidP="00D25D0A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4770" w:type="dxa"/>
          </w:tcPr>
          <w:p w:rsidR="00966CF3" w:rsidRPr="00254A81" w:rsidRDefault="00966CF3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12E" w:rsidRPr="00254A81" w:rsidTr="001146FE">
        <w:tc>
          <w:tcPr>
            <w:tcW w:w="4950" w:type="dxa"/>
          </w:tcPr>
          <w:p w:rsidR="00E7112E" w:rsidRPr="00254A81" w:rsidRDefault="00D004A9" w:rsidP="002363D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</w:t>
            </w:r>
            <w:r w:rsidR="002363D2" w:rsidRPr="00254A81">
              <w:rPr>
                <w:rFonts w:ascii="Angsana New" w:hAnsi="Angsana New"/>
                <w:sz w:val="30"/>
                <w:szCs w:val="30"/>
                <w:cs/>
              </w:rPr>
              <w:t>ไปยัง</w:t>
            </w:r>
            <w:r w:rsidR="00C14FEF" w:rsidRPr="00254A81">
              <w:rPr>
                <w:rFonts w:ascii="Angsana New" w:hAnsi="Angsana New"/>
                <w:sz w:val="30"/>
                <w:szCs w:val="30"/>
              </w:rPr>
              <w:t>/</w:t>
            </w:r>
            <w:r w:rsidR="00C14FEF" w:rsidRPr="00254A81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70" w:type="dxa"/>
          </w:tcPr>
          <w:p w:rsidR="00E7112E" w:rsidRPr="00254A81" w:rsidRDefault="00D004A9" w:rsidP="00D00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ราคาตามจริง</w:t>
            </w:r>
          </w:p>
        </w:tc>
      </w:tr>
      <w:tr w:rsidR="00D323EF" w:rsidRPr="00254A81" w:rsidTr="001146FE">
        <w:tc>
          <w:tcPr>
            <w:tcW w:w="4950" w:type="dxa"/>
          </w:tcPr>
          <w:p w:rsidR="00D323EF" w:rsidRPr="00254A81" w:rsidRDefault="002E018F" w:rsidP="002363D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E012C3" w:rsidRPr="00254A81">
              <w:rPr>
                <w:rFonts w:ascii="Angsana New" w:hAnsi="Angsana New"/>
                <w:sz w:val="30"/>
                <w:szCs w:val="30"/>
                <w:cs/>
              </w:rPr>
              <w:t>ลิข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  <w:r w:rsidR="00E012C3" w:rsidRPr="00254A81">
              <w:rPr>
                <w:rFonts w:ascii="Angsana New" w:hAnsi="Angsana New"/>
                <w:sz w:val="30"/>
                <w:szCs w:val="30"/>
                <w:cs/>
              </w:rPr>
              <w:t>์</w:t>
            </w:r>
          </w:p>
        </w:tc>
        <w:tc>
          <w:tcPr>
            <w:tcW w:w="4770" w:type="dxa"/>
          </w:tcPr>
          <w:p w:rsidR="00D323EF" w:rsidRPr="00254A81" w:rsidRDefault="00ED04F8" w:rsidP="0042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ร้อย</w:t>
            </w:r>
            <w:r w:rsidR="002E018F" w:rsidRPr="00254A81">
              <w:rPr>
                <w:rFonts w:ascii="Angsana New" w:hAnsi="Angsana New"/>
                <w:sz w:val="30"/>
                <w:szCs w:val="30"/>
                <w:cs/>
              </w:rPr>
              <w:t xml:space="preserve">ละ </w:t>
            </w:r>
            <w:r w:rsidR="00F7431E">
              <w:rPr>
                <w:rFonts w:ascii="Angsana New" w:hAnsi="Angsana New"/>
                <w:sz w:val="30"/>
                <w:szCs w:val="30"/>
              </w:rPr>
              <w:t>4.5</w:t>
            </w:r>
            <w:r w:rsidR="002E018F"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ของยอดขายสุทธิหักด้วย</w:t>
            </w:r>
            <w:r w:rsidR="00E227E5" w:rsidRPr="00254A81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</w:tr>
      <w:tr w:rsidR="00E227E5" w:rsidRPr="00254A81" w:rsidTr="001146FE">
        <w:tc>
          <w:tcPr>
            <w:tcW w:w="4950" w:type="dxa"/>
          </w:tcPr>
          <w:p w:rsidR="00E227E5" w:rsidRPr="00254A81" w:rsidRDefault="00E227E5" w:rsidP="002363D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</w:tcPr>
          <w:p w:rsidR="00E227E5" w:rsidRPr="00254A81" w:rsidRDefault="00E227E5" w:rsidP="00E0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25389" w:rsidRPr="00254A81">
              <w:rPr>
                <w:rFonts w:ascii="Angsana New" w:hAnsi="Angsana New"/>
                <w:sz w:val="30"/>
                <w:szCs w:val="30"/>
                <w:cs/>
              </w:rPr>
              <w:t>ของวัตถุดิบ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ตามจริงและค่าใช้จ่ายในการขาย</w:t>
            </w:r>
          </w:p>
        </w:tc>
      </w:tr>
      <w:tr w:rsidR="001146FE" w:rsidRPr="00254A81" w:rsidTr="001146FE">
        <w:tc>
          <w:tcPr>
            <w:tcW w:w="4950" w:type="dxa"/>
          </w:tcPr>
          <w:p w:rsidR="001146FE" w:rsidRPr="00254A81" w:rsidRDefault="00742405" w:rsidP="0074240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770" w:type="dxa"/>
          </w:tcPr>
          <w:p w:rsidR="001146FE" w:rsidRPr="00254A81" w:rsidRDefault="001146FE" w:rsidP="0023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อัตราตามที่</w:t>
            </w:r>
            <w:r w:rsidR="002363D2" w:rsidRPr="00254A81">
              <w:rPr>
                <w:rFonts w:ascii="Angsana New" w:hAnsi="Angsana New"/>
                <w:sz w:val="30"/>
                <w:szCs w:val="30"/>
                <w:cs/>
              </w:rPr>
              <w:t>ตกลงร่วมกัน</w:t>
            </w:r>
          </w:p>
        </w:tc>
      </w:tr>
    </w:tbl>
    <w:p w:rsidR="005345E6" w:rsidRDefault="005345E6" w:rsidP="00E308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0103E4" w:rsidRPr="00254A81" w:rsidRDefault="00D52CB1" w:rsidP="00E308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DE0DE1" w:rsidRPr="00254A81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รายการที่สำคัญกับกิจการที่เกี่ยวข้องกันสำหรับ</w:t>
      </w:r>
      <w:r w:rsidR="0084026F" w:rsidRPr="00254A81">
        <w:rPr>
          <w:rFonts w:ascii="Angsana New" w:hAnsi="Angsana New"/>
          <w:sz w:val="30"/>
          <w:szCs w:val="30"/>
          <w:cs/>
        </w:rPr>
        <w:t>แต่ละปี</w:t>
      </w:r>
      <w:r w:rsidR="00DE0DE1" w:rsidRPr="00254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026F" w:rsidRPr="00254A81">
        <w:rPr>
          <w:rFonts w:ascii="Angsana New" w:hAnsi="Angsana New"/>
          <w:sz w:val="30"/>
          <w:szCs w:val="30"/>
        </w:rPr>
        <w:t>31</w:t>
      </w:r>
      <w:r w:rsidR="00DE0DE1" w:rsidRPr="00254A81">
        <w:rPr>
          <w:rFonts w:ascii="Angsana New" w:hAnsi="Angsana New"/>
          <w:sz w:val="30"/>
          <w:szCs w:val="30"/>
        </w:rPr>
        <w:t xml:space="preserve"> </w:t>
      </w:r>
      <w:r w:rsidR="001146FE" w:rsidRPr="00254A81">
        <w:rPr>
          <w:rFonts w:ascii="Angsana New" w:hAnsi="Angsana New"/>
          <w:sz w:val="30"/>
          <w:szCs w:val="30"/>
          <w:cs/>
        </w:rPr>
        <w:t>มีนาคม</w:t>
      </w:r>
      <w:r w:rsidR="00DE0DE1" w:rsidRPr="00254A81">
        <w:rPr>
          <w:rFonts w:ascii="Angsana New" w:hAnsi="Angsana New"/>
          <w:sz w:val="30"/>
          <w:szCs w:val="30"/>
          <w:cs/>
        </w:rPr>
        <w:t xml:space="preserve"> สรุปได้ดังนี้   </w:t>
      </w:r>
    </w:p>
    <w:p w:rsidR="00E03B6D" w:rsidRPr="003E7387" w:rsidRDefault="00E03B6D" w:rsidP="00CC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6"/>
          <w:szCs w:val="26"/>
        </w:rPr>
      </w:pPr>
    </w:p>
    <w:tbl>
      <w:tblPr>
        <w:tblW w:w="95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9"/>
        <w:gridCol w:w="1108"/>
        <w:gridCol w:w="266"/>
        <w:gridCol w:w="1094"/>
        <w:gridCol w:w="266"/>
        <w:gridCol w:w="1079"/>
        <w:gridCol w:w="251"/>
        <w:gridCol w:w="1108"/>
      </w:tblGrid>
      <w:tr w:rsidR="003E6A5C" w:rsidRPr="00254A81" w:rsidTr="0079044B">
        <w:trPr>
          <w:tblHeader/>
        </w:trPr>
        <w:tc>
          <w:tcPr>
            <w:tcW w:w="2301" w:type="pct"/>
          </w:tcPr>
          <w:p w:rsidR="005E14AB" w:rsidRPr="00254A81" w:rsidRDefault="005E14AB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2" w:type="pct"/>
            <w:gridSpan w:val="3"/>
          </w:tcPr>
          <w:p w:rsidR="003E6A5C" w:rsidRPr="00254A81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04569" w:rsidRPr="00254A81" w:rsidTr="0079044B">
        <w:trPr>
          <w:tblHeader/>
        </w:trPr>
        <w:tc>
          <w:tcPr>
            <w:tcW w:w="2301" w:type="pct"/>
          </w:tcPr>
          <w:p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78" w:type="pct"/>
          </w:tcPr>
          <w:p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9" w:type="pct"/>
          </w:tcPr>
          <w:p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9" w:type="pct"/>
          </w:tcPr>
          <w:p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1" w:type="pct"/>
          </w:tcPr>
          <w:p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004569" w:rsidRPr="00254A81" w:rsidRDefault="00700CF8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004569" w:rsidRPr="00254A81" w:rsidTr="0079044B">
        <w:trPr>
          <w:tblHeader/>
        </w:trPr>
        <w:tc>
          <w:tcPr>
            <w:tcW w:w="2301" w:type="pct"/>
          </w:tcPr>
          <w:p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9" w:type="pct"/>
            <w:gridSpan w:val="7"/>
          </w:tcPr>
          <w:p w:rsidR="00004569" w:rsidRPr="00254A81" w:rsidRDefault="00004569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04569" w:rsidRPr="00254A81" w:rsidTr="0079044B">
        <w:tc>
          <w:tcPr>
            <w:tcW w:w="2301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:rsidR="00004569" w:rsidRPr="00254A81" w:rsidRDefault="00004569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10C9" w:rsidRPr="00254A81" w:rsidTr="004C4970">
        <w:tc>
          <w:tcPr>
            <w:tcW w:w="2301" w:type="pct"/>
          </w:tcPr>
          <w:p w:rsidR="00B010C9" w:rsidRPr="00254A81" w:rsidRDefault="00B010C9" w:rsidP="00B0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  <w:vAlign w:val="bottom"/>
          </w:tcPr>
          <w:p w:rsidR="00B010C9" w:rsidRPr="001E76DB" w:rsidRDefault="00B010C9" w:rsidP="00B010C9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76DB">
              <w:rPr>
                <w:rFonts w:ascii="Angsana New" w:hAnsi="Angsana New"/>
                <w:sz w:val="30"/>
                <w:szCs w:val="30"/>
                <w:lang w:val="en-US"/>
              </w:rPr>
              <w:t>444,021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451,969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vAlign w:val="bottom"/>
          </w:tcPr>
          <w:p w:rsidR="00B010C9" w:rsidRP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444,021</w:t>
            </w:r>
          </w:p>
        </w:tc>
        <w:tc>
          <w:tcPr>
            <w:tcW w:w="13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451,969</w:t>
            </w:r>
          </w:p>
        </w:tc>
      </w:tr>
      <w:tr w:rsidR="00B010C9" w:rsidRPr="00254A81" w:rsidTr="004C4970">
        <w:tc>
          <w:tcPr>
            <w:tcW w:w="2301" w:type="pct"/>
          </w:tcPr>
          <w:p w:rsidR="00B010C9" w:rsidRPr="00254A81" w:rsidRDefault="00B010C9" w:rsidP="00B0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8" w:type="pct"/>
            <w:vAlign w:val="bottom"/>
          </w:tcPr>
          <w:p w:rsidR="00B010C9" w:rsidRPr="001E76DB" w:rsidRDefault="00B010C9" w:rsidP="00B010C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52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vAlign w:val="bottom"/>
          </w:tcPr>
          <w:p w:rsidR="00B010C9" w:rsidRP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27,515</w:t>
            </w:r>
          </w:p>
        </w:tc>
        <w:tc>
          <w:tcPr>
            <w:tcW w:w="13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B010C9" w:rsidRPr="00254A81" w:rsidTr="004C4970">
        <w:tc>
          <w:tcPr>
            <w:tcW w:w="2301" w:type="pct"/>
          </w:tcPr>
          <w:p w:rsidR="00B010C9" w:rsidRPr="00254A81" w:rsidRDefault="00B010C9" w:rsidP="00B0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  <w:vAlign w:val="bottom"/>
          </w:tcPr>
          <w:p w:rsidR="00B010C9" w:rsidRPr="001E76DB" w:rsidRDefault="00B010C9" w:rsidP="00B010C9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76DB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52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vAlign w:val="bottom"/>
          </w:tcPr>
          <w:p w:rsidR="00B010C9" w:rsidRP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13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48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10C9" w:rsidRPr="00254A81" w:rsidTr="004C4970">
        <w:tc>
          <w:tcPr>
            <w:tcW w:w="2301" w:type="pct"/>
          </w:tcPr>
          <w:p w:rsidR="00B010C9" w:rsidRPr="00254A81" w:rsidRDefault="00070A65" w:rsidP="00B0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578" w:type="pct"/>
            <w:vAlign w:val="bottom"/>
          </w:tcPr>
          <w:p w:rsidR="00B010C9" w:rsidRPr="001E76DB" w:rsidRDefault="00B010C9" w:rsidP="00B010C9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76DB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52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vAlign w:val="bottom"/>
          </w:tcPr>
          <w:p w:rsidR="00B010C9" w:rsidRP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0C9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3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48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10C9" w:rsidRPr="00254A81" w:rsidTr="00B929A9">
        <w:trPr>
          <w:trHeight w:hRule="exact" w:val="288"/>
        </w:trPr>
        <w:tc>
          <w:tcPr>
            <w:tcW w:w="2301" w:type="pct"/>
          </w:tcPr>
          <w:p w:rsidR="00B010C9" w:rsidRPr="00254A81" w:rsidRDefault="00B010C9" w:rsidP="00B0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:rsid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52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52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:rsid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48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B010C9" w:rsidRDefault="00B010C9" w:rsidP="00B010C9">
            <w:pPr>
              <w:pStyle w:val="30"/>
              <w:tabs>
                <w:tab w:val="clear" w:pos="360"/>
                <w:tab w:val="clear" w:pos="720"/>
                <w:tab w:val="decimal" w:pos="48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10C9" w:rsidRPr="00254A81" w:rsidTr="0079044B">
        <w:tc>
          <w:tcPr>
            <w:tcW w:w="2301" w:type="pct"/>
          </w:tcPr>
          <w:p w:rsidR="00B010C9" w:rsidRPr="00254A81" w:rsidRDefault="00B010C9" w:rsidP="00B01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B010C9" w:rsidRPr="00254A81" w:rsidRDefault="00B010C9" w:rsidP="00B010C9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694" w:rsidRPr="00254A81" w:rsidTr="004C4970">
        <w:tc>
          <w:tcPr>
            <w:tcW w:w="230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  <w:vAlign w:val="bottom"/>
          </w:tcPr>
          <w:p w:rsidR="004C7694" w:rsidRPr="004C7694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vAlign w:val="bottom"/>
          </w:tcPr>
          <w:p w:rsidR="004C7694" w:rsidRPr="004C7694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13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4C7694" w:rsidRPr="00254A81" w:rsidTr="004C4970">
        <w:tc>
          <w:tcPr>
            <w:tcW w:w="230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8" w:type="pct"/>
            <w:vAlign w:val="bottom"/>
          </w:tcPr>
          <w:p w:rsidR="004C7694" w:rsidRPr="004C7694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vAlign w:val="bottom"/>
          </w:tcPr>
          <w:p w:rsidR="004C7694" w:rsidRPr="003F4CEA" w:rsidRDefault="004C7694" w:rsidP="004C769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before="120" w:line="240" w:lineRule="atLeast"/>
              <w:ind w:left="-108" w:right="-108"/>
              <w:rPr>
                <w:rFonts w:cs="Times New Roman"/>
                <w:lang w:val="en-US"/>
              </w:rPr>
            </w:pPr>
          </w:p>
        </w:tc>
        <w:tc>
          <w:tcPr>
            <w:tcW w:w="13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C7694" w:rsidRPr="00254A81" w:rsidTr="004C4970">
        <w:tc>
          <w:tcPr>
            <w:tcW w:w="230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8" w:type="pct"/>
            <w:vAlign w:val="bottom"/>
          </w:tcPr>
          <w:p w:rsidR="004C7694" w:rsidRPr="004C7694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29,345</w:t>
            </w:r>
          </w:p>
        </w:tc>
        <w:tc>
          <w:tcPr>
            <w:tcW w:w="139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4C7694" w:rsidRPr="004C7694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  <w:tc>
          <w:tcPr>
            <w:tcW w:w="13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29,345</w:t>
            </w:r>
          </w:p>
        </w:tc>
      </w:tr>
      <w:tr w:rsidR="004C7694" w:rsidRPr="00254A81" w:rsidTr="004C4970">
        <w:tc>
          <w:tcPr>
            <w:tcW w:w="2301" w:type="pct"/>
          </w:tcPr>
          <w:p w:rsidR="004C7694" w:rsidRPr="009879E4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9879E4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7694" w:rsidRPr="004C7694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29,345</w:t>
            </w:r>
          </w:p>
        </w:tc>
        <w:tc>
          <w:tcPr>
            <w:tcW w:w="139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7694" w:rsidRPr="004C7694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7694">
              <w:rPr>
                <w:rFonts w:ascii="Angsana New" w:hAnsi="Angsana New"/>
                <w:sz w:val="30"/>
                <w:szCs w:val="30"/>
                <w:lang w:val="en-US"/>
              </w:rPr>
              <w:t>38,283</w:t>
            </w:r>
          </w:p>
        </w:tc>
        <w:tc>
          <w:tcPr>
            <w:tcW w:w="13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29,345</w:t>
            </w:r>
          </w:p>
        </w:tc>
      </w:tr>
      <w:tr w:rsidR="004C7694" w:rsidRPr="00254A81" w:rsidTr="00B929A9">
        <w:trPr>
          <w:trHeight w:val="288"/>
        </w:trPr>
        <w:tc>
          <w:tcPr>
            <w:tcW w:w="230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4C7694" w:rsidRPr="00254A81" w:rsidTr="0079044B">
        <w:tc>
          <w:tcPr>
            <w:tcW w:w="230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4C7694" w:rsidRPr="00C55693" w:rsidRDefault="00B95079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50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</w:t>
            </w:r>
          </w:p>
        </w:tc>
        <w:tc>
          <w:tcPr>
            <w:tcW w:w="139" w:type="pct"/>
          </w:tcPr>
          <w:p w:rsidR="004C7694" w:rsidRPr="00C55693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4C7694" w:rsidRPr="00C55693" w:rsidRDefault="004C7694" w:rsidP="004C7694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56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3,437</w:t>
            </w:r>
          </w:p>
        </w:tc>
        <w:tc>
          <w:tcPr>
            <w:tcW w:w="139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4C7694" w:rsidRPr="00C55693" w:rsidRDefault="00B95079" w:rsidP="00B95079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50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3,407</w:t>
            </w:r>
          </w:p>
        </w:tc>
        <w:tc>
          <w:tcPr>
            <w:tcW w:w="131" w:type="pct"/>
          </w:tcPr>
          <w:p w:rsidR="004C7694" w:rsidRPr="00C55693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4C7694" w:rsidRPr="00C55693" w:rsidRDefault="004C7694" w:rsidP="004C7694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56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3,437</w:t>
            </w:r>
          </w:p>
        </w:tc>
      </w:tr>
      <w:tr w:rsidR="004C7694" w:rsidRPr="00254A81" w:rsidTr="00B929A9">
        <w:trPr>
          <w:trHeight w:val="288"/>
        </w:trPr>
        <w:tc>
          <w:tcPr>
            <w:tcW w:w="230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8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7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3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C7694" w:rsidRPr="00254A81" w:rsidTr="0079044B">
        <w:tc>
          <w:tcPr>
            <w:tcW w:w="230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4C7694" w:rsidRPr="00254A81" w:rsidRDefault="004C7694" w:rsidP="004C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C7694" w:rsidRPr="00254A81" w:rsidRDefault="004C7694" w:rsidP="004C769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0A65" w:rsidRPr="00254A81" w:rsidTr="0079044B">
        <w:tc>
          <w:tcPr>
            <w:tcW w:w="2301" w:type="pct"/>
          </w:tcPr>
          <w:p w:rsidR="00070A65" w:rsidRPr="00254A81" w:rsidRDefault="00070A65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ส่วนลดต้นทุนจากรายได้จากการขายไฟฟ้า</w:t>
            </w:r>
          </w:p>
          <w:p w:rsidR="00070A65" w:rsidRPr="00254A81" w:rsidRDefault="00070A65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  และไอน้ำที่ได้จากกระบวนการผลิต</w:t>
            </w:r>
          </w:p>
        </w:tc>
        <w:tc>
          <w:tcPr>
            <w:tcW w:w="578" w:type="pct"/>
          </w:tcPr>
          <w:p w:rsid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339,472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319,445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339,472</w:t>
            </w:r>
          </w:p>
        </w:tc>
        <w:tc>
          <w:tcPr>
            <w:tcW w:w="13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319,445</w:t>
            </w:r>
          </w:p>
        </w:tc>
      </w:tr>
      <w:tr w:rsidR="00070A65" w:rsidRPr="00254A81" w:rsidTr="0079044B">
        <w:tc>
          <w:tcPr>
            <w:tcW w:w="2301" w:type="pct"/>
          </w:tcPr>
          <w:p w:rsidR="00070A65" w:rsidRPr="00254A81" w:rsidRDefault="00070A65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ค่าใช้จ่ายเรียกเก็บไปยังกิจการที่เกี่ยวข้องกัน</w:t>
            </w:r>
          </w:p>
        </w:tc>
        <w:tc>
          <w:tcPr>
            <w:tcW w:w="578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83,416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77,273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tabs>
                <w:tab w:val="clear" w:pos="907"/>
                <w:tab w:val="decimal" w:pos="7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83,416</w:t>
            </w:r>
          </w:p>
        </w:tc>
        <w:tc>
          <w:tcPr>
            <w:tcW w:w="13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77,273</w:t>
            </w:r>
          </w:p>
        </w:tc>
      </w:tr>
      <w:tr w:rsidR="00070A65" w:rsidRPr="00254A81" w:rsidTr="0079044B">
        <w:tc>
          <w:tcPr>
            <w:tcW w:w="2301" w:type="pct"/>
          </w:tcPr>
          <w:p w:rsidR="00070A65" w:rsidRPr="00254A81" w:rsidRDefault="00070A65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1,216,897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1,425,535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1,216,897</w:t>
            </w:r>
          </w:p>
        </w:tc>
        <w:tc>
          <w:tcPr>
            <w:tcW w:w="13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1,425,535</w:t>
            </w:r>
          </w:p>
        </w:tc>
      </w:tr>
      <w:tr w:rsidR="00070A65" w:rsidRPr="00254A81" w:rsidTr="0079044B">
        <w:tc>
          <w:tcPr>
            <w:tcW w:w="2301" w:type="pct"/>
          </w:tcPr>
          <w:p w:rsidR="00070A65" w:rsidRPr="00254A81" w:rsidRDefault="00070A65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ค่าใช้จ่ายเรียกเก็บจากกิจการที่เกี่ยวข้องกัน</w:t>
            </w:r>
          </w:p>
        </w:tc>
        <w:tc>
          <w:tcPr>
            <w:tcW w:w="578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47,676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13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47,676</w:t>
            </w:r>
          </w:p>
        </w:tc>
      </w:tr>
      <w:tr w:rsidR="00070A65" w:rsidRPr="00254A81" w:rsidTr="0079044B">
        <w:tc>
          <w:tcPr>
            <w:tcW w:w="2301" w:type="pct"/>
          </w:tcPr>
          <w:p w:rsidR="00070A65" w:rsidRPr="00254A81" w:rsidRDefault="00070A65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578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94,963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107,181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94,963</w:t>
            </w:r>
          </w:p>
        </w:tc>
        <w:tc>
          <w:tcPr>
            <w:tcW w:w="13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107,181</w:t>
            </w:r>
          </w:p>
        </w:tc>
      </w:tr>
      <w:tr w:rsidR="00070A65" w:rsidRPr="00254A81" w:rsidTr="0079044B">
        <w:tc>
          <w:tcPr>
            <w:tcW w:w="2301" w:type="pct"/>
          </w:tcPr>
          <w:p w:rsidR="00070A65" w:rsidRPr="00254A81" w:rsidRDefault="00070A65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8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3,240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3,240</w:t>
            </w:r>
          </w:p>
        </w:tc>
      </w:tr>
      <w:tr w:rsidR="00070A65" w:rsidRPr="00254A81" w:rsidTr="0079044B">
        <w:tc>
          <w:tcPr>
            <w:tcW w:w="2301" w:type="pct"/>
          </w:tcPr>
          <w:p w:rsidR="00070A65" w:rsidRPr="00254A81" w:rsidRDefault="006C791C" w:rsidP="0007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78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:rsid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:rsidR="00070A65" w:rsidRP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A65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131" w:type="pct"/>
          </w:tcPr>
          <w:p w:rsidR="00070A65" w:rsidRPr="00254A81" w:rsidRDefault="00070A65" w:rsidP="00070A6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:rsidR="00070A65" w:rsidRDefault="00070A65" w:rsidP="00070A65">
            <w:pPr>
              <w:pStyle w:val="30"/>
              <w:tabs>
                <w:tab w:val="clear" w:pos="360"/>
                <w:tab w:val="clear" w:pos="720"/>
                <w:tab w:val="decimal" w:pos="50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D9281F" w:rsidRPr="003E7387" w:rsidRDefault="00D9281F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670C7E" w:rsidRPr="00254A81" w:rsidRDefault="00670C7E" w:rsidP="00670C7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670C7E" w:rsidRPr="003E7387" w:rsidRDefault="00670C7E" w:rsidP="00670C7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5D4516" w:rsidRDefault="00670C7E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5D1C" w:rsidRPr="00E85D1C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="00600566" w:rsidRPr="00254A81">
        <w:rPr>
          <w:rFonts w:ascii="Angsana New" w:hAnsi="Angsana New"/>
          <w:sz w:val="30"/>
          <w:szCs w:val="30"/>
          <w:cs/>
        </w:rPr>
        <w:t xml:space="preserve">มีนาคม </w:t>
      </w:r>
      <w:r w:rsidR="00E85D1C" w:rsidRPr="00E85D1C">
        <w:rPr>
          <w:rFonts w:ascii="Angsana New" w:hAnsi="Angsana New"/>
          <w:sz w:val="30"/>
          <w:szCs w:val="30"/>
        </w:rPr>
        <w:t>256</w:t>
      </w:r>
      <w:r w:rsidR="005D4516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:rsidR="005D4516" w:rsidRDefault="005D451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932A6" w:rsidRPr="00254A81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สัญญาการให้บริการระหว่างกัน</w:t>
      </w:r>
    </w:p>
    <w:p w:rsidR="004932A6" w:rsidRPr="00652997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932A6" w:rsidRPr="00254A81" w:rsidRDefault="004932A6" w:rsidP="004932A6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C17488" w:rsidRPr="00254A81">
        <w:rPr>
          <w:rFonts w:ascii="Angsana New" w:hAnsi="Angsana New"/>
          <w:sz w:val="30"/>
          <w:szCs w:val="30"/>
        </w:rPr>
        <w:t>2559</w:t>
      </w:r>
      <w:r w:rsidRPr="00254A81">
        <w:rPr>
          <w:rFonts w:ascii="Angsana New" w:hAnsi="Angsana New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</w:t>
      </w:r>
      <w:r w:rsidR="003E66CE" w:rsidRPr="00254A81">
        <w:rPr>
          <w:rFonts w:ascii="Angsana New" w:hAnsi="Angsana New"/>
          <w:sz w:val="30"/>
          <w:szCs w:val="30"/>
          <w:cs/>
        </w:rPr>
        <w:t>ที่เกี่ยวข้องกันดังกล่าว</w:t>
      </w:r>
      <w:r w:rsidRPr="00254A81">
        <w:rPr>
          <w:rFonts w:ascii="Angsana New" w:hAnsi="Angsana New"/>
          <w:sz w:val="30"/>
          <w:szCs w:val="30"/>
          <w:cs/>
        </w:rPr>
        <w:t xml:space="preserve">ตกลงที่จะให้บริการงานด้านการบริหาร </w:t>
      </w:r>
      <w:r w:rsidR="002363D2" w:rsidRPr="00254A81">
        <w:rPr>
          <w:rFonts w:ascii="Angsana New" w:hAnsi="Angsana New"/>
          <w:sz w:val="30"/>
          <w:szCs w:val="30"/>
          <w:cs/>
        </w:rPr>
        <w:t>ซึ่ง</w:t>
      </w:r>
      <w:r w:rsidRPr="00254A81">
        <w:rPr>
          <w:rFonts w:ascii="Angsana New" w:hAnsi="Angsana New"/>
          <w:sz w:val="30"/>
          <w:szCs w:val="30"/>
          <w:cs/>
        </w:rPr>
        <w:t>รวมถึงแต่ไม่จำกัดที่งานสนับสนุน</w:t>
      </w:r>
      <w:r w:rsidR="00B929A9">
        <w:rPr>
          <w:rFonts w:ascii="Angsana New" w:hAnsi="Angsana New"/>
          <w:sz w:val="30"/>
          <w:szCs w:val="30"/>
        </w:rPr>
        <w:br/>
      </w:r>
      <w:r w:rsidRPr="00254A81">
        <w:rPr>
          <w:rFonts w:ascii="Angsana New" w:hAnsi="Angsana New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</w:t>
      </w:r>
      <w:r w:rsidR="002363D2" w:rsidRPr="00254A81">
        <w:rPr>
          <w:rFonts w:ascii="Angsana New" w:hAnsi="Angsana New"/>
          <w:sz w:val="30"/>
          <w:szCs w:val="30"/>
          <w:cs/>
        </w:rPr>
        <w:t>สนับสนุน</w:t>
      </w:r>
      <w:r w:rsidRPr="00254A81">
        <w:rPr>
          <w:rFonts w:ascii="Angsana New" w:hAnsi="Angsana New"/>
          <w:sz w:val="30"/>
          <w:szCs w:val="30"/>
          <w:cs/>
        </w:rPr>
        <w:t>โครงการ ค่าธรรมเนียมการให้บริการเรียกเก็บตามที่ตกลงร่วมกัน</w:t>
      </w:r>
    </w:p>
    <w:p w:rsidR="009D2F7B" w:rsidRPr="00652997" w:rsidRDefault="009D2F7B" w:rsidP="009D2F7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672AF" w:rsidRPr="00254A81" w:rsidRDefault="00A672AF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สัญญาค่าลิขสิทธิ์</w:t>
      </w:r>
    </w:p>
    <w:p w:rsidR="004D2BBC" w:rsidRPr="00652997" w:rsidRDefault="004D2BBC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672AF" w:rsidRDefault="0024330E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E85D1C" w:rsidRPr="00E85D1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="00A672AF" w:rsidRPr="00254A81">
        <w:rPr>
          <w:rFonts w:ascii="Angsana New" w:hAnsi="Angsana New"/>
          <w:sz w:val="30"/>
          <w:szCs w:val="30"/>
          <w:cs/>
        </w:rPr>
        <w:t xml:space="preserve"> บริษัทได้ลงนามทำ</w:t>
      </w:r>
      <w:r w:rsidR="00B929A9">
        <w:rPr>
          <w:rFonts w:ascii="Angsana New" w:hAnsi="Angsana New"/>
          <w:sz w:val="30"/>
          <w:szCs w:val="30"/>
          <w:cs/>
        </w:rPr>
        <w:t>สัญญาลิขสิทธิ์กับ</w:t>
      </w:r>
      <w:r w:rsidR="00B929A9" w:rsidRPr="00254A81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</w:t>
      </w:r>
      <w:r w:rsidR="00A672AF" w:rsidRPr="00254A81">
        <w:rPr>
          <w:rFonts w:ascii="Angsana New" w:hAnsi="Angsana New"/>
          <w:sz w:val="30"/>
          <w:szCs w:val="30"/>
        </w:rPr>
        <w:t xml:space="preserve"> </w:t>
      </w:r>
      <w:r w:rsidR="00B929A9" w:rsidRPr="00254A81">
        <w:rPr>
          <w:rFonts w:ascii="Angsana New" w:hAnsi="Angsana New"/>
          <w:sz w:val="30"/>
          <w:szCs w:val="30"/>
          <w:cs/>
        </w:rPr>
        <w:t>โดยที่บริษัทที่เกี่ยวข้องกันดังกล่าว</w:t>
      </w:r>
      <w:r w:rsidR="00A672AF" w:rsidRPr="00254A81">
        <w:rPr>
          <w:rFonts w:ascii="Angsana New" w:hAnsi="Angsana New"/>
          <w:sz w:val="30"/>
          <w:szCs w:val="30"/>
          <w:cs/>
        </w:rPr>
        <w:t>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</w:t>
      </w:r>
      <w:r w:rsidR="00B929A9">
        <w:rPr>
          <w:rFonts w:ascii="Angsana New" w:hAnsi="Angsana New"/>
          <w:sz w:val="30"/>
          <w:szCs w:val="30"/>
          <w:cs/>
        </w:rPr>
        <w:t>างด้านเทคนิคและสิทธิบัตร บริษัท</w:t>
      </w:r>
      <w:r>
        <w:rPr>
          <w:rFonts w:ascii="Angsana New" w:hAnsi="Angsana New"/>
          <w:sz w:val="30"/>
          <w:szCs w:val="30"/>
          <w:cs/>
        </w:rPr>
        <w:t xml:space="preserve">จ่ายค่าลิขสิทธิ์ในอัตราร้อยละ </w:t>
      </w:r>
      <w:r>
        <w:rPr>
          <w:rFonts w:ascii="Angsana New" w:hAnsi="Angsana New"/>
          <w:sz w:val="30"/>
          <w:szCs w:val="30"/>
        </w:rPr>
        <w:t>4.5</w:t>
      </w:r>
      <w:r w:rsidR="005F37D8">
        <w:rPr>
          <w:rFonts w:ascii="Angsana New" w:hAnsi="Angsana New"/>
          <w:sz w:val="30"/>
          <w:szCs w:val="30"/>
        </w:rPr>
        <w:t xml:space="preserve"> </w:t>
      </w:r>
      <w:r w:rsidR="00A672AF" w:rsidRPr="00254A81">
        <w:rPr>
          <w:rFonts w:ascii="Angsana New" w:hAnsi="Angsana New"/>
          <w:sz w:val="30"/>
          <w:szCs w:val="30"/>
          <w:cs/>
        </w:rPr>
        <w:t>ของยอดขายสุทธิหักด</w:t>
      </w:r>
      <w:r w:rsidR="002D7527">
        <w:rPr>
          <w:rFonts w:ascii="Angsana New" w:hAnsi="Angsana New"/>
          <w:sz w:val="30"/>
          <w:szCs w:val="30"/>
          <w:cs/>
        </w:rPr>
        <w:t>้วย</w:t>
      </w:r>
      <w:r w:rsidR="00B929A9">
        <w:rPr>
          <w:rFonts w:ascii="Angsana New" w:hAnsi="Angsana New" w:hint="cs"/>
          <w:sz w:val="30"/>
          <w:szCs w:val="30"/>
          <w:cs/>
        </w:rPr>
        <w:t>ต้นทุนของวัตถุดิบตามจริงและค่าใช้จ่ายในการขาย</w:t>
      </w:r>
      <w:r w:rsidR="002D7527">
        <w:rPr>
          <w:rFonts w:ascii="Angsana New" w:hAnsi="Angsana New"/>
          <w:sz w:val="30"/>
          <w:szCs w:val="30"/>
          <w:cs/>
        </w:rPr>
        <w:t xml:space="preserve"> สัญญานี้มีระยะเวลา</w:t>
      </w:r>
      <w:r w:rsidR="003E7387">
        <w:rPr>
          <w:rFonts w:ascii="Angsana New" w:hAnsi="Angsana New"/>
          <w:sz w:val="30"/>
          <w:szCs w:val="30"/>
        </w:rPr>
        <w:br/>
      </w:r>
      <w:r w:rsidR="002D7527">
        <w:rPr>
          <w:rFonts w:ascii="Angsana New" w:hAnsi="Angsana New"/>
          <w:sz w:val="30"/>
          <w:szCs w:val="30"/>
        </w:rPr>
        <w:t>3</w:t>
      </w:r>
      <w:r w:rsidR="00A672AF" w:rsidRPr="00254A81">
        <w:rPr>
          <w:rFonts w:ascii="Angsana New" w:hAnsi="Angsana New"/>
          <w:sz w:val="30"/>
          <w:szCs w:val="30"/>
          <w:cs/>
        </w:rPr>
        <w:t xml:space="preserve"> ปี โดยมีผลบังคับใช้ตั้งแต่วันที่ในสัญญา</w:t>
      </w:r>
    </w:p>
    <w:p w:rsidR="003E7387" w:rsidRPr="00652997" w:rsidRDefault="003E7387" w:rsidP="00A6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4336B" w:rsidRPr="00254A81" w:rsidRDefault="003E6A5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254A81">
        <w:rPr>
          <w:rFonts w:ascii="Angsana New" w:hAnsi="Angsana New"/>
          <w:sz w:val="30"/>
          <w:szCs w:val="30"/>
          <w:cs/>
        </w:rPr>
        <w:t>กับ</w:t>
      </w:r>
      <w:r w:rsidR="00F4336B" w:rsidRPr="00254A81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ณ วันที่</w:t>
      </w:r>
      <w:r w:rsidR="00F4336B" w:rsidRPr="00254A81">
        <w:rPr>
          <w:rFonts w:ascii="Angsana New" w:hAnsi="Angsana New"/>
          <w:sz w:val="30"/>
          <w:szCs w:val="30"/>
        </w:rPr>
        <w:t xml:space="preserve"> 31 </w:t>
      </w:r>
      <w:r w:rsidR="002C0E7F" w:rsidRPr="00254A81">
        <w:rPr>
          <w:rFonts w:ascii="Angsana New" w:hAnsi="Angsana New"/>
          <w:sz w:val="30"/>
          <w:szCs w:val="30"/>
          <w:cs/>
        </w:rPr>
        <w:t>มีนาคม</w:t>
      </w:r>
      <w:r w:rsidR="00D36A35" w:rsidRPr="00254A81">
        <w:rPr>
          <w:rFonts w:ascii="Angsana New" w:hAnsi="Angsana New"/>
          <w:sz w:val="30"/>
          <w:szCs w:val="30"/>
        </w:rPr>
        <w:t xml:space="preserve"> </w:t>
      </w:r>
      <w:r w:rsidR="00F4336B" w:rsidRPr="00254A81">
        <w:rPr>
          <w:rFonts w:ascii="Angsana New" w:hAnsi="Angsana New"/>
          <w:sz w:val="30"/>
          <w:szCs w:val="30"/>
          <w:cs/>
        </w:rPr>
        <w:t>มีดังนี้</w:t>
      </w:r>
    </w:p>
    <w:p w:rsidR="004D2BBC" w:rsidRPr="00652997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076626" w:rsidRPr="00254A81" w:rsidTr="004D2BBC">
        <w:trPr>
          <w:tblHeader/>
        </w:trPr>
        <w:tc>
          <w:tcPr>
            <w:tcW w:w="2205" w:type="pct"/>
          </w:tcPr>
          <w:p w:rsidR="003E6A5C" w:rsidRPr="00254A81" w:rsidRDefault="00451BCD" w:rsidP="004D2BB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4932A6" w:rsidRPr="00254A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การค้า</w:t>
            </w:r>
            <w:r w:rsidR="00AA02F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4" w:type="pct"/>
            <w:gridSpan w:val="3"/>
          </w:tcPr>
          <w:p w:rsidR="003E6A5C" w:rsidRPr="00254A81" w:rsidRDefault="003E6A5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:rsidR="003E6A5C" w:rsidRPr="00254A81" w:rsidRDefault="003E6A5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:rsidR="003E6A5C" w:rsidRPr="00254A81" w:rsidRDefault="003E6A5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00CF8" w:rsidRPr="00254A81" w:rsidTr="004D2BBC">
        <w:trPr>
          <w:tblHeader/>
        </w:trPr>
        <w:tc>
          <w:tcPr>
            <w:tcW w:w="2205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7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700CF8" w:rsidRPr="00254A81" w:rsidTr="004D2BBC">
        <w:trPr>
          <w:tblHeader/>
        </w:trPr>
        <w:tc>
          <w:tcPr>
            <w:tcW w:w="2205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5" w:type="pct"/>
            <w:gridSpan w:val="7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D4516" w:rsidRPr="00254A81" w:rsidTr="004D2BBC">
        <w:tc>
          <w:tcPr>
            <w:tcW w:w="2205" w:type="pct"/>
          </w:tcPr>
          <w:p w:rsidR="005D4516" w:rsidRPr="00254A81" w:rsidRDefault="005D4516" w:rsidP="005D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5D4516" w:rsidRPr="005D4516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516">
              <w:rPr>
                <w:rFonts w:ascii="Angsana New" w:hAnsi="Angsana New"/>
                <w:sz w:val="30"/>
                <w:szCs w:val="30"/>
                <w:lang w:val="en-US"/>
              </w:rPr>
              <w:t>84,999</w:t>
            </w:r>
          </w:p>
        </w:tc>
        <w:tc>
          <w:tcPr>
            <w:tcW w:w="147" w:type="pct"/>
            <w:vAlign w:val="bottom"/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54,300</w:t>
            </w:r>
          </w:p>
        </w:tc>
        <w:tc>
          <w:tcPr>
            <w:tcW w:w="147" w:type="pct"/>
            <w:vAlign w:val="bottom"/>
          </w:tcPr>
          <w:p w:rsidR="005D4516" w:rsidRPr="00254A81" w:rsidRDefault="005D4516" w:rsidP="005D451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5D4516" w:rsidRPr="005D4516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4516">
              <w:rPr>
                <w:rFonts w:ascii="Angsana New" w:hAnsi="Angsana New"/>
                <w:sz w:val="30"/>
                <w:szCs w:val="30"/>
                <w:lang w:val="en-US"/>
              </w:rPr>
              <w:t>84,999</w:t>
            </w:r>
          </w:p>
        </w:tc>
        <w:tc>
          <w:tcPr>
            <w:tcW w:w="147" w:type="pct"/>
            <w:vAlign w:val="bottom"/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54,300</w:t>
            </w:r>
          </w:p>
        </w:tc>
      </w:tr>
      <w:tr w:rsidR="005D4516" w:rsidRPr="00254A81" w:rsidTr="004D2BBC">
        <w:tc>
          <w:tcPr>
            <w:tcW w:w="2205" w:type="pct"/>
          </w:tcPr>
          <w:p w:rsidR="005D4516" w:rsidRPr="00254A81" w:rsidRDefault="005D4516" w:rsidP="005D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5D4516" w:rsidRPr="005D4516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4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84,999</w:t>
            </w:r>
          </w:p>
        </w:tc>
        <w:tc>
          <w:tcPr>
            <w:tcW w:w="147" w:type="pct"/>
            <w:vAlign w:val="bottom"/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54,300</w:t>
            </w:r>
          </w:p>
        </w:tc>
        <w:tc>
          <w:tcPr>
            <w:tcW w:w="147" w:type="pct"/>
            <w:vAlign w:val="bottom"/>
          </w:tcPr>
          <w:p w:rsidR="005D4516" w:rsidRPr="00254A81" w:rsidRDefault="005D4516" w:rsidP="005D451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5D4516" w:rsidRPr="005D4516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4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84,999</w:t>
            </w:r>
          </w:p>
        </w:tc>
        <w:tc>
          <w:tcPr>
            <w:tcW w:w="147" w:type="pct"/>
            <w:vAlign w:val="bottom"/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D4516" w:rsidRPr="00254A81" w:rsidRDefault="005D4516" w:rsidP="005D451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54,300</w:t>
            </w:r>
          </w:p>
        </w:tc>
      </w:tr>
    </w:tbl>
    <w:p w:rsidR="00F2362A" w:rsidRPr="00652997" w:rsidRDefault="00F2362A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68"/>
        <w:gridCol w:w="1081"/>
        <w:gridCol w:w="268"/>
        <w:gridCol w:w="1081"/>
        <w:gridCol w:w="270"/>
        <w:gridCol w:w="1080"/>
      </w:tblGrid>
      <w:tr w:rsidR="00004569" w:rsidRPr="00254A81" w:rsidTr="004D2BBC">
        <w:trPr>
          <w:tblHeader/>
        </w:trPr>
        <w:tc>
          <w:tcPr>
            <w:tcW w:w="2206" w:type="pct"/>
          </w:tcPr>
          <w:p w:rsidR="00004569" w:rsidRPr="00254A81" w:rsidRDefault="00004569" w:rsidP="004D2BB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  <w:r w:rsidR="00AA02F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4" w:type="pct"/>
            <w:gridSpan w:val="3"/>
          </w:tcPr>
          <w:p w:rsidR="00004569" w:rsidRPr="00254A81" w:rsidRDefault="00004569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:rsidR="00004569" w:rsidRPr="00254A81" w:rsidRDefault="00004569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:rsidR="00004569" w:rsidRPr="00254A81" w:rsidRDefault="00004569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D2BBC" w:rsidRPr="00254A81" w:rsidTr="004D2BBC">
        <w:trPr>
          <w:tblHeader/>
        </w:trPr>
        <w:tc>
          <w:tcPr>
            <w:tcW w:w="220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D2BBC" w:rsidRPr="00254A81" w:rsidTr="004D2BBC">
        <w:trPr>
          <w:tblHeader/>
        </w:trPr>
        <w:tc>
          <w:tcPr>
            <w:tcW w:w="220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07D5E" w:rsidRPr="00254A81" w:rsidTr="004D2BBC">
        <w:tc>
          <w:tcPr>
            <w:tcW w:w="2206" w:type="pct"/>
          </w:tcPr>
          <w:p w:rsidR="00D07D5E" w:rsidRPr="00254A81" w:rsidRDefault="00D07D5E" w:rsidP="00D0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07D5E" w:rsidRPr="00D07D5E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7D5E">
              <w:rPr>
                <w:rFonts w:ascii="Angsana New" w:hAnsi="Angsana New"/>
                <w:sz w:val="30"/>
                <w:szCs w:val="30"/>
                <w:lang w:val="en-US"/>
              </w:rPr>
              <w:t>17,031</w:t>
            </w:r>
          </w:p>
        </w:tc>
        <w:tc>
          <w:tcPr>
            <w:tcW w:w="146" w:type="pct"/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4,835</w:t>
            </w:r>
          </w:p>
        </w:tc>
        <w:tc>
          <w:tcPr>
            <w:tcW w:w="146" w:type="pct"/>
            <w:vAlign w:val="bottom"/>
          </w:tcPr>
          <w:p w:rsidR="00D07D5E" w:rsidRPr="00254A81" w:rsidRDefault="00D07D5E" w:rsidP="00D07D5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07D5E" w:rsidRPr="00D07D5E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7D5E">
              <w:rPr>
                <w:rFonts w:ascii="Angsana New" w:hAnsi="Angsana New"/>
                <w:sz w:val="30"/>
                <w:szCs w:val="30"/>
                <w:lang w:val="en-US"/>
              </w:rPr>
              <w:t>17,031</w:t>
            </w:r>
          </w:p>
        </w:tc>
        <w:tc>
          <w:tcPr>
            <w:tcW w:w="147" w:type="pct"/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4,835</w:t>
            </w:r>
          </w:p>
        </w:tc>
      </w:tr>
      <w:tr w:rsidR="00D07D5E" w:rsidRPr="00254A81" w:rsidTr="004D2BBC">
        <w:tc>
          <w:tcPr>
            <w:tcW w:w="2206" w:type="pct"/>
          </w:tcPr>
          <w:p w:rsidR="00D07D5E" w:rsidRPr="00254A81" w:rsidRDefault="00D07D5E" w:rsidP="00D0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07D5E" w:rsidRPr="00D07D5E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D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17,031</w:t>
            </w:r>
          </w:p>
        </w:tc>
        <w:tc>
          <w:tcPr>
            <w:tcW w:w="146" w:type="pct"/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4,835</w:t>
            </w:r>
          </w:p>
        </w:tc>
        <w:tc>
          <w:tcPr>
            <w:tcW w:w="146" w:type="pct"/>
            <w:vAlign w:val="bottom"/>
          </w:tcPr>
          <w:p w:rsidR="00D07D5E" w:rsidRPr="00254A81" w:rsidRDefault="00D07D5E" w:rsidP="00D07D5E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07D5E" w:rsidRPr="00D07D5E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D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17,031</w:t>
            </w:r>
          </w:p>
        </w:tc>
        <w:tc>
          <w:tcPr>
            <w:tcW w:w="147" w:type="pct"/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D07D5E" w:rsidRPr="00254A81" w:rsidRDefault="00D07D5E" w:rsidP="00D07D5E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4,835</w:t>
            </w:r>
          </w:p>
        </w:tc>
      </w:tr>
    </w:tbl>
    <w:p w:rsidR="00081A49" w:rsidRDefault="00081A49">
      <w:pPr>
        <w:rPr>
          <w:rFonts w:ascii="Angsana New" w:hAnsi="Angsana New"/>
          <w:sz w:val="24"/>
          <w:szCs w:val="24"/>
        </w:rPr>
      </w:pPr>
    </w:p>
    <w:p w:rsidR="00700CF8" w:rsidRDefault="00700CF8">
      <w:pPr>
        <w:rPr>
          <w:rFonts w:ascii="Angsana New" w:hAnsi="Angsana New"/>
          <w:sz w:val="24"/>
          <w:szCs w:val="24"/>
        </w:rPr>
      </w:pPr>
    </w:p>
    <w:p w:rsidR="003E7387" w:rsidRDefault="003E7387">
      <w:pPr>
        <w:rPr>
          <w:rFonts w:ascii="Angsana New" w:hAnsi="Angsana New"/>
          <w:sz w:val="24"/>
          <w:szCs w:val="24"/>
        </w:rPr>
      </w:pPr>
    </w:p>
    <w:p w:rsidR="003E7387" w:rsidRDefault="003E7387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68"/>
        <w:gridCol w:w="1081"/>
        <w:gridCol w:w="268"/>
        <w:gridCol w:w="1081"/>
        <w:gridCol w:w="270"/>
        <w:gridCol w:w="1080"/>
      </w:tblGrid>
      <w:tr w:rsidR="001111B4" w:rsidRPr="00254A81" w:rsidTr="004D2BBC">
        <w:tc>
          <w:tcPr>
            <w:tcW w:w="2206" w:type="pct"/>
          </w:tcPr>
          <w:p w:rsidR="001111B4" w:rsidRPr="00254A81" w:rsidRDefault="00E3023D" w:rsidP="004D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C30C63" w:rsidRPr="00254A81">
              <w:rPr>
                <w:rFonts w:ascii="Angsana New" w:hAnsi="Angsana New"/>
                <w:sz w:val="30"/>
                <w:szCs w:val="30"/>
              </w:rPr>
              <w:br w:type="page"/>
            </w:r>
            <w:r w:rsidR="00E03B6D" w:rsidRPr="00254A81">
              <w:rPr>
                <w:rFonts w:ascii="Angsana New" w:hAnsi="Angsana New"/>
                <w:sz w:val="30"/>
                <w:szCs w:val="30"/>
              </w:rPr>
              <w:br w:type="page"/>
            </w:r>
            <w:r w:rsidR="001111B4" w:rsidRPr="00254A81">
              <w:rPr>
                <w:rFonts w:ascii="Angsana New" w:hAnsi="Angsana New"/>
                <w:sz w:val="30"/>
                <w:szCs w:val="30"/>
              </w:rPr>
              <w:br w:type="page"/>
            </w:r>
            <w:r w:rsidR="00102BD6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="00AA0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4" w:type="pct"/>
            <w:gridSpan w:val="3"/>
          </w:tcPr>
          <w:p w:rsidR="001111B4" w:rsidRPr="00254A81" w:rsidRDefault="001111B4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:rsidR="001111B4" w:rsidRPr="00254A81" w:rsidRDefault="001111B4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:rsidR="001111B4" w:rsidRPr="00254A81" w:rsidRDefault="001111B4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D2BBC" w:rsidRPr="00254A81" w:rsidTr="004D2BBC">
        <w:tc>
          <w:tcPr>
            <w:tcW w:w="2206" w:type="pct"/>
          </w:tcPr>
          <w:p w:rsidR="004D2BBC" w:rsidRPr="00254A81" w:rsidRDefault="004D2BBC" w:rsidP="004D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D2BBC" w:rsidRPr="00254A81" w:rsidTr="004D2BBC">
        <w:tc>
          <w:tcPr>
            <w:tcW w:w="2206" w:type="pct"/>
          </w:tcPr>
          <w:p w:rsidR="004D2BBC" w:rsidRPr="00254A81" w:rsidRDefault="004D2BBC" w:rsidP="004D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00CF8" w:rsidRPr="00254A81" w:rsidTr="004D2BBC">
        <w:tc>
          <w:tcPr>
            <w:tcW w:w="2206" w:type="pct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00CF8" w:rsidRPr="00254A81" w:rsidRDefault="00106F53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6F53">
              <w:rPr>
                <w:rFonts w:ascii="Angsana New" w:hAnsi="Angsana New"/>
                <w:sz w:val="30"/>
                <w:szCs w:val="30"/>
                <w:lang w:val="en-US"/>
              </w:rPr>
              <w:t>2,705,646</w:t>
            </w:r>
          </w:p>
        </w:tc>
        <w:tc>
          <w:tcPr>
            <w:tcW w:w="146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2,178,143</w:t>
            </w:r>
          </w:p>
        </w:tc>
        <w:tc>
          <w:tcPr>
            <w:tcW w:w="146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00CF8" w:rsidRPr="00254A81" w:rsidRDefault="00106F53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6F53">
              <w:rPr>
                <w:rFonts w:ascii="Angsana New" w:hAnsi="Angsana New"/>
                <w:sz w:val="30"/>
                <w:szCs w:val="30"/>
                <w:lang w:val="en-US"/>
              </w:rPr>
              <w:t>2,705,646</w:t>
            </w:r>
          </w:p>
        </w:tc>
        <w:tc>
          <w:tcPr>
            <w:tcW w:w="147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2,178,143</w:t>
            </w:r>
          </w:p>
        </w:tc>
      </w:tr>
      <w:tr w:rsidR="00700CF8" w:rsidRPr="00254A81" w:rsidTr="004D2BBC">
        <w:tc>
          <w:tcPr>
            <w:tcW w:w="2206" w:type="pct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106F53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6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2,705,646</w:t>
            </w:r>
          </w:p>
        </w:tc>
        <w:tc>
          <w:tcPr>
            <w:tcW w:w="146" w:type="pct"/>
          </w:tcPr>
          <w:p w:rsidR="00700CF8" w:rsidRPr="00254A81" w:rsidRDefault="00700CF8" w:rsidP="00700CF8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2,178,143</w:t>
            </w:r>
          </w:p>
        </w:tc>
        <w:tc>
          <w:tcPr>
            <w:tcW w:w="146" w:type="pct"/>
          </w:tcPr>
          <w:p w:rsidR="00700CF8" w:rsidRPr="00254A81" w:rsidRDefault="00700CF8" w:rsidP="00700CF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106F53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6F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2,705,646</w:t>
            </w:r>
          </w:p>
        </w:tc>
        <w:tc>
          <w:tcPr>
            <w:tcW w:w="147" w:type="pct"/>
          </w:tcPr>
          <w:p w:rsidR="00700CF8" w:rsidRPr="00254A81" w:rsidRDefault="00700CF8" w:rsidP="00700CF8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47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2,178,143</w:t>
            </w:r>
          </w:p>
        </w:tc>
      </w:tr>
    </w:tbl>
    <w:p w:rsidR="00E21CFA" w:rsidRPr="00AA02F8" w:rsidRDefault="00E21CF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68"/>
        <w:gridCol w:w="1081"/>
        <w:gridCol w:w="268"/>
        <w:gridCol w:w="1081"/>
        <w:gridCol w:w="270"/>
        <w:gridCol w:w="1080"/>
      </w:tblGrid>
      <w:tr w:rsidR="004A6425" w:rsidRPr="00254A81" w:rsidTr="004D2BBC">
        <w:tc>
          <w:tcPr>
            <w:tcW w:w="2206" w:type="pct"/>
          </w:tcPr>
          <w:p w:rsidR="004A6425" w:rsidRPr="00254A81" w:rsidRDefault="00102BD6" w:rsidP="004D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3A5944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24" w:type="pct"/>
            <w:gridSpan w:val="3"/>
          </w:tcPr>
          <w:p w:rsidR="004A6425" w:rsidRPr="00254A81" w:rsidRDefault="004A6425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:rsidR="004A6425" w:rsidRPr="00254A81" w:rsidRDefault="004A6425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:rsidR="004A6425" w:rsidRPr="00254A81" w:rsidRDefault="004A6425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D2BBC" w:rsidRPr="00254A81" w:rsidTr="004D2BBC">
        <w:tc>
          <w:tcPr>
            <w:tcW w:w="2206" w:type="pct"/>
          </w:tcPr>
          <w:p w:rsidR="004D2BBC" w:rsidRPr="00254A81" w:rsidRDefault="004D2BBC" w:rsidP="004D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:rsidR="004D2BBC" w:rsidRPr="00254A81" w:rsidRDefault="00700CF8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D2BBC" w:rsidRPr="00254A81" w:rsidTr="00B070FD">
        <w:trPr>
          <w:trHeight w:val="335"/>
        </w:trPr>
        <w:tc>
          <w:tcPr>
            <w:tcW w:w="2206" w:type="pct"/>
          </w:tcPr>
          <w:p w:rsidR="004D2BBC" w:rsidRPr="00254A81" w:rsidRDefault="004D2BBC" w:rsidP="004D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:rsidR="004D2BBC" w:rsidRPr="00254A81" w:rsidRDefault="004D2BBC" w:rsidP="004D2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551F" w:rsidRPr="00254A81" w:rsidTr="004D2BBC">
        <w:tc>
          <w:tcPr>
            <w:tcW w:w="2206" w:type="pct"/>
          </w:tcPr>
          <w:p w:rsidR="00D4551F" w:rsidRPr="00254A81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589" w:type="pct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5,623,461</w:t>
            </w:r>
          </w:p>
        </w:tc>
        <w:tc>
          <w:tcPr>
            <w:tcW w:w="146" w:type="pct"/>
            <w:vAlign w:val="bottom"/>
          </w:tcPr>
          <w:p w:rsidR="00D4551F" w:rsidRPr="00254A81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4551F" w:rsidRPr="00254A81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5,472,700</w:t>
            </w:r>
          </w:p>
        </w:tc>
        <w:tc>
          <w:tcPr>
            <w:tcW w:w="146" w:type="pct"/>
          </w:tcPr>
          <w:p w:rsidR="00D4551F" w:rsidRPr="00254A81" w:rsidRDefault="00D4551F" w:rsidP="00D4551F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5,623,461</w:t>
            </w:r>
          </w:p>
        </w:tc>
        <w:tc>
          <w:tcPr>
            <w:tcW w:w="147" w:type="pct"/>
            <w:vAlign w:val="bottom"/>
          </w:tcPr>
          <w:p w:rsidR="00D4551F" w:rsidRPr="00254A81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:rsidR="00D4551F" w:rsidRPr="00254A81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5,472,700</w:t>
            </w:r>
          </w:p>
        </w:tc>
      </w:tr>
      <w:tr w:rsidR="00D4551F" w:rsidRPr="00254A81" w:rsidTr="00D223EA">
        <w:tc>
          <w:tcPr>
            <w:tcW w:w="2206" w:type="pct"/>
          </w:tcPr>
          <w:p w:rsidR="00D4551F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shd w:val="clear" w:color="auto" w:fill="auto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D4551F" w:rsidRPr="008F16F0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D4551F" w:rsidRPr="008F16F0" w:rsidRDefault="00D4551F" w:rsidP="00D4551F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:rsidR="00D4551F" w:rsidRPr="008F16F0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551F" w:rsidRPr="00254A81" w:rsidTr="00D223EA">
        <w:tc>
          <w:tcPr>
            <w:tcW w:w="2206" w:type="pct"/>
          </w:tcPr>
          <w:p w:rsidR="00D4551F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589" w:type="pct"/>
            <w:shd w:val="clear" w:color="auto" w:fill="auto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  <w:tc>
          <w:tcPr>
            <w:tcW w:w="146" w:type="pct"/>
            <w:vAlign w:val="bottom"/>
          </w:tcPr>
          <w:p w:rsidR="00D4551F" w:rsidRPr="008F16F0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  <w:tc>
          <w:tcPr>
            <w:tcW w:w="146" w:type="pct"/>
          </w:tcPr>
          <w:p w:rsidR="00D4551F" w:rsidRPr="008F16F0" w:rsidRDefault="00D4551F" w:rsidP="00D4551F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  <w:tc>
          <w:tcPr>
            <w:tcW w:w="147" w:type="pct"/>
            <w:vAlign w:val="bottom"/>
          </w:tcPr>
          <w:p w:rsidR="00D4551F" w:rsidRPr="008F16F0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4,750</w:t>
            </w:r>
          </w:p>
        </w:tc>
      </w:tr>
      <w:tr w:rsidR="00D4551F" w:rsidRPr="00254A81" w:rsidTr="00D223EA">
        <w:tc>
          <w:tcPr>
            <w:tcW w:w="2206" w:type="pct"/>
          </w:tcPr>
          <w:p w:rsidR="00D4551F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6,116</w:t>
            </w:r>
          </w:p>
        </w:tc>
        <w:tc>
          <w:tcPr>
            <w:tcW w:w="146" w:type="pct"/>
            <w:vAlign w:val="bottom"/>
          </w:tcPr>
          <w:p w:rsidR="00D4551F" w:rsidRPr="008F16F0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12,667</w:t>
            </w:r>
          </w:p>
        </w:tc>
        <w:tc>
          <w:tcPr>
            <w:tcW w:w="146" w:type="pct"/>
          </w:tcPr>
          <w:p w:rsidR="00D4551F" w:rsidRPr="008F16F0" w:rsidRDefault="00D4551F" w:rsidP="00D4551F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6,116</w:t>
            </w:r>
          </w:p>
        </w:tc>
        <w:tc>
          <w:tcPr>
            <w:tcW w:w="147" w:type="pct"/>
            <w:vAlign w:val="bottom"/>
          </w:tcPr>
          <w:p w:rsidR="00D4551F" w:rsidRPr="008F16F0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12,667</w:t>
            </w:r>
          </w:p>
        </w:tc>
      </w:tr>
      <w:tr w:rsidR="00D4551F" w:rsidRPr="00254A81" w:rsidTr="00D223EA">
        <w:tc>
          <w:tcPr>
            <w:tcW w:w="2206" w:type="pct"/>
          </w:tcPr>
          <w:p w:rsidR="00D4551F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10,866</w:t>
            </w:r>
          </w:p>
        </w:tc>
        <w:tc>
          <w:tcPr>
            <w:tcW w:w="146" w:type="pct"/>
            <w:vAlign w:val="bottom"/>
          </w:tcPr>
          <w:p w:rsidR="00D4551F" w:rsidRPr="008F16F0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  <w:tc>
          <w:tcPr>
            <w:tcW w:w="146" w:type="pct"/>
          </w:tcPr>
          <w:p w:rsidR="00D4551F" w:rsidRPr="008F16F0" w:rsidRDefault="00D4551F" w:rsidP="00D4551F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sz w:val="30"/>
                <w:szCs w:val="30"/>
                <w:lang w:val="en-US"/>
              </w:rPr>
              <w:t>10,866</w:t>
            </w:r>
          </w:p>
        </w:tc>
        <w:tc>
          <w:tcPr>
            <w:tcW w:w="147" w:type="pct"/>
            <w:vAlign w:val="bottom"/>
          </w:tcPr>
          <w:p w:rsidR="00D4551F" w:rsidRPr="008F16F0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</w:tr>
      <w:tr w:rsidR="00D4551F" w:rsidRPr="00254A81" w:rsidTr="00D223EA">
        <w:tc>
          <w:tcPr>
            <w:tcW w:w="2206" w:type="pct"/>
          </w:tcPr>
          <w:p w:rsidR="00D4551F" w:rsidRPr="008F16F0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5,634,327</w:t>
            </w:r>
          </w:p>
        </w:tc>
        <w:tc>
          <w:tcPr>
            <w:tcW w:w="146" w:type="pct"/>
          </w:tcPr>
          <w:p w:rsidR="00D4551F" w:rsidRPr="008F16F0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4551F" w:rsidRPr="008F16F0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5,490,117</w:t>
            </w:r>
          </w:p>
        </w:tc>
        <w:tc>
          <w:tcPr>
            <w:tcW w:w="146" w:type="pct"/>
          </w:tcPr>
          <w:p w:rsidR="00D4551F" w:rsidRPr="008F16F0" w:rsidRDefault="00D4551F" w:rsidP="00D45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4551F" w:rsidRPr="00D4551F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5,634,327</w:t>
            </w:r>
          </w:p>
        </w:tc>
        <w:tc>
          <w:tcPr>
            <w:tcW w:w="147" w:type="pct"/>
          </w:tcPr>
          <w:p w:rsidR="00D4551F" w:rsidRPr="008F16F0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D4551F" w:rsidRPr="008F16F0" w:rsidRDefault="00D4551F" w:rsidP="00D4551F">
            <w:pPr>
              <w:pStyle w:val="30"/>
              <w:tabs>
                <w:tab w:val="clear" w:pos="360"/>
                <w:tab w:val="clear" w:pos="720"/>
                <w:tab w:val="decimal" w:pos="641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5,490,117</w:t>
            </w:r>
          </w:p>
        </w:tc>
      </w:tr>
    </w:tbl>
    <w:p w:rsidR="0037784F" w:rsidRPr="00AA02F8" w:rsidRDefault="0037784F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:rsidR="00A43A3C" w:rsidRDefault="00A43A3C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="003A5944" w:rsidRPr="00254A81">
        <w:rPr>
          <w:rFonts w:ascii="Angsana New" w:hAnsi="Angsana New"/>
          <w:sz w:val="30"/>
          <w:szCs w:val="30"/>
          <w:cs/>
        </w:rPr>
        <w:t>ระยะยาว</w:t>
      </w:r>
      <w:r w:rsidRPr="00254A81">
        <w:rPr>
          <w:rFonts w:ascii="Angsana New" w:hAnsi="Angsana New"/>
          <w:sz w:val="30"/>
          <w:szCs w:val="30"/>
          <w:cs/>
        </w:rPr>
        <w:t xml:space="preserve">แก่กิจการที่เกี่ยวข้องกันสำหรับปีสิ้นสุดวันที่ </w:t>
      </w:r>
      <w:r w:rsidR="00E85D1C" w:rsidRPr="00E85D1C">
        <w:rPr>
          <w:rFonts w:ascii="Angsana New" w:hAnsi="Angsana New"/>
          <w:sz w:val="30"/>
          <w:szCs w:val="30"/>
          <w:lang w:val="en-US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  <w:r w:rsidRPr="00254A81">
        <w:rPr>
          <w:rFonts w:ascii="Angsana New" w:hAnsi="Angsana New"/>
          <w:sz w:val="30"/>
          <w:szCs w:val="30"/>
        </w:rPr>
        <w:t xml:space="preserve">  </w:t>
      </w:r>
    </w:p>
    <w:p w:rsidR="001A5F6D" w:rsidRPr="00AA02F8" w:rsidRDefault="001A5F6D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1"/>
        <w:gridCol w:w="1083"/>
        <w:gridCol w:w="263"/>
        <w:gridCol w:w="275"/>
        <w:gridCol w:w="275"/>
        <w:gridCol w:w="1076"/>
        <w:gridCol w:w="275"/>
        <w:gridCol w:w="1072"/>
      </w:tblGrid>
      <w:tr w:rsidR="006470FB" w:rsidRPr="00254A81" w:rsidTr="00652997">
        <w:tc>
          <w:tcPr>
            <w:tcW w:w="2647" w:type="pct"/>
          </w:tcPr>
          <w:p w:rsidR="006470FB" w:rsidRPr="00254A81" w:rsidRDefault="00A43A3C" w:rsidP="0016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เงินให้กู้ยืมระยะยาว</w:t>
            </w:r>
          </w:p>
        </w:tc>
        <w:tc>
          <w:tcPr>
            <w:tcW w:w="883" w:type="pct"/>
            <w:gridSpan w:val="3"/>
          </w:tcPr>
          <w:p w:rsidR="006470FB" w:rsidRDefault="006470FB" w:rsidP="0016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37784F" w:rsidRPr="0037784F" w:rsidRDefault="0037784F" w:rsidP="0016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7784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50" w:type="pct"/>
          </w:tcPr>
          <w:p w:rsidR="006470FB" w:rsidRPr="00254A81" w:rsidRDefault="006470FB" w:rsidP="0016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:rsidR="0037784F" w:rsidRDefault="0037784F" w:rsidP="0016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  <w:p w:rsidR="006470FB" w:rsidRPr="00254A81" w:rsidRDefault="006470FB" w:rsidP="00160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37784F" w:rsidRPr="00254A81" w:rsidTr="00652997">
        <w:trPr>
          <w:trHeight w:val="290"/>
        </w:trPr>
        <w:tc>
          <w:tcPr>
            <w:tcW w:w="2647" w:type="pct"/>
          </w:tcPr>
          <w:p w:rsidR="0037784F" w:rsidRPr="00254A81" w:rsidRDefault="0037784F" w:rsidP="00E4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pct"/>
            <w:gridSpan w:val="3"/>
          </w:tcPr>
          <w:p w:rsidR="0037784F" w:rsidRPr="0037784F" w:rsidRDefault="0037784F" w:rsidP="00E45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7784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50" w:type="pct"/>
          </w:tcPr>
          <w:p w:rsidR="0037784F" w:rsidRPr="00254A81" w:rsidRDefault="0037784F" w:rsidP="00E45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37784F" w:rsidRPr="00254A81" w:rsidRDefault="0037784F" w:rsidP="00E45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0" w:type="pct"/>
          </w:tcPr>
          <w:p w:rsidR="0037784F" w:rsidRPr="00254A81" w:rsidRDefault="0037784F" w:rsidP="00E45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784F" w:rsidRPr="00254A81" w:rsidRDefault="0037784F" w:rsidP="00E45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37784F" w:rsidRPr="00254A81" w:rsidTr="00652997">
        <w:tc>
          <w:tcPr>
            <w:tcW w:w="2647" w:type="pct"/>
            <w:vAlign w:val="bottom"/>
          </w:tcPr>
          <w:p w:rsidR="0037784F" w:rsidRPr="00254A81" w:rsidRDefault="0037784F" w:rsidP="00E4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83" w:type="pct"/>
            <w:gridSpan w:val="3"/>
            <w:vAlign w:val="bottom"/>
          </w:tcPr>
          <w:p w:rsidR="0037784F" w:rsidRPr="0037784F" w:rsidRDefault="0037784F" w:rsidP="00377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84F">
              <w:rPr>
                <w:rFonts w:ascii="Angsana New" w:hAnsi="Angsana New"/>
                <w:sz w:val="30"/>
                <w:szCs w:val="30"/>
                <w:lang w:val="en-US" w:eastAsia="en-US"/>
              </w:rPr>
              <w:t>LIBOR+</w:t>
            </w:r>
            <w:r w:rsidR="00E85D1C" w:rsidRPr="00E85D1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37784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.</w:t>
            </w:r>
            <w:r w:rsidR="00E85D1C" w:rsidRPr="00E85D1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0" w:type="pct"/>
            <w:vAlign w:val="bottom"/>
          </w:tcPr>
          <w:p w:rsidR="0037784F" w:rsidRPr="00254A81" w:rsidRDefault="0037784F" w:rsidP="00E4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</w:tcPr>
          <w:p w:rsidR="0037784F" w:rsidRPr="00254A81" w:rsidRDefault="0037784F" w:rsidP="00E4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:rsidR="0037784F" w:rsidRPr="00254A81" w:rsidRDefault="0037784F" w:rsidP="00E4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:rsidR="0037784F" w:rsidRPr="00254A81" w:rsidRDefault="0037784F" w:rsidP="00E4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997" w:rsidRPr="00254A81" w:rsidTr="00652997">
        <w:tc>
          <w:tcPr>
            <w:tcW w:w="2647" w:type="pct"/>
            <w:vAlign w:val="bottom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590" w:type="pct"/>
            <w:vAlign w:val="center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center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center"/>
          </w:tcPr>
          <w:p w:rsidR="0037784F" w:rsidRPr="0037784F" w:rsidRDefault="0037784F" w:rsidP="0037784F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84F">
              <w:rPr>
                <w:rFonts w:ascii="Angsana New" w:hAnsi="Angsana New"/>
                <w:sz w:val="30"/>
                <w:szCs w:val="30"/>
                <w:lang w:val="en-US"/>
              </w:rPr>
              <w:t>5,472,700</w:t>
            </w:r>
          </w:p>
        </w:tc>
        <w:tc>
          <w:tcPr>
            <w:tcW w:w="150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vAlign w:val="center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5,371,081</w:t>
            </w:r>
          </w:p>
        </w:tc>
      </w:tr>
      <w:tr w:rsidR="00652997" w:rsidRPr="00254A81" w:rsidTr="00652997">
        <w:tc>
          <w:tcPr>
            <w:tcW w:w="2647" w:type="pct"/>
            <w:vAlign w:val="bottom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590" w:type="pct"/>
            <w:vAlign w:val="center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center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center"/>
          </w:tcPr>
          <w:p w:rsidR="0037784F" w:rsidRPr="0037784F" w:rsidRDefault="0037784F" w:rsidP="0037784F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84F">
              <w:rPr>
                <w:rFonts w:ascii="Angsana New" w:hAnsi="Angsana New"/>
                <w:sz w:val="30"/>
                <w:szCs w:val="30"/>
                <w:lang w:val="en-US"/>
              </w:rPr>
              <w:t>150,761</w:t>
            </w:r>
          </w:p>
        </w:tc>
        <w:tc>
          <w:tcPr>
            <w:tcW w:w="150" w:type="pct"/>
            <w:vAlign w:val="bottom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794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center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101,619</w:t>
            </w:r>
          </w:p>
        </w:tc>
      </w:tr>
      <w:tr w:rsidR="00652997" w:rsidRPr="00254A81" w:rsidTr="00652997">
        <w:tc>
          <w:tcPr>
            <w:tcW w:w="2647" w:type="pct"/>
            <w:vAlign w:val="bottom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0" w:type="pct"/>
            <w:shd w:val="clear" w:color="auto" w:fill="auto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37784F" w:rsidRPr="0037784F" w:rsidRDefault="0037784F" w:rsidP="0037784F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8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5,623,461</w:t>
            </w:r>
          </w:p>
        </w:tc>
        <w:tc>
          <w:tcPr>
            <w:tcW w:w="150" w:type="pct"/>
          </w:tcPr>
          <w:p w:rsidR="0037784F" w:rsidRPr="00254A81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37784F" w:rsidRPr="00254A81" w:rsidRDefault="0037784F" w:rsidP="0037784F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5,472,700</w:t>
            </w:r>
          </w:p>
        </w:tc>
      </w:tr>
      <w:tr w:rsidR="00652997" w:rsidRPr="0054487C" w:rsidTr="00652997">
        <w:trPr>
          <w:trHeight w:hRule="exact" w:val="360"/>
        </w:trPr>
        <w:tc>
          <w:tcPr>
            <w:tcW w:w="2647" w:type="pct"/>
            <w:vAlign w:val="bottom"/>
          </w:tcPr>
          <w:p w:rsidR="0037784F" w:rsidRPr="006C50EE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37784F" w:rsidRPr="006C50EE" w:rsidRDefault="0037784F" w:rsidP="0037784F">
            <w:pPr>
              <w:pStyle w:val="30"/>
              <w:tabs>
                <w:tab w:val="decimal" w:pos="883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37784F" w:rsidRPr="006C50EE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37784F" w:rsidRPr="006C50EE" w:rsidRDefault="0037784F" w:rsidP="0037784F">
            <w:pPr>
              <w:pStyle w:val="30"/>
              <w:tabs>
                <w:tab w:val="decimal" w:pos="883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37784F" w:rsidRPr="006C50EE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37784F" w:rsidRPr="006C50EE" w:rsidRDefault="0037784F" w:rsidP="0037784F">
            <w:pPr>
              <w:pStyle w:val="30"/>
              <w:tabs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37784F" w:rsidRPr="006C50EE" w:rsidRDefault="0037784F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37784F" w:rsidRPr="006C50EE" w:rsidRDefault="0037784F" w:rsidP="0037784F">
            <w:pPr>
              <w:pStyle w:val="30"/>
              <w:tabs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84F95" w:rsidRPr="0054487C" w:rsidTr="00652997">
        <w:tc>
          <w:tcPr>
            <w:tcW w:w="2647" w:type="pct"/>
            <w:vAlign w:val="bottom"/>
          </w:tcPr>
          <w:p w:rsidR="00A84F95" w:rsidRPr="006C50EE" w:rsidRDefault="00A84F95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5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83" w:type="pct"/>
            <w:gridSpan w:val="3"/>
            <w:shd w:val="clear" w:color="auto" w:fill="auto"/>
          </w:tcPr>
          <w:p w:rsidR="00A84F95" w:rsidRPr="006C50EE" w:rsidRDefault="00A84F95" w:rsidP="00A84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4F95">
              <w:rPr>
                <w:rFonts w:ascii="Angsana New" w:hAnsi="Angsana New"/>
                <w:sz w:val="30"/>
                <w:szCs w:val="30"/>
                <w:lang w:val="en-US" w:eastAsia="en-US"/>
              </w:rPr>
              <w:t>1.8</w:t>
            </w:r>
          </w:p>
        </w:tc>
        <w:tc>
          <w:tcPr>
            <w:tcW w:w="150" w:type="pct"/>
          </w:tcPr>
          <w:p w:rsidR="00A84F95" w:rsidRPr="006C50EE" w:rsidRDefault="00A84F95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A84F95" w:rsidRPr="006C50EE" w:rsidRDefault="00A84F95" w:rsidP="0037784F">
            <w:pPr>
              <w:pStyle w:val="30"/>
              <w:tabs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A84F95" w:rsidRPr="006C50EE" w:rsidRDefault="00A84F95" w:rsidP="0037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:rsidR="00A84F95" w:rsidRPr="006C50EE" w:rsidRDefault="00A84F95" w:rsidP="0037784F">
            <w:pPr>
              <w:pStyle w:val="30"/>
              <w:tabs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2997" w:rsidTr="00652997">
        <w:tc>
          <w:tcPr>
            <w:tcW w:w="2647" w:type="pct"/>
            <w:vAlign w:val="bottom"/>
          </w:tcPr>
          <w:p w:rsidR="00A84F95" w:rsidRPr="006C50EE" w:rsidRDefault="00A84F95" w:rsidP="00A8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0E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6C50E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C50EE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590" w:type="pct"/>
            <w:shd w:val="clear" w:color="auto" w:fill="auto"/>
          </w:tcPr>
          <w:p w:rsidR="00A84F95" w:rsidRPr="006C50EE" w:rsidRDefault="00A84F95" w:rsidP="00A84F95">
            <w:pPr>
              <w:pStyle w:val="30"/>
              <w:tabs>
                <w:tab w:val="clear" w:pos="360"/>
                <w:tab w:val="clear" w:pos="720"/>
                <w:tab w:val="decimal" w:pos="163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84F95" w:rsidRPr="006C50EE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84F95" w:rsidRPr="006C50EE" w:rsidRDefault="00A84F95" w:rsidP="00A84F95">
            <w:pPr>
              <w:pStyle w:val="30"/>
              <w:tabs>
                <w:tab w:val="clear" w:pos="360"/>
                <w:tab w:val="clear" w:pos="720"/>
                <w:tab w:val="decimal" w:pos="163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A84F95" w:rsidRPr="006C50EE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A84F95" w:rsidRPr="00A84F95" w:rsidRDefault="00A84F95" w:rsidP="00A84F95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F95">
              <w:rPr>
                <w:rFonts w:ascii="Angsana New" w:hAnsi="Angsana New"/>
                <w:sz w:val="30"/>
                <w:szCs w:val="30"/>
                <w:lang w:val="en-US"/>
              </w:rPr>
              <w:t>17,417</w:t>
            </w:r>
          </w:p>
        </w:tc>
        <w:tc>
          <w:tcPr>
            <w:tcW w:w="150" w:type="pct"/>
          </w:tcPr>
          <w:p w:rsidR="00A84F95" w:rsidRPr="006C50EE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A84F95" w:rsidRPr="006C50EE" w:rsidRDefault="00A84F95" w:rsidP="00A84F95">
            <w:pPr>
              <w:pStyle w:val="30"/>
              <w:tabs>
                <w:tab w:val="clear" w:pos="360"/>
                <w:tab w:val="clear" w:pos="720"/>
                <w:tab w:val="decimal" w:pos="74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50E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52997" w:rsidTr="00652997">
        <w:tc>
          <w:tcPr>
            <w:tcW w:w="2647" w:type="pct"/>
            <w:vAlign w:val="bottom"/>
          </w:tcPr>
          <w:p w:rsidR="00A84F95" w:rsidRPr="006C50EE" w:rsidRDefault="00A84F95" w:rsidP="00A8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0E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0" w:type="pct"/>
            <w:shd w:val="clear" w:color="auto" w:fill="auto"/>
          </w:tcPr>
          <w:p w:rsidR="00A84F95" w:rsidRPr="006C50EE" w:rsidRDefault="00A84F95" w:rsidP="00A84F95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84F95" w:rsidRPr="006C50EE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84F95" w:rsidRPr="006C50EE" w:rsidRDefault="00A84F95" w:rsidP="00A84F95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A84F95" w:rsidRPr="006C50EE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A84F95" w:rsidRPr="006C50EE" w:rsidRDefault="00A84F95" w:rsidP="00A84F95">
            <w:pPr>
              <w:pStyle w:val="30"/>
              <w:tabs>
                <w:tab w:val="clear" w:pos="360"/>
                <w:tab w:val="clear" w:pos="720"/>
                <w:tab w:val="decimal" w:pos="74"/>
              </w:tabs>
              <w:spacing w:line="38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50E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:rsidR="00A84F95" w:rsidRPr="00412705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</w:tcPr>
          <w:p w:rsidR="00A84F95" w:rsidRPr="006C50EE" w:rsidRDefault="00A84F95" w:rsidP="00A84F95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50EE">
              <w:rPr>
                <w:rFonts w:ascii="Angsana New" w:hAnsi="Angsana New"/>
                <w:sz w:val="30"/>
                <w:szCs w:val="30"/>
                <w:lang w:val="en-US"/>
              </w:rPr>
              <w:t>19,000</w:t>
            </w:r>
          </w:p>
        </w:tc>
      </w:tr>
      <w:tr w:rsidR="00652997" w:rsidRPr="00A84F95" w:rsidTr="00652997">
        <w:tc>
          <w:tcPr>
            <w:tcW w:w="2647" w:type="pct"/>
            <w:vAlign w:val="bottom"/>
          </w:tcPr>
          <w:p w:rsidR="00A84F95" w:rsidRPr="00A25CBD" w:rsidRDefault="00A84F95" w:rsidP="00A8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5CB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90" w:type="pct"/>
            <w:shd w:val="clear" w:color="auto" w:fill="auto"/>
          </w:tcPr>
          <w:p w:rsidR="00A84F95" w:rsidRPr="00412705" w:rsidRDefault="00A84F95" w:rsidP="00A84F95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84F95" w:rsidRPr="00412705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84F95" w:rsidRPr="00412705" w:rsidRDefault="00A84F95" w:rsidP="00A84F95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A84F95" w:rsidRPr="00412705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84F95" w:rsidRPr="00A84F95" w:rsidRDefault="00A84F95" w:rsidP="00A84F95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4F95">
              <w:rPr>
                <w:rFonts w:ascii="Angsana New" w:hAnsi="Angsana New"/>
                <w:sz w:val="30"/>
                <w:szCs w:val="30"/>
                <w:lang w:val="en-US"/>
              </w:rPr>
              <w:t>(6,551)</w:t>
            </w:r>
          </w:p>
        </w:tc>
        <w:tc>
          <w:tcPr>
            <w:tcW w:w="150" w:type="pct"/>
          </w:tcPr>
          <w:p w:rsidR="00A84F95" w:rsidRPr="00412705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A84F95" w:rsidRPr="00412705" w:rsidRDefault="00A84F95" w:rsidP="00A84F95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(1,583)</w:t>
            </w:r>
          </w:p>
        </w:tc>
      </w:tr>
      <w:tr w:rsidR="00652997" w:rsidRPr="0054487C" w:rsidTr="00652997">
        <w:tc>
          <w:tcPr>
            <w:tcW w:w="2647" w:type="pct"/>
            <w:vAlign w:val="bottom"/>
          </w:tcPr>
          <w:p w:rsidR="00A84F95" w:rsidRPr="0054487C" w:rsidRDefault="00A84F95" w:rsidP="00A8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590" w:type="pct"/>
            <w:shd w:val="clear" w:color="auto" w:fill="auto"/>
          </w:tcPr>
          <w:p w:rsidR="00A84F95" w:rsidRPr="0054487C" w:rsidRDefault="00A84F95" w:rsidP="00A84F95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84F95" w:rsidRPr="0054487C" w:rsidRDefault="00A84F95" w:rsidP="00A84F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A84F95" w:rsidRPr="0054487C" w:rsidRDefault="00A84F95" w:rsidP="00A84F95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A84F95" w:rsidRPr="0054487C" w:rsidRDefault="00A84F95" w:rsidP="00A84F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A84F95" w:rsidRPr="00A84F95" w:rsidRDefault="00A84F95" w:rsidP="00A84F95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4F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10,866</w:t>
            </w:r>
          </w:p>
        </w:tc>
        <w:tc>
          <w:tcPr>
            <w:tcW w:w="150" w:type="pct"/>
          </w:tcPr>
          <w:p w:rsidR="00A84F95" w:rsidRPr="00412705" w:rsidRDefault="00A84F95" w:rsidP="00A84F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A84F95" w:rsidRPr="00412705" w:rsidRDefault="00A84F95" w:rsidP="00A84F95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left="-79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2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17,417</w:t>
            </w:r>
          </w:p>
        </w:tc>
      </w:tr>
    </w:tbl>
    <w:p w:rsidR="00A84F95" w:rsidRPr="00AA02F8" w:rsidRDefault="00A84F95" w:rsidP="004932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932A6" w:rsidRPr="00254A81" w:rsidRDefault="0000227E" w:rsidP="004932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:rsidR="004932A6" w:rsidRPr="000D55C9" w:rsidRDefault="004932A6" w:rsidP="004932A6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4932A6" w:rsidRPr="00254A81" w:rsidRDefault="003E66CE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ใน</w:t>
      </w:r>
      <w:r w:rsidR="004932A6" w:rsidRPr="00254A81">
        <w:rPr>
          <w:rFonts w:ascii="Angsana New" w:hAnsi="Angsana New"/>
          <w:sz w:val="30"/>
          <w:szCs w:val="30"/>
          <w:cs/>
        </w:rPr>
        <w:t xml:space="preserve">ปี </w:t>
      </w:r>
      <w:r w:rsidR="004932A6" w:rsidRPr="00254A81">
        <w:rPr>
          <w:rFonts w:ascii="Angsana New" w:hAnsi="Angsana New"/>
          <w:sz w:val="30"/>
          <w:szCs w:val="30"/>
        </w:rPr>
        <w:t>2554</w:t>
      </w:r>
      <w:r w:rsidR="004932A6" w:rsidRPr="00254A81">
        <w:rPr>
          <w:rFonts w:ascii="Angsana New" w:hAnsi="Angsana New"/>
          <w:sz w:val="30"/>
          <w:szCs w:val="30"/>
          <w:cs/>
        </w:rPr>
        <w:t xml:space="preserve"> บริษัทได้ทำสัญญาเงินให้กู้ยืมกับบริษัทร่วมแห่งหนึ่งเป็นจำนวนเงิน </w:t>
      </w:r>
      <w:r w:rsidR="003A5944" w:rsidRPr="00254A81">
        <w:rPr>
          <w:rFonts w:ascii="Angsana New" w:hAnsi="Angsana New"/>
          <w:sz w:val="30"/>
          <w:szCs w:val="30"/>
        </w:rPr>
        <w:t>173</w:t>
      </w:r>
      <w:r w:rsidR="004932A6" w:rsidRPr="00254A81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</w:t>
      </w:r>
      <w:r w:rsidR="004932A6" w:rsidRPr="00254A81">
        <w:rPr>
          <w:rFonts w:ascii="Angsana New" w:hAnsi="Angsana New"/>
          <w:sz w:val="30"/>
          <w:szCs w:val="30"/>
        </w:rPr>
        <w:br/>
      </w:r>
      <w:r w:rsidR="004932A6" w:rsidRPr="00254A81">
        <w:rPr>
          <w:rFonts w:ascii="Angsana New" w:hAnsi="Angsana New"/>
          <w:sz w:val="30"/>
          <w:szCs w:val="30"/>
          <w:cs/>
        </w:rPr>
        <w:t xml:space="preserve">โดยคิดดอกเบี้ยอัตรา </w:t>
      </w:r>
      <w:r w:rsidR="004932A6" w:rsidRPr="00254A81">
        <w:rPr>
          <w:rFonts w:ascii="Angsana New" w:hAnsi="Angsana New"/>
          <w:sz w:val="30"/>
          <w:szCs w:val="30"/>
        </w:rPr>
        <w:t>LIBOR</w:t>
      </w:r>
      <w:r w:rsidR="004932A6" w:rsidRPr="00254A81">
        <w:rPr>
          <w:rFonts w:ascii="Angsana New" w:hAnsi="Angsana New"/>
          <w:sz w:val="30"/>
          <w:szCs w:val="30"/>
          <w:cs/>
        </w:rPr>
        <w:t xml:space="preserve"> บวกด้วยร้อยละ </w:t>
      </w:r>
      <w:r w:rsidR="004932A6" w:rsidRPr="00254A81">
        <w:rPr>
          <w:rFonts w:ascii="Angsana New" w:hAnsi="Angsana New"/>
          <w:sz w:val="30"/>
          <w:szCs w:val="30"/>
        </w:rPr>
        <w:t>3.5</w:t>
      </w:r>
      <w:r w:rsidR="004932A6" w:rsidRPr="00254A81">
        <w:rPr>
          <w:rFonts w:ascii="Angsana New" w:hAnsi="Angsana New"/>
          <w:sz w:val="30"/>
          <w:szCs w:val="30"/>
          <w:cs/>
        </w:rPr>
        <w:t xml:space="preserve"> ต่อปี เงินให้กู้ยืมนี้มีกำหนดชำระคืนในเดือนกรกฎาคม </w:t>
      </w:r>
      <w:r w:rsidR="004932A6" w:rsidRPr="00254A81">
        <w:rPr>
          <w:rFonts w:ascii="Angsana New" w:hAnsi="Angsana New"/>
          <w:sz w:val="30"/>
          <w:szCs w:val="30"/>
        </w:rPr>
        <w:t>2559</w:t>
      </w:r>
      <w:r w:rsidR="002363D2" w:rsidRPr="00254A81">
        <w:rPr>
          <w:rFonts w:ascii="Angsana New" w:hAnsi="Angsana New"/>
          <w:sz w:val="30"/>
          <w:szCs w:val="30"/>
          <w:cs/>
        </w:rPr>
        <w:br/>
      </w:r>
      <w:r w:rsidR="004932A6" w:rsidRPr="00254A8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932A6" w:rsidRPr="00254A81">
        <w:rPr>
          <w:rFonts w:ascii="Angsana New" w:hAnsi="Angsana New"/>
          <w:sz w:val="30"/>
          <w:szCs w:val="30"/>
        </w:rPr>
        <w:t xml:space="preserve">5 </w:t>
      </w:r>
      <w:r w:rsidR="004932A6" w:rsidRPr="00254A81">
        <w:rPr>
          <w:rFonts w:ascii="Angsana New" w:hAnsi="Angsana New"/>
          <w:sz w:val="30"/>
          <w:szCs w:val="30"/>
          <w:cs/>
        </w:rPr>
        <w:t xml:space="preserve">กรกฎาคม </w:t>
      </w:r>
      <w:r w:rsidR="004932A6" w:rsidRPr="00254A81">
        <w:rPr>
          <w:rFonts w:ascii="Angsana New" w:hAnsi="Angsana New"/>
          <w:sz w:val="30"/>
          <w:szCs w:val="30"/>
        </w:rPr>
        <w:t xml:space="preserve">2559 </w:t>
      </w:r>
      <w:r w:rsidR="004932A6" w:rsidRPr="00254A81">
        <w:rPr>
          <w:rFonts w:ascii="Angsana New" w:hAnsi="Angsana New"/>
          <w:sz w:val="30"/>
          <w:szCs w:val="30"/>
          <w:cs/>
        </w:rPr>
        <w:t>บริษัทได้ทำ</w:t>
      </w:r>
      <w:r w:rsidRPr="00254A81">
        <w:rPr>
          <w:rFonts w:ascii="Angsana New" w:hAnsi="Angsana New"/>
          <w:sz w:val="30"/>
          <w:szCs w:val="30"/>
          <w:cs/>
        </w:rPr>
        <w:t>หนังสือ</w:t>
      </w:r>
      <w:r w:rsidR="004932A6" w:rsidRPr="00254A81">
        <w:rPr>
          <w:rFonts w:ascii="Angsana New" w:hAnsi="Angsana New"/>
          <w:sz w:val="30"/>
          <w:szCs w:val="30"/>
          <w:cs/>
        </w:rPr>
        <w:t>แก้ไขสัญญาเพื่อขยายกำหนด</w:t>
      </w:r>
      <w:r w:rsidR="002363D2" w:rsidRPr="00254A81">
        <w:rPr>
          <w:rFonts w:ascii="Angsana New" w:hAnsi="Angsana New"/>
          <w:sz w:val="30"/>
          <w:szCs w:val="30"/>
          <w:cs/>
        </w:rPr>
        <w:t>การ</w:t>
      </w:r>
      <w:r w:rsidR="004932A6" w:rsidRPr="00254A81">
        <w:rPr>
          <w:rFonts w:ascii="Angsana New" w:hAnsi="Angsana New"/>
          <w:sz w:val="30"/>
          <w:szCs w:val="30"/>
          <w:cs/>
        </w:rPr>
        <w:t xml:space="preserve">ชำระคืนเป็นเดือนกรกฎาคม </w:t>
      </w:r>
      <w:r w:rsidR="004932A6" w:rsidRPr="00254A81">
        <w:rPr>
          <w:rFonts w:ascii="Angsana New" w:hAnsi="Angsana New"/>
          <w:sz w:val="30"/>
          <w:szCs w:val="30"/>
        </w:rPr>
        <w:t xml:space="preserve">2564 </w:t>
      </w:r>
      <w:r w:rsidR="004932A6" w:rsidRPr="00254A81">
        <w:rPr>
          <w:rFonts w:ascii="Angsana New" w:hAnsi="Angsana New"/>
          <w:sz w:val="30"/>
          <w:szCs w:val="30"/>
          <w:cs/>
        </w:rPr>
        <w:t>โดยไม่มีการเปลี่ยนแปลงเงื่อนไขอื่นใดในสัญญา ดอกเบี้ยจะถูกรวมทบต้น ณ วันสิ้นสุดในแต่ละงวดของดอกเบี้ยและจะถูกชำระคืนพร้อมกับเงินกู้ยืม</w:t>
      </w:r>
    </w:p>
    <w:p w:rsidR="00AE5DDD" w:rsidRPr="000D55C9" w:rsidRDefault="00AE5DDD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6"/>
        <w:gridCol w:w="1080"/>
        <w:gridCol w:w="272"/>
        <w:gridCol w:w="1081"/>
        <w:gridCol w:w="272"/>
        <w:gridCol w:w="991"/>
        <w:gridCol w:w="272"/>
        <w:gridCol w:w="1076"/>
      </w:tblGrid>
      <w:tr w:rsidR="004A6425" w:rsidRPr="00254A81" w:rsidTr="0015051B">
        <w:tc>
          <w:tcPr>
            <w:tcW w:w="2253" w:type="pct"/>
          </w:tcPr>
          <w:p w:rsidR="004A6425" w:rsidRPr="00254A81" w:rsidRDefault="001A3DF6" w:rsidP="00150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="00026B4C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AA0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5" w:type="pct"/>
            <w:gridSpan w:val="3"/>
          </w:tcPr>
          <w:p w:rsidR="004A6425" w:rsidRPr="00254A81" w:rsidRDefault="004A6425" w:rsidP="004A6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:rsidR="004A6425" w:rsidRPr="00254A81" w:rsidRDefault="004A6425" w:rsidP="004A6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4" w:type="pct"/>
            <w:gridSpan w:val="3"/>
          </w:tcPr>
          <w:p w:rsidR="004A6425" w:rsidRPr="00254A81" w:rsidRDefault="004A6425" w:rsidP="004A6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15051B" w:rsidRPr="00254A81" w:rsidTr="0015051B">
        <w:tc>
          <w:tcPr>
            <w:tcW w:w="2253" w:type="pct"/>
          </w:tcPr>
          <w:p w:rsidR="0015051B" w:rsidRPr="00254A81" w:rsidRDefault="0015051B" w:rsidP="001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15051B" w:rsidRPr="00254A81" w:rsidRDefault="00700CF8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:rsidR="0015051B" w:rsidRPr="00254A81" w:rsidRDefault="0015051B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15051B" w:rsidRPr="00254A81" w:rsidRDefault="00700CF8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8" w:type="pct"/>
          </w:tcPr>
          <w:p w:rsidR="0015051B" w:rsidRPr="00254A81" w:rsidRDefault="0015051B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15051B" w:rsidRPr="00254A81" w:rsidRDefault="00700CF8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:rsidR="0015051B" w:rsidRPr="00254A81" w:rsidRDefault="0015051B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15051B" w:rsidRPr="00254A81" w:rsidRDefault="00700CF8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15051B" w:rsidRPr="00254A81" w:rsidTr="0015051B">
        <w:tc>
          <w:tcPr>
            <w:tcW w:w="2253" w:type="pct"/>
          </w:tcPr>
          <w:p w:rsidR="0015051B" w:rsidRPr="00254A81" w:rsidRDefault="0015051B" w:rsidP="0015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7" w:type="pct"/>
            <w:gridSpan w:val="7"/>
          </w:tcPr>
          <w:p w:rsidR="0015051B" w:rsidRPr="00254A81" w:rsidRDefault="0015051B" w:rsidP="0015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00CF8" w:rsidRPr="00254A81" w:rsidTr="0015051B">
        <w:tc>
          <w:tcPr>
            <w:tcW w:w="2253" w:type="pct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00CF8" w:rsidRPr="00254A81" w:rsidRDefault="00C716E5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6E5">
              <w:rPr>
                <w:rFonts w:ascii="Angsana New" w:hAnsi="Angsana New"/>
                <w:sz w:val="30"/>
                <w:szCs w:val="30"/>
                <w:lang w:val="en-US"/>
              </w:rPr>
              <w:t>601,786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36,408</w:t>
            </w:r>
          </w:p>
        </w:tc>
        <w:tc>
          <w:tcPr>
            <w:tcW w:w="148" w:type="pct"/>
          </w:tcPr>
          <w:p w:rsidR="00700CF8" w:rsidRPr="00254A81" w:rsidRDefault="00700CF8" w:rsidP="00700CF8">
            <w:pPr>
              <w:pStyle w:val="30"/>
              <w:tabs>
                <w:tab w:val="clear" w:pos="360"/>
                <w:tab w:val="clear" w:pos="720"/>
                <w:tab w:val="decimal" w:pos="794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700CF8" w:rsidRPr="00254A81" w:rsidRDefault="00C716E5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6E5">
              <w:rPr>
                <w:rFonts w:ascii="Angsana New" w:hAnsi="Angsana New"/>
                <w:sz w:val="30"/>
                <w:szCs w:val="30"/>
                <w:lang w:val="en-US"/>
              </w:rPr>
              <w:t>601,786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36,408</w:t>
            </w:r>
          </w:p>
        </w:tc>
      </w:tr>
      <w:tr w:rsidR="00700CF8" w:rsidRPr="00254A81" w:rsidTr="0015051B">
        <w:tc>
          <w:tcPr>
            <w:tcW w:w="2253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C716E5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16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601,786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36,408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C716E5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16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601,786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36,408</w:t>
            </w:r>
          </w:p>
        </w:tc>
      </w:tr>
    </w:tbl>
    <w:p w:rsidR="006470FB" w:rsidRPr="000D55C9" w:rsidRDefault="006470FB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6"/>
        <w:gridCol w:w="1080"/>
        <w:gridCol w:w="272"/>
        <w:gridCol w:w="1081"/>
        <w:gridCol w:w="272"/>
        <w:gridCol w:w="991"/>
        <w:gridCol w:w="272"/>
        <w:gridCol w:w="1076"/>
      </w:tblGrid>
      <w:tr w:rsidR="00026B4C" w:rsidRPr="00254A81" w:rsidTr="00912FDA">
        <w:tc>
          <w:tcPr>
            <w:tcW w:w="2253" w:type="pct"/>
          </w:tcPr>
          <w:p w:rsidR="00026B4C" w:rsidRPr="00254A81" w:rsidRDefault="00026B4C" w:rsidP="00150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AA0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25" w:type="pct"/>
            <w:gridSpan w:val="3"/>
          </w:tcPr>
          <w:p w:rsidR="00026B4C" w:rsidRPr="00254A81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:rsidR="00026B4C" w:rsidRPr="00254A81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4" w:type="pct"/>
            <w:gridSpan w:val="3"/>
          </w:tcPr>
          <w:p w:rsidR="00026B4C" w:rsidRPr="00254A81" w:rsidRDefault="00026B4C" w:rsidP="004D2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00CF8" w:rsidRPr="00254A81" w:rsidTr="00700CF8">
        <w:tc>
          <w:tcPr>
            <w:tcW w:w="2253" w:type="pct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8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700CF8" w:rsidRPr="00254A81" w:rsidTr="00912FDA">
        <w:tc>
          <w:tcPr>
            <w:tcW w:w="2253" w:type="pct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7" w:type="pct"/>
            <w:gridSpan w:val="7"/>
          </w:tcPr>
          <w:p w:rsidR="00700CF8" w:rsidRPr="00254A81" w:rsidRDefault="00700CF8" w:rsidP="0070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00CF8" w:rsidRPr="00254A81" w:rsidTr="00700CF8">
        <w:tc>
          <w:tcPr>
            <w:tcW w:w="2253" w:type="pct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00CF8" w:rsidRPr="00254A81" w:rsidRDefault="00836284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6284">
              <w:rPr>
                <w:rFonts w:ascii="Angsana New" w:hAnsi="Angsana New"/>
                <w:sz w:val="30"/>
                <w:szCs w:val="30"/>
                <w:lang w:val="en-US"/>
              </w:rPr>
              <w:t>38,905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85,532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700CF8" w:rsidRPr="00254A81" w:rsidRDefault="00836284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6284">
              <w:rPr>
                <w:rFonts w:ascii="Angsana New" w:hAnsi="Angsana New"/>
                <w:sz w:val="30"/>
                <w:szCs w:val="30"/>
                <w:lang w:val="en-US"/>
              </w:rPr>
              <w:t>38,905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85,532</w:t>
            </w:r>
          </w:p>
        </w:tc>
      </w:tr>
      <w:tr w:rsidR="00700CF8" w:rsidRPr="00254A81" w:rsidTr="00700CF8">
        <w:tc>
          <w:tcPr>
            <w:tcW w:w="2253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836284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62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38,905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85,532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836284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62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38,905</w:t>
            </w:r>
          </w:p>
        </w:tc>
        <w:tc>
          <w:tcPr>
            <w:tcW w:w="148" w:type="pct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700CF8" w:rsidRPr="00254A81" w:rsidRDefault="00700CF8" w:rsidP="00700CF8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85,532</w:t>
            </w:r>
          </w:p>
        </w:tc>
      </w:tr>
    </w:tbl>
    <w:p w:rsidR="00040881" w:rsidRDefault="00040881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7"/>
        <w:gridCol w:w="1095"/>
        <w:gridCol w:w="269"/>
        <w:gridCol w:w="1084"/>
        <w:gridCol w:w="274"/>
        <w:gridCol w:w="1003"/>
        <w:gridCol w:w="254"/>
        <w:gridCol w:w="1095"/>
      </w:tblGrid>
      <w:tr w:rsidR="00936407" w:rsidRPr="006934B8" w:rsidTr="00936407">
        <w:tc>
          <w:tcPr>
            <w:tcW w:w="2243" w:type="pct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  <w:r w:rsidR="008C17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30" w:type="pct"/>
            <w:gridSpan w:val="3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9" w:type="pct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8" w:type="pct"/>
            <w:gridSpan w:val="3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936407" w:rsidRPr="006934B8" w:rsidTr="00936407">
        <w:trPr>
          <w:trHeight w:hRule="exact" w:val="389"/>
        </w:trPr>
        <w:tc>
          <w:tcPr>
            <w:tcW w:w="2243" w:type="pct"/>
          </w:tcPr>
          <w:p w:rsidR="00936407" w:rsidRPr="006934B8" w:rsidRDefault="00936407" w:rsidP="0093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936407" w:rsidRPr="00254A81" w:rsidRDefault="00936407" w:rsidP="00936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:rsidR="00936407" w:rsidRPr="00254A81" w:rsidRDefault="00936407" w:rsidP="00936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936407" w:rsidRPr="00254A81" w:rsidRDefault="00936407" w:rsidP="00936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9" w:type="pct"/>
          </w:tcPr>
          <w:p w:rsidR="00936407" w:rsidRPr="00254A81" w:rsidRDefault="00936407" w:rsidP="00936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:rsidR="00936407" w:rsidRPr="00254A81" w:rsidRDefault="00936407" w:rsidP="00936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8" w:type="pct"/>
          </w:tcPr>
          <w:p w:rsidR="00936407" w:rsidRPr="00254A81" w:rsidRDefault="00936407" w:rsidP="00936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:rsidR="00936407" w:rsidRPr="00254A81" w:rsidRDefault="00936407" w:rsidP="00936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936407" w:rsidRPr="006934B8" w:rsidTr="00936407">
        <w:trPr>
          <w:trHeight w:hRule="exact" w:val="389"/>
        </w:trPr>
        <w:tc>
          <w:tcPr>
            <w:tcW w:w="2243" w:type="pct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6407" w:rsidRPr="006934B8" w:rsidTr="00936407">
        <w:tc>
          <w:tcPr>
            <w:tcW w:w="2243" w:type="pct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</w:tcPr>
          <w:p w:rsidR="00936407" w:rsidRPr="000076CF" w:rsidRDefault="00936407" w:rsidP="00B20969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936407" w:rsidRPr="000076CF" w:rsidRDefault="00936407" w:rsidP="00B20969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bottom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936407" w:rsidRPr="000076CF" w:rsidRDefault="00936407" w:rsidP="00B20969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936407" w:rsidRPr="000076CF" w:rsidRDefault="00936407" w:rsidP="00B20969">
            <w:pPr>
              <w:pStyle w:val="a3"/>
              <w:tabs>
                <w:tab w:val="decimal" w:pos="80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6407" w:rsidRPr="006934B8" w:rsidTr="00936407">
        <w:tc>
          <w:tcPr>
            <w:tcW w:w="2243" w:type="pct"/>
            <w:vAlign w:val="bottom"/>
          </w:tcPr>
          <w:p w:rsidR="00936407" w:rsidRPr="005261BC" w:rsidRDefault="00936407" w:rsidP="0093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5" w:type="pct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</w:t>
            </w:r>
            <w:r w:rsidR="00D914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vAlign w:val="bottom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3,03</w:t>
            </w:r>
            <w:r w:rsidR="00D914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  <w:vAlign w:val="bottom"/>
          </w:tcPr>
          <w:p w:rsidR="00936407" w:rsidRPr="003C40C5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:rsidR="00936407" w:rsidRPr="004932A6" w:rsidRDefault="00936407" w:rsidP="00936407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407" w:rsidRPr="006934B8" w:rsidTr="00936407">
        <w:tc>
          <w:tcPr>
            <w:tcW w:w="2243" w:type="pct"/>
            <w:vAlign w:val="bottom"/>
          </w:tcPr>
          <w:p w:rsidR="00936407" w:rsidRPr="005261BC" w:rsidRDefault="00936407" w:rsidP="0093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46" w:type="pct"/>
            <w:vAlign w:val="bottom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38" w:type="pct"/>
            <w:vAlign w:val="bottom"/>
          </w:tcPr>
          <w:p w:rsidR="00936407" w:rsidRPr="003C40C5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936407" w:rsidRPr="004932A6" w:rsidRDefault="00936407" w:rsidP="00936407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407" w:rsidRPr="006934B8" w:rsidTr="00936407">
        <w:trPr>
          <w:trHeight w:hRule="exact" w:val="374"/>
        </w:trPr>
        <w:tc>
          <w:tcPr>
            <w:tcW w:w="2243" w:type="pct"/>
            <w:vAlign w:val="bottom"/>
          </w:tcPr>
          <w:p w:rsidR="00936407" w:rsidRPr="006934B8" w:rsidRDefault="00936407" w:rsidP="0093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4,625</w:t>
            </w:r>
          </w:p>
        </w:tc>
        <w:tc>
          <w:tcPr>
            <w:tcW w:w="146" w:type="pct"/>
            <w:vAlign w:val="bottom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0143C6" w:rsidRDefault="00936407" w:rsidP="00936407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4,625</w:t>
            </w:r>
          </w:p>
        </w:tc>
        <w:tc>
          <w:tcPr>
            <w:tcW w:w="138" w:type="pct"/>
            <w:vAlign w:val="bottom"/>
          </w:tcPr>
          <w:p w:rsidR="00936407" w:rsidRPr="003C40C5" w:rsidRDefault="00936407" w:rsidP="00936407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5261BC" w:rsidRDefault="00936407" w:rsidP="00936407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936407" w:rsidRDefault="00936407" w:rsidP="0093640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936407" w:rsidRPr="00E31440" w:rsidRDefault="00936407" w:rsidP="0093640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z w:val="24"/>
          <w:szCs w:val="24"/>
        </w:rPr>
        <w:br w:type="page"/>
      </w:r>
      <w:r w:rsidRPr="00E31440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</w:t>
      </w:r>
      <w:r w:rsidRPr="00E31440">
        <w:rPr>
          <w:rFonts w:ascii="Angsana New" w:hAnsi="Angsana New" w:hint="cs"/>
          <w:spacing w:val="-2"/>
          <w:sz w:val="30"/>
          <w:szCs w:val="30"/>
          <w:cs/>
        </w:rPr>
        <w:t>ของหนี้สินสัญญาเช่ากับกิจการที่เกี่ยวข้องกันสำหรับ</w:t>
      </w:r>
      <w:r w:rsidR="008C177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E3144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5A071B">
        <w:rPr>
          <w:rFonts w:ascii="Angsana New" w:hAnsi="Angsana New"/>
          <w:spacing w:val="-2"/>
          <w:sz w:val="30"/>
          <w:szCs w:val="30"/>
          <w:cs/>
        </w:rPr>
        <w:t xml:space="preserve">31 </w:t>
      </w:r>
      <w:r w:rsidR="008C177F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3144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936407" w:rsidRPr="00872D32" w:rsidRDefault="00936407" w:rsidP="00936407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062"/>
        <w:gridCol w:w="285"/>
        <w:gridCol w:w="1079"/>
        <w:gridCol w:w="275"/>
        <w:gridCol w:w="1024"/>
        <w:gridCol w:w="255"/>
        <w:gridCol w:w="1093"/>
      </w:tblGrid>
      <w:tr w:rsidR="00936407" w:rsidRPr="006934B8" w:rsidTr="0011387D">
        <w:trPr>
          <w:trHeight w:hRule="exact" w:val="389"/>
        </w:trPr>
        <w:tc>
          <w:tcPr>
            <w:tcW w:w="2192" w:type="pct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343" w:type="pct"/>
            <w:gridSpan w:val="3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52" w:type="pct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4" w:type="pct"/>
            <w:gridSpan w:val="3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F5575" w:rsidRPr="006934B8" w:rsidTr="0011387D">
        <w:trPr>
          <w:trHeight w:hRule="exact" w:val="389"/>
        </w:trPr>
        <w:tc>
          <w:tcPr>
            <w:tcW w:w="2192" w:type="pct"/>
          </w:tcPr>
          <w:p w:rsidR="008C177F" w:rsidRPr="006934B8" w:rsidRDefault="008C177F" w:rsidP="008C1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8C177F" w:rsidRPr="00254A81" w:rsidRDefault="008C177F" w:rsidP="008C1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8" w:type="pct"/>
          </w:tcPr>
          <w:p w:rsidR="008C177F" w:rsidRPr="00254A81" w:rsidRDefault="008C177F" w:rsidP="008C1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:rsidR="008C177F" w:rsidRPr="00254A81" w:rsidRDefault="008C177F" w:rsidP="008C1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2" w:type="pct"/>
          </w:tcPr>
          <w:p w:rsidR="008C177F" w:rsidRPr="00254A81" w:rsidRDefault="008C177F" w:rsidP="008C1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8C177F" w:rsidRPr="00254A81" w:rsidRDefault="008C177F" w:rsidP="008C1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1" w:type="pct"/>
          </w:tcPr>
          <w:p w:rsidR="008C177F" w:rsidRPr="00254A81" w:rsidRDefault="008C177F" w:rsidP="008C1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:rsidR="008C177F" w:rsidRPr="00254A81" w:rsidRDefault="008C177F" w:rsidP="008C1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936407" w:rsidRPr="006934B8" w:rsidTr="0011387D">
        <w:trPr>
          <w:trHeight w:hRule="exact" w:val="389"/>
        </w:trPr>
        <w:tc>
          <w:tcPr>
            <w:tcW w:w="2192" w:type="pct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8" w:type="pct"/>
            <w:gridSpan w:val="7"/>
          </w:tcPr>
          <w:p w:rsidR="00936407" w:rsidRPr="006934B8" w:rsidRDefault="00936407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F5575" w:rsidRPr="006934B8" w:rsidTr="0011387D">
        <w:trPr>
          <w:trHeight w:hRule="exact" w:val="389"/>
        </w:trPr>
        <w:tc>
          <w:tcPr>
            <w:tcW w:w="2192" w:type="pct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:rsidR="00936407" w:rsidRPr="000076CF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vAlign w:val="bottom"/>
          </w:tcPr>
          <w:p w:rsidR="00936407" w:rsidRPr="003C40C5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936407" w:rsidRPr="000076CF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:rsidR="00936407" w:rsidRPr="003C40C5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" w:type="pct"/>
          </w:tcPr>
          <w:p w:rsidR="00936407" w:rsidRPr="000076CF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:rsidR="00936407" w:rsidRPr="003C40C5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936407" w:rsidRPr="000076CF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5575" w:rsidRPr="006934B8" w:rsidTr="0011387D">
        <w:trPr>
          <w:trHeight w:hRule="exact" w:val="389"/>
        </w:trPr>
        <w:tc>
          <w:tcPr>
            <w:tcW w:w="2192" w:type="pct"/>
            <w:vAlign w:val="bottom"/>
          </w:tcPr>
          <w:p w:rsidR="00936407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D619D">
              <w:rPr>
                <w:rFonts w:ascii="Angsana New" w:hAnsi="Angsana New"/>
                <w:sz w:val="30"/>
                <w:szCs w:val="30"/>
                <w:cs/>
              </w:rPr>
              <w:t>ณ วันที่ 1 เมษายน</w:t>
            </w:r>
          </w:p>
        </w:tc>
        <w:tc>
          <w:tcPr>
            <w:tcW w:w="588" w:type="pct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vAlign w:val="bottom"/>
          </w:tcPr>
          <w:p w:rsidR="00936407" w:rsidRPr="000143C6" w:rsidRDefault="00936407" w:rsidP="00B20969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:rsidR="00936407" w:rsidRPr="000143C6" w:rsidRDefault="00936407" w:rsidP="00B20969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" w:type="pct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:rsidR="00936407" w:rsidRPr="003C40C5" w:rsidRDefault="00936407" w:rsidP="00B20969">
            <w:pPr>
              <w:pStyle w:val="a3"/>
              <w:tabs>
                <w:tab w:val="decimal" w:pos="801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936407" w:rsidRPr="004932A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5575" w:rsidRPr="006934B8" w:rsidTr="0011387D">
        <w:trPr>
          <w:trHeight w:hRule="exact" w:val="389"/>
        </w:trPr>
        <w:tc>
          <w:tcPr>
            <w:tcW w:w="2192" w:type="pct"/>
            <w:vAlign w:val="bottom"/>
          </w:tcPr>
          <w:p w:rsidR="00936407" w:rsidRPr="005261BC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8" w:type="pct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7,475</w:t>
            </w:r>
          </w:p>
        </w:tc>
        <w:tc>
          <w:tcPr>
            <w:tcW w:w="158" w:type="pct"/>
            <w:vAlign w:val="bottom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" w:type="pct"/>
          </w:tcPr>
          <w:p w:rsidR="00936407" w:rsidRPr="000143C6" w:rsidRDefault="00936407" w:rsidP="000F5575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7,475</w:t>
            </w:r>
          </w:p>
        </w:tc>
        <w:tc>
          <w:tcPr>
            <w:tcW w:w="141" w:type="pct"/>
            <w:vAlign w:val="bottom"/>
          </w:tcPr>
          <w:p w:rsidR="00936407" w:rsidRPr="003C40C5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936407" w:rsidRPr="004932A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5575" w:rsidRPr="006934B8" w:rsidTr="0011387D">
        <w:trPr>
          <w:trHeight w:hRule="exact" w:val="389"/>
        </w:trPr>
        <w:tc>
          <w:tcPr>
            <w:tcW w:w="2192" w:type="pct"/>
            <w:vAlign w:val="bottom"/>
          </w:tcPr>
          <w:p w:rsidR="00936407" w:rsidRPr="005261BC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="008C177F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8" w:type="pct"/>
            <w:vAlign w:val="bottom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936407" w:rsidRPr="000143C6" w:rsidRDefault="00936407" w:rsidP="000F5575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="008C177F">
              <w:rPr>
                <w:rFonts w:ascii="Angsana New" w:hAnsi="Angsana New"/>
                <w:sz w:val="30"/>
                <w:szCs w:val="30"/>
                <w:lang w:val="en-US"/>
              </w:rPr>
              <w:t>850</w:t>
            </w:r>
            <w:r w:rsidRPr="000143C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" w:type="pct"/>
            <w:vAlign w:val="bottom"/>
          </w:tcPr>
          <w:p w:rsidR="00936407" w:rsidRPr="003C40C5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936407" w:rsidRPr="004932A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5575" w:rsidRPr="006934B8" w:rsidTr="0011387D">
        <w:trPr>
          <w:trHeight w:hRule="exact" w:val="389"/>
        </w:trPr>
        <w:tc>
          <w:tcPr>
            <w:tcW w:w="2192" w:type="pct"/>
            <w:vAlign w:val="bottom"/>
          </w:tcPr>
          <w:p w:rsidR="00936407" w:rsidRPr="006934B8" w:rsidRDefault="00936407" w:rsidP="00B20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7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0143C6" w:rsidRDefault="008C177F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4,625</w:t>
            </w:r>
          </w:p>
        </w:tc>
        <w:tc>
          <w:tcPr>
            <w:tcW w:w="158" w:type="pct"/>
            <w:vAlign w:val="bottom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43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:rsidR="00936407" w:rsidRPr="000143C6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0143C6" w:rsidRDefault="008C177F" w:rsidP="000F5575">
            <w:pPr>
              <w:pStyle w:val="30"/>
              <w:tabs>
                <w:tab w:val="clear" w:pos="360"/>
                <w:tab w:val="clear" w:pos="720"/>
                <w:tab w:val="decimal" w:pos="83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4,625</w:t>
            </w:r>
          </w:p>
        </w:tc>
        <w:tc>
          <w:tcPr>
            <w:tcW w:w="141" w:type="pct"/>
            <w:vAlign w:val="bottom"/>
          </w:tcPr>
          <w:p w:rsidR="00936407" w:rsidRPr="003C40C5" w:rsidRDefault="00936407" w:rsidP="00B20969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936407" w:rsidRPr="005261BC" w:rsidRDefault="00936407" w:rsidP="00B20969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6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936407" w:rsidRPr="00872D32" w:rsidRDefault="00936407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28162F" w:rsidRPr="00254A81" w:rsidRDefault="00603F22" w:rsidP="00BF69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 w:rsidR="00AE2452" w:rsidRPr="00254A81">
        <w:rPr>
          <w:rFonts w:ascii="Angsana New" w:hAnsi="Angsana New"/>
          <w:sz w:val="30"/>
          <w:szCs w:val="30"/>
          <w:u w:val="none"/>
          <w:cs/>
        </w:rPr>
        <w:tab/>
      </w:r>
      <w:r w:rsidR="0028162F" w:rsidRPr="00254A81">
        <w:rPr>
          <w:rFonts w:ascii="Angsana New" w:hAnsi="Angsana New"/>
          <w:sz w:val="30"/>
          <w:szCs w:val="30"/>
          <w:u w:val="none"/>
          <w:cs/>
        </w:rPr>
        <w:t>เงินสดและรายการเทียบเท่าเงินสด</w:t>
      </w:r>
    </w:p>
    <w:p w:rsidR="0024744B" w:rsidRPr="00872D32" w:rsidRDefault="0024744B" w:rsidP="00E21C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81" w:type="dxa"/>
        <w:tblInd w:w="558" w:type="dxa"/>
        <w:tblLook w:val="01E0" w:firstRow="1" w:lastRow="1" w:firstColumn="1" w:lastColumn="1" w:noHBand="0" w:noVBand="0"/>
      </w:tblPr>
      <w:tblGrid>
        <w:gridCol w:w="4023"/>
        <w:gridCol w:w="1080"/>
        <w:gridCol w:w="236"/>
        <w:gridCol w:w="1114"/>
        <w:gridCol w:w="270"/>
        <w:gridCol w:w="1009"/>
        <w:gridCol w:w="270"/>
        <w:gridCol w:w="1079"/>
      </w:tblGrid>
      <w:tr w:rsidR="0028162F" w:rsidRPr="00254A81" w:rsidTr="000F5575">
        <w:trPr>
          <w:trHeight w:hRule="exact" w:val="389"/>
        </w:trPr>
        <w:tc>
          <w:tcPr>
            <w:tcW w:w="4023" w:type="dxa"/>
          </w:tcPr>
          <w:p w:rsidR="0028162F" w:rsidRPr="00254A81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8162F" w:rsidRPr="00254A81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54A8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28162F" w:rsidRPr="00254A81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</w:tcPr>
          <w:p w:rsidR="0028162F" w:rsidRPr="00254A81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C22BE" w:rsidRPr="00254A81" w:rsidTr="000F5575">
        <w:trPr>
          <w:trHeight w:hRule="exact" w:val="389"/>
        </w:trPr>
        <w:tc>
          <w:tcPr>
            <w:tcW w:w="4023" w:type="dxa"/>
          </w:tcPr>
          <w:p w:rsidR="004C22BE" w:rsidRPr="00254A81" w:rsidRDefault="004C22BE" w:rsidP="004C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22BE" w:rsidRPr="00254A81" w:rsidRDefault="00700CF8" w:rsidP="004C2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36" w:type="dxa"/>
          </w:tcPr>
          <w:p w:rsidR="004C22BE" w:rsidRPr="00254A81" w:rsidRDefault="004C22BE" w:rsidP="004C2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  <w:shd w:val="clear" w:color="auto" w:fill="auto"/>
          </w:tcPr>
          <w:p w:rsidR="004C22BE" w:rsidRPr="00254A81" w:rsidRDefault="00700CF8" w:rsidP="004C2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4C22BE" w:rsidRPr="00254A81" w:rsidRDefault="004C22BE" w:rsidP="004C2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9" w:type="dxa"/>
            <w:shd w:val="clear" w:color="auto" w:fill="auto"/>
          </w:tcPr>
          <w:p w:rsidR="004C22BE" w:rsidRPr="00254A81" w:rsidRDefault="00700CF8" w:rsidP="004C2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4C22BE" w:rsidRPr="00254A81" w:rsidRDefault="004C22BE" w:rsidP="004C2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shd w:val="clear" w:color="auto" w:fill="auto"/>
          </w:tcPr>
          <w:p w:rsidR="004C22BE" w:rsidRPr="00254A81" w:rsidRDefault="00700CF8" w:rsidP="004C2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C22BE" w:rsidRPr="00254A81" w:rsidTr="000F5575">
        <w:trPr>
          <w:trHeight w:hRule="exact" w:val="389"/>
        </w:trPr>
        <w:tc>
          <w:tcPr>
            <w:tcW w:w="4023" w:type="dxa"/>
          </w:tcPr>
          <w:p w:rsidR="004C22BE" w:rsidRPr="00254A81" w:rsidRDefault="004C22BE" w:rsidP="004C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8" w:type="dxa"/>
            <w:gridSpan w:val="7"/>
          </w:tcPr>
          <w:p w:rsidR="004C22BE" w:rsidRPr="00254A81" w:rsidRDefault="004C22BE" w:rsidP="004C2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65A" w:rsidRPr="00254A81" w:rsidTr="000F5575">
        <w:trPr>
          <w:trHeight w:hRule="exact" w:val="389"/>
        </w:trPr>
        <w:tc>
          <w:tcPr>
            <w:tcW w:w="4023" w:type="dxa"/>
          </w:tcPr>
          <w:p w:rsidR="00FF065A" w:rsidRPr="00254A81" w:rsidRDefault="00FF065A" w:rsidP="00FF06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FF065A" w:rsidRPr="00D86B82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B82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36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FF065A" w:rsidRPr="00D86B82" w:rsidRDefault="00FF065A" w:rsidP="000F5575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B82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FF065A" w:rsidRPr="00254A81" w:rsidTr="000F5575">
        <w:trPr>
          <w:trHeight w:hRule="exact" w:val="389"/>
        </w:trPr>
        <w:tc>
          <w:tcPr>
            <w:tcW w:w="4023" w:type="dxa"/>
          </w:tcPr>
          <w:p w:rsidR="00FF065A" w:rsidRPr="00254A81" w:rsidRDefault="00FF065A" w:rsidP="00FF06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vAlign w:val="bottom"/>
          </w:tcPr>
          <w:p w:rsidR="00FF065A" w:rsidRPr="00D86B82" w:rsidRDefault="00DB54F6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8,101</w:t>
            </w:r>
          </w:p>
        </w:tc>
        <w:tc>
          <w:tcPr>
            <w:tcW w:w="236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8,167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FF065A" w:rsidRPr="00D86B82" w:rsidRDefault="00DB54F6" w:rsidP="000F5575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8,060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8,021</w:t>
            </w:r>
          </w:p>
        </w:tc>
      </w:tr>
      <w:tr w:rsidR="00FF065A" w:rsidRPr="00254A81" w:rsidTr="000F5575">
        <w:trPr>
          <w:trHeight w:hRule="exact" w:val="389"/>
        </w:trPr>
        <w:tc>
          <w:tcPr>
            <w:tcW w:w="4023" w:type="dxa"/>
          </w:tcPr>
          <w:p w:rsidR="00FF065A" w:rsidRPr="00254A81" w:rsidRDefault="00FF065A" w:rsidP="00FF06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:rsidR="00FF065A" w:rsidRPr="00D86B82" w:rsidRDefault="00DB54F6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1,286,111</w:t>
            </w:r>
          </w:p>
        </w:tc>
        <w:tc>
          <w:tcPr>
            <w:tcW w:w="236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F13">
              <w:rPr>
                <w:rFonts w:ascii="Angsana New" w:hAnsi="Angsana New"/>
                <w:sz w:val="30"/>
                <w:szCs w:val="30"/>
                <w:lang w:val="en-US" w:bidi="th-TH"/>
              </w:rPr>
              <w:t>77,463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FF065A" w:rsidRPr="00D86B82" w:rsidRDefault="00DB54F6" w:rsidP="000F5575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1,286,111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F13">
              <w:rPr>
                <w:rFonts w:ascii="Angsana New" w:hAnsi="Angsana New"/>
                <w:sz w:val="30"/>
                <w:szCs w:val="30"/>
                <w:lang w:val="en-US" w:bidi="th-TH"/>
              </w:rPr>
              <w:t>77,463</w:t>
            </w:r>
          </w:p>
        </w:tc>
      </w:tr>
      <w:tr w:rsidR="00FF065A" w:rsidRPr="00254A81" w:rsidTr="000F5575">
        <w:trPr>
          <w:trHeight w:hRule="exact" w:val="389"/>
        </w:trPr>
        <w:tc>
          <w:tcPr>
            <w:tcW w:w="4023" w:type="dxa"/>
          </w:tcPr>
          <w:p w:rsidR="00FF065A" w:rsidRPr="00254A81" w:rsidRDefault="00FF065A" w:rsidP="00FF065A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080" w:type="dxa"/>
          </w:tcPr>
          <w:p w:rsidR="00FF065A" w:rsidRPr="00D86B82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B82">
              <w:rPr>
                <w:rFonts w:ascii="Angsana New" w:hAnsi="Angsana New"/>
                <w:sz w:val="30"/>
                <w:szCs w:val="30"/>
              </w:rPr>
              <w:t>3,306,588</w:t>
            </w:r>
          </w:p>
        </w:tc>
        <w:tc>
          <w:tcPr>
            <w:tcW w:w="236" w:type="dxa"/>
          </w:tcPr>
          <w:p w:rsidR="00FF065A" w:rsidRPr="00254A81" w:rsidRDefault="00FF065A" w:rsidP="00FF065A">
            <w:pPr>
              <w:pStyle w:val="a3"/>
              <w:tabs>
                <w:tab w:val="decimal" w:pos="51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BF69C3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,378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FF065A" w:rsidRPr="00D86B82" w:rsidRDefault="00FF065A" w:rsidP="000F5575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6B82">
              <w:rPr>
                <w:rFonts w:ascii="Angsana New" w:hAnsi="Angsana New"/>
                <w:sz w:val="30"/>
                <w:szCs w:val="30"/>
              </w:rPr>
              <w:t>3,306,588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BF69C3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,378</w:t>
            </w:r>
          </w:p>
        </w:tc>
      </w:tr>
      <w:tr w:rsidR="00FF065A" w:rsidRPr="00254A81" w:rsidTr="000F5575">
        <w:trPr>
          <w:trHeight w:hRule="exact" w:val="389"/>
        </w:trPr>
        <w:tc>
          <w:tcPr>
            <w:tcW w:w="4023" w:type="dxa"/>
          </w:tcPr>
          <w:p w:rsidR="00FF065A" w:rsidRPr="00254A81" w:rsidRDefault="00FF065A" w:rsidP="00FF06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F065A" w:rsidRPr="00D86B82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86B82">
              <w:rPr>
                <w:rFonts w:ascii="Angsana New" w:hAnsi="Angsana New"/>
                <w:b/>
                <w:bCs/>
                <w:sz w:val="30"/>
                <w:szCs w:val="30"/>
              </w:rPr>
              <w:t>4,600,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236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1,722,202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FF065A" w:rsidRPr="00D86B82" w:rsidRDefault="00FF065A" w:rsidP="000F5575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86B82">
              <w:rPr>
                <w:rFonts w:ascii="Angsana New" w:hAnsi="Angsana New"/>
                <w:b/>
                <w:bCs/>
                <w:sz w:val="30"/>
                <w:szCs w:val="30"/>
              </w:rPr>
              <w:t>4,600,861</w:t>
            </w:r>
          </w:p>
        </w:tc>
        <w:tc>
          <w:tcPr>
            <w:tcW w:w="270" w:type="dxa"/>
          </w:tcPr>
          <w:p w:rsidR="00FF065A" w:rsidRPr="00254A81" w:rsidRDefault="00FF065A" w:rsidP="00FF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FF065A" w:rsidRPr="00254A81" w:rsidRDefault="00FF065A" w:rsidP="00FF06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1,722,056</w:t>
            </w:r>
          </w:p>
        </w:tc>
      </w:tr>
    </w:tbl>
    <w:p w:rsidR="000D55C9" w:rsidRPr="00872D32" w:rsidRDefault="000D55C9" w:rsidP="000D55C9">
      <w:pPr>
        <w:rPr>
          <w:sz w:val="16"/>
          <w:szCs w:val="16"/>
          <w:lang w:val="x-none" w:eastAsia="x-none"/>
        </w:rPr>
      </w:pPr>
    </w:p>
    <w:p w:rsidR="003E6A5C" w:rsidRPr="00254A81" w:rsidRDefault="00716259" w:rsidP="00F032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7</w:t>
      </w:r>
      <w:r w:rsidR="0024744B" w:rsidRPr="00254A81">
        <w:rPr>
          <w:rFonts w:ascii="Angsana New" w:hAnsi="Angsana New"/>
          <w:sz w:val="30"/>
          <w:szCs w:val="30"/>
          <w:u w:val="none"/>
        </w:rPr>
        <w:tab/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ลูกหนี้การค้า</w:t>
      </w:r>
    </w:p>
    <w:p w:rsidR="00F0328E" w:rsidRPr="00872D32" w:rsidRDefault="00F0328E" w:rsidP="00F0328E">
      <w:pPr>
        <w:spacing w:line="240" w:lineRule="auto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0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1260"/>
        <w:gridCol w:w="270"/>
        <w:gridCol w:w="1245"/>
      </w:tblGrid>
      <w:tr w:rsidR="00336FAF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336FAF" w:rsidRPr="00254A81" w:rsidRDefault="00336FAF" w:rsidP="00CD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6FAF" w:rsidRPr="00254A81" w:rsidRDefault="00336FAF" w:rsidP="00CD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75" w:type="dxa"/>
            <w:gridSpan w:val="3"/>
          </w:tcPr>
          <w:p w:rsidR="00336FAF" w:rsidRPr="00254A81" w:rsidRDefault="00336FAF" w:rsidP="0087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872D3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872D32" w:rsidRPr="00254A81" w:rsidRDefault="00872D32" w:rsidP="00CD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2D32" w:rsidRPr="00254A81" w:rsidRDefault="00872D32" w:rsidP="00CD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75" w:type="dxa"/>
            <w:gridSpan w:val="3"/>
          </w:tcPr>
          <w:p w:rsidR="00872D32" w:rsidRPr="00254A81" w:rsidRDefault="00872D32" w:rsidP="00CD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66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CD7662" w:rsidRPr="00254A81" w:rsidRDefault="00CD7662" w:rsidP="00CD766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7662" w:rsidRPr="00254A81" w:rsidRDefault="00CD7662" w:rsidP="00CD766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CD7662" w:rsidRPr="00254A81" w:rsidRDefault="00700CF8" w:rsidP="00CD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CD7662" w:rsidRPr="00254A81" w:rsidRDefault="00CD7662" w:rsidP="00CD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</w:tcPr>
          <w:p w:rsidR="00CD7662" w:rsidRPr="00254A81" w:rsidRDefault="00700CF8" w:rsidP="00CD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CD766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CD7662" w:rsidRPr="00254A81" w:rsidRDefault="00CD7662" w:rsidP="00CD766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7662" w:rsidRPr="00254A81" w:rsidRDefault="00CD7662" w:rsidP="00CD766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5" w:type="dxa"/>
            <w:gridSpan w:val="3"/>
            <w:vAlign w:val="bottom"/>
          </w:tcPr>
          <w:p w:rsidR="00CD7662" w:rsidRPr="00254A81" w:rsidRDefault="00CD7662" w:rsidP="00CD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86B8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:rsidR="00D86B82" w:rsidRPr="00D86B82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6B82">
              <w:rPr>
                <w:rFonts w:ascii="Angsana New" w:hAnsi="Angsana New"/>
                <w:sz w:val="30"/>
                <w:szCs w:val="30"/>
              </w:rPr>
              <w:t>84,999</w:t>
            </w:r>
          </w:p>
        </w:tc>
        <w:tc>
          <w:tcPr>
            <w:tcW w:w="27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54,300</w:t>
            </w:r>
          </w:p>
        </w:tc>
      </w:tr>
      <w:tr w:rsidR="00D86B8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86B82" w:rsidRPr="00D86B82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6B82">
              <w:rPr>
                <w:rFonts w:ascii="Angsana New" w:hAnsi="Angsana New"/>
                <w:sz w:val="30"/>
                <w:szCs w:val="30"/>
              </w:rPr>
              <w:t>984,257</w:t>
            </w:r>
          </w:p>
        </w:tc>
        <w:tc>
          <w:tcPr>
            <w:tcW w:w="27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1,149,268</w:t>
            </w:r>
          </w:p>
        </w:tc>
      </w:tr>
      <w:tr w:rsidR="00D86B8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86B82" w:rsidRPr="00D86B82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B82">
              <w:rPr>
                <w:rFonts w:ascii="Angsana New" w:hAnsi="Angsana New"/>
                <w:b/>
                <w:bCs/>
                <w:sz w:val="30"/>
                <w:szCs w:val="30"/>
              </w:rPr>
              <w:t>1,069,256</w:t>
            </w:r>
          </w:p>
        </w:tc>
        <w:tc>
          <w:tcPr>
            <w:tcW w:w="27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1,203,568</w:t>
            </w:r>
          </w:p>
        </w:tc>
      </w:tr>
      <w:tr w:rsidR="00D86B82" w:rsidRPr="00254A81" w:rsidTr="00872D32">
        <w:trPr>
          <w:cantSplit/>
          <w:trHeight w:hRule="exact" w:val="389"/>
        </w:trPr>
        <w:tc>
          <w:tcPr>
            <w:tcW w:w="5220" w:type="dxa"/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6B82" w:rsidRPr="00254A81" w:rsidRDefault="00D86B82" w:rsidP="00D86B8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6B8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B82" w:rsidRPr="00D86B82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B82">
              <w:rPr>
                <w:rFonts w:ascii="Angsana New" w:hAnsi="Angsana New"/>
                <w:b/>
                <w:bCs/>
                <w:sz w:val="30"/>
                <w:szCs w:val="30"/>
              </w:rPr>
              <w:t>1,069,256</w:t>
            </w:r>
          </w:p>
        </w:tc>
        <w:tc>
          <w:tcPr>
            <w:tcW w:w="27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1,203,568</w:t>
            </w:r>
          </w:p>
        </w:tc>
      </w:tr>
      <w:tr w:rsidR="00D86B82" w:rsidRPr="00254A81" w:rsidTr="00700CF8">
        <w:trPr>
          <w:cantSplit/>
        </w:trPr>
        <w:tc>
          <w:tcPr>
            <w:tcW w:w="522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5" w:type="dxa"/>
            <w:vAlign w:val="bottom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7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6B82" w:rsidRPr="00254A81" w:rsidTr="00872D32">
        <w:trPr>
          <w:cantSplit/>
          <w:trHeight w:hRule="exact" w:val="389"/>
        </w:trPr>
        <w:tc>
          <w:tcPr>
            <w:tcW w:w="522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080" w:type="dxa"/>
          </w:tcPr>
          <w:p w:rsidR="00D86B82" w:rsidRPr="00254A81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86B82" w:rsidRPr="00A94B0F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6B82" w:rsidRPr="00254A81" w:rsidRDefault="00D86B82" w:rsidP="00D86B8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:rsidR="00D86B82" w:rsidRPr="00A94B0F" w:rsidRDefault="00D86B82" w:rsidP="00D8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B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919C4" w:rsidRPr="00254A81" w:rsidRDefault="009919C4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550472" w:rsidRPr="00254A81" w:rsidRDefault="00BF69C3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550472" w:rsidRPr="00254A81">
        <w:rPr>
          <w:rFonts w:ascii="Angsana New" w:hAnsi="Angsana New"/>
          <w:sz w:val="30"/>
          <w:szCs w:val="30"/>
          <w:cs/>
        </w:rPr>
        <w:lastRenderedPageBreak/>
        <w:t>วิเคราะห์อายุของลูกหนี้การค้า มีดังนี้</w:t>
      </w:r>
    </w:p>
    <w:p w:rsidR="009919C4" w:rsidRPr="00254A81" w:rsidRDefault="009919C4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305"/>
        <w:gridCol w:w="270"/>
        <w:gridCol w:w="1278"/>
      </w:tblGrid>
      <w:tr w:rsidR="00B43ED5" w:rsidRPr="00254A81" w:rsidTr="00CD7662">
        <w:tc>
          <w:tcPr>
            <w:tcW w:w="5220" w:type="dxa"/>
            <w:vAlign w:val="bottom"/>
          </w:tcPr>
          <w:p w:rsidR="00B43ED5" w:rsidRPr="00254A81" w:rsidRDefault="00B43ED5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43ED5" w:rsidRPr="00254A81" w:rsidRDefault="00B43ED5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:rsidR="00B43ED5" w:rsidRPr="00254A81" w:rsidRDefault="00B43ED5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04569" w:rsidRPr="00254A81" w:rsidTr="00CD7662">
        <w:tc>
          <w:tcPr>
            <w:tcW w:w="5220" w:type="dxa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004569" w:rsidRPr="00254A81" w:rsidRDefault="00700CF8" w:rsidP="00E2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004569" w:rsidRPr="00254A81" w:rsidRDefault="00004569" w:rsidP="00E2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8" w:type="dxa"/>
          </w:tcPr>
          <w:p w:rsidR="00004569" w:rsidRPr="00254A81" w:rsidRDefault="00700CF8" w:rsidP="00E21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004569" w:rsidRPr="00254A81" w:rsidTr="00CD7662">
        <w:tc>
          <w:tcPr>
            <w:tcW w:w="5220" w:type="dxa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4569" w:rsidRPr="00254A81" w:rsidTr="00CD7662">
        <w:tc>
          <w:tcPr>
            <w:tcW w:w="5220" w:type="dxa"/>
            <w:vAlign w:val="bottom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004569" w:rsidRPr="00254A81" w:rsidRDefault="00004569" w:rsidP="00E21CFA">
            <w:pPr>
              <w:pStyle w:val="acctfourfigures"/>
              <w:tabs>
                <w:tab w:val="clear" w:pos="765"/>
                <w:tab w:val="decimal" w:pos="101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04569" w:rsidRPr="00254A81" w:rsidRDefault="00004569" w:rsidP="00E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004569" w:rsidRPr="00254A81" w:rsidRDefault="00004569" w:rsidP="00E21CFA">
            <w:pPr>
              <w:pStyle w:val="acctfourfigures"/>
              <w:tabs>
                <w:tab w:val="clear" w:pos="765"/>
                <w:tab w:val="decimal" w:pos="101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CF8" w:rsidRPr="00254A81" w:rsidTr="00CD7662">
        <w:tc>
          <w:tcPr>
            <w:tcW w:w="5220" w:type="dxa"/>
            <w:vAlign w:val="bottom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700CF8" w:rsidRPr="00254A81" w:rsidRDefault="009E3165" w:rsidP="00700CF8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3165">
              <w:rPr>
                <w:rFonts w:ascii="Angsana New" w:hAnsi="Angsana New"/>
                <w:sz w:val="30"/>
                <w:szCs w:val="30"/>
              </w:rPr>
              <w:t>79,365</w:t>
            </w:r>
          </w:p>
        </w:tc>
        <w:tc>
          <w:tcPr>
            <w:tcW w:w="270" w:type="dxa"/>
            <w:vAlign w:val="bottom"/>
          </w:tcPr>
          <w:p w:rsidR="00700CF8" w:rsidRPr="00254A81" w:rsidRDefault="00700CF8" w:rsidP="00700CF8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00CF8" w:rsidRPr="00254A81" w:rsidRDefault="00700CF8" w:rsidP="00700CF8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54,300</w:t>
            </w:r>
          </w:p>
        </w:tc>
      </w:tr>
      <w:tr w:rsidR="009E3165" w:rsidRPr="00254A81" w:rsidTr="00CD7662">
        <w:tc>
          <w:tcPr>
            <w:tcW w:w="5220" w:type="dxa"/>
            <w:vAlign w:val="bottom"/>
          </w:tcPr>
          <w:p w:rsidR="009E3165" w:rsidRPr="00254A81" w:rsidRDefault="009E3165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316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9E3165" w:rsidRPr="00254A81" w:rsidRDefault="009E3165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9E3165" w:rsidRPr="00254A81" w:rsidRDefault="009E3165" w:rsidP="00700CF8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E3165" w:rsidRPr="00254A81" w:rsidRDefault="009E3165" w:rsidP="00700CF8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9E3165" w:rsidRDefault="009E3165" w:rsidP="00700CF8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165" w:rsidRPr="00254A81" w:rsidTr="004C4970">
        <w:tc>
          <w:tcPr>
            <w:tcW w:w="5220" w:type="dxa"/>
          </w:tcPr>
          <w:p w:rsidR="009E3165" w:rsidRPr="00BA41F7" w:rsidRDefault="009E3165" w:rsidP="009E3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A41F7">
              <w:rPr>
                <w:rFonts w:ascii="Angsana New" w:hAnsi="Angsana New"/>
                <w:sz w:val="30"/>
                <w:szCs w:val="30"/>
              </w:rPr>
              <w:t>3</w:t>
            </w:r>
            <w:r w:rsidRPr="00BA41F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3165">
              <w:rPr>
                <w:rFonts w:ascii="Angsana New" w:hAnsi="Angsana New"/>
                <w:sz w:val="30"/>
                <w:szCs w:val="30"/>
              </w:rPr>
              <w:t>5,634</w:t>
            </w:r>
          </w:p>
        </w:tc>
        <w:tc>
          <w:tcPr>
            <w:tcW w:w="270" w:type="dxa"/>
            <w:vAlign w:val="bottom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165" w:rsidRPr="00254A81" w:rsidTr="00CD7662">
        <w:tc>
          <w:tcPr>
            <w:tcW w:w="5220" w:type="dxa"/>
            <w:vAlign w:val="bottom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165">
              <w:rPr>
                <w:rFonts w:ascii="Angsana New" w:hAnsi="Angsana New"/>
                <w:b/>
                <w:bCs/>
                <w:sz w:val="30"/>
                <w:szCs w:val="30"/>
              </w:rPr>
              <w:t>84,999</w:t>
            </w:r>
          </w:p>
        </w:tc>
        <w:tc>
          <w:tcPr>
            <w:tcW w:w="270" w:type="dxa"/>
            <w:vAlign w:val="bottom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54,300</w:t>
            </w:r>
          </w:p>
        </w:tc>
      </w:tr>
      <w:tr w:rsidR="009E3165" w:rsidRPr="00254A81" w:rsidTr="00CD7662">
        <w:tc>
          <w:tcPr>
            <w:tcW w:w="5220" w:type="dxa"/>
            <w:vAlign w:val="bottom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165" w:rsidRPr="00254A81" w:rsidTr="00CD7662">
        <w:tc>
          <w:tcPr>
            <w:tcW w:w="5220" w:type="dxa"/>
            <w:vAlign w:val="bottom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165">
              <w:rPr>
                <w:rFonts w:ascii="Angsana New" w:hAnsi="Angsana New"/>
                <w:b/>
                <w:bCs/>
                <w:sz w:val="30"/>
                <w:szCs w:val="30"/>
              </w:rPr>
              <w:t>84,999</w:t>
            </w:r>
          </w:p>
        </w:tc>
        <w:tc>
          <w:tcPr>
            <w:tcW w:w="270" w:type="dxa"/>
            <w:vAlign w:val="bottom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54,300</w:t>
            </w:r>
          </w:p>
        </w:tc>
      </w:tr>
      <w:tr w:rsidR="009E3165" w:rsidRPr="00254A81" w:rsidTr="00CD7662">
        <w:tc>
          <w:tcPr>
            <w:tcW w:w="5220" w:type="dxa"/>
            <w:vAlign w:val="bottom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1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E3165" w:rsidRPr="00254A81" w:rsidRDefault="009E3165" w:rsidP="009E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9E3165" w:rsidRPr="00254A81" w:rsidRDefault="009E3165" w:rsidP="009E3165">
            <w:pPr>
              <w:pStyle w:val="acctfourfigures"/>
              <w:tabs>
                <w:tab w:val="clear" w:pos="765"/>
                <w:tab w:val="decimal" w:pos="1017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F2B" w:rsidRPr="00254A81" w:rsidTr="004C4970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64F2B" w:rsidRPr="00C64F2B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F2B">
              <w:rPr>
                <w:rFonts w:ascii="Angsana New" w:hAnsi="Angsana New"/>
                <w:sz w:val="30"/>
                <w:szCs w:val="30"/>
              </w:rPr>
              <w:t>972,978</w:t>
            </w: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1,108,790</w:t>
            </w:r>
          </w:p>
        </w:tc>
      </w:tr>
      <w:tr w:rsidR="00C64F2B" w:rsidRPr="00254A81" w:rsidTr="004C4970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254A8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64F2B" w:rsidRPr="00C64F2B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F2B" w:rsidRPr="00254A81" w:rsidTr="004C4970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54A81">
              <w:rPr>
                <w:rFonts w:ascii="Angsana New" w:hAnsi="Angsana New"/>
                <w:sz w:val="30"/>
                <w:szCs w:val="30"/>
              </w:rPr>
              <w:t>3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64F2B" w:rsidRPr="00C64F2B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64F2B">
              <w:rPr>
                <w:rFonts w:ascii="Angsana New" w:hAnsi="Angsana New"/>
                <w:sz w:val="30"/>
                <w:szCs w:val="30"/>
              </w:rPr>
              <w:t>11,279</w:t>
            </w: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40,478</w:t>
            </w:r>
          </w:p>
        </w:tc>
      </w:tr>
      <w:tr w:rsidR="00C64F2B" w:rsidRPr="00254A81" w:rsidTr="004C4970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:rsidR="00C64F2B" w:rsidRPr="00C64F2B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F2B">
              <w:rPr>
                <w:rFonts w:ascii="Angsana New" w:hAnsi="Angsana New"/>
                <w:b/>
                <w:bCs/>
                <w:sz w:val="30"/>
                <w:szCs w:val="30"/>
              </w:rPr>
              <w:t>984,257</w:t>
            </w: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1,149,268</w:t>
            </w:r>
          </w:p>
        </w:tc>
      </w:tr>
      <w:tr w:rsidR="00C64F2B" w:rsidRPr="00254A81" w:rsidTr="00CD7662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4F2B" w:rsidRPr="00254A81" w:rsidTr="00CD7662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C64F2B" w:rsidRPr="00254A81" w:rsidRDefault="006104A5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F2B">
              <w:rPr>
                <w:rFonts w:ascii="Angsana New" w:hAnsi="Angsana New"/>
                <w:b/>
                <w:bCs/>
                <w:sz w:val="30"/>
                <w:szCs w:val="30"/>
              </w:rPr>
              <w:t>984,257</w:t>
            </w: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1,149,268</w:t>
            </w:r>
          </w:p>
        </w:tc>
      </w:tr>
      <w:tr w:rsidR="00C64F2B" w:rsidRPr="00254A81" w:rsidTr="00CD7662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4F2B" w:rsidRPr="00254A81" w:rsidTr="00CD7662">
        <w:tc>
          <w:tcPr>
            <w:tcW w:w="522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C64F2B" w:rsidRPr="00254A81" w:rsidRDefault="006104A5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4A5">
              <w:rPr>
                <w:rFonts w:ascii="Angsana New" w:hAnsi="Angsana New"/>
                <w:b/>
                <w:bCs/>
                <w:sz w:val="30"/>
                <w:szCs w:val="30"/>
              </w:rPr>
              <w:t>1,069,256</w:t>
            </w:r>
          </w:p>
        </w:tc>
        <w:tc>
          <w:tcPr>
            <w:tcW w:w="270" w:type="dxa"/>
            <w:vAlign w:val="bottom"/>
          </w:tcPr>
          <w:p w:rsidR="00C64F2B" w:rsidRPr="00254A81" w:rsidRDefault="00C64F2B" w:rsidP="00C6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C64F2B" w:rsidRPr="00254A81" w:rsidRDefault="00C64F2B" w:rsidP="00C64F2B">
            <w:pPr>
              <w:pStyle w:val="acctfourfigures"/>
              <w:tabs>
                <w:tab w:val="clear" w:pos="765"/>
                <w:tab w:val="decimal" w:pos="106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1,203,568</w:t>
            </w:r>
          </w:p>
        </w:tc>
      </w:tr>
    </w:tbl>
    <w:p w:rsidR="00433D07" w:rsidRPr="00264DBF" w:rsidRDefault="00433D07" w:rsidP="00CA7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:rsidR="00550472" w:rsidRPr="00254A81" w:rsidRDefault="00550472" w:rsidP="00CA7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254A81">
        <w:rPr>
          <w:rFonts w:ascii="Angsana New" w:hAnsi="Angsana New"/>
          <w:sz w:val="30"/>
          <w:szCs w:val="30"/>
          <w:shd w:val="clear" w:color="auto" w:fill="FFFFFF"/>
        </w:rPr>
        <w:t>15</w:t>
      </w:r>
      <w:r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 ถึง </w:t>
      </w:r>
      <w:r w:rsidR="00A43DE9" w:rsidRPr="00254A81">
        <w:rPr>
          <w:rFonts w:ascii="Angsana New" w:hAnsi="Angsana New"/>
          <w:sz w:val="30"/>
          <w:szCs w:val="30"/>
          <w:shd w:val="clear" w:color="auto" w:fill="FFFFFF"/>
        </w:rPr>
        <w:t>120</w:t>
      </w:r>
      <w:r w:rsidRPr="00254A81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วัน</w:t>
      </w:r>
    </w:p>
    <w:p w:rsidR="00535894" w:rsidRPr="00254A81" w:rsidRDefault="00A919DE" w:rsidP="00A8617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</w:rPr>
      </w:pPr>
      <w:r>
        <w:rPr>
          <w:b w:val="0"/>
          <w:bCs w:val="0"/>
          <w:u w:val="none"/>
        </w:rPr>
        <w:br w:type="page"/>
      </w:r>
      <w:r w:rsidR="00716259" w:rsidRPr="00254A81">
        <w:rPr>
          <w:rFonts w:ascii="Angsana New" w:hAnsi="Angsana New"/>
          <w:sz w:val="30"/>
          <w:szCs w:val="30"/>
          <w:u w:val="none"/>
        </w:rPr>
        <w:lastRenderedPageBreak/>
        <w:t>8</w:t>
      </w:r>
      <w:r w:rsidR="00535894" w:rsidRPr="00254A81">
        <w:rPr>
          <w:rFonts w:ascii="Angsana New" w:hAnsi="Angsana New"/>
          <w:sz w:val="30"/>
          <w:szCs w:val="30"/>
          <w:u w:val="none"/>
          <w:cs/>
        </w:rPr>
        <w:tab/>
        <w:t>สินค้าคงเหลือ</w:t>
      </w:r>
    </w:p>
    <w:p w:rsidR="00E94EA5" w:rsidRPr="00A919DE" w:rsidRDefault="00E94EA5" w:rsidP="00E94EA5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350"/>
      </w:tblGrid>
      <w:tr w:rsidR="00FD7504" w:rsidRPr="00254A81" w:rsidTr="00E010EF">
        <w:trPr>
          <w:cantSplit/>
          <w:trHeight w:val="740"/>
        </w:trPr>
        <w:tc>
          <w:tcPr>
            <w:tcW w:w="6390" w:type="dxa"/>
          </w:tcPr>
          <w:p w:rsidR="00FD7504" w:rsidRPr="00254A81" w:rsidRDefault="00FD7504" w:rsidP="00FD750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FD7504" w:rsidRPr="00254A81" w:rsidRDefault="00FD7504" w:rsidP="00FD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D7504" w:rsidRPr="00254A81" w:rsidTr="00EE3446">
        <w:trPr>
          <w:cantSplit/>
        </w:trPr>
        <w:tc>
          <w:tcPr>
            <w:tcW w:w="6390" w:type="dxa"/>
          </w:tcPr>
          <w:p w:rsidR="00FD7504" w:rsidRPr="00254A81" w:rsidRDefault="00FD7504" w:rsidP="00FD750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D7504" w:rsidRPr="00254A81" w:rsidRDefault="00700CF8" w:rsidP="00FD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FD7504" w:rsidRPr="00254A81" w:rsidRDefault="00FD7504" w:rsidP="00FD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:rsidR="00FD7504" w:rsidRPr="00254A81" w:rsidRDefault="00700CF8" w:rsidP="00FD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FD7504" w:rsidRPr="00254A81" w:rsidTr="00EE3446">
        <w:trPr>
          <w:cantSplit/>
        </w:trPr>
        <w:tc>
          <w:tcPr>
            <w:tcW w:w="6390" w:type="dxa"/>
          </w:tcPr>
          <w:p w:rsidR="00FD7504" w:rsidRPr="00254A81" w:rsidRDefault="00FD7504" w:rsidP="00FD750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FD7504" w:rsidRPr="00254A81" w:rsidRDefault="00FD7504" w:rsidP="00FD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E12F1" w:rsidRPr="00254A81" w:rsidTr="00FD7504">
        <w:trPr>
          <w:cantSplit/>
        </w:trPr>
        <w:tc>
          <w:tcPr>
            <w:tcW w:w="6390" w:type="dxa"/>
          </w:tcPr>
          <w:p w:rsidR="008E12F1" w:rsidRPr="00254A81" w:rsidRDefault="008E12F1" w:rsidP="008E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260" w:type="dxa"/>
            <w:vAlign w:val="bottom"/>
          </w:tcPr>
          <w:p w:rsidR="008E12F1" w:rsidRPr="008E12F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8E12F1">
              <w:rPr>
                <w:rFonts w:ascii="Angsana New" w:hAnsi="Angsana New"/>
                <w:sz w:val="30"/>
                <w:szCs w:val="30"/>
              </w:rPr>
              <w:t>160,019</w:t>
            </w: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E12F1" w:rsidRPr="00254A81" w:rsidRDefault="00E85D1C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402</w:t>
            </w:r>
            <w:r w:rsidR="008E12F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893</w:t>
            </w:r>
          </w:p>
        </w:tc>
      </w:tr>
      <w:tr w:rsidR="008E12F1" w:rsidRPr="00254A81" w:rsidTr="00FD7504">
        <w:trPr>
          <w:cantSplit/>
        </w:trPr>
        <w:tc>
          <w:tcPr>
            <w:tcW w:w="6390" w:type="dxa"/>
          </w:tcPr>
          <w:p w:rsidR="008E12F1" w:rsidRPr="00254A81" w:rsidRDefault="008E12F1" w:rsidP="008E12F1">
            <w:pPr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vAlign w:val="bottom"/>
          </w:tcPr>
          <w:p w:rsidR="008E12F1" w:rsidRPr="008E12F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8E12F1">
              <w:rPr>
                <w:rFonts w:ascii="Angsana New" w:hAnsi="Angsana New"/>
                <w:sz w:val="30"/>
                <w:szCs w:val="30"/>
              </w:rPr>
              <w:t>240,750</w:t>
            </w: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E12F1" w:rsidRPr="00254A81" w:rsidRDefault="00E85D1C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418</w:t>
            </w:r>
            <w:r w:rsidR="008E12F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341</w:t>
            </w:r>
          </w:p>
        </w:tc>
      </w:tr>
      <w:tr w:rsidR="008E12F1" w:rsidRPr="00254A81" w:rsidTr="00FD7504">
        <w:trPr>
          <w:cantSplit/>
        </w:trPr>
        <w:tc>
          <w:tcPr>
            <w:tcW w:w="6390" w:type="dxa"/>
          </w:tcPr>
          <w:p w:rsidR="008E12F1" w:rsidRPr="00254A81" w:rsidRDefault="008E12F1" w:rsidP="008E12F1">
            <w:pPr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260" w:type="dxa"/>
            <w:vAlign w:val="bottom"/>
          </w:tcPr>
          <w:p w:rsidR="008E12F1" w:rsidRPr="008E12F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8E12F1">
              <w:rPr>
                <w:rFonts w:ascii="Angsana New" w:hAnsi="Angsana New"/>
                <w:sz w:val="30"/>
                <w:szCs w:val="30"/>
              </w:rPr>
              <w:t>112,512</w:t>
            </w: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E12F1" w:rsidRPr="00254A81" w:rsidRDefault="00E85D1C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124</w:t>
            </w:r>
            <w:r w:rsidR="008E12F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707</w:t>
            </w:r>
          </w:p>
        </w:tc>
      </w:tr>
      <w:tr w:rsidR="008E12F1" w:rsidRPr="00254A81" w:rsidTr="00A51473">
        <w:trPr>
          <w:cantSplit/>
          <w:trHeight w:hRule="exact" w:val="374"/>
        </w:trPr>
        <w:tc>
          <w:tcPr>
            <w:tcW w:w="6390" w:type="dxa"/>
          </w:tcPr>
          <w:p w:rsidR="008E12F1" w:rsidRPr="00254A81" w:rsidRDefault="008E12F1" w:rsidP="008E12F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E12F1" w:rsidRPr="008E12F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8E12F1">
              <w:rPr>
                <w:rFonts w:ascii="Angsana New" w:hAnsi="Angsana New"/>
                <w:sz w:val="30"/>
                <w:szCs w:val="30"/>
              </w:rPr>
              <w:t>513,281</w:t>
            </w: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E12F1" w:rsidRPr="00254A81" w:rsidRDefault="00E85D1C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945</w:t>
            </w:r>
            <w:r w:rsidR="008E12F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941</w:t>
            </w:r>
          </w:p>
        </w:tc>
      </w:tr>
      <w:tr w:rsidR="008E12F1" w:rsidRPr="00254A81" w:rsidTr="00A51473">
        <w:trPr>
          <w:cantSplit/>
        </w:trPr>
        <w:tc>
          <w:tcPr>
            <w:tcW w:w="6390" w:type="dxa"/>
          </w:tcPr>
          <w:p w:rsidR="008E12F1" w:rsidRPr="00254A81" w:rsidRDefault="008E12F1" w:rsidP="008E12F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E12F1" w:rsidRPr="008E12F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8E12F1">
              <w:rPr>
                <w:rFonts w:ascii="Angsana New" w:hAnsi="Angsana New"/>
                <w:sz w:val="30"/>
                <w:szCs w:val="30"/>
              </w:rPr>
              <w:t>(37,848)</w:t>
            </w: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85D1C"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E85D1C"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261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E12F1" w:rsidRPr="00254A81" w:rsidTr="00A51473">
        <w:trPr>
          <w:cantSplit/>
        </w:trPr>
        <w:tc>
          <w:tcPr>
            <w:tcW w:w="6390" w:type="dxa"/>
          </w:tcPr>
          <w:p w:rsidR="008E12F1" w:rsidRPr="00254A81" w:rsidRDefault="008E12F1" w:rsidP="008E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12F1" w:rsidRPr="008E12F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2F1">
              <w:rPr>
                <w:rFonts w:ascii="Angsana New" w:hAnsi="Angsana New"/>
                <w:b/>
                <w:bCs/>
                <w:sz w:val="30"/>
                <w:szCs w:val="30"/>
              </w:rPr>
              <w:t>475,433</w:t>
            </w: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12F1" w:rsidRPr="00254A81" w:rsidRDefault="00E85D1C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896</w:t>
            </w:r>
            <w:r w:rsidR="008E12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680</w:t>
            </w:r>
          </w:p>
        </w:tc>
      </w:tr>
      <w:tr w:rsidR="008E12F1" w:rsidRPr="00254A81" w:rsidTr="00A51473">
        <w:trPr>
          <w:cantSplit/>
          <w:trHeight w:hRule="exact" w:val="374"/>
        </w:trPr>
        <w:tc>
          <w:tcPr>
            <w:tcW w:w="6390" w:type="dxa"/>
          </w:tcPr>
          <w:p w:rsidR="008E12F1" w:rsidRPr="00254A81" w:rsidRDefault="008E12F1" w:rsidP="008E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12F1" w:rsidRPr="00254A81" w:rsidTr="00A51473">
        <w:trPr>
          <w:cantSplit/>
        </w:trPr>
        <w:tc>
          <w:tcPr>
            <w:tcW w:w="6390" w:type="dxa"/>
          </w:tcPr>
          <w:p w:rsidR="008E12F1" w:rsidRPr="00254A81" w:rsidRDefault="008E12F1" w:rsidP="008E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E12F1" w:rsidRPr="00254A81" w:rsidRDefault="008E12F1" w:rsidP="008E12F1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A33" w:rsidRPr="00254A81" w:rsidTr="00237022">
        <w:trPr>
          <w:cantSplit/>
          <w:trHeight w:hRule="exact" w:val="403"/>
        </w:trPr>
        <w:tc>
          <w:tcPr>
            <w:tcW w:w="639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:rsidR="008F2A33" w:rsidRPr="00237022" w:rsidRDefault="008F2A33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022">
              <w:rPr>
                <w:rFonts w:ascii="Angsana New" w:hAnsi="Angsana New"/>
                <w:sz w:val="30"/>
                <w:szCs w:val="30"/>
                <w:lang w:val="en-US"/>
              </w:rPr>
              <w:t>5,490,119</w:t>
            </w:r>
          </w:p>
        </w:tc>
        <w:tc>
          <w:tcPr>
            <w:tcW w:w="270" w:type="dxa"/>
          </w:tcPr>
          <w:p w:rsidR="008F2A33" w:rsidRPr="00254A81" w:rsidRDefault="008F2A33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F2A33" w:rsidRPr="00254A81" w:rsidRDefault="00E85D1C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8F2A3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291</w:t>
            </w:r>
            <w:r w:rsidR="008F2A3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093</w:t>
            </w:r>
          </w:p>
        </w:tc>
      </w:tr>
      <w:tr w:rsidR="008F2A33" w:rsidRPr="00254A81" w:rsidTr="00237022">
        <w:trPr>
          <w:cantSplit/>
          <w:trHeight w:hRule="exact" w:val="403"/>
        </w:trPr>
        <w:tc>
          <w:tcPr>
            <w:tcW w:w="639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73F6E"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</w:tcPr>
          <w:p w:rsidR="008F2A33" w:rsidRPr="00237022" w:rsidRDefault="008F2A33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022">
              <w:rPr>
                <w:rFonts w:ascii="Angsana New" w:hAnsi="Angsana New"/>
                <w:sz w:val="30"/>
                <w:szCs w:val="30"/>
                <w:lang w:val="en-US"/>
              </w:rPr>
              <w:t>(11,413)</w:t>
            </w:r>
          </w:p>
        </w:tc>
        <w:tc>
          <w:tcPr>
            <w:tcW w:w="270" w:type="dxa"/>
          </w:tcPr>
          <w:p w:rsidR="008F2A33" w:rsidRPr="00254A81" w:rsidRDefault="008F2A33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F2A33" w:rsidRPr="00254A81" w:rsidRDefault="00E85D1C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8F2A3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093</w:t>
            </w:r>
          </w:p>
        </w:tc>
      </w:tr>
      <w:tr w:rsidR="008F2A33" w:rsidRPr="00254A81" w:rsidTr="00237022">
        <w:trPr>
          <w:cantSplit/>
          <w:trHeight w:hRule="exact" w:val="403"/>
        </w:trPr>
        <w:tc>
          <w:tcPr>
            <w:tcW w:w="6390" w:type="dxa"/>
          </w:tcPr>
          <w:p w:rsidR="008F2A33" w:rsidRPr="00254A81" w:rsidRDefault="001100B1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F2A33" w:rsidRPr="00237022" w:rsidRDefault="008F2A33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0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5,478,706</w:t>
            </w:r>
          </w:p>
        </w:tc>
        <w:tc>
          <w:tcPr>
            <w:tcW w:w="270" w:type="dxa"/>
          </w:tcPr>
          <w:p w:rsidR="008F2A33" w:rsidRPr="00237022" w:rsidRDefault="008F2A33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F2A33" w:rsidRPr="00254A81" w:rsidRDefault="00E85D1C" w:rsidP="0023702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  <w:r w:rsidR="008F2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298</w:t>
            </w:r>
            <w:r w:rsidR="008F2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186</w:t>
            </w:r>
          </w:p>
        </w:tc>
      </w:tr>
    </w:tbl>
    <w:p w:rsidR="00BC4730" w:rsidRPr="00A919DE" w:rsidRDefault="00BC4730" w:rsidP="00A86171">
      <w:pPr>
        <w:tabs>
          <w:tab w:val="clear" w:pos="454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26B39" w:rsidRPr="00254A81" w:rsidRDefault="00716259" w:rsidP="009F172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9</w:t>
      </w:r>
      <w:r w:rsidR="00C26B39" w:rsidRPr="00254A81">
        <w:rPr>
          <w:rFonts w:ascii="Angsana New" w:hAnsi="Angsana New"/>
          <w:sz w:val="30"/>
          <w:szCs w:val="30"/>
          <w:u w:val="none"/>
          <w:cs/>
        </w:rPr>
        <w:tab/>
      </w:r>
      <w:r w:rsidR="00BD3DD4" w:rsidRPr="00254A81">
        <w:rPr>
          <w:rFonts w:ascii="Angsana New" w:hAnsi="Angsana New"/>
          <w:sz w:val="30"/>
          <w:szCs w:val="30"/>
          <w:u w:val="none"/>
          <w:cs/>
        </w:rPr>
        <w:t>เงินลงทุน</w:t>
      </w:r>
      <w:r w:rsidR="00600566" w:rsidRPr="00254A81">
        <w:rPr>
          <w:rFonts w:ascii="Angsana New" w:hAnsi="Angsana New"/>
          <w:sz w:val="30"/>
          <w:szCs w:val="30"/>
          <w:u w:val="none"/>
          <w:cs/>
        </w:rPr>
        <w:t>ในบริษัทร่วม</w:t>
      </w:r>
    </w:p>
    <w:p w:rsidR="00BD3DD4" w:rsidRPr="00A919DE" w:rsidRDefault="00BD3DD4" w:rsidP="00BD3DD4">
      <w:pPr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170"/>
        <w:gridCol w:w="270"/>
        <w:gridCol w:w="990"/>
        <w:gridCol w:w="270"/>
        <w:gridCol w:w="990"/>
      </w:tblGrid>
      <w:tr w:rsidR="00BD3DD4" w:rsidRPr="00254A81" w:rsidTr="00087D2C">
        <w:trPr>
          <w:cantSplit/>
          <w:tblHeader/>
        </w:trPr>
        <w:tc>
          <w:tcPr>
            <w:tcW w:w="4320" w:type="dxa"/>
          </w:tcPr>
          <w:p w:rsidR="00BD3DD4" w:rsidRPr="00254A81" w:rsidRDefault="00BD3DD4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:rsidR="00BD3DD4" w:rsidRPr="00254A81" w:rsidRDefault="00BD3DD4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BD3DD4" w:rsidRPr="00254A81" w:rsidRDefault="00BD3DD4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:rsidR="00BD3DD4" w:rsidRPr="00254A81" w:rsidRDefault="00BD3DD4" w:rsidP="000B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87D2C" w:rsidRPr="00254A81" w:rsidTr="00087D2C">
        <w:trPr>
          <w:cantSplit/>
          <w:trHeight w:val="103"/>
          <w:tblHeader/>
        </w:trPr>
        <w:tc>
          <w:tcPr>
            <w:tcW w:w="432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87D2C" w:rsidRPr="00254A81" w:rsidRDefault="00700CF8" w:rsidP="000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087D2C" w:rsidRPr="00254A81" w:rsidRDefault="00087D2C" w:rsidP="000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087D2C" w:rsidRPr="00254A81" w:rsidRDefault="00700CF8" w:rsidP="000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087D2C" w:rsidRPr="00254A81" w:rsidRDefault="00700CF8" w:rsidP="000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087D2C" w:rsidRPr="00254A81" w:rsidRDefault="00087D2C" w:rsidP="000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087D2C" w:rsidRPr="00254A81" w:rsidRDefault="00700CF8" w:rsidP="0008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087D2C" w:rsidRPr="00254A81" w:rsidTr="00F9267D">
        <w:trPr>
          <w:cantSplit/>
          <w:tblHeader/>
        </w:trPr>
        <w:tc>
          <w:tcPr>
            <w:tcW w:w="432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87D2C" w:rsidRPr="00254A81" w:rsidTr="00087D2C">
        <w:trPr>
          <w:cantSplit/>
        </w:trPr>
        <w:tc>
          <w:tcPr>
            <w:tcW w:w="432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7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087D2C" w:rsidRPr="00254A81" w:rsidRDefault="00087D2C" w:rsidP="0008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700CF8" w:rsidRPr="00254A81" w:rsidTr="00087D2C">
        <w:trPr>
          <w:cantSplit/>
        </w:trPr>
        <w:tc>
          <w:tcPr>
            <w:tcW w:w="4320" w:type="dxa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170" w:type="dxa"/>
          </w:tcPr>
          <w:p w:rsidR="00700CF8" w:rsidRPr="00254A81" w:rsidRDefault="008F2A33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F2A33">
              <w:rPr>
                <w:rFonts w:ascii="Angsana New" w:hAnsi="Angsana New"/>
                <w:sz w:val="30"/>
                <w:szCs w:val="30"/>
                <w:lang w:val="en-GB" w:bidi="ar-SA"/>
              </w:rPr>
              <w:t>4,961,091</w:t>
            </w:r>
          </w:p>
        </w:tc>
        <w:tc>
          <w:tcPr>
            <w:tcW w:w="270" w:type="dxa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4,599,195</w:t>
            </w:r>
          </w:p>
        </w:tc>
        <w:tc>
          <w:tcPr>
            <w:tcW w:w="270" w:type="dxa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700CF8" w:rsidRPr="00254A81" w:rsidRDefault="008F2A33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F2A33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700CF8" w:rsidRPr="00254A81" w:rsidRDefault="00700CF8" w:rsidP="0070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8F2A33" w:rsidRPr="00254A81" w:rsidTr="00087D2C">
        <w:trPr>
          <w:cantSplit/>
        </w:trPr>
        <w:tc>
          <w:tcPr>
            <w:tcW w:w="432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ส่วนแบ่งกำไรสุทธิของบริษัทร่วม</w:t>
            </w:r>
          </w:p>
        </w:tc>
        <w:tc>
          <w:tcPr>
            <w:tcW w:w="1170" w:type="dxa"/>
            <w:shd w:val="clear" w:color="auto" w:fill="auto"/>
          </w:tcPr>
          <w:p w:rsidR="008F2A33" w:rsidRPr="00E453E5" w:rsidRDefault="00CD2768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573,868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1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637,397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A33" w:rsidRPr="00254A81" w:rsidTr="00087D2C">
        <w:trPr>
          <w:cantSplit/>
        </w:trPr>
        <w:tc>
          <w:tcPr>
            <w:tcW w:w="432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ส่วนแบ่งกำไรขาดทุนเบ็ดเสร็จอื่น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170" w:type="dxa"/>
            <w:shd w:val="clear" w:color="auto" w:fill="auto"/>
          </w:tcPr>
          <w:p w:rsidR="008F2A33" w:rsidRPr="00E453E5" w:rsidRDefault="00E453E5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284A">
              <w:rPr>
                <w:rFonts w:ascii="Angsana New" w:hAnsi="Angsana New"/>
                <w:sz w:val="30"/>
                <w:szCs w:val="30"/>
              </w:rPr>
              <w:t>53,629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1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(4,279)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2A33" w:rsidRPr="00254A81" w:rsidTr="00087D2C">
        <w:trPr>
          <w:cantSplit/>
        </w:trPr>
        <w:tc>
          <w:tcPr>
            <w:tcW w:w="432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:rsidR="008F2A33" w:rsidRPr="00E453E5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E453E5">
              <w:rPr>
                <w:rFonts w:ascii="Angsana New" w:hAnsi="Angsana New"/>
                <w:sz w:val="30"/>
                <w:szCs w:val="30"/>
              </w:rPr>
              <w:t>(27,515)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461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461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2A33" w:rsidRPr="00254A81" w:rsidTr="00087D2C">
        <w:trPr>
          <w:cantSplit/>
        </w:trPr>
        <w:tc>
          <w:tcPr>
            <w:tcW w:w="432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ผลต่างจากการแปลงค่า</w:t>
            </w:r>
          </w:p>
        </w:tc>
        <w:tc>
          <w:tcPr>
            <w:tcW w:w="1170" w:type="dxa"/>
            <w:shd w:val="clear" w:color="auto" w:fill="auto"/>
          </w:tcPr>
          <w:p w:rsidR="008F2A33" w:rsidRPr="00E453E5" w:rsidRDefault="0063284A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(290,</w:t>
            </w:r>
            <w:r w:rsidR="00CD2768">
              <w:rPr>
                <w:rFonts w:ascii="Angsana New" w:hAnsi="Angsana New"/>
                <w:sz w:val="30"/>
                <w:szCs w:val="30"/>
                <w:lang w:val="en-GB"/>
              </w:rPr>
              <w:t>531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(245,731)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461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8F2A33" w:rsidRPr="00254A81" w:rsidRDefault="008F2A33" w:rsidP="008F2A33">
            <w:pPr>
              <w:pStyle w:val="30"/>
              <w:tabs>
                <w:tab w:val="clear" w:pos="360"/>
                <w:tab w:val="clear" w:pos="720"/>
                <w:tab w:val="decimal" w:pos="461"/>
              </w:tabs>
              <w:ind w:left="-108"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2A33" w:rsidRPr="00254A81" w:rsidTr="00087D2C">
        <w:trPr>
          <w:cantSplit/>
        </w:trPr>
        <w:tc>
          <w:tcPr>
            <w:tcW w:w="432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E85D1C" w:rsidRPr="00E85D1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A33" w:rsidRPr="00E453E5" w:rsidRDefault="00E453E5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5,</w:t>
            </w:r>
            <w:r w:rsidR="00CD276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163,284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4,961,091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F2A33" w:rsidRPr="008F2A33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F2A3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F2A33" w:rsidRPr="00254A81" w:rsidRDefault="008F2A33" w:rsidP="008F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:rsidR="00F94B4F" w:rsidRPr="00254A81" w:rsidRDefault="00F94B4F" w:rsidP="00EA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="Angsana New" w:hAnsi="Angsana New"/>
          <w:sz w:val="30"/>
          <w:szCs w:val="30"/>
          <w:cs/>
        </w:rPr>
        <w:sectPr w:rsidR="00F94B4F" w:rsidRPr="00254A81" w:rsidSect="009D26C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:rsidR="00EA5BCB" w:rsidRPr="00254A81" w:rsidRDefault="00EA5BCB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 xml:space="preserve">ไม่มีการซื้อและจำหน่ายเงินลงทุนในบริษัทร่วม ในระหว่างปีสิ้นสุดวันที่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Pr="00254A81">
        <w:rPr>
          <w:rFonts w:ascii="Angsana New" w:hAnsi="Angsana New"/>
          <w:sz w:val="30"/>
          <w:szCs w:val="30"/>
          <w:cs/>
        </w:rPr>
        <w:t xml:space="preserve">มีนาคม </w:t>
      </w:r>
      <w:r w:rsidR="001A7644">
        <w:rPr>
          <w:rFonts w:ascii="Angsana New" w:hAnsi="Angsana New"/>
          <w:sz w:val="30"/>
          <w:szCs w:val="30"/>
        </w:rPr>
        <w:t>256</w:t>
      </w:r>
      <w:r w:rsidR="00700CF8">
        <w:rPr>
          <w:rFonts w:ascii="Angsana New" w:hAnsi="Angsana New"/>
          <w:sz w:val="30"/>
          <w:szCs w:val="30"/>
        </w:rPr>
        <w:t>3</w:t>
      </w:r>
    </w:p>
    <w:p w:rsidR="00EA5BCB" w:rsidRPr="00254A81" w:rsidRDefault="00EA5BCB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</w:p>
    <w:p w:rsidR="00543F83" w:rsidRPr="00254A81" w:rsidRDefault="00543F83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เงินลงทุนในตราสารทุนที่บันทึกตามวิธีส่วนได้เสีย ณ วันที่</w:t>
      </w:r>
      <w:r w:rsidRPr="00254A81">
        <w:rPr>
          <w:rFonts w:ascii="Angsana New" w:hAnsi="Angsana New"/>
          <w:sz w:val="30"/>
          <w:szCs w:val="30"/>
          <w:lang w:bidi="ar-SA"/>
        </w:rPr>
        <w:t xml:space="preserve"> </w:t>
      </w:r>
      <w:r w:rsidR="0039076D" w:rsidRPr="00254A81">
        <w:rPr>
          <w:rFonts w:ascii="Angsana New" w:hAnsi="Angsana New"/>
          <w:sz w:val="30"/>
          <w:szCs w:val="30"/>
        </w:rPr>
        <w:t>31</w:t>
      </w:r>
      <w:r w:rsidRPr="00254A81">
        <w:rPr>
          <w:rFonts w:ascii="Angsana New" w:hAnsi="Angsana New"/>
          <w:sz w:val="30"/>
          <w:szCs w:val="30"/>
          <w:cs/>
        </w:rPr>
        <w:t xml:space="preserve"> มี</w:t>
      </w:r>
      <w:r w:rsidR="0039076D" w:rsidRPr="00254A81">
        <w:rPr>
          <w:rFonts w:ascii="Angsana New" w:hAnsi="Angsana New"/>
          <w:sz w:val="30"/>
          <w:szCs w:val="30"/>
          <w:cs/>
        </w:rPr>
        <w:t xml:space="preserve">นาคม </w:t>
      </w:r>
      <w:r w:rsidR="00700CF8">
        <w:rPr>
          <w:rFonts w:ascii="Angsana New" w:hAnsi="Angsana New"/>
          <w:sz w:val="30"/>
          <w:szCs w:val="30"/>
        </w:rPr>
        <w:t xml:space="preserve">2563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700CF8">
        <w:rPr>
          <w:rFonts w:ascii="Angsana New" w:hAnsi="Angsana New"/>
          <w:sz w:val="30"/>
          <w:szCs w:val="30"/>
        </w:rPr>
        <w:t>2562</w:t>
      </w:r>
      <w:r w:rsidR="004A6425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และเงินปันผลรับจากเงินลงทุนดังกล่าวสำหรับ</w:t>
      </w:r>
      <w:r w:rsidR="000277F7" w:rsidRPr="00254A81">
        <w:rPr>
          <w:rFonts w:ascii="Angsana New" w:hAnsi="Angsana New"/>
          <w:sz w:val="30"/>
          <w:szCs w:val="30"/>
          <w:cs/>
        </w:rPr>
        <w:t>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:rsidR="00BC4730" w:rsidRPr="00254A81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="Angsana New" w:hAnsi="Angsana New"/>
          <w:sz w:val="30"/>
          <w:szCs w:val="30"/>
        </w:rPr>
      </w:pPr>
    </w:p>
    <w:tbl>
      <w:tblPr>
        <w:tblW w:w="15210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180"/>
        <w:gridCol w:w="900"/>
        <w:gridCol w:w="180"/>
        <w:gridCol w:w="895"/>
        <w:gridCol w:w="180"/>
        <w:gridCol w:w="990"/>
      </w:tblGrid>
      <w:tr w:rsidR="00BC4730" w:rsidRPr="00254A81" w:rsidTr="00BC4730">
        <w:trPr>
          <w:cantSplit/>
          <w:tblHeader/>
        </w:trPr>
        <w:tc>
          <w:tcPr>
            <w:tcW w:w="2065" w:type="dxa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4" w:type="dxa"/>
            <w:gridSpan w:val="14"/>
            <w:hideMark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C4730" w:rsidRPr="00254A81" w:rsidTr="00BC4730">
        <w:trPr>
          <w:cantSplit/>
          <w:tblHeader/>
        </w:trPr>
        <w:tc>
          <w:tcPr>
            <w:tcW w:w="2065" w:type="dxa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ประเทศที่</w:t>
            </w:r>
            <w:r w:rsidRPr="00254A81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2007" w:type="dxa"/>
            <w:gridSpan w:val="3"/>
            <w:hideMark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254A81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</w:p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254A81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254A81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4"/>
            <w:hideMark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</w:tcPr>
          <w:p w:rsidR="00BC4730" w:rsidRPr="00254A81" w:rsidRDefault="00BC47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065" w:type="dxa"/>
            <w:gridSpan w:val="3"/>
            <w:hideMark/>
          </w:tcPr>
          <w:p w:rsidR="004F4C93" w:rsidRPr="00254A81" w:rsidRDefault="004F4C93" w:rsidP="004F4C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BC4730" w:rsidRPr="00254A81" w:rsidRDefault="00BC4730" w:rsidP="004F4C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11387D" w:rsidRPr="00254A81" w:rsidTr="00BC4730">
        <w:trPr>
          <w:cantSplit/>
          <w:tblHeader/>
        </w:trPr>
        <w:tc>
          <w:tcPr>
            <w:tcW w:w="2065" w:type="dxa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82" w:type="dxa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11387D" w:rsidRPr="00254A81" w:rsidRDefault="0011387D" w:rsidP="001138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GB"/>
              </w:rPr>
              <w:t>2</w:t>
            </w:r>
          </w:p>
        </w:tc>
      </w:tr>
      <w:tr w:rsidR="00004569" w:rsidRPr="00254A81" w:rsidTr="00BC4730">
        <w:trPr>
          <w:cantSplit/>
          <w:trHeight w:val="261"/>
        </w:trPr>
        <w:tc>
          <w:tcPr>
            <w:tcW w:w="2065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13" w:type="dxa"/>
            <w:gridSpan w:val="19"/>
            <w:hideMark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04569" w:rsidRPr="00254A81" w:rsidTr="00BC4730">
        <w:trPr>
          <w:cantSplit/>
          <w:trHeight w:val="351"/>
        </w:trPr>
        <w:tc>
          <w:tcPr>
            <w:tcW w:w="2065" w:type="dxa"/>
            <w:hideMark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82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004569" w:rsidRPr="00254A81" w:rsidRDefault="00004569" w:rsidP="00004569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875435" w:rsidRPr="00254A81" w:rsidTr="001240B2">
        <w:trPr>
          <w:cantSplit/>
          <w:trHeight w:val="270"/>
        </w:trPr>
        <w:tc>
          <w:tcPr>
            <w:tcW w:w="2065" w:type="dxa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54A81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P.T. Indo Liberty </w:t>
            </w:r>
            <w:r w:rsidRPr="00254A81">
              <w:rPr>
                <w:rFonts w:ascii="Angsana New" w:hAnsi="Angsana New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182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40.00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515,664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196,948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875435" w:rsidRPr="00254A81" w:rsidRDefault="00E453E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</w:t>
            </w:r>
            <w:r w:rsidR="002869A1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336,286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5435"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71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</w:tr>
      <w:tr w:rsidR="00875435" w:rsidRPr="00254A81" w:rsidTr="00004569">
        <w:trPr>
          <w:cantSplit/>
          <w:trHeight w:val="695"/>
        </w:trPr>
        <w:tc>
          <w:tcPr>
            <w:tcW w:w="2065" w:type="dxa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875435" w:rsidRPr="00254A81" w:rsidRDefault="00E453E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CD2768">
              <w:rPr>
                <w:rFonts w:ascii="Angsana New" w:hAnsi="Angsana New"/>
                <w:sz w:val="28"/>
                <w:szCs w:val="28"/>
              </w:rPr>
              <w:t>256,491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4,026,145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25,491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25,491</w:t>
            </w:r>
          </w:p>
        </w:tc>
      </w:tr>
      <w:tr w:rsidR="00875435" w:rsidRPr="00254A81" w:rsidTr="00004569">
        <w:trPr>
          <w:cantSplit/>
        </w:trPr>
        <w:tc>
          <w:tcPr>
            <w:tcW w:w="2065" w:type="dxa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proofErr w:type="spellStart"/>
            <w:r w:rsidRPr="00254A81">
              <w:rPr>
                <w:rFonts w:ascii="Angsana New" w:hAnsi="Angsana New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254A81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 w:rsidRPr="00254A81">
              <w:rPr>
                <w:rFonts w:ascii="Angsana New" w:hAnsi="Angsana New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firstLine="1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บริษัทเพื่อ</w:t>
            </w: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4A81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5435" w:rsidRPr="00254A81" w:rsidRDefault="00A66D02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588,098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598,660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71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80" w:type="dxa"/>
            <w:vAlign w:val="bottom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713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54A81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</w:tr>
      <w:tr w:rsidR="00875435" w:rsidRPr="00254A81" w:rsidTr="00004569">
        <w:trPr>
          <w:cantSplit/>
        </w:trPr>
        <w:tc>
          <w:tcPr>
            <w:tcW w:w="2065" w:type="dxa"/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A81">
              <w:rPr>
                <w:rFonts w:ascii="Angsana New" w:hAnsi="Angsana New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A81">
              <w:rPr>
                <w:rFonts w:ascii="Angsana New" w:hAnsi="Angsana New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75435" w:rsidRPr="00254A81" w:rsidRDefault="00E453E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</w:t>
            </w:r>
            <w:r w:rsidR="00CD2768">
              <w:rPr>
                <w:rFonts w:ascii="Angsana New" w:hAnsi="Angsana New"/>
                <w:b/>
                <w:bCs/>
                <w:sz w:val="28"/>
                <w:szCs w:val="28"/>
              </w:rPr>
              <w:t>163,284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4,961,091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75435" w:rsidRPr="006F65B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5435">
              <w:rPr>
                <w:rFonts w:ascii="Angsana New" w:hAnsi="Angsana New"/>
                <w:b/>
                <w:bCs/>
                <w:sz w:val="28"/>
                <w:szCs w:val="28"/>
              </w:rPr>
              <w:t>27,515</w:t>
            </w:r>
          </w:p>
        </w:tc>
        <w:tc>
          <w:tcPr>
            <w:tcW w:w="180" w:type="dxa"/>
          </w:tcPr>
          <w:p w:rsidR="00875435" w:rsidRPr="00254A8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875435" w:rsidRPr="006F65B1" w:rsidRDefault="00875435" w:rsidP="0087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65B1">
              <w:rPr>
                <w:rFonts w:ascii="Angsana New" w:hAnsi="Angsana New"/>
                <w:b/>
                <w:bCs/>
                <w:sz w:val="28"/>
                <w:szCs w:val="28"/>
              </w:rPr>
              <w:t>25,491</w:t>
            </w:r>
          </w:p>
        </w:tc>
      </w:tr>
    </w:tbl>
    <w:p w:rsidR="0084328E" w:rsidRPr="00254A81" w:rsidRDefault="0084328E" w:rsidP="0054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392"/>
        <w:jc w:val="thaiDistribute"/>
        <w:rPr>
          <w:rFonts w:ascii="Angsana New" w:hAnsi="Angsana New"/>
          <w:sz w:val="30"/>
          <w:szCs w:val="30"/>
        </w:rPr>
      </w:pPr>
    </w:p>
    <w:p w:rsidR="003571B5" w:rsidRPr="00254A81" w:rsidRDefault="00096F4C" w:rsidP="00A91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254A81">
        <w:rPr>
          <w:rFonts w:ascii="Angsana New" w:hAnsi="Angsana New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8E64A4" w:rsidRPr="00254A81" w:rsidRDefault="008E64A4" w:rsidP="008E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  <w:r w:rsidRPr="00254A8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Pr="00254A81">
        <w:rPr>
          <w:rFonts w:ascii="Angsana New" w:hAnsi="Angsana New"/>
          <w:sz w:val="30"/>
          <w:szCs w:val="30"/>
          <w:cs/>
        </w:rPr>
        <w:t xml:space="preserve">มีนาคม </w:t>
      </w:r>
      <w:r w:rsidR="0093321D" w:rsidRPr="00254A81">
        <w:rPr>
          <w:rFonts w:ascii="Angsana New" w:hAnsi="Angsana New"/>
          <w:sz w:val="30"/>
          <w:szCs w:val="30"/>
        </w:rPr>
        <w:t>256</w:t>
      </w:r>
      <w:r w:rsidR="00700CF8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  <w:cs/>
        </w:rPr>
        <w:t xml:space="preserve"> เงินลงทุนในบริษัท </w:t>
      </w:r>
      <w:proofErr w:type="spellStart"/>
      <w:r w:rsidRPr="00254A81">
        <w:rPr>
          <w:rFonts w:ascii="Angsana New" w:hAnsi="Angsana New"/>
          <w:sz w:val="30"/>
          <w:szCs w:val="30"/>
        </w:rPr>
        <w:t>Indigold</w:t>
      </w:r>
      <w:proofErr w:type="spellEnd"/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Carbon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(Mauritius)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Limited</w:t>
      </w:r>
      <w:r w:rsidR="00A87EC2" w:rsidRPr="00254A81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A87EC2" w:rsidRPr="00254A81">
        <w:rPr>
          <w:rFonts w:ascii="Angsana New" w:hAnsi="Angsana New"/>
          <w:sz w:val="30"/>
          <w:szCs w:val="30"/>
        </w:rPr>
        <w:t>Indigold</w:t>
      </w:r>
      <w:proofErr w:type="spellEnd"/>
      <w:r w:rsidR="00A87EC2" w:rsidRPr="00254A81">
        <w:rPr>
          <w:rFonts w:ascii="Angsana New" w:hAnsi="Angsana New"/>
          <w:sz w:val="30"/>
          <w:szCs w:val="30"/>
        </w:rPr>
        <w:t>”)</w:t>
      </w:r>
      <w:r w:rsidRPr="00254A81">
        <w:rPr>
          <w:rFonts w:ascii="Angsana New" w:hAnsi="Angsana New"/>
          <w:sz w:val="30"/>
          <w:szCs w:val="30"/>
          <w:cs/>
        </w:rPr>
        <w:t xml:space="preserve"> ได้รวมถึงเงินให้กู้ยืมระยะยาว</w:t>
      </w:r>
      <w:r w:rsidR="0068670F" w:rsidRPr="00254A81">
        <w:rPr>
          <w:rFonts w:ascii="Angsana New" w:hAnsi="Angsana New"/>
          <w:sz w:val="30"/>
          <w:szCs w:val="30"/>
          <w:cs/>
        </w:rPr>
        <w:t>ซึ่งมี</w:t>
      </w:r>
      <w:r w:rsidRPr="00254A81">
        <w:rPr>
          <w:rFonts w:ascii="Angsana New" w:hAnsi="Angsana New"/>
          <w:sz w:val="30"/>
          <w:szCs w:val="30"/>
          <w:cs/>
        </w:rPr>
        <w:t xml:space="preserve">มูลค่าตามสัญญาจำนวน </w:t>
      </w:r>
      <w:r w:rsidRPr="00254A81">
        <w:rPr>
          <w:rFonts w:ascii="Angsana New" w:hAnsi="Angsana New"/>
          <w:sz w:val="30"/>
          <w:szCs w:val="30"/>
        </w:rPr>
        <w:t>173</w:t>
      </w:r>
      <w:r w:rsidRPr="00254A81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ล้านเหรียญสหรัฐอเมริกาหรือเทียบเท่า </w:t>
      </w:r>
      <w:r w:rsidR="00E85D1C" w:rsidRPr="00E85D1C">
        <w:rPr>
          <w:rFonts w:ascii="Angsana New" w:hAnsi="Angsana New"/>
          <w:sz w:val="30"/>
          <w:szCs w:val="30"/>
        </w:rPr>
        <w:t>5</w:t>
      </w:r>
      <w:r w:rsidR="006510E7" w:rsidRPr="006510E7">
        <w:rPr>
          <w:rFonts w:ascii="Angsana New" w:hAnsi="Angsana New"/>
          <w:sz w:val="30"/>
          <w:szCs w:val="30"/>
        </w:rPr>
        <w:t>,</w:t>
      </w:r>
      <w:r w:rsidR="00E85D1C" w:rsidRPr="00E85D1C">
        <w:rPr>
          <w:rFonts w:ascii="Angsana New" w:hAnsi="Angsana New"/>
          <w:sz w:val="30"/>
          <w:szCs w:val="30"/>
        </w:rPr>
        <w:t>623</w:t>
      </w:r>
      <w:r w:rsidRPr="00254A81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54A81">
        <w:rPr>
          <w:rFonts w:ascii="Angsana New" w:hAnsi="Angsana New"/>
          <w:i/>
          <w:iCs/>
          <w:sz w:val="30"/>
          <w:szCs w:val="30"/>
        </w:rPr>
        <w:t>(31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มีนาคม </w:t>
      </w:r>
      <w:r w:rsidR="0093321D" w:rsidRPr="00254A81">
        <w:rPr>
          <w:rFonts w:ascii="Angsana New" w:hAnsi="Angsana New"/>
          <w:i/>
          <w:iCs/>
          <w:sz w:val="30"/>
          <w:szCs w:val="30"/>
        </w:rPr>
        <w:t>256</w:t>
      </w:r>
      <w:r w:rsidR="006510E7">
        <w:rPr>
          <w:rFonts w:ascii="Angsana New" w:hAnsi="Angsana New"/>
          <w:i/>
          <w:iCs/>
          <w:sz w:val="30"/>
          <w:szCs w:val="30"/>
        </w:rPr>
        <w:t>2</w:t>
      </w:r>
      <w:r w:rsidRPr="00254A81">
        <w:rPr>
          <w:rFonts w:ascii="Angsana New" w:hAnsi="Angsana New"/>
          <w:i/>
          <w:iCs/>
          <w:sz w:val="30"/>
          <w:szCs w:val="30"/>
        </w:rPr>
        <w:t>: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i/>
          <w:iCs/>
          <w:sz w:val="30"/>
          <w:szCs w:val="30"/>
        </w:rPr>
        <w:t>173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ล้านเหรียญสหรัฐอเมริกาหรือเทียบเท่า </w:t>
      </w:r>
      <w:r w:rsidR="00E85D1C" w:rsidRPr="00E85D1C">
        <w:rPr>
          <w:rFonts w:ascii="Angsana New" w:hAnsi="Angsana New"/>
          <w:i/>
          <w:iCs/>
          <w:sz w:val="30"/>
          <w:szCs w:val="30"/>
        </w:rPr>
        <w:t>5</w:t>
      </w:r>
      <w:r w:rsidR="006510E7" w:rsidRPr="006510E7">
        <w:rPr>
          <w:rFonts w:ascii="Angsana New" w:hAnsi="Angsana New"/>
          <w:i/>
          <w:iCs/>
          <w:sz w:val="30"/>
          <w:szCs w:val="30"/>
        </w:rPr>
        <w:t>,</w:t>
      </w:r>
      <w:r w:rsidR="00E85D1C" w:rsidRPr="00E85D1C">
        <w:rPr>
          <w:rFonts w:ascii="Angsana New" w:hAnsi="Angsana New"/>
          <w:i/>
          <w:iCs/>
          <w:sz w:val="30"/>
          <w:szCs w:val="30"/>
        </w:rPr>
        <w:t>473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254A81">
        <w:rPr>
          <w:rFonts w:ascii="Angsana New" w:hAnsi="Angsana New"/>
          <w:i/>
          <w:iCs/>
          <w:sz w:val="30"/>
          <w:szCs w:val="30"/>
        </w:rPr>
        <w:t>)</w:t>
      </w:r>
      <w:r w:rsidRPr="00254A81">
        <w:rPr>
          <w:rFonts w:ascii="Angsana New" w:hAnsi="Angsana New"/>
          <w:sz w:val="30"/>
          <w:szCs w:val="30"/>
          <w:cs/>
        </w:rPr>
        <w:t xml:space="preserve"> และดอกเบี้ยค้างรับจำนวน </w:t>
      </w:r>
      <w:r w:rsidR="006510E7">
        <w:rPr>
          <w:rFonts w:ascii="Angsana New" w:hAnsi="Angsana New"/>
          <w:sz w:val="30"/>
          <w:szCs w:val="30"/>
        </w:rPr>
        <w:t>83</w:t>
      </w:r>
      <w:r w:rsidR="00AB6558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ล้านเหรียญสหรัฐอเมริกาหรือเทียบเท่า</w:t>
      </w:r>
      <w:r w:rsidR="0068670F" w:rsidRPr="00254A81">
        <w:rPr>
          <w:rFonts w:ascii="Angsana New" w:hAnsi="Angsana New"/>
          <w:sz w:val="30"/>
          <w:szCs w:val="30"/>
          <w:cs/>
        </w:rPr>
        <w:t xml:space="preserve"> </w:t>
      </w:r>
      <w:r w:rsidR="00E85D1C" w:rsidRPr="00E85D1C">
        <w:rPr>
          <w:rFonts w:ascii="Angsana New" w:hAnsi="Angsana New"/>
          <w:sz w:val="30"/>
          <w:szCs w:val="30"/>
        </w:rPr>
        <w:t>2</w:t>
      </w:r>
      <w:r w:rsidR="006510E7" w:rsidRPr="006510E7">
        <w:rPr>
          <w:rFonts w:ascii="Angsana New" w:hAnsi="Angsana New"/>
          <w:sz w:val="30"/>
          <w:szCs w:val="30"/>
        </w:rPr>
        <w:t>,</w:t>
      </w:r>
      <w:r w:rsidR="00E85D1C" w:rsidRPr="00E85D1C">
        <w:rPr>
          <w:rFonts w:ascii="Angsana New" w:hAnsi="Angsana New"/>
          <w:sz w:val="30"/>
          <w:szCs w:val="30"/>
        </w:rPr>
        <w:t>706</w:t>
      </w:r>
      <w:r w:rsidRPr="00254A81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54A81">
        <w:rPr>
          <w:rFonts w:ascii="Angsana New" w:hAnsi="Angsana New"/>
          <w:i/>
          <w:iCs/>
          <w:sz w:val="30"/>
          <w:szCs w:val="30"/>
        </w:rPr>
        <w:t>(31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มีนาคม </w:t>
      </w:r>
      <w:r w:rsidR="00E7019A" w:rsidRPr="00254A81">
        <w:rPr>
          <w:rFonts w:ascii="Angsana New" w:hAnsi="Angsana New"/>
          <w:i/>
          <w:iCs/>
          <w:sz w:val="30"/>
          <w:szCs w:val="30"/>
        </w:rPr>
        <w:t>256</w:t>
      </w:r>
      <w:r w:rsidR="00700CF8">
        <w:rPr>
          <w:rFonts w:ascii="Angsana New" w:hAnsi="Angsana New"/>
          <w:i/>
          <w:iCs/>
          <w:sz w:val="30"/>
          <w:szCs w:val="30"/>
        </w:rPr>
        <w:t>2</w:t>
      </w:r>
      <w:r w:rsidRPr="00254A81">
        <w:rPr>
          <w:rFonts w:ascii="Angsana New" w:hAnsi="Angsana New"/>
          <w:i/>
          <w:iCs/>
          <w:sz w:val="30"/>
          <w:szCs w:val="30"/>
        </w:rPr>
        <w:t>: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0CF8">
        <w:rPr>
          <w:rFonts w:ascii="Angsana New" w:hAnsi="Angsana New"/>
          <w:i/>
          <w:iCs/>
          <w:sz w:val="30"/>
          <w:szCs w:val="30"/>
        </w:rPr>
        <w:t>69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ล้านเหรียญสหรัฐอเมริกาหรือเทียบเท่า </w:t>
      </w:r>
      <w:r w:rsidR="00700CF8">
        <w:rPr>
          <w:rFonts w:ascii="Angsana New" w:hAnsi="Angsana New"/>
          <w:i/>
          <w:iCs/>
          <w:sz w:val="30"/>
          <w:szCs w:val="30"/>
        </w:rPr>
        <w:t>2,178</w:t>
      </w:r>
      <w:r w:rsidR="00F765BF" w:rsidRPr="00254A81">
        <w:rPr>
          <w:rFonts w:ascii="Angsana New" w:hAnsi="Angsana New"/>
          <w:i/>
          <w:iCs/>
          <w:sz w:val="30"/>
          <w:szCs w:val="30"/>
        </w:rPr>
        <w:t xml:space="preserve"> </w:t>
      </w:r>
      <w:r w:rsidRPr="00254A8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54A81">
        <w:rPr>
          <w:rFonts w:ascii="Angsana New" w:hAnsi="Angsana New"/>
          <w:i/>
          <w:iCs/>
          <w:sz w:val="30"/>
          <w:szCs w:val="30"/>
        </w:rPr>
        <w:t>)</w:t>
      </w:r>
    </w:p>
    <w:p w:rsidR="003571B5" w:rsidRPr="00254A81" w:rsidRDefault="003571B5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624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7"/>
        <w:gridCol w:w="707"/>
        <w:gridCol w:w="180"/>
        <w:gridCol w:w="794"/>
        <w:gridCol w:w="972"/>
        <w:gridCol w:w="180"/>
        <w:gridCol w:w="1057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793"/>
      </w:tblGrid>
      <w:tr w:rsidR="009513E6" w:rsidRPr="00254A81" w:rsidTr="009513E6">
        <w:trPr>
          <w:cantSplit/>
          <w:tblHeader/>
        </w:trPr>
        <w:tc>
          <w:tcPr>
            <w:tcW w:w="2777" w:type="dxa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1" w:type="dxa"/>
            <w:gridSpan w:val="3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09" w:type="dxa"/>
            <w:gridSpan w:val="3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7777" w:type="dxa"/>
            <w:gridSpan w:val="15"/>
            <w:vAlign w:val="bottom"/>
            <w:hideMark/>
          </w:tcPr>
          <w:p w:rsidR="009513E6" w:rsidRPr="00254A81" w:rsidRDefault="009513E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13E6" w:rsidRPr="00254A81" w:rsidTr="009513E6">
        <w:trPr>
          <w:cantSplit/>
          <w:tblHeader/>
        </w:trPr>
        <w:tc>
          <w:tcPr>
            <w:tcW w:w="2777" w:type="dxa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81" w:type="dxa"/>
            <w:gridSpan w:val="3"/>
            <w:vAlign w:val="bottom"/>
            <w:hideMark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209" w:type="dxa"/>
            <w:gridSpan w:val="3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  <w:r w:rsidRPr="00254A81">
              <w:rPr>
                <w:rFonts w:ascii="Angsana New" w:hAnsi="Angsana New"/>
                <w:b/>
                <w:sz w:val="30"/>
                <w:szCs w:val="30"/>
              </w:rPr>
              <w:t>-</w:t>
            </w:r>
            <w:r w:rsidRPr="00254A81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9513E6" w:rsidRPr="00254A81" w:rsidRDefault="009513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67" w:type="dxa"/>
            <w:gridSpan w:val="3"/>
            <w:vAlign w:val="bottom"/>
            <w:hideMark/>
          </w:tcPr>
          <w:p w:rsidR="009513E6" w:rsidRPr="00254A81" w:rsidRDefault="009513E6" w:rsidP="004F4C9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9513E6" w:rsidRPr="00254A81" w:rsidRDefault="009513E6" w:rsidP="004F4C9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6F4585" w:rsidRPr="00254A81" w:rsidTr="006F4585">
        <w:trPr>
          <w:cantSplit/>
          <w:trHeight w:val="389"/>
          <w:tblHeader/>
        </w:trPr>
        <w:tc>
          <w:tcPr>
            <w:tcW w:w="2777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707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972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6F4585" w:rsidRPr="00254A81" w:rsidRDefault="002334A4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2334A4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93" w:type="dxa"/>
            <w:vAlign w:val="bottom"/>
          </w:tcPr>
          <w:p w:rsidR="006F4585" w:rsidRPr="00254A81" w:rsidRDefault="002334A4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6F4585" w:rsidRPr="00254A81" w:rsidTr="009513E6">
        <w:trPr>
          <w:cantSplit/>
          <w:trHeight w:val="270"/>
        </w:trPr>
        <w:tc>
          <w:tcPr>
            <w:tcW w:w="2777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81" w:type="dxa"/>
            <w:gridSpan w:val="3"/>
            <w:hideMark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0166" w:type="dxa"/>
            <w:gridSpan w:val="19"/>
            <w:hideMark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4585" w:rsidRPr="00254A81" w:rsidTr="009513E6">
        <w:trPr>
          <w:cantSplit/>
          <w:trHeight w:val="270"/>
        </w:trPr>
        <w:tc>
          <w:tcPr>
            <w:tcW w:w="2777" w:type="dxa"/>
            <w:hideMark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707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3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C3" w:rsidRPr="00254A81" w:rsidTr="009513E6">
        <w:trPr>
          <w:cantSplit/>
          <w:trHeight w:val="270"/>
        </w:trPr>
        <w:tc>
          <w:tcPr>
            <w:tcW w:w="2777" w:type="dxa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P.T. Indo Liberty </w:t>
            </w:r>
            <w:r w:rsidRPr="00254A81">
              <w:rPr>
                <w:rFonts w:ascii="Angsana New" w:hAnsi="Angsana New"/>
                <w:sz w:val="30"/>
                <w:szCs w:val="30"/>
                <w:lang w:val="en-GB"/>
              </w:rPr>
              <w:t>Textiles</w:t>
            </w:r>
          </w:p>
        </w:tc>
        <w:tc>
          <w:tcPr>
            <w:tcW w:w="707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515,664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515,664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732AC3" w:rsidRPr="00AA416C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A416C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732AC3" w:rsidRPr="00254A81" w:rsidRDefault="00732AC3" w:rsidP="002D17A8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32AC3">
              <w:rPr>
                <w:rFonts w:ascii="Angsana New" w:hAnsi="Angsana New"/>
                <w:sz w:val="30"/>
                <w:szCs w:val="30"/>
                <w:lang w:val="en-GB" w:bidi="ar-SA"/>
              </w:rPr>
              <w:t>2,024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3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-</w:t>
            </w:r>
          </w:p>
        </w:tc>
      </w:tr>
      <w:tr w:rsidR="00732AC3" w:rsidRPr="00254A81" w:rsidTr="009513E6">
        <w:trPr>
          <w:cantSplit/>
          <w:trHeight w:val="270"/>
        </w:trPr>
        <w:tc>
          <w:tcPr>
            <w:tcW w:w="2777" w:type="dxa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707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972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:rsidR="00732AC3" w:rsidRPr="00AA416C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A416C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25,491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3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25,491</w:t>
            </w:r>
          </w:p>
        </w:tc>
      </w:tr>
      <w:tr w:rsidR="00732AC3" w:rsidRPr="00254A81" w:rsidTr="009513E6">
        <w:trPr>
          <w:cantSplit/>
          <w:trHeight w:val="270"/>
        </w:trPr>
        <w:tc>
          <w:tcPr>
            <w:tcW w:w="2777" w:type="dxa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proofErr w:type="spellStart"/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Indigold</w:t>
            </w:r>
            <w:proofErr w:type="spellEnd"/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Carbon (Mauritius) Limited</w:t>
            </w:r>
          </w:p>
        </w:tc>
        <w:tc>
          <w:tcPr>
            <w:tcW w:w="707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308,870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308,870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2AC3" w:rsidRPr="00AA416C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A416C">
              <w:rPr>
                <w:rFonts w:ascii="Angsana New" w:hAnsi="Angsana New"/>
                <w:sz w:val="30"/>
                <w:szCs w:val="30"/>
                <w:lang w:val="en-GB" w:bidi="ar-SA"/>
              </w:rPr>
              <w:t>63,596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-</w:t>
            </w:r>
          </w:p>
        </w:tc>
        <w:tc>
          <w:tcPr>
            <w:tcW w:w="180" w:type="dxa"/>
            <w:vAlign w:val="bottom"/>
            <w:hideMark/>
          </w:tcPr>
          <w:p w:rsidR="00732AC3" w:rsidRPr="00254A81" w:rsidRDefault="00732AC3" w:rsidP="00732AC3">
            <w:pPr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-</w:t>
            </w:r>
          </w:p>
        </w:tc>
      </w:tr>
      <w:tr w:rsidR="00732AC3" w:rsidRPr="00254A81" w:rsidTr="004C4970">
        <w:trPr>
          <w:cantSplit/>
        </w:trPr>
        <w:tc>
          <w:tcPr>
            <w:tcW w:w="2777" w:type="dxa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07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732AC3" w:rsidRPr="00AA416C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A416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2AC3" w:rsidRPr="00C74D25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32AC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27,515</w:t>
            </w:r>
          </w:p>
        </w:tc>
        <w:tc>
          <w:tcPr>
            <w:tcW w:w="180" w:type="dxa"/>
            <w:vAlign w:val="bottom"/>
          </w:tcPr>
          <w:p w:rsidR="00732AC3" w:rsidRPr="00254A81" w:rsidRDefault="00732AC3" w:rsidP="00732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32AC3" w:rsidRPr="00C74D25" w:rsidRDefault="00732AC3" w:rsidP="00732AC3">
            <w:pPr>
              <w:tabs>
                <w:tab w:val="clear" w:pos="227"/>
                <w:tab w:val="clear" w:pos="454"/>
                <w:tab w:val="clear" w:pos="680"/>
                <w:tab w:val="left" w:pos="6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74D2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25,491</w:t>
            </w:r>
          </w:p>
        </w:tc>
      </w:tr>
    </w:tbl>
    <w:p w:rsidR="00A919DE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BA53F8" w:rsidRPr="00254A81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  <w:r w:rsidR="00B44813" w:rsidRPr="00254A81">
        <w:rPr>
          <w:rFonts w:ascii="Angsana New" w:hAnsi="Angsana New"/>
          <w:sz w:val="30"/>
          <w:szCs w:val="30"/>
          <w:cs/>
        </w:rPr>
        <w:lastRenderedPageBreak/>
        <w:t>ตารางต่อไปนี้สรุป</w:t>
      </w:r>
      <w:r w:rsidR="00284730" w:rsidRPr="00254A81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</w:t>
      </w:r>
      <w:r w:rsidR="00B44813" w:rsidRPr="00254A81">
        <w:rPr>
          <w:rFonts w:ascii="Angsana New" w:hAnsi="Angsana New"/>
          <w:sz w:val="30"/>
          <w:szCs w:val="30"/>
          <w:cs/>
        </w:rPr>
        <w:t xml:space="preserve">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66DCD" w:rsidRPr="00254A81">
        <w:rPr>
          <w:rFonts w:ascii="Angsana New" w:hAnsi="Angsana New"/>
          <w:sz w:val="30"/>
          <w:szCs w:val="30"/>
          <w:cs/>
        </w:rPr>
        <w:br/>
      </w:r>
      <w:r w:rsidR="003E66CE" w:rsidRPr="00254A81">
        <w:rPr>
          <w:rFonts w:ascii="Angsana New" w:hAnsi="Angsana New"/>
          <w:sz w:val="30"/>
          <w:szCs w:val="30"/>
          <w:cs/>
        </w:rPr>
        <w:t>รวมทั้ง</w:t>
      </w:r>
      <w:r w:rsidR="00B44813" w:rsidRPr="00254A81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68670F" w:rsidRPr="00254A81">
        <w:rPr>
          <w:rFonts w:ascii="Angsana New" w:hAnsi="Angsana New"/>
          <w:sz w:val="30"/>
          <w:szCs w:val="30"/>
          <w:cs/>
        </w:rPr>
        <w:t>บริษัท</w:t>
      </w:r>
      <w:r w:rsidR="00B44813" w:rsidRPr="00254A81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:rsidR="00BA53F8" w:rsidRPr="00254A81" w:rsidRDefault="00BA53F8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-43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tbl>
      <w:tblPr>
        <w:tblW w:w="1488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040"/>
        <w:gridCol w:w="1022"/>
        <w:gridCol w:w="236"/>
        <w:gridCol w:w="1024"/>
        <w:gridCol w:w="236"/>
        <w:gridCol w:w="1024"/>
        <w:gridCol w:w="247"/>
        <w:gridCol w:w="1013"/>
        <w:gridCol w:w="236"/>
        <w:gridCol w:w="1024"/>
        <w:gridCol w:w="236"/>
        <w:gridCol w:w="1024"/>
        <w:gridCol w:w="236"/>
        <w:gridCol w:w="1024"/>
        <w:gridCol w:w="236"/>
        <w:gridCol w:w="1024"/>
      </w:tblGrid>
      <w:tr w:rsidR="00DD3DDF" w:rsidRPr="00254A81" w:rsidTr="00DD3DDF">
        <w:tc>
          <w:tcPr>
            <w:tcW w:w="5040" w:type="dxa"/>
            <w:shd w:val="clear" w:color="auto" w:fill="auto"/>
          </w:tcPr>
          <w:p w:rsidR="00DD3DDF" w:rsidRPr="00254A81" w:rsidRDefault="00DD3DDF" w:rsidP="00DD3DD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</w:p>
        </w:tc>
        <w:tc>
          <w:tcPr>
            <w:tcW w:w="2282" w:type="dxa"/>
            <w:gridSpan w:val="3"/>
            <w:shd w:val="clear" w:color="auto" w:fill="auto"/>
          </w:tcPr>
          <w:p w:rsidR="008A58F1" w:rsidRPr="00254A81" w:rsidRDefault="008A58F1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:rsidR="008A58F1" w:rsidRPr="00254A81" w:rsidRDefault="008A58F1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  <w:p w:rsidR="00DD3DDF" w:rsidRPr="00254A81" w:rsidRDefault="00DD3DDF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</w:rPr>
              <w:t>P.T. Indo Liberty Textiles</w:t>
            </w:r>
          </w:p>
        </w:tc>
        <w:tc>
          <w:tcPr>
            <w:tcW w:w="236" w:type="dxa"/>
            <w:shd w:val="clear" w:color="auto" w:fill="auto"/>
          </w:tcPr>
          <w:p w:rsidR="00DD3DDF" w:rsidRPr="00254A81" w:rsidRDefault="00DD3DDF" w:rsidP="00DD3D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:rsidR="00DD3DDF" w:rsidRPr="00254A81" w:rsidRDefault="00DD3DDF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บริษัท อดิตยา</w:t>
            </w: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br/>
              <w:t xml:space="preserve">เบอร์ล่า เคมีคัลส์ </w:t>
            </w: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br/>
              <w:t>(ประเทศไทย) จำกัด</w:t>
            </w:r>
          </w:p>
        </w:tc>
        <w:tc>
          <w:tcPr>
            <w:tcW w:w="236" w:type="dxa"/>
            <w:shd w:val="clear" w:color="auto" w:fill="auto"/>
          </w:tcPr>
          <w:p w:rsidR="00DD3DDF" w:rsidRPr="00254A81" w:rsidRDefault="00DD3DDF" w:rsidP="00DD3D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:rsidR="008A58F1" w:rsidRPr="00254A81" w:rsidRDefault="008A58F1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:rsidR="00DD3DDF" w:rsidRPr="00254A81" w:rsidRDefault="00DD3DDF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proofErr w:type="spellStart"/>
            <w:r w:rsidRPr="00254A81">
              <w:rPr>
                <w:rFonts w:ascii="Angsana New" w:eastAsia="Calibri" w:hAnsi="Angsana New"/>
                <w:sz w:val="26"/>
                <w:szCs w:val="26"/>
              </w:rPr>
              <w:t>Indigold</w:t>
            </w:r>
            <w:proofErr w:type="spellEnd"/>
            <w:r w:rsidRPr="00254A81">
              <w:rPr>
                <w:rFonts w:ascii="Angsana New" w:eastAsia="Calibri" w:hAnsi="Angsana New"/>
                <w:sz w:val="26"/>
                <w:szCs w:val="26"/>
              </w:rPr>
              <w:t xml:space="preserve"> Carbon (</w:t>
            </w:r>
            <w:proofErr w:type="gramStart"/>
            <w:r w:rsidRPr="00254A81">
              <w:rPr>
                <w:rFonts w:ascii="Angsana New" w:eastAsia="Calibri" w:hAnsi="Angsana New"/>
                <w:sz w:val="26"/>
                <w:szCs w:val="26"/>
              </w:rPr>
              <w:t>Mauritius)  Limited</w:t>
            </w:r>
            <w:proofErr w:type="gramEnd"/>
          </w:p>
        </w:tc>
        <w:tc>
          <w:tcPr>
            <w:tcW w:w="236" w:type="dxa"/>
            <w:shd w:val="clear" w:color="auto" w:fill="auto"/>
          </w:tcPr>
          <w:p w:rsidR="00DD3DDF" w:rsidRPr="00254A81" w:rsidRDefault="00DD3DDF" w:rsidP="00DD3DD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:rsidR="008A58F1" w:rsidRPr="00254A81" w:rsidRDefault="008A58F1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8A58F1" w:rsidRPr="00254A81" w:rsidRDefault="008A58F1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DD3DDF" w:rsidRPr="00254A81" w:rsidRDefault="00DD3DDF" w:rsidP="00DD3D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F4585" w:rsidRPr="00254A81" w:rsidTr="00DD3DDF">
        <w:tc>
          <w:tcPr>
            <w:tcW w:w="5040" w:type="dxa"/>
            <w:shd w:val="clear" w:color="auto" w:fill="auto"/>
          </w:tcPr>
          <w:p w:rsidR="006F4585" w:rsidRPr="00254A81" w:rsidRDefault="006F4585" w:rsidP="006F458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</w:p>
        </w:tc>
        <w:tc>
          <w:tcPr>
            <w:tcW w:w="1022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47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6F4585" w:rsidRPr="00254A81" w:rsidRDefault="006F4585" w:rsidP="006F458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</w:tr>
      <w:tr w:rsidR="006F4585" w:rsidRPr="00254A81" w:rsidTr="00DD3DDF">
        <w:tc>
          <w:tcPr>
            <w:tcW w:w="5040" w:type="dxa"/>
            <w:shd w:val="clear" w:color="auto" w:fill="auto"/>
          </w:tcPr>
          <w:p w:rsidR="006F4585" w:rsidRPr="00254A81" w:rsidRDefault="006F4585" w:rsidP="006F458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</w:p>
        </w:tc>
        <w:tc>
          <w:tcPr>
            <w:tcW w:w="9842" w:type="dxa"/>
            <w:gridSpan w:val="15"/>
            <w:shd w:val="clear" w:color="auto" w:fill="auto"/>
          </w:tcPr>
          <w:p w:rsidR="006F4585" w:rsidRPr="00254A81" w:rsidRDefault="006F4585" w:rsidP="006F4585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  <w:r w:rsidRPr="00254A81">
              <w:rPr>
                <w:rFonts w:ascii="Angsana New" w:eastAsia="Calibri" w:hAnsi="Angsana New"/>
                <w:i/>
                <w:iCs/>
                <w:sz w:val="26"/>
                <w:szCs w:val="26"/>
                <w:lang w:eastAsia="en-US"/>
              </w:rPr>
              <w:t>(</w:t>
            </w:r>
            <w:r w:rsidRPr="00254A81">
              <w:rPr>
                <w:rFonts w:ascii="Angsana New" w:eastAsia="Calibri" w:hAnsi="Angsana New"/>
                <w:i/>
                <w:iCs/>
                <w:sz w:val="26"/>
                <w:szCs w:val="26"/>
                <w:cs/>
                <w:lang w:eastAsia="en-US" w:bidi="th-TH"/>
              </w:rPr>
              <w:t>พันบาท)</w:t>
            </w:r>
          </w:p>
        </w:tc>
      </w:tr>
      <w:tr w:rsidR="00722058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722058" w:rsidRPr="00254A81" w:rsidRDefault="00722058" w:rsidP="00722058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722058" w:rsidRPr="00E55067" w:rsidRDefault="00722058" w:rsidP="0072205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3,440,129</w:t>
            </w: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4,090,637</w:t>
            </w: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722058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sz w:val="26"/>
                <w:szCs w:val="26"/>
              </w:rPr>
              <w:t>15,951,792</w:t>
            </w:r>
          </w:p>
        </w:tc>
        <w:tc>
          <w:tcPr>
            <w:tcW w:w="247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17,880,432</w:t>
            </w: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722058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sz w:val="26"/>
                <w:szCs w:val="26"/>
              </w:rPr>
              <w:t>33,408,932</w:t>
            </w: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38,751,517</w:t>
            </w: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722058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sz w:val="26"/>
                <w:szCs w:val="26"/>
              </w:rPr>
              <w:t>52,800,853</w:t>
            </w: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60,722,586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AC5C2E" w:rsidRPr="00E55067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(53,452)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74,235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842,289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931,028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8F7E66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F7E66">
              <w:rPr>
                <w:rFonts w:ascii="Angsana New" w:eastAsia="Calibri" w:hAnsi="Angsana New"/>
                <w:sz w:val="26"/>
                <w:szCs w:val="26"/>
              </w:rPr>
              <w:t>1,</w:t>
            </w:r>
            <w:r w:rsidR="00FB20A9">
              <w:rPr>
                <w:rFonts w:ascii="Angsana New" w:eastAsia="Calibri" w:hAnsi="Angsana New"/>
                <w:sz w:val="26"/>
                <w:szCs w:val="26"/>
              </w:rPr>
              <w:t>640,323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</w:t>
            </w:r>
            <w:r w:rsidR="0087401F">
              <w:rPr>
                <w:rFonts w:ascii="Angsana New" w:eastAsia="Calibri" w:hAnsi="Angsana New"/>
                <w:sz w:val="26"/>
                <w:szCs w:val="26"/>
              </w:rPr>
              <w:t>472,551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FB20A9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2,429,160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2,</w:t>
            </w:r>
            <w:r w:rsidR="0087401F">
              <w:rPr>
                <w:rFonts w:ascii="Angsana New" w:eastAsia="Calibri" w:hAnsi="Angsana New"/>
                <w:sz w:val="26"/>
                <w:szCs w:val="26"/>
              </w:rPr>
              <w:t>477,814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E55067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13,589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1,791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(8,297)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110,347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8F7E66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F7E66">
              <w:rPr>
                <w:rFonts w:ascii="Angsana New" w:eastAsia="Calibri" w:hAnsi="Angsana New"/>
                <w:sz w:val="26"/>
                <w:szCs w:val="26"/>
              </w:rPr>
              <w:t>(1,741,336)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(1,264,955)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(1,736,044)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(1,152,817)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</w:rPr>
              <w:t>39,863</w:t>
            </w: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76,026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833,992</w:t>
            </w:r>
          </w:p>
        </w:tc>
        <w:tc>
          <w:tcPr>
            <w:tcW w:w="247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1,041,375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8F7E66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F7E66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(</w:t>
            </w:r>
            <w:r w:rsidR="00FB20A9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101,013</w:t>
            </w:r>
            <w:r w:rsidRPr="008F7E66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87401F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sz w:val="26"/>
                <w:szCs w:val="26"/>
              </w:rPr>
              <w:t>207,596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FB20A9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sz w:val="26"/>
                <w:szCs w:val="26"/>
              </w:rPr>
              <w:t>693,116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th-TH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1,</w:t>
            </w:r>
            <w:r w:rsidR="0087401F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324,997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AC5C2E" w:rsidRPr="00E55067" w:rsidRDefault="00AC5C2E" w:rsidP="00AC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72" w:right="-72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5C2E" w:rsidRPr="00254A81" w:rsidRDefault="00AC5C2E" w:rsidP="00AC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(14,582)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(6,239)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8F7E66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F7E66">
              <w:rPr>
                <w:rFonts w:ascii="Angsana New" w:eastAsia="Calibri" w:hAnsi="Angsana New"/>
                <w:sz w:val="26"/>
                <w:szCs w:val="26"/>
              </w:rPr>
              <w:t>(</w:t>
            </w:r>
            <w:r w:rsidR="00FB20A9">
              <w:rPr>
                <w:rFonts w:ascii="Angsana New" w:eastAsia="Calibri" w:hAnsi="Angsana New"/>
                <w:sz w:val="26"/>
                <w:szCs w:val="26"/>
              </w:rPr>
              <w:t>49,716</w:t>
            </w:r>
            <w:r w:rsidRPr="008F7E66"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87401F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24,570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</w:t>
            </w:r>
            <w:r w:rsidR="00FB20A9">
              <w:rPr>
                <w:rFonts w:ascii="Angsana New" w:eastAsia="Calibri" w:hAnsi="Angsana New"/>
                <w:sz w:val="26"/>
                <w:szCs w:val="26"/>
              </w:rPr>
              <w:t>64,298</w:t>
            </w:r>
            <w:r w:rsidRPr="00AC5C2E"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87401F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18,331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AC5C2E" w:rsidRPr="00E55067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(</w:t>
            </w:r>
            <w:r>
              <w:rPr>
                <w:rFonts w:ascii="Angsana New" w:eastAsia="Calibri" w:hAnsi="Angsana New"/>
                <w:sz w:val="26"/>
                <w:szCs w:val="26"/>
              </w:rPr>
              <w:t>39,863</w:t>
            </w:r>
            <w:r w:rsidRPr="00E55067"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76,026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848,574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1,047,614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8F7E66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F7E66">
              <w:rPr>
                <w:rFonts w:ascii="Angsana New" w:eastAsia="Calibri" w:hAnsi="Angsana New"/>
                <w:sz w:val="26"/>
                <w:szCs w:val="26"/>
              </w:rPr>
              <w:t>(51,297)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183,026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757,414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1,306,666</w:t>
            </w:r>
          </w:p>
        </w:tc>
      </w:tr>
      <w:tr w:rsidR="00722058" w:rsidRPr="00254A81" w:rsidTr="005E7DE2">
        <w:trPr>
          <w:trHeight w:hRule="exact" w:val="288"/>
        </w:trPr>
        <w:tc>
          <w:tcPr>
            <w:tcW w:w="5040" w:type="dxa"/>
            <w:shd w:val="clear" w:color="auto" w:fill="auto"/>
          </w:tcPr>
          <w:p w:rsidR="00722058" w:rsidRPr="00254A81" w:rsidRDefault="00722058" w:rsidP="00722058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722058" w:rsidRPr="00E55067" w:rsidRDefault="00722058" w:rsidP="0072205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722058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722058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722058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22058" w:rsidRPr="00254A81" w:rsidRDefault="00722058" w:rsidP="0072205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AC5C2E" w:rsidRPr="00E55067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869,907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1,268,295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6,310,749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7,237,099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sz w:val="26"/>
                <w:szCs w:val="26"/>
              </w:rPr>
              <w:t>12,080,729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17,463,033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19,261,385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25,968,427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AC5C2E" w:rsidRPr="00E55067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2,387,486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2,374,987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15,129,004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14,407,295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sz w:val="26"/>
                <w:szCs w:val="26"/>
              </w:rPr>
              <w:t>22,821,485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23,085,114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40,337,975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39,867,396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AC5C2E" w:rsidRPr="00E55067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(1,149,214)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(1,556,297)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(4,846,254)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(4,018,076)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sz w:val="26"/>
                <w:szCs w:val="26"/>
              </w:rPr>
              <w:t>(7,975,537)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(10,829,657)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(13,971,005)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(16,404,030)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E55067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E55067">
              <w:rPr>
                <w:rFonts w:ascii="Angsana New" w:eastAsia="Calibri" w:hAnsi="Angsana New"/>
                <w:sz w:val="26"/>
                <w:szCs w:val="26"/>
              </w:rPr>
              <w:t>(1,311,443)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(1,244,432)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(2,380,689)</w:t>
            </w:r>
          </w:p>
        </w:tc>
        <w:tc>
          <w:tcPr>
            <w:tcW w:w="247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(4,162,500)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sz w:val="26"/>
                <w:szCs w:val="26"/>
              </w:rPr>
              <w:t>(23,093,573)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(25,656,454)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sz w:val="26"/>
                <w:szCs w:val="26"/>
              </w:rPr>
              <w:t>(26,785,705)</w:t>
            </w:r>
          </w:p>
        </w:tc>
        <w:tc>
          <w:tcPr>
            <w:tcW w:w="236" w:type="dxa"/>
            <w:shd w:val="clear" w:color="auto" w:fill="auto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C2E" w:rsidRPr="00254A81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(31,063,386)</w:t>
            </w:r>
          </w:p>
        </w:tc>
      </w:tr>
      <w:tr w:rsidR="00AC5C2E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AC5C2E" w:rsidRPr="00254A81" w:rsidRDefault="00AC5C2E" w:rsidP="00AC5C2E">
            <w:pPr>
              <w:spacing w:line="240" w:lineRule="auto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796,736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842,553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14,212,810</w:t>
            </w:r>
          </w:p>
        </w:tc>
        <w:tc>
          <w:tcPr>
            <w:tcW w:w="247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13,463,818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3,833,104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4,062,036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AC5C2E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AC5C2E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18,842,650</w:t>
            </w:r>
          </w:p>
        </w:tc>
        <w:tc>
          <w:tcPr>
            <w:tcW w:w="236" w:type="dxa"/>
            <w:shd w:val="clear" w:color="auto" w:fill="auto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5C2E" w:rsidRPr="00722058" w:rsidRDefault="00AC5C2E" w:rsidP="00AC5C2E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2058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18,368,407</w:t>
            </w:r>
          </w:p>
        </w:tc>
      </w:tr>
      <w:tr w:rsidR="005E7DE2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B5109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DE2" w:rsidRPr="00254A81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DE2" w:rsidRPr="00931A4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1A41">
              <w:rPr>
                <w:rFonts w:ascii="Angsana New" w:eastAsia="Calibri" w:hAnsi="Angsana New"/>
                <w:sz w:val="26"/>
                <w:szCs w:val="26"/>
              </w:rPr>
              <w:t>19,492</w:t>
            </w:r>
          </w:p>
        </w:tc>
        <w:tc>
          <w:tcPr>
            <w:tcW w:w="247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34,074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DE2" w:rsidRPr="008F7E66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F7E66">
              <w:rPr>
                <w:rFonts w:ascii="Angsana New" w:eastAsia="Calibri" w:hAnsi="Angsana New"/>
                <w:sz w:val="26"/>
                <w:szCs w:val="26"/>
              </w:rPr>
              <w:t>976,872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1,154,507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DE2" w:rsidRPr="00931A4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1A41">
              <w:rPr>
                <w:rFonts w:ascii="Angsana New" w:eastAsia="Calibri" w:hAnsi="Angsana New"/>
                <w:sz w:val="26"/>
                <w:szCs w:val="26"/>
              </w:rPr>
              <w:t>996,364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7DE2" w:rsidRPr="00433A1E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</w:t>
            </w:r>
            <w:r w:rsidR="00433A1E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>188,581</w:t>
            </w:r>
          </w:p>
        </w:tc>
      </w:tr>
      <w:tr w:rsidR="005E7DE2" w:rsidRPr="00254A81" w:rsidTr="00F701E1">
        <w:trPr>
          <w:trHeight w:hRule="exact" w:val="360"/>
        </w:trPr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B5109">
              <w:rPr>
                <w:rFonts w:ascii="Angsana New" w:hAnsi="Angsana New"/>
                <w:sz w:val="26"/>
                <w:szCs w:val="26"/>
                <w:lang w:val="en-GB" w:bidi="ar-SA"/>
              </w:rPr>
              <w:t>796,736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3A5F27" w:rsidRDefault="005E7DE2" w:rsidP="005E7D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>842,553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931A4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1A41">
              <w:rPr>
                <w:rFonts w:ascii="Angsana New" w:eastAsia="Calibri" w:hAnsi="Angsana New"/>
                <w:sz w:val="26"/>
                <w:szCs w:val="26"/>
              </w:rPr>
              <w:t>14,193,318</w:t>
            </w:r>
          </w:p>
        </w:tc>
        <w:tc>
          <w:tcPr>
            <w:tcW w:w="247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13,429,744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F7E66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F7E66">
              <w:rPr>
                <w:rFonts w:ascii="Angsana New" w:eastAsia="Calibri" w:hAnsi="Angsana New"/>
                <w:sz w:val="26"/>
                <w:szCs w:val="26"/>
              </w:rPr>
              <w:t>2,856,232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2,907,529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931A4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1A41">
              <w:rPr>
                <w:rFonts w:ascii="Angsana New" w:eastAsia="Calibri" w:hAnsi="Angsana New"/>
                <w:sz w:val="26"/>
                <w:szCs w:val="26"/>
              </w:rPr>
              <w:t>17,846,286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254A81" w:rsidRDefault="00433A1E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17,179,826</w:t>
            </w:r>
          </w:p>
        </w:tc>
      </w:tr>
      <w:tr w:rsidR="005E7DE2" w:rsidRPr="00254A81" w:rsidTr="00486700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  <w:r w:rsidRPr="00254A81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282" w:type="dxa"/>
            <w:gridSpan w:val="3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</w:rPr>
              <w:t>P.T. Indo Liberty Textiles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บริษัท อดิตยา</w:t>
            </w: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br/>
              <w:t xml:space="preserve">เบอร์ล่า เคมีคัลส์ </w:t>
            </w: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br/>
              <w:t>(ประเทศไทย) จำกัด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proofErr w:type="spellStart"/>
            <w:r w:rsidRPr="00254A81">
              <w:rPr>
                <w:rFonts w:ascii="Angsana New" w:eastAsia="Calibri" w:hAnsi="Angsana New"/>
                <w:sz w:val="26"/>
                <w:szCs w:val="26"/>
              </w:rPr>
              <w:t>Indigold</w:t>
            </w:r>
            <w:proofErr w:type="spellEnd"/>
            <w:r w:rsidRPr="00254A81">
              <w:rPr>
                <w:rFonts w:ascii="Angsana New" w:eastAsia="Calibri" w:hAnsi="Angsana New"/>
                <w:sz w:val="26"/>
                <w:szCs w:val="26"/>
              </w:rPr>
              <w:t xml:space="preserve"> Carbon (</w:t>
            </w:r>
            <w:proofErr w:type="gramStart"/>
            <w:r w:rsidRPr="00254A81">
              <w:rPr>
                <w:rFonts w:ascii="Angsana New" w:eastAsia="Calibri" w:hAnsi="Angsana New"/>
                <w:sz w:val="26"/>
                <w:szCs w:val="26"/>
              </w:rPr>
              <w:t>Mauritius)  Limited</w:t>
            </w:r>
            <w:proofErr w:type="gramEnd"/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5E7DE2" w:rsidRPr="00254A81" w:rsidRDefault="005E7DE2" w:rsidP="005E7D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E7DE2" w:rsidRPr="00254A81" w:rsidTr="00486700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</w:p>
        </w:tc>
        <w:tc>
          <w:tcPr>
            <w:tcW w:w="1022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47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</w:tr>
      <w:tr w:rsidR="005E7DE2" w:rsidRPr="00254A81" w:rsidTr="00486700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</w:p>
        </w:tc>
        <w:tc>
          <w:tcPr>
            <w:tcW w:w="9842" w:type="dxa"/>
            <w:gridSpan w:val="15"/>
            <w:shd w:val="clear" w:color="auto" w:fill="auto"/>
          </w:tcPr>
          <w:p w:rsidR="005E7DE2" w:rsidRPr="00254A81" w:rsidRDefault="005E7DE2" w:rsidP="005E7DE2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color w:val="0000FF"/>
                <w:sz w:val="26"/>
                <w:szCs w:val="26"/>
                <w:lang w:val="en-US" w:eastAsia="en-US"/>
              </w:rPr>
            </w:pPr>
            <w:r w:rsidRPr="00254A81">
              <w:rPr>
                <w:rFonts w:ascii="Angsana New" w:eastAsia="Calibri" w:hAnsi="Angsana New"/>
                <w:i/>
                <w:iCs/>
                <w:sz w:val="26"/>
                <w:szCs w:val="26"/>
                <w:lang w:eastAsia="en-US"/>
              </w:rPr>
              <w:t>(</w:t>
            </w:r>
            <w:r w:rsidRPr="00254A81">
              <w:rPr>
                <w:rFonts w:ascii="Angsana New" w:eastAsia="Calibri" w:hAnsi="Angsana New"/>
                <w:i/>
                <w:iCs/>
                <w:sz w:val="26"/>
                <w:szCs w:val="26"/>
                <w:cs/>
                <w:lang w:eastAsia="en-US" w:bidi="th-TH"/>
              </w:rPr>
              <w:t>พันบาท)</w:t>
            </w:r>
          </w:p>
        </w:tc>
      </w:tr>
      <w:tr w:rsidR="005E7DE2" w:rsidRPr="00254A81" w:rsidTr="00DD3DDF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Default="005E7DE2" w:rsidP="005E7D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5E7DE2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</w:tr>
      <w:tr w:rsidR="005E7DE2" w:rsidRPr="00254A81" w:rsidTr="00DD3DDF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</w:rPr>
              <w:t xml:space="preserve">   </w:t>
            </w: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 xml:space="preserve">ณ วันที่ </w:t>
            </w:r>
            <w:r w:rsidRPr="00254A81">
              <w:rPr>
                <w:rFonts w:ascii="Angsana New" w:eastAsia="Calibri" w:hAnsi="Angsana New"/>
                <w:sz w:val="26"/>
                <w:szCs w:val="26"/>
              </w:rPr>
              <w:t xml:space="preserve">1 </w:t>
            </w: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เมษายนของปีก่อน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B5109">
              <w:rPr>
                <w:rFonts w:ascii="Angsana New" w:hAnsi="Angsana New"/>
                <w:sz w:val="26"/>
                <w:szCs w:val="26"/>
                <w:lang w:val="en-GB" w:bidi="ar-SA"/>
              </w:rPr>
              <w:t>336,286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300,763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sz w:val="26"/>
                <w:szCs w:val="26"/>
              </w:rPr>
              <w:t>4,026,145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3,737,457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sz w:val="26"/>
                <w:szCs w:val="26"/>
              </w:rPr>
              <w:t>598,660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560,</w:t>
            </w:r>
            <w:r w:rsidRPr="003A5F27">
              <w:rPr>
                <w:rFonts w:ascii="Angsana New" w:eastAsia="Calibri" w:hAnsi="Angsana New"/>
                <w:sz w:val="26"/>
                <w:szCs w:val="26"/>
              </w:rPr>
              <w:t>975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sz w:val="26"/>
                <w:szCs w:val="26"/>
              </w:rPr>
              <w:t>4,961,091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4,599,195</w:t>
            </w:r>
          </w:p>
        </w:tc>
      </w:tr>
      <w:tr w:rsidR="005E7DE2" w:rsidRPr="00254A81" w:rsidTr="003F18A3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B5109">
              <w:rPr>
                <w:rFonts w:ascii="Angsana New" w:hAnsi="Angsana New"/>
                <w:sz w:val="26"/>
                <w:szCs w:val="26"/>
                <w:lang w:val="en-GB" w:bidi="ar-SA"/>
              </w:rPr>
              <w:t>(15,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567</w:t>
            </w:r>
            <w:r w:rsidRPr="008B5109">
              <w:rPr>
                <w:rFonts w:ascii="Angsana New" w:hAnsi="Angsan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35,523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255,837</w:t>
            </w:r>
          </w:p>
        </w:tc>
        <w:tc>
          <w:tcPr>
            <w:tcW w:w="247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314,179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(10,562)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254A81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37,685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229,708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387,387</w:t>
            </w:r>
          </w:p>
        </w:tc>
      </w:tr>
      <w:tr w:rsidR="005E7DE2" w:rsidRPr="00254A81" w:rsidTr="003F18A3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spacing w:line="240" w:lineRule="auto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  <w:cs/>
              </w:rPr>
              <w:t>เงินปันผลรับระหว่างปี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B5109">
              <w:rPr>
                <w:rFonts w:ascii="Angsana New" w:hAnsi="Angsana New"/>
                <w:sz w:val="26"/>
                <w:szCs w:val="26"/>
                <w:lang w:val="en-GB" w:bidi="ar-SA"/>
              </w:rPr>
              <w:t>(2,024)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5E7DE2" w:rsidRPr="00254A81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72" w:right="-72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sz w:val="26"/>
                <w:szCs w:val="26"/>
              </w:rPr>
              <w:t>(25,491)</w:t>
            </w:r>
          </w:p>
        </w:tc>
        <w:tc>
          <w:tcPr>
            <w:tcW w:w="247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</w:rPr>
              <w:t>(25,491)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E2" w:rsidRPr="00254A81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72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sz w:val="26"/>
                <w:szCs w:val="26"/>
              </w:rPr>
              <w:t>(27,515)</w:t>
            </w:r>
          </w:p>
        </w:tc>
        <w:tc>
          <w:tcPr>
            <w:tcW w:w="236" w:type="dxa"/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5E7DE2" w:rsidRPr="00254A81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sz w:val="26"/>
                <w:szCs w:val="26"/>
              </w:rPr>
              <w:t>(25,491)</w:t>
            </w:r>
          </w:p>
        </w:tc>
      </w:tr>
      <w:tr w:rsidR="005E7DE2" w:rsidRPr="00254A81" w:rsidTr="00DD3DDF">
        <w:tc>
          <w:tcPr>
            <w:tcW w:w="5040" w:type="dxa"/>
            <w:shd w:val="clear" w:color="auto" w:fill="auto"/>
          </w:tcPr>
          <w:p w:rsidR="005E7DE2" w:rsidRPr="00254A81" w:rsidRDefault="005E7DE2" w:rsidP="005E7DE2">
            <w:pPr>
              <w:tabs>
                <w:tab w:val="clear" w:pos="227"/>
                <w:tab w:val="left" w:pos="191"/>
              </w:tabs>
              <w:spacing w:line="240" w:lineRule="auto"/>
              <w:ind w:left="191" w:hanging="191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254A81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 w:rsidRPr="00254A81">
              <w:rPr>
                <w:rFonts w:ascii="Angsana New" w:eastAsia="Calibri" w:hAnsi="Angsana New"/>
                <w:b/>
                <w:bCs/>
                <w:sz w:val="26"/>
                <w:szCs w:val="26"/>
              </w:rPr>
              <w:t xml:space="preserve">31 </w:t>
            </w:r>
            <w:r w:rsidRPr="00254A81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8B5109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318,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695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336,286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4,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</w:rPr>
              <w:t>256,491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4,026,145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sz w:val="26"/>
                <w:szCs w:val="26"/>
              </w:rPr>
              <w:t>588,098</w:t>
            </w:r>
          </w:p>
        </w:tc>
        <w:tc>
          <w:tcPr>
            <w:tcW w:w="236" w:type="dxa"/>
            <w:shd w:val="clear" w:color="auto" w:fill="auto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8B5109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598,660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bCs/>
                <w:sz w:val="26"/>
                <w:szCs w:val="26"/>
              </w:rPr>
              <w:t>5,163,284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E7DE2" w:rsidRPr="008B5109" w:rsidRDefault="005E7DE2" w:rsidP="005E7DE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8B5109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4,961,091</w:t>
            </w:r>
          </w:p>
        </w:tc>
      </w:tr>
    </w:tbl>
    <w:p w:rsidR="008A58F1" w:rsidRPr="00254A81" w:rsidRDefault="008A58F1" w:rsidP="000B3A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</w:p>
    <w:p w:rsidR="000B3A52" w:rsidRPr="00254A81" w:rsidRDefault="008A58F1" w:rsidP="000B3A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br w:type="page"/>
      </w:r>
      <w:r w:rsidR="00716259" w:rsidRPr="00254A81">
        <w:rPr>
          <w:rFonts w:ascii="Angsana New" w:hAnsi="Angsana New"/>
          <w:sz w:val="30"/>
          <w:szCs w:val="30"/>
          <w:u w:val="none"/>
        </w:rPr>
        <w:lastRenderedPageBreak/>
        <w:t>10</w:t>
      </w:r>
      <w:r w:rsidR="000B3A52" w:rsidRPr="00254A81">
        <w:rPr>
          <w:rFonts w:ascii="Angsana New" w:hAnsi="Angsana New"/>
          <w:sz w:val="30"/>
          <w:szCs w:val="30"/>
          <w:u w:val="none"/>
          <w:cs/>
        </w:rPr>
        <w:t xml:space="preserve"> </w:t>
      </w:r>
      <w:r w:rsidR="000B3A52" w:rsidRPr="00254A81">
        <w:rPr>
          <w:rFonts w:ascii="Angsana New" w:hAnsi="Angsana New"/>
          <w:sz w:val="30"/>
          <w:szCs w:val="30"/>
          <w:u w:val="none"/>
        </w:rPr>
        <w:tab/>
      </w:r>
      <w:r w:rsidR="000B3A52" w:rsidRPr="00254A81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:rsidR="000B3A52" w:rsidRPr="00254A81" w:rsidRDefault="000B3A52" w:rsidP="000B3A52">
      <w:pPr>
        <w:rPr>
          <w:rFonts w:ascii="Angsana New" w:hAnsi="Angsana New"/>
          <w:sz w:val="30"/>
          <w:szCs w:val="30"/>
        </w:rPr>
      </w:pPr>
    </w:p>
    <w:p w:rsidR="0092779D" w:rsidRPr="00254A81" w:rsidRDefault="0092779D" w:rsidP="0092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เ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DF76BF" w:rsidRPr="00254A81">
        <w:rPr>
          <w:rFonts w:ascii="Angsana New" w:hAnsi="Angsana New"/>
          <w:sz w:val="30"/>
          <w:szCs w:val="30"/>
        </w:rPr>
        <w:t>31</w:t>
      </w:r>
      <w:r w:rsidR="00DF76BF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700CF8">
        <w:rPr>
          <w:rFonts w:ascii="Angsana New" w:hAnsi="Angsana New"/>
          <w:sz w:val="30"/>
          <w:szCs w:val="30"/>
        </w:rPr>
        <w:t xml:space="preserve">2563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700CF8">
        <w:rPr>
          <w:rFonts w:ascii="Angsana New" w:hAnsi="Angsana New"/>
          <w:sz w:val="30"/>
          <w:szCs w:val="30"/>
        </w:rPr>
        <w:t>2562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1E354E" w:rsidRPr="00254A81">
        <w:rPr>
          <w:rFonts w:ascii="Angsana New" w:hAnsi="Angsana New"/>
          <w:sz w:val="30"/>
          <w:szCs w:val="30"/>
          <w:cs/>
        </w:rPr>
        <w:t>จากเงินลงทุนดังกล่าวสำหรับแต่ละ</w:t>
      </w:r>
      <w:r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:rsidR="0092779D" w:rsidRPr="00254A81" w:rsidRDefault="0092779D" w:rsidP="0092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1484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98"/>
        <w:gridCol w:w="798"/>
        <w:gridCol w:w="182"/>
        <w:gridCol w:w="722"/>
        <w:gridCol w:w="900"/>
        <w:gridCol w:w="180"/>
        <w:gridCol w:w="810"/>
        <w:gridCol w:w="180"/>
        <w:gridCol w:w="900"/>
        <w:gridCol w:w="180"/>
        <w:gridCol w:w="810"/>
        <w:gridCol w:w="180"/>
        <w:gridCol w:w="900"/>
        <w:gridCol w:w="180"/>
        <w:gridCol w:w="810"/>
        <w:gridCol w:w="180"/>
        <w:gridCol w:w="900"/>
        <w:gridCol w:w="180"/>
        <w:gridCol w:w="810"/>
        <w:gridCol w:w="180"/>
        <w:gridCol w:w="900"/>
        <w:gridCol w:w="180"/>
        <w:gridCol w:w="900"/>
      </w:tblGrid>
      <w:tr w:rsidR="0092779D" w:rsidRPr="00254A81" w:rsidTr="00C645D9">
        <w:trPr>
          <w:cantSplit/>
          <w:tblHeader/>
        </w:trPr>
        <w:tc>
          <w:tcPr>
            <w:tcW w:w="1980" w:type="dxa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898" w:type="dxa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1702" w:type="dxa"/>
            <w:gridSpan w:val="3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890" w:type="dxa"/>
            <w:gridSpan w:val="3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ราคาทุน</w:t>
            </w:r>
            <w:r w:rsidRPr="00254A81">
              <w:rPr>
                <w:rFonts w:ascii="Angsana New" w:hAnsi="Angsana New"/>
                <w:b/>
                <w:sz w:val="30"/>
                <w:szCs w:val="30"/>
              </w:rPr>
              <w:t>-</w:t>
            </w:r>
            <w:r w:rsidRPr="00254A81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92779D" w:rsidRPr="00254A81" w:rsidRDefault="0092779D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92779D" w:rsidRPr="00254A81" w:rsidRDefault="0092779D" w:rsidP="00C64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6F4585" w:rsidRPr="00254A81" w:rsidTr="00C645D9">
        <w:trPr>
          <w:cantSplit/>
          <w:tblHeader/>
        </w:trPr>
        <w:tc>
          <w:tcPr>
            <w:tcW w:w="19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2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6F4585" w:rsidRPr="00254A81" w:rsidTr="00C645D9">
        <w:trPr>
          <w:cantSplit/>
          <w:trHeight w:val="270"/>
        </w:trPr>
        <w:tc>
          <w:tcPr>
            <w:tcW w:w="2878" w:type="dxa"/>
            <w:gridSpan w:val="2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02" w:type="dxa"/>
            <w:gridSpan w:val="3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0260" w:type="dxa"/>
            <w:gridSpan w:val="19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4585" w:rsidRPr="00254A81" w:rsidTr="00C645D9">
        <w:trPr>
          <w:cantSplit/>
          <w:trHeight w:val="270"/>
        </w:trPr>
        <w:tc>
          <w:tcPr>
            <w:tcW w:w="2878" w:type="dxa"/>
            <w:gridSpan w:val="2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798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700FD" w:rsidRPr="00254A81" w:rsidTr="00C645D9">
        <w:trPr>
          <w:cantSplit/>
          <w:trHeight w:val="270"/>
        </w:trPr>
        <w:tc>
          <w:tcPr>
            <w:tcW w:w="1980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Birla Carbon Mexico, S.A. DE C.V.</w:t>
            </w:r>
          </w:p>
        </w:tc>
        <w:tc>
          <w:tcPr>
            <w:tcW w:w="898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ผลิตคาร์บอน</w:t>
            </w:r>
          </w:p>
        </w:tc>
        <w:tc>
          <w:tcPr>
            <w:tcW w:w="798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2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90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(12,854)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(12,854)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9700FD" w:rsidRPr="00254A81" w:rsidTr="00C645D9">
        <w:trPr>
          <w:cantSplit/>
        </w:trPr>
        <w:tc>
          <w:tcPr>
            <w:tcW w:w="1980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98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8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2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(12,854)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(12,854)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700FD" w:rsidRPr="00254A81" w:rsidRDefault="009700FD" w:rsidP="00970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0B3A52" w:rsidRPr="00254A81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7A1361" w:rsidRPr="00254A81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254A81" w:rsidSect="003125BC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667E16" w:rsidRPr="00254A81" w:rsidRDefault="00716259" w:rsidP="00667E1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Pr="00254A81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667E16" w:rsidRPr="00254A81">
        <w:rPr>
          <w:rFonts w:ascii="Angsana New" w:hAnsi="Angsana New"/>
          <w:sz w:val="30"/>
          <w:szCs w:val="30"/>
          <w:u w:val="none"/>
          <w:cs/>
        </w:rPr>
        <w:t xml:space="preserve">    </w:t>
      </w:r>
      <w:r w:rsidR="00667E16" w:rsidRPr="00254A81">
        <w:rPr>
          <w:rFonts w:ascii="Angsana New" w:hAnsi="Angsana New"/>
          <w:sz w:val="30"/>
          <w:szCs w:val="30"/>
          <w:u w:val="none"/>
        </w:rPr>
        <w:tab/>
      </w:r>
      <w:r w:rsidR="00667E16" w:rsidRPr="00254A81">
        <w:rPr>
          <w:rFonts w:ascii="Angsana New" w:hAnsi="Angsana New"/>
          <w:sz w:val="30"/>
          <w:szCs w:val="30"/>
          <w:u w:val="none"/>
          <w:cs/>
        </w:rPr>
        <w:t>เงินลงทุนระยะยาวอื่น</w:t>
      </w:r>
    </w:p>
    <w:p w:rsidR="0055369A" w:rsidRPr="00254A81" w:rsidRDefault="0055369A" w:rsidP="0055369A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5369A" w:rsidRPr="00254A81" w:rsidTr="003E3EE3">
        <w:trPr>
          <w:cantSplit/>
          <w:tblHeader/>
        </w:trPr>
        <w:tc>
          <w:tcPr>
            <w:tcW w:w="6390" w:type="dxa"/>
          </w:tcPr>
          <w:p w:rsidR="0055369A" w:rsidRPr="00254A81" w:rsidRDefault="0055369A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:rsidR="0055369A" w:rsidRPr="00254A81" w:rsidRDefault="0055369A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369A" w:rsidRPr="00254A81" w:rsidTr="003E3EE3">
        <w:trPr>
          <w:cantSplit/>
          <w:trHeight w:hRule="exact" w:val="374"/>
          <w:tblHeader/>
        </w:trPr>
        <w:tc>
          <w:tcPr>
            <w:tcW w:w="6390" w:type="dxa"/>
          </w:tcPr>
          <w:p w:rsidR="0055369A" w:rsidRPr="00254A81" w:rsidRDefault="0055369A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55369A" w:rsidRPr="00254A81" w:rsidRDefault="006F4585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55369A" w:rsidRPr="00254A81" w:rsidRDefault="0055369A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55369A" w:rsidRPr="00254A81" w:rsidRDefault="006F4585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55369A" w:rsidRPr="00254A81" w:rsidTr="003E3EE3">
        <w:trPr>
          <w:cantSplit/>
          <w:trHeight w:hRule="exact" w:val="374"/>
          <w:tblHeader/>
        </w:trPr>
        <w:tc>
          <w:tcPr>
            <w:tcW w:w="6390" w:type="dxa"/>
          </w:tcPr>
          <w:p w:rsidR="0055369A" w:rsidRPr="00254A81" w:rsidRDefault="0055369A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:rsidR="0055369A" w:rsidRPr="00254A81" w:rsidRDefault="0055369A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D1C44" w:rsidRPr="00254A81" w:rsidTr="0055369A">
        <w:trPr>
          <w:cantSplit/>
        </w:trPr>
        <w:tc>
          <w:tcPr>
            <w:tcW w:w="6390" w:type="dxa"/>
          </w:tcPr>
          <w:p w:rsidR="001D1C44" w:rsidRPr="00254A81" w:rsidRDefault="001D1C44" w:rsidP="001D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  <w:vAlign w:val="bottom"/>
          </w:tcPr>
          <w:p w:rsidR="001D1C44" w:rsidRPr="001D1C44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1D1C44">
              <w:rPr>
                <w:rFonts w:ascii="Angsana New" w:hAnsi="Angsana New"/>
                <w:sz w:val="30"/>
                <w:szCs w:val="30"/>
              </w:rPr>
              <w:t>16,273</w:t>
            </w:r>
          </w:p>
        </w:tc>
        <w:tc>
          <w:tcPr>
            <w:tcW w:w="270" w:type="dxa"/>
          </w:tcPr>
          <w:p w:rsidR="001D1C44" w:rsidRPr="00254A81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D1C44" w:rsidRPr="00254A81" w:rsidRDefault="00E85D1C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="001D1C4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877</w:t>
            </w:r>
          </w:p>
        </w:tc>
      </w:tr>
      <w:tr w:rsidR="001D1C44" w:rsidRPr="00254A81" w:rsidTr="00657EE5">
        <w:trPr>
          <w:cantSplit/>
        </w:trPr>
        <w:tc>
          <w:tcPr>
            <w:tcW w:w="6390" w:type="dxa"/>
          </w:tcPr>
          <w:p w:rsidR="001D1C44" w:rsidRPr="00254A81" w:rsidRDefault="001D1C44" w:rsidP="001D1C44">
            <w:pPr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D1C44" w:rsidRPr="001D1C44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1D1C44">
              <w:rPr>
                <w:rFonts w:ascii="Angsana New" w:hAnsi="Angsana New"/>
                <w:sz w:val="30"/>
                <w:szCs w:val="30"/>
              </w:rPr>
              <w:t>223,204</w:t>
            </w:r>
          </w:p>
        </w:tc>
        <w:tc>
          <w:tcPr>
            <w:tcW w:w="270" w:type="dxa"/>
          </w:tcPr>
          <w:p w:rsidR="001D1C44" w:rsidRPr="00254A81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D1C44" w:rsidRPr="00254A81" w:rsidRDefault="00E85D1C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223</w:t>
            </w:r>
            <w:r w:rsidR="001D1C4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sz w:val="30"/>
                <w:szCs w:val="30"/>
                <w:lang w:val="en-US"/>
              </w:rPr>
              <w:t>204</w:t>
            </w:r>
          </w:p>
        </w:tc>
      </w:tr>
      <w:tr w:rsidR="001D1C44" w:rsidRPr="00254A81" w:rsidTr="00657EE5">
        <w:trPr>
          <w:cantSplit/>
        </w:trPr>
        <w:tc>
          <w:tcPr>
            <w:tcW w:w="6390" w:type="dxa"/>
          </w:tcPr>
          <w:p w:rsidR="001D1C44" w:rsidRPr="00254A81" w:rsidRDefault="001D1C44" w:rsidP="001D1C4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D1C44" w:rsidRPr="00254A81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D1C44" w:rsidRPr="00254A81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D1C44" w:rsidRPr="00254A81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1C44" w:rsidRPr="00254A81" w:rsidTr="00657EE5">
        <w:trPr>
          <w:cantSplit/>
        </w:trPr>
        <w:tc>
          <w:tcPr>
            <w:tcW w:w="6390" w:type="dxa"/>
          </w:tcPr>
          <w:p w:rsidR="001D1C44" w:rsidRPr="00254A81" w:rsidRDefault="001D1C44" w:rsidP="001D1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1D1C44" w:rsidRPr="001D1C44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1C44">
              <w:rPr>
                <w:rFonts w:ascii="Angsana New" w:hAnsi="Angsana New"/>
                <w:b/>
                <w:bCs/>
                <w:sz w:val="30"/>
                <w:szCs w:val="30"/>
              </w:rPr>
              <w:t>239,477</w:t>
            </w:r>
          </w:p>
        </w:tc>
        <w:tc>
          <w:tcPr>
            <w:tcW w:w="270" w:type="dxa"/>
          </w:tcPr>
          <w:p w:rsidR="001D1C44" w:rsidRPr="00254A81" w:rsidRDefault="001D1C44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1D1C44" w:rsidRPr="00254A81" w:rsidRDefault="00E85D1C" w:rsidP="001D1C44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5D1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239</w:t>
            </w:r>
            <w:r w:rsidR="001D1C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E85D1C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081</w:t>
            </w:r>
          </w:p>
        </w:tc>
      </w:tr>
    </w:tbl>
    <w:p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p w:rsidR="00371FC9" w:rsidRPr="00254A81" w:rsidRDefault="00371FC9" w:rsidP="00AC0FB8">
      <w:pPr>
        <w:tabs>
          <w:tab w:val="clear" w:pos="454"/>
          <w:tab w:val="left" w:pos="450"/>
        </w:tabs>
        <w:ind w:left="450" w:firstLine="9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54A81">
        <w:rPr>
          <w:rFonts w:ascii="Angsana New" w:hAnsi="Angsana New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:rsidR="00371FC9" w:rsidRPr="00254A81" w:rsidRDefault="00371FC9" w:rsidP="00657EE5">
      <w:pPr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55369A" w:rsidRPr="00A82726" w:rsidRDefault="0055369A" w:rsidP="00AC0FB8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272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82726">
        <w:rPr>
          <w:rFonts w:ascii="Angsana New" w:hAnsi="Angsana New"/>
          <w:sz w:val="30"/>
          <w:szCs w:val="30"/>
        </w:rPr>
        <w:t xml:space="preserve">31 </w:t>
      </w:r>
      <w:r w:rsidRPr="00A82726">
        <w:rPr>
          <w:rFonts w:ascii="Angsana New" w:hAnsi="Angsana New"/>
          <w:sz w:val="30"/>
          <w:szCs w:val="30"/>
          <w:cs/>
        </w:rPr>
        <w:t xml:space="preserve">มีนาคม </w:t>
      </w:r>
      <w:r w:rsidRPr="00A82726">
        <w:rPr>
          <w:rFonts w:ascii="Angsana New" w:hAnsi="Angsana New"/>
          <w:sz w:val="30"/>
          <w:szCs w:val="30"/>
        </w:rPr>
        <w:t>256</w:t>
      </w:r>
      <w:r w:rsidR="006F4585">
        <w:rPr>
          <w:rFonts w:ascii="Angsana New" w:hAnsi="Angsana New"/>
          <w:sz w:val="30"/>
          <w:szCs w:val="30"/>
        </w:rPr>
        <w:t>3</w:t>
      </w:r>
      <w:r w:rsidRPr="00A82726">
        <w:rPr>
          <w:rFonts w:ascii="Angsana New" w:hAnsi="Angsana New"/>
          <w:sz w:val="30"/>
          <w:szCs w:val="30"/>
        </w:rPr>
        <w:t xml:space="preserve"> </w:t>
      </w:r>
      <w:r w:rsidRPr="00A82726">
        <w:rPr>
          <w:rFonts w:ascii="Angsana New" w:hAnsi="Angsana New"/>
          <w:sz w:val="30"/>
          <w:szCs w:val="30"/>
          <w:cs/>
        </w:rPr>
        <w:t>บริษัทมีเงินฝากระยะยาวกับสถาบันการเงินในประเทศ</w:t>
      </w:r>
      <w:r w:rsidR="00D36DA0" w:rsidRPr="00A82726">
        <w:rPr>
          <w:rFonts w:ascii="Angsana New" w:hAnsi="Angsana New"/>
          <w:sz w:val="30"/>
          <w:szCs w:val="30"/>
          <w:cs/>
        </w:rPr>
        <w:t>แห่งหนึ่ง</w:t>
      </w:r>
      <w:r w:rsidR="00AC0FB8">
        <w:rPr>
          <w:rFonts w:ascii="Angsana New" w:hAnsi="Angsana New"/>
          <w:sz w:val="30"/>
          <w:szCs w:val="30"/>
          <w:cs/>
        </w:rPr>
        <w:t>เป็นจำนวนเงิน</w:t>
      </w:r>
      <w:r w:rsidR="00AC0FB8">
        <w:rPr>
          <w:rFonts w:ascii="Angsana New" w:hAnsi="Angsana New"/>
          <w:sz w:val="30"/>
          <w:szCs w:val="30"/>
        </w:rPr>
        <w:br/>
      </w:r>
      <w:r w:rsidR="00C57B40">
        <w:rPr>
          <w:rFonts w:ascii="Angsana New" w:hAnsi="Angsana New"/>
          <w:sz w:val="30"/>
          <w:szCs w:val="30"/>
        </w:rPr>
        <w:t>16</w:t>
      </w:r>
      <w:r w:rsidR="005D409D" w:rsidRPr="00A82726">
        <w:rPr>
          <w:rFonts w:ascii="Angsana New" w:hAnsi="Angsana New"/>
          <w:sz w:val="30"/>
          <w:szCs w:val="30"/>
        </w:rPr>
        <w:t xml:space="preserve"> </w:t>
      </w:r>
      <w:r w:rsidRPr="00A82726">
        <w:rPr>
          <w:rFonts w:ascii="Angsana New" w:hAnsi="Angsana New"/>
          <w:sz w:val="30"/>
          <w:szCs w:val="30"/>
          <w:cs/>
        </w:rPr>
        <w:t>ล้านบาท</w:t>
      </w:r>
      <w:r w:rsidR="00AC0FB8">
        <w:rPr>
          <w:rFonts w:ascii="Angsana New" w:hAnsi="Angsana New"/>
          <w:sz w:val="30"/>
          <w:szCs w:val="30"/>
        </w:rPr>
        <w:t xml:space="preserve"> </w:t>
      </w:r>
      <w:r w:rsidRPr="00A82726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82726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371FC9" w:rsidRPr="00A82726">
        <w:rPr>
          <w:rFonts w:ascii="Angsana New" w:hAnsi="Angsana New"/>
          <w:i/>
          <w:iCs/>
          <w:sz w:val="30"/>
          <w:szCs w:val="30"/>
        </w:rPr>
        <w:t>256</w:t>
      </w:r>
      <w:r w:rsidR="006F4585">
        <w:rPr>
          <w:rFonts w:ascii="Angsana New" w:hAnsi="Angsana New"/>
          <w:i/>
          <w:iCs/>
          <w:sz w:val="30"/>
          <w:szCs w:val="30"/>
        </w:rPr>
        <w:t>2</w:t>
      </w:r>
      <w:r w:rsidRPr="00A82726">
        <w:rPr>
          <w:rFonts w:ascii="Angsana New" w:hAnsi="Angsana New"/>
          <w:i/>
          <w:iCs/>
          <w:sz w:val="30"/>
          <w:szCs w:val="30"/>
        </w:rPr>
        <w:t xml:space="preserve">: </w:t>
      </w:r>
      <w:r w:rsidR="002568FE" w:rsidRPr="00A82726">
        <w:rPr>
          <w:rFonts w:ascii="Angsana New" w:hAnsi="Angsana New"/>
          <w:i/>
          <w:iCs/>
          <w:sz w:val="30"/>
          <w:szCs w:val="30"/>
        </w:rPr>
        <w:t xml:space="preserve">16 </w:t>
      </w:r>
      <w:r w:rsidR="002568FE" w:rsidRPr="00A8272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82726">
        <w:rPr>
          <w:rFonts w:ascii="Angsana New" w:hAnsi="Angsana New"/>
          <w:i/>
          <w:iCs/>
          <w:sz w:val="30"/>
          <w:szCs w:val="30"/>
        </w:rPr>
        <w:t>)</w:t>
      </w:r>
      <w:r w:rsidR="004C2EF0" w:rsidRPr="00A82726">
        <w:rPr>
          <w:rFonts w:ascii="Angsana New" w:hAnsi="Angsana New"/>
          <w:i/>
          <w:iCs/>
          <w:sz w:val="30"/>
          <w:szCs w:val="30"/>
        </w:rPr>
        <w:t xml:space="preserve"> </w:t>
      </w:r>
      <w:r w:rsidR="004C2EF0" w:rsidRPr="00A82726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C57B40">
        <w:rPr>
          <w:rFonts w:ascii="Angsana New" w:hAnsi="Angsana New"/>
          <w:sz w:val="30"/>
          <w:szCs w:val="30"/>
        </w:rPr>
        <w:t>0.50</w:t>
      </w:r>
      <w:r w:rsidR="004C2EF0" w:rsidRPr="00A82726">
        <w:rPr>
          <w:rFonts w:ascii="Angsana New" w:hAnsi="Angsana New"/>
          <w:sz w:val="30"/>
          <w:szCs w:val="30"/>
        </w:rPr>
        <w:t xml:space="preserve"> </w:t>
      </w:r>
      <w:r w:rsidR="004C2EF0" w:rsidRPr="00A82726">
        <w:rPr>
          <w:rFonts w:ascii="Angsana New" w:hAnsi="Angsana New"/>
          <w:sz w:val="30"/>
          <w:szCs w:val="30"/>
          <w:cs/>
        </w:rPr>
        <w:t xml:space="preserve">ต่อปี </w:t>
      </w:r>
      <w:r w:rsidR="004C2EF0" w:rsidRPr="00A82726">
        <w:rPr>
          <w:rFonts w:ascii="Angsana New" w:hAnsi="Angsana New"/>
          <w:i/>
          <w:iCs/>
          <w:sz w:val="30"/>
          <w:szCs w:val="30"/>
        </w:rPr>
        <w:t>(</w:t>
      </w:r>
      <w:r w:rsidR="00167144" w:rsidRPr="00A82726">
        <w:rPr>
          <w:rFonts w:ascii="Angsana New" w:hAnsi="Angsana New"/>
          <w:i/>
          <w:iCs/>
          <w:sz w:val="30"/>
          <w:szCs w:val="30"/>
        </w:rPr>
        <w:t xml:space="preserve">31 </w:t>
      </w:r>
      <w:r w:rsidR="00167144" w:rsidRPr="00A82726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4C2EF0" w:rsidRPr="00A82726">
        <w:rPr>
          <w:rFonts w:ascii="Angsana New" w:hAnsi="Angsana New"/>
          <w:i/>
          <w:iCs/>
          <w:sz w:val="30"/>
          <w:szCs w:val="30"/>
        </w:rPr>
        <w:t>256</w:t>
      </w:r>
      <w:r w:rsidR="006F4585">
        <w:rPr>
          <w:rFonts w:ascii="Angsana New" w:hAnsi="Angsana New"/>
          <w:i/>
          <w:iCs/>
          <w:sz w:val="30"/>
          <w:szCs w:val="30"/>
        </w:rPr>
        <w:t>2</w:t>
      </w:r>
      <w:r w:rsidR="004C2EF0" w:rsidRPr="00A82726">
        <w:rPr>
          <w:rFonts w:ascii="Angsana New" w:hAnsi="Angsana New"/>
          <w:i/>
          <w:iCs/>
          <w:sz w:val="30"/>
          <w:szCs w:val="30"/>
        </w:rPr>
        <w:t xml:space="preserve">: </w:t>
      </w:r>
      <w:r w:rsidR="004F75F8" w:rsidRPr="00A8272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568FE" w:rsidRPr="00A82726">
        <w:rPr>
          <w:rFonts w:ascii="Angsana New" w:hAnsi="Angsana New"/>
          <w:i/>
          <w:iCs/>
          <w:sz w:val="30"/>
          <w:szCs w:val="30"/>
        </w:rPr>
        <w:t xml:space="preserve">1.25 </w:t>
      </w:r>
      <w:r w:rsidR="004F75F8" w:rsidRPr="00A82726">
        <w:rPr>
          <w:rFonts w:ascii="Angsana New" w:hAnsi="Angsana New"/>
          <w:i/>
          <w:iCs/>
          <w:sz w:val="30"/>
          <w:szCs w:val="30"/>
          <w:cs/>
        </w:rPr>
        <w:t>ต</w:t>
      </w:r>
      <w:r w:rsidR="004F75F8" w:rsidRPr="00A82726">
        <w:rPr>
          <w:rFonts w:ascii="Angsana New" w:hAnsi="Angsana New" w:hint="cs"/>
          <w:i/>
          <w:iCs/>
          <w:sz w:val="30"/>
          <w:szCs w:val="30"/>
          <w:cs/>
        </w:rPr>
        <w:t>่อปี</w:t>
      </w:r>
      <w:r w:rsidR="004C2EF0" w:rsidRPr="00A82726">
        <w:rPr>
          <w:rFonts w:ascii="Angsana New" w:hAnsi="Angsana New"/>
          <w:i/>
          <w:iCs/>
          <w:sz w:val="30"/>
          <w:szCs w:val="30"/>
        </w:rPr>
        <w:t>)</w:t>
      </w:r>
      <w:r w:rsidR="004C2EF0" w:rsidRPr="00A82726">
        <w:rPr>
          <w:rFonts w:ascii="Angsana New" w:hAnsi="Angsana New"/>
          <w:sz w:val="30"/>
          <w:szCs w:val="30"/>
        </w:rPr>
        <w:t xml:space="preserve"> </w:t>
      </w:r>
      <w:r w:rsidR="004C2EF0" w:rsidRPr="00A82726">
        <w:rPr>
          <w:rFonts w:ascii="Angsana New" w:hAnsi="Angsana New"/>
          <w:sz w:val="30"/>
          <w:szCs w:val="30"/>
          <w:cs/>
        </w:rPr>
        <w:t xml:space="preserve">และถึงกำหนดชำระในเดือนมีนาคม </w:t>
      </w:r>
      <w:r w:rsidR="004C2EF0" w:rsidRPr="00A82726">
        <w:rPr>
          <w:rFonts w:ascii="Angsana New" w:hAnsi="Angsana New"/>
          <w:sz w:val="30"/>
          <w:szCs w:val="30"/>
        </w:rPr>
        <w:t>256</w:t>
      </w:r>
      <w:r w:rsidR="00C57B40">
        <w:rPr>
          <w:rFonts w:ascii="Angsana New" w:hAnsi="Angsana New"/>
          <w:sz w:val="30"/>
          <w:szCs w:val="30"/>
        </w:rPr>
        <w:t>5</w:t>
      </w:r>
    </w:p>
    <w:p w:rsidR="0055369A" w:rsidRPr="00254A81" w:rsidRDefault="0055369A" w:rsidP="00667E16">
      <w:pPr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71"/>
        <w:gridCol w:w="193"/>
        <w:gridCol w:w="1076"/>
        <w:gridCol w:w="180"/>
        <w:gridCol w:w="1080"/>
        <w:gridCol w:w="182"/>
        <w:gridCol w:w="1096"/>
      </w:tblGrid>
      <w:tr w:rsidR="00667E16" w:rsidRPr="00254A81" w:rsidTr="006F4585">
        <w:trPr>
          <w:cantSplit/>
        </w:trPr>
        <w:tc>
          <w:tcPr>
            <w:tcW w:w="4320" w:type="dxa"/>
          </w:tcPr>
          <w:p w:rsidR="00667E16" w:rsidRPr="00254A81" w:rsidRDefault="00371FC9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40" w:type="dxa"/>
            <w:gridSpan w:val="3"/>
          </w:tcPr>
          <w:p w:rsidR="00667E16" w:rsidRPr="00254A81" w:rsidRDefault="00667E16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667E16" w:rsidRPr="00254A81" w:rsidRDefault="00667E16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:rsidR="00667E16" w:rsidRPr="00254A81" w:rsidRDefault="00667E16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568FE" w:rsidRPr="00254A81" w:rsidTr="006F4585">
        <w:trPr>
          <w:cantSplit/>
        </w:trPr>
        <w:tc>
          <w:tcPr>
            <w:tcW w:w="4320" w:type="dxa"/>
          </w:tcPr>
          <w:p w:rsidR="002568FE" w:rsidRPr="00254A81" w:rsidRDefault="002568FE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:rsidR="002568FE" w:rsidRPr="006F4585" w:rsidRDefault="006F4585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4585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93" w:type="dxa"/>
          </w:tcPr>
          <w:p w:rsidR="002568FE" w:rsidRPr="006F4585" w:rsidRDefault="002568FE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76" w:type="dxa"/>
          </w:tcPr>
          <w:p w:rsidR="002568FE" w:rsidRPr="006F4585" w:rsidRDefault="006F4585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4585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2568FE" w:rsidRPr="006F4585" w:rsidRDefault="002568FE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568FE" w:rsidRPr="006F4585" w:rsidRDefault="006F4585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4585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2" w:type="dxa"/>
          </w:tcPr>
          <w:p w:rsidR="002568FE" w:rsidRPr="006F4585" w:rsidRDefault="002568FE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</w:tcPr>
          <w:p w:rsidR="002568FE" w:rsidRPr="006F4585" w:rsidRDefault="006F4585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4585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2568FE" w:rsidRPr="00254A81" w:rsidTr="002C32A3">
        <w:trPr>
          <w:cantSplit/>
        </w:trPr>
        <w:tc>
          <w:tcPr>
            <w:tcW w:w="4320" w:type="dxa"/>
          </w:tcPr>
          <w:p w:rsidR="002568FE" w:rsidRPr="00254A81" w:rsidRDefault="002568FE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878" w:type="dxa"/>
            <w:gridSpan w:val="7"/>
          </w:tcPr>
          <w:p w:rsidR="002568FE" w:rsidRPr="00254A81" w:rsidRDefault="002568FE" w:rsidP="0025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4585" w:rsidRPr="00254A81" w:rsidTr="006F4585">
        <w:trPr>
          <w:cantSplit/>
        </w:trPr>
        <w:tc>
          <w:tcPr>
            <w:tcW w:w="432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ราคาทุนของเงินลงทุน ณ วันที่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เมษายนของปีก่อน</w:t>
            </w:r>
          </w:p>
        </w:tc>
        <w:tc>
          <w:tcPr>
            <w:tcW w:w="1071" w:type="dxa"/>
          </w:tcPr>
          <w:p w:rsidR="006F4585" w:rsidRPr="00254A81" w:rsidRDefault="002C32A3" w:rsidP="00B943E2">
            <w:pPr>
              <w:pStyle w:val="30"/>
              <w:tabs>
                <w:tab w:val="clear" w:pos="360"/>
                <w:tab w:val="clear" w:pos="720"/>
                <w:tab w:val="decimal" w:pos="899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2C32A3">
              <w:rPr>
                <w:rFonts w:ascii="Angsana New" w:hAnsi="Angsana New"/>
                <w:sz w:val="30"/>
                <w:szCs w:val="30"/>
              </w:rPr>
              <w:t>386,958</w:t>
            </w:r>
          </w:p>
        </w:tc>
        <w:tc>
          <w:tcPr>
            <w:tcW w:w="193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1,744,358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4585" w:rsidRPr="00254A81" w:rsidRDefault="002C32A3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2C32A3">
              <w:rPr>
                <w:rFonts w:ascii="Angsana New" w:hAnsi="Angsana New"/>
                <w:sz w:val="30"/>
                <w:szCs w:val="30"/>
              </w:rPr>
              <w:t>489,160</w:t>
            </w:r>
          </w:p>
        </w:tc>
        <w:tc>
          <w:tcPr>
            <w:tcW w:w="182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1,846,560</w:t>
            </w:r>
          </w:p>
        </w:tc>
      </w:tr>
      <w:tr w:rsidR="002C32A3" w:rsidRPr="00254A81" w:rsidTr="004C4970">
        <w:trPr>
          <w:cantSplit/>
        </w:trPr>
        <w:tc>
          <w:tcPr>
            <w:tcW w:w="4320" w:type="dxa"/>
          </w:tcPr>
          <w:p w:rsidR="002C32A3" w:rsidRPr="00310CDC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E13A6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ไถ่ถอนในระหว่างปี</w:t>
            </w:r>
          </w:p>
        </w:tc>
        <w:tc>
          <w:tcPr>
            <w:tcW w:w="1071" w:type="dxa"/>
            <w:vAlign w:val="bottom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93" w:type="dxa"/>
          </w:tcPr>
          <w:p w:rsidR="002C32A3" w:rsidRPr="00310CDC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2C32A3" w:rsidRPr="00310CDC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310CDC">
              <w:rPr>
                <w:rFonts w:ascii="Angsana New" w:hAnsi="Angsana New"/>
                <w:sz w:val="30"/>
                <w:szCs w:val="30"/>
              </w:rPr>
              <w:t>(1,357,400)</w:t>
            </w:r>
          </w:p>
        </w:tc>
        <w:tc>
          <w:tcPr>
            <w:tcW w:w="180" w:type="dxa"/>
          </w:tcPr>
          <w:p w:rsidR="002C32A3" w:rsidRPr="00310CDC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2" w:type="dxa"/>
          </w:tcPr>
          <w:p w:rsidR="002C32A3" w:rsidRPr="00310CDC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</w:tcPr>
          <w:p w:rsidR="002C32A3" w:rsidRPr="00310CDC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(1,357,400)</w:t>
            </w:r>
          </w:p>
        </w:tc>
      </w:tr>
      <w:tr w:rsidR="002C32A3" w:rsidRPr="00254A81" w:rsidTr="004C4970">
        <w:trPr>
          <w:cantSplit/>
        </w:trPr>
        <w:tc>
          <w:tcPr>
            <w:tcW w:w="4320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ค่าเผื่อขาดทุนจากการด้อยค่า</w:t>
            </w:r>
          </w:p>
        </w:tc>
        <w:tc>
          <w:tcPr>
            <w:tcW w:w="1071" w:type="dxa"/>
          </w:tcPr>
          <w:p w:rsidR="002C32A3" w:rsidRPr="00254A81" w:rsidRDefault="002C32A3" w:rsidP="002C32A3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/>
                <w:sz w:val="30"/>
                <w:szCs w:val="30"/>
              </w:rPr>
            </w:pPr>
            <w:r w:rsidRPr="002C32A3">
              <w:rPr>
                <w:rFonts w:ascii="Angsana New" w:hAnsi="Angsana New"/>
                <w:sz w:val="30"/>
                <w:szCs w:val="30"/>
              </w:rPr>
              <w:t>(163,754)</w:t>
            </w:r>
          </w:p>
        </w:tc>
        <w:tc>
          <w:tcPr>
            <w:tcW w:w="193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(163,754)</w:t>
            </w:r>
          </w:p>
        </w:tc>
        <w:tc>
          <w:tcPr>
            <w:tcW w:w="180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2C32A3" w:rsidRPr="002C32A3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2C32A3">
              <w:rPr>
                <w:rFonts w:ascii="Angsana New" w:hAnsi="Angsana New"/>
                <w:sz w:val="30"/>
                <w:szCs w:val="30"/>
              </w:rPr>
              <w:t>(265,956)</w:t>
            </w:r>
          </w:p>
        </w:tc>
        <w:tc>
          <w:tcPr>
            <w:tcW w:w="182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(265,956)</w:t>
            </w:r>
          </w:p>
        </w:tc>
      </w:tr>
      <w:tr w:rsidR="002C32A3" w:rsidRPr="00254A81" w:rsidTr="006F4585">
        <w:trPr>
          <w:cantSplit/>
        </w:trPr>
        <w:tc>
          <w:tcPr>
            <w:tcW w:w="4320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มูลค่าตามบัญชีของเงินลงทุน 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2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C32A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223,204</w:t>
            </w:r>
          </w:p>
        </w:tc>
        <w:tc>
          <w:tcPr>
            <w:tcW w:w="193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72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223,204</w:t>
            </w:r>
          </w:p>
        </w:tc>
        <w:tc>
          <w:tcPr>
            <w:tcW w:w="180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2A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223,20</w:t>
            </w:r>
            <w:r w:rsidR="00B943E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182" w:type="dxa"/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:rsidR="002C32A3" w:rsidRPr="00254A81" w:rsidRDefault="002C32A3" w:rsidP="002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223,204</w:t>
            </w:r>
          </w:p>
        </w:tc>
      </w:tr>
    </w:tbl>
    <w:p w:rsidR="00667E16" w:rsidRPr="00C06FE0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EA2AB8" w:rsidRPr="00A82726" w:rsidRDefault="00C06FE0" w:rsidP="00AC0FB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2726">
        <w:rPr>
          <w:rFonts w:ascii="Angsana New" w:hAnsi="Angsana New"/>
          <w:sz w:val="30"/>
          <w:szCs w:val="30"/>
          <w:cs/>
        </w:rPr>
        <w:t>ในระหว่าง</w:t>
      </w:r>
      <w:r w:rsidRPr="00A82726">
        <w:rPr>
          <w:rFonts w:ascii="Angsana New" w:hAnsi="Angsana New" w:hint="cs"/>
          <w:sz w:val="30"/>
          <w:szCs w:val="30"/>
          <w:cs/>
        </w:rPr>
        <w:t>ปี</w:t>
      </w:r>
      <w:r w:rsidRPr="00A8272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5D1C" w:rsidRPr="00E85D1C">
        <w:rPr>
          <w:rFonts w:ascii="Angsana New" w:hAnsi="Angsana New"/>
          <w:sz w:val="30"/>
          <w:szCs w:val="30"/>
        </w:rPr>
        <w:t>31</w:t>
      </w:r>
      <w:r w:rsidRPr="00A82726">
        <w:rPr>
          <w:rFonts w:ascii="Angsana New" w:hAnsi="Angsana New"/>
          <w:sz w:val="30"/>
          <w:szCs w:val="30"/>
          <w:cs/>
        </w:rPr>
        <w:t xml:space="preserve"> </w:t>
      </w:r>
      <w:r w:rsidRPr="00A82726">
        <w:rPr>
          <w:rFonts w:ascii="Angsana New" w:hAnsi="Angsana New" w:hint="cs"/>
          <w:sz w:val="30"/>
          <w:szCs w:val="30"/>
          <w:cs/>
        </w:rPr>
        <w:t>มีนาคม</w:t>
      </w:r>
      <w:r w:rsidRPr="00A82726">
        <w:rPr>
          <w:rFonts w:ascii="Angsana New" w:hAnsi="Angsana New"/>
          <w:sz w:val="30"/>
          <w:szCs w:val="30"/>
          <w:cs/>
        </w:rPr>
        <w:t xml:space="preserve"> </w:t>
      </w:r>
      <w:r w:rsidR="00E85D1C" w:rsidRPr="00E85D1C">
        <w:rPr>
          <w:rFonts w:ascii="Angsana New" w:hAnsi="Angsana New"/>
          <w:sz w:val="30"/>
          <w:szCs w:val="30"/>
        </w:rPr>
        <w:t>256</w:t>
      </w:r>
      <w:r w:rsidRPr="00A82726">
        <w:rPr>
          <w:rFonts w:ascii="Angsana New" w:hAnsi="Angsana New"/>
          <w:sz w:val="30"/>
          <w:szCs w:val="30"/>
        </w:rPr>
        <w:t>2</w:t>
      </w:r>
      <w:r w:rsidRPr="00A82726">
        <w:rPr>
          <w:rFonts w:ascii="Angsana New" w:hAnsi="Angsana New"/>
          <w:sz w:val="30"/>
          <w:szCs w:val="30"/>
          <w:cs/>
        </w:rPr>
        <w:t xml:space="preserve"> </w:t>
      </w:r>
      <w:r w:rsidR="007D74BA" w:rsidRPr="00A82726">
        <w:rPr>
          <w:rFonts w:ascii="Angsana New" w:hAnsi="Angsana New"/>
          <w:sz w:val="30"/>
          <w:szCs w:val="30"/>
        </w:rPr>
        <w:t xml:space="preserve">Blue Bucks Investment Pte. Ltd. </w:t>
      </w:r>
      <w:r w:rsidR="007D74BA" w:rsidRPr="00A8272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82726" w:rsidRPr="00A82726">
        <w:rPr>
          <w:rFonts w:ascii="Angsana New" w:hAnsi="Angsana New"/>
          <w:sz w:val="30"/>
          <w:szCs w:val="30"/>
        </w:rPr>
        <w:t>Big Banyan Investment Pte. Ltd.</w:t>
      </w:r>
      <w:r w:rsidR="00A82726" w:rsidRPr="00A82726">
        <w:rPr>
          <w:rFonts w:ascii="Angsana New" w:hAnsi="Angsana New"/>
          <w:sz w:val="30"/>
          <w:szCs w:val="30"/>
        </w:rPr>
        <w:br/>
      </w:r>
      <w:r w:rsidRPr="00A82726">
        <w:rPr>
          <w:rFonts w:ascii="Angsana New" w:hAnsi="Angsana New"/>
          <w:sz w:val="30"/>
          <w:szCs w:val="30"/>
          <w:cs/>
        </w:rPr>
        <w:t>ได้ไถ่ถอนหุ้นบุริมสิทธิ</w:t>
      </w:r>
      <w:r w:rsidR="00AC0FB8">
        <w:rPr>
          <w:rFonts w:ascii="Angsana New" w:hAnsi="Angsana New" w:hint="cs"/>
          <w:sz w:val="30"/>
          <w:szCs w:val="30"/>
          <w:cs/>
        </w:rPr>
        <w:t>ที่ถือโดยบริษัท</w:t>
      </w:r>
      <w:r w:rsidR="003A01D7">
        <w:rPr>
          <w:rFonts w:ascii="Angsana New" w:hAnsi="Angsana New" w:hint="cs"/>
          <w:sz w:val="30"/>
          <w:szCs w:val="30"/>
          <w:cs/>
        </w:rPr>
        <w:t>เป็น</w:t>
      </w:r>
      <w:r w:rsidR="007D74BA" w:rsidRPr="00A82726">
        <w:rPr>
          <w:rFonts w:ascii="Angsana New" w:hAnsi="Angsana New"/>
          <w:sz w:val="30"/>
          <w:szCs w:val="30"/>
          <w:cs/>
        </w:rPr>
        <w:t>จำนวน</w:t>
      </w:r>
      <w:r w:rsidR="00AC0FB8">
        <w:rPr>
          <w:rFonts w:ascii="Angsana New" w:hAnsi="Angsana New" w:hint="cs"/>
          <w:sz w:val="30"/>
          <w:szCs w:val="30"/>
          <w:cs/>
        </w:rPr>
        <w:t>เงิน</w:t>
      </w:r>
      <w:r w:rsidRPr="00A82726">
        <w:rPr>
          <w:rFonts w:ascii="Angsana New" w:hAnsi="Angsana New"/>
          <w:sz w:val="30"/>
          <w:szCs w:val="30"/>
          <w:cs/>
        </w:rPr>
        <w:t xml:space="preserve"> </w:t>
      </w:r>
      <w:r w:rsidR="00E85D1C" w:rsidRPr="00E85D1C">
        <w:rPr>
          <w:rFonts w:ascii="Angsana New" w:hAnsi="Angsana New"/>
          <w:sz w:val="30"/>
          <w:szCs w:val="30"/>
        </w:rPr>
        <w:t>758</w:t>
      </w:r>
      <w:r w:rsidRPr="00A82726">
        <w:rPr>
          <w:rFonts w:ascii="Angsana New" w:hAnsi="Angsana New"/>
          <w:sz w:val="30"/>
          <w:szCs w:val="30"/>
          <w:cs/>
        </w:rPr>
        <w:t>.</w:t>
      </w:r>
      <w:r w:rsidR="00E85D1C" w:rsidRPr="00E85D1C">
        <w:rPr>
          <w:rFonts w:ascii="Angsana New" w:hAnsi="Angsana New"/>
          <w:sz w:val="30"/>
          <w:szCs w:val="30"/>
        </w:rPr>
        <w:t>0</w:t>
      </w:r>
      <w:r w:rsidRPr="00A82726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E85D1C" w:rsidRPr="00E85D1C">
        <w:rPr>
          <w:rFonts w:ascii="Angsana New" w:hAnsi="Angsana New"/>
          <w:sz w:val="30"/>
          <w:szCs w:val="30"/>
        </w:rPr>
        <w:t>599</w:t>
      </w:r>
      <w:r w:rsidRPr="00A82726">
        <w:rPr>
          <w:rFonts w:ascii="Angsana New" w:hAnsi="Angsana New"/>
          <w:sz w:val="30"/>
          <w:szCs w:val="30"/>
          <w:cs/>
        </w:rPr>
        <w:t>.</w:t>
      </w:r>
      <w:r w:rsidR="00E85D1C" w:rsidRPr="00E85D1C">
        <w:rPr>
          <w:rFonts w:ascii="Angsana New" w:hAnsi="Angsana New"/>
          <w:sz w:val="30"/>
          <w:szCs w:val="30"/>
        </w:rPr>
        <w:t>4</w:t>
      </w:r>
      <w:r w:rsidRPr="00A82726">
        <w:rPr>
          <w:rFonts w:ascii="Angsana New" w:hAnsi="Angsana New"/>
          <w:sz w:val="30"/>
          <w:szCs w:val="30"/>
          <w:cs/>
        </w:rPr>
        <w:t xml:space="preserve"> ล้านบาท</w:t>
      </w:r>
      <w:r w:rsidR="007D74BA" w:rsidRPr="00A82726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:rsidR="00EA2AB8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:rsidR="00EA2AB8" w:rsidRPr="00254A81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:rsidR="007A1361" w:rsidRPr="00254A81" w:rsidRDefault="007A1361" w:rsidP="00667E16">
      <w:pPr>
        <w:ind w:left="270"/>
        <w:rPr>
          <w:rFonts w:ascii="Angsana New" w:hAnsi="Angsana New"/>
          <w:sz w:val="30"/>
          <w:szCs w:val="30"/>
          <w:cs/>
        </w:rPr>
        <w:sectPr w:rsidR="007A1361" w:rsidRPr="00254A81" w:rsidSect="0056594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667E16" w:rsidRPr="00254A81" w:rsidRDefault="00371FC9" w:rsidP="009F1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ตราสารทุน</w:t>
      </w:r>
      <w:r w:rsidR="00667E16" w:rsidRPr="00254A81">
        <w:rPr>
          <w:rFonts w:ascii="Angsana New" w:hAnsi="Angsana New"/>
          <w:sz w:val="30"/>
          <w:szCs w:val="30"/>
          <w:cs/>
        </w:rPr>
        <w:t>อื่น</w:t>
      </w:r>
      <w:r w:rsidRPr="00254A81">
        <w:rPr>
          <w:rFonts w:ascii="Angsana New" w:hAnsi="Angsana New"/>
          <w:sz w:val="30"/>
          <w:szCs w:val="30"/>
          <w:cs/>
        </w:rPr>
        <w:t>ที่ไม่อยู่ในความต้องการของตลาด</w:t>
      </w:r>
      <w:r w:rsidR="00667E16" w:rsidRPr="00254A8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85D1C" w:rsidRPr="00E85D1C">
        <w:rPr>
          <w:rFonts w:ascii="Angsana New" w:hAnsi="Angsana New"/>
          <w:sz w:val="30"/>
          <w:szCs w:val="30"/>
        </w:rPr>
        <w:t>31</w:t>
      </w:r>
      <w:r w:rsidR="00667E16"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="00E85D1C" w:rsidRPr="00E85D1C">
        <w:rPr>
          <w:rFonts w:ascii="Angsana New" w:hAnsi="Angsana New"/>
          <w:sz w:val="30"/>
          <w:szCs w:val="30"/>
        </w:rPr>
        <w:t>2563</w:t>
      </w:r>
      <w:r w:rsidR="00700CF8">
        <w:rPr>
          <w:rFonts w:ascii="Angsana New" w:hAnsi="Angsana New"/>
          <w:sz w:val="30"/>
          <w:szCs w:val="30"/>
          <w:cs/>
        </w:rPr>
        <w:t xml:space="preserve"> และ </w:t>
      </w:r>
      <w:r w:rsidR="00E85D1C" w:rsidRPr="00E85D1C">
        <w:rPr>
          <w:rFonts w:ascii="Angsana New" w:hAnsi="Angsana New"/>
          <w:sz w:val="30"/>
          <w:szCs w:val="30"/>
        </w:rPr>
        <w:t>2562</w:t>
      </w:r>
      <w:r w:rsidR="004A6425" w:rsidRPr="00254A81">
        <w:rPr>
          <w:rFonts w:ascii="Angsana New" w:hAnsi="Angsana New"/>
          <w:sz w:val="30"/>
          <w:szCs w:val="30"/>
        </w:rPr>
        <w:t xml:space="preserve"> </w:t>
      </w:r>
      <w:r w:rsidR="00667E16" w:rsidRPr="00254A81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0222E4" w:rsidRPr="00254A81">
        <w:rPr>
          <w:rFonts w:ascii="Angsana New" w:hAnsi="Angsana New"/>
          <w:sz w:val="30"/>
          <w:szCs w:val="30"/>
          <w:cs/>
        </w:rPr>
        <w:t>จากเงินลงทุนดังกล่าวสำหรับแต่ละ</w:t>
      </w:r>
      <w:r w:rsidR="00667E16" w:rsidRPr="00254A81">
        <w:rPr>
          <w:rFonts w:ascii="Angsana New" w:hAnsi="Angsana New"/>
          <w:sz w:val="30"/>
          <w:szCs w:val="30"/>
          <w:cs/>
        </w:rPr>
        <w:t>ปี มีดังนี้</w:t>
      </w:r>
    </w:p>
    <w:p w:rsidR="00667E16" w:rsidRPr="00254A81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5368" w:type="dxa"/>
        <w:tblInd w:w="-6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6"/>
        <w:gridCol w:w="718"/>
        <w:gridCol w:w="178"/>
        <w:gridCol w:w="724"/>
        <w:gridCol w:w="1350"/>
        <w:gridCol w:w="747"/>
        <w:gridCol w:w="180"/>
        <w:gridCol w:w="720"/>
        <w:gridCol w:w="180"/>
        <w:gridCol w:w="877"/>
        <w:gridCol w:w="180"/>
        <w:gridCol w:w="900"/>
        <w:gridCol w:w="180"/>
        <w:gridCol w:w="810"/>
        <w:gridCol w:w="180"/>
        <w:gridCol w:w="810"/>
        <w:gridCol w:w="180"/>
        <w:gridCol w:w="900"/>
        <w:gridCol w:w="178"/>
        <w:gridCol w:w="902"/>
        <w:gridCol w:w="180"/>
        <w:gridCol w:w="810"/>
        <w:gridCol w:w="180"/>
        <w:gridCol w:w="788"/>
      </w:tblGrid>
      <w:tr w:rsidR="00B60C58" w:rsidRPr="00254A81" w:rsidTr="00642391">
        <w:trPr>
          <w:cantSplit/>
          <w:tblHeader/>
        </w:trPr>
        <w:tc>
          <w:tcPr>
            <w:tcW w:w="2516" w:type="dxa"/>
            <w:vAlign w:val="bottom"/>
          </w:tcPr>
          <w:p w:rsidR="00B60C58" w:rsidRPr="00254A81" w:rsidRDefault="00B60C58" w:rsidP="00EB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gridSpan w:val="3"/>
          </w:tcPr>
          <w:p w:rsidR="00B60C58" w:rsidRPr="00254A81" w:rsidRDefault="00B60C58" w:rsidP="00EB53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B60C58" w:rsidRPr="00254A81" w:rsidRDefault="00B60C58" w:rsidP="00EB53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82" w:type="dxa"/>
            <w:gridSpan w:val="19"/>
            <w:vAlign w:val="bottom"/>
          </w:tcPr>
          <w:p w:rsidR="00B60C58" w:rsidRPr="00254A81" w:rsidRDefault="00B60C58" w:rsidP="00EB53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5349F" w:rsidRPr="00254A81" w:rsidTr="00642391">
        <w:trPr>
          <w:cantSplit/>
          <w:tblHeader/>
        </w:trPr>
        <w:tc>
          <w:tcPr>
            <w:tcW w:w="2516" w:type="dxa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350" w:type="dxa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647" w:type="dxa"/>
            <w:gridSpan w:val="3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57" w:type="dxa"/>
            <w:gridSpan w:val="3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  <w:r w:rsidRPr="00254A81">
              <w:rPr>
                <w:rFonts w:ascii="Angsana New" w:hAnsi="Angsana New"/>
                <w:b/>
                <w:sz w:val="26"/>
                <w:szCs w:val="26"/>
              </w:rPr>
              <w:t>-</w:t>
            </w:r>
            <w:r w:rsidRPr="00254A81">
              <w:rPr>
                <w:rFonts w:ascii="Angsana New" w:hAnsi="Angsan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F5349F" w:rsidRPr="00254A81" w:rsidRDefault="00F5349F" w:rsidP="00C6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:rsidR="00F5349F" w:rsidRPr="00254A81" w:rsidRDefault="00F5349F" w:rsidP="00C645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6F4585" w:rsidRPr="00254A81" w:rsidTr="00642391">
        <w:trPr>
          <w:cantSplit/>
          <w:tblHeader/>
        </w:trPr>
        <w:tc>
          <w:tcPr>
            <w:tcW w:w="2516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</w:tr>
      <w:tr w:rsidR="006F4585" w:rsidRPr="00254A81" w:rsidTr="00642391">
        <w:trPr>
          <w:cantSplit/>
          <w:trHeight w:val="270"/>
        </w:trPr>
        <w:tc>
          <w:tcPr>
            <w:tcW w:w="2516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882" w:type="dxa"/>
            <w:gridSpan w:val="19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7F0B6C" w:rsidRPr="00254A81" w:rsidTr="00642391">
        <w:trPr>
          <w:cantSplit/>
          <w:trHeight w:val="270"/>
        </w:trPr>
        <w:tc>
          <w:tcPr>
            <w:tcW w:w="2516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บริษัท ไทย อคริลิค ไฟเบอร์ จำกัด</w:t>
            </w:r>
          </w:p>
        </w:tc>
        <w:tc>
          <w:tcPr>
            <w:tcW w:w="71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15.98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15.98</w:t>
            </w:r>
          </w:p>
        </w:tc>
        <w:tc>
          <w:tcPr>
            <w:tcW w:w="135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4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712,500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712,500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7F0B6C" w:rsidRPr="00254A81" w:rsidTr="00642391">
        <w:trPr>
          <w:cantSplit/>
          <w:trHeight w:val="270"/>
        </w:trPr>
        <w:tc>
          <w:tcPr>
            <w:tcW w:w="2516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Alexandria Fiber Co., S.A.E.</w:t>
            </w:r>
          </w:p>
        </w:tc>
        <w:tc>
          <w:tcPr>
            <w:tcW w:w="71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14.40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14.40</w:t>
            </w:r>
          </w:p>
        </w:tc>
        <w:tc>
          <w:tcPr>
            <w:tcW w:w="135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74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48,198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96" w:right="-420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48,198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163,754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163,754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5"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(163,754)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5"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(163,754)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7F0B6C" w:rsidRPr="00254A81" w:rsidTr="00642391">
        <w:trPr>
          <w:cantSplit/>
          <w:trHeight w:val="270"/>
        </w:trPr>
        <w:tc>
          <w:tcPr>
            <w:tcW w:w="2516" w:type="dxa"/>
          </w:tcPr>
          <w:p w:rsidR="007F0B6C" w:rsidRPr="00254A81" w:rsidRDefault="007F0B6C" w:rsidP="007F0B6C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7F0B6C" w:rsidRPr="00254A81" w:rsidRDefault="007F0B6C" w:rsidP="007F0B6C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Blue Bucks Investment Pte. Ltd.</w:t>
            </w:r>
          </w:p>
        </w:tc>
        <w:tc>
          <w:tcPr>
            <w:tcW w:w="71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5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74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7F0B6C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26,273</w:t>
            </w:r>
          </w:p>
        </w:tc>
      </w:tr>
      <w:tr w:rsidR="007F0B6C" w:rsidRPr="00254A81" w:rsidTr="00642391">
        <w:trPr>
          <w:cantSplit/>
          <w:trHeight w:val="270"/>
        </w:trPr>
        <w:tc>
          <w:tcPr>
            <w:tcW w:w="2516" w:type="dxa"/>
          </w:tcPr>
          <w:p w:rsidR="007F0B6C" w:rsidRPr="00254A81" w:rsidRDefault="007F0B6C" w:rsidP="007F0B6C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7F0B6C" w:rsidRPr="00254A81" w:rsidRDefault="007F0B6C" w:rsidP="007F0B6C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Big Banyan Investment Pte. Ltd.</w:t>
            </w:r>
          </w:p>
        </w:tc>
        <w:tc>
          <w:tcPr>
            <w:tcW w:w="71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5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74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21,019</w:t>
            </w:r>
          </w:p>
        </w:tc>
      </w:tr>
      <w:tr w:rsidR="007F0B6C" w:rsidRPr="00254A81" w:rsidTr="004C4970">
        <w:trPr>
          <w:cantSplit/>
          <w:trHeight w:val="270"/>
        </w:trPr>
        <w:tc>
          <w:tcPr>
            <w:tcW w:w="2516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1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386,958</w:t>
            </w:r>
          </w:p>
        </w:tc>
        <w:tc>
          <w:tcPr>
            <w:tcW w:w="180" w:type="dxa"/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386,958</w:t>
            </w:r>
          </w:p>
        </w:tc>
        <w:tc>
          <w:tcPr>
            <w:tcW w:w="180" w:type="dxa"/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65"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(163,754)</w:t>
            </w:r>
          </w:p>
        </w:tc>
        <w:tc>
          <w:tcPr>
            <w:tcW w:w="180" w:type="dxa"/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65"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(163,754)</w:t>
            </w:r>
          </w:p>
        </w:tc>
        <w:tc>
          <w:tcPr>
            <w:tcW w:w="180" w:type="dxa"/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1D0B7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78" w:type="dxa"/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1D0B78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F0B6C" w:rsidRPr="007F0B6C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7F0B6C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0B6C" w:rsidRPr="00254A81" w:rsidRDefault="007F0B6C" w:rsidP="007F0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47,292</w:t>
            </w:r>
          </w:p>
        </w:tc>
      </w:tr>
    </w:tbl>
    <w:p w:rsidR="00F43F2D" w:rsidRPr="00254A81" w:rsidRDefault="00F43F2D">
      <w:pPr>
        <w:rPr>
          <w:rFonts w:ascii="Angsana New" w:hAnsi="Angsana New"/>
        </w:rPr>
      </w:pPr>
    </w:p>
    <w:p w:rsidR="00F43F2D" w:rsidRPr="00254A81" w:rsidRDefault="00F43F2D">
      <w:pPr>
        <w:rPr>
          <w:rFonts w:ascii="Angsana New" w:hAnsi="Angsana New"/>
        </w:rPr>
      </w:pPr>
    </w:p>
    <w:p w:rsidR="00F43F2D" w:rsidRPr="00254A81" w:rsidRDefault="00F43F2D">
      <w:pPr>
        <w:rPr>
          <w:rFonts w:ascii="Angsana New" w:hAnsi="Angsana New"/>
        </w:rPr>
      </w:pPr>
    </w:p>
    <w:p w:rsidR="00F43F2D" w:rsidRPr="00254A81" w:rsidRDefault="00F43F2D">
      <w:pPr>
        <w:rPr>
          <w:rFonts w:ascii="Angsana New" w:hAnsi="Angsana New"/>
        </w:rPr>
      </w:pPr>
    </w:p>
    <w:p w:rsidR="00F43F2D" w:rsidRPr="00254A81" w:rsidRDefault="00F43F2D">
      <w:pPr>
        <w:rPr>
          <w:rFonts w:ascii="Angsana New" w:hAnsi="Angsana New"/>
        </w:rPr>
      </w:pPr>
    </w:p>
    <w:p w:rsidR="00F43F2D" w:rsidRDefault="00F43F2D">
      <w:pPr>
        <w:rPr>
          <w:rFonts w:ascii="Angsana New" w:hAnsi="Angsana New"/>
        </w:rPr>
      </w:pPr>
    </w:p>
    <w:p w:rsidR="006612EC" w:rsidRDefault="006612EC">
      <w:pPr>
        <w:rPr>
          <w:rFonts w:ascii="Angsana New" w:hAnsi="Angsana New"/>
        </w:rPr>
      </w:pPr>
    </w:p>
    <w:p w:rsidR="006612EC" w:rsidRPr="00254A81" w:rsidRDefault="006612EC">
      <w:pPr>
        <w:rPr>
          <w:rFonts w:ascii="Angsana New" w:hAnsi="Angsana New"/>
        </w:rPr>
      </w:pPr>
    </w:p>
    <w:p w:rsidR="00F43F2D" w:rsidRPr="00254A81" w:rsidRDefault="00F43F2D">
      <w:pPr>
        <w:rPr>
          <w:rFonts w:ascii="Angsana New" w:hAnsi="Angsana New"/>
        </w:rPr>
      </w:pPr>
    </w:p>
    <w:p w:rsidR="00F43F2D" w:rsidRDefault="00F43F2D">
      <w:pPr>
        <w:rPr>
          <w:rFonts w:ascii="Angsana New" w:hAnsi="Angsana New"/>
        </w:rPr>
      </w:pPr>
    </w:p>
    <w:p w:rsidR="00247583" w:rsidRPr="00254A81" w:rsidRDefault="00247583">
      <w:pPr>
        <w:rPr>
          <w:rFonts w:ascii="Angsana New" w:hAnsi="Angsana New"/>
        </w:rPr>
      </w:pPr>
    </w:p>
    <w:tbl>
      <w:tblPr>
        <w:tblW w:w="15458" w:type="dxa"/>
        <w:tblInd w:w="-6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2"/>
        <w:gridCol w:w="716"/>
        <w:gridCol w:w="178"/>
        <w:gridCol w:w="726"/>
        <w:gridCol w:w="1354"/>
        <w:gridCol w:w="747"/>
        <w:gridCol w:w="180"/>
        <w:gridCol w:w="720"/>
        <w:gridCol w:w="180"/>
        <w:gridCol w:w="908"/>
        <w:gridCol w:w="180"/>
        <w:gridCol w:w="900"/>
        <w:gridCol w:w="180"/>
        <w:gridCol w:w="869"/>
        <w:gridCol w:w="180"/>
        <w:gridCol w:w="810"/>
        <w:gridCol w:w="180"/>
        <w:gridCol w:w="900"/>
        <w:gridCol w:w="178"/>
        <w:gridCol w:w="902"/>
        <w:gridCol w:w="180"/>
        <w:gridCol w:w="810"/>
        <w:gridCol w:w="180"/>
        <w:gridCol w:w="788"/>
      </w:tblGrid>
      <w:tr w:rsidR="00F43F2D" w:rsidRPr="00254A81" w:rsidTr="007326C4">
        <w:trPr>
          <w:cantSplit/>
          <w:tblHeader/>
        </w:trPr>
        <w:tc>
          <w:tcPr>
            <w:tcW w:w="2512" w:type="dxa"/>
            <w:vAlign w:val="bottom"/>
          </w:tcPr>
          <w:p w:rsidR="00F43F2D" w:rsidRPr="00254A81" w:rsidRDefault="00247583" w:rsidP="00F4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</w:rPr>
              <w:lastRenderedPageBreak/>
              <w:br w:type="page"/>
            </w:r>
            <w:r w:rsidR="00F43F2D" w:rsidRPr="00254A81">
              <w:rPr>
                <w:rFonts w:ascii="Angsana New" w:hAnsi="Angsana New"/>
              </w:rPr>
              <w:br w:type="page"/>
            </w:r>
          </w:p>
        </w:tc>
        <w:tc>
          <w:tcPr>
            <w:tcW w:w="1620" w:type="dxa"/>
            <w:gridSpan w:val="3"/>
          </w:tcPr>
          <w:p w:rsidR="00F43F2D" w:rsidRPr="00254A81" w:rsidRDefault="00F43F2D" w:rsidP="00F43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:rsidR="00F43F2D" w:rsidRPr="00254A81" w:rsidRDefault="00F43F2D" w:rsidP="00F43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72" w:type="dxa"/>
            <w:gridSpan w:val="19"/>
            <w:vAlign w:val="bottom"/>
          </w:tcPr>
          <w:p w:rsidR="00F43F2D" w:rsidRPr="00254A81" w:rsidRDefault="00F43F2D" w:rsidP="00F43F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60C58" w:rsidRPr="00254A81" w:rsidTr="007326C4">
        <w:trPr>
          <w:cantSplit/>
          <w:tblHeader/>
        </w:trPr>
        <w:tc>
          <w:tcPr>
            <w:tcW w:w="2512" w:type="dxa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1354" w:type="dxa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647" w:type="dxa"/>
            <w:gridSpan w:val="3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88" w:type="dxa"/>
            <w:gridSpan w:val="3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59" w:type="dxa"/>
            <w:gridSpan w:val="3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54A81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  <w:r w:rsidRPr="00254A81">
              <w:rPr>
                <w:rFonts w:ascii="Angsana New" w:hAnsi="Angsana New"/>
                <w:b/>
                <w:sz w:val="26"/>
                <w:szCs w:val="26"/>
              </w:rPr>
              <w:t>-</w:t>
            </w:r>
            <w:r w:rsidRPr="00254A81">
              <w:rPr>
                <w:rFonts w:ascii="Angsana New" w:hAnsi="Angsan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:rsidR="00B60C58" w:rsidRPr="00254A81" w:rsidRDefault="00B60C58" w:rsidP="00B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:rsidR="00B60C58" w:rsidRPr="00254A81" w:rsidRDefault="00B60C58" w:rsidP="00B60C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6F4585" w:rsidRPr="00254A81" w:rsidTr="007326C4">
        <w:trPr>
          <w:cantSplit/>
          <w:tblHeader/>
        </w:trPr>
        <w:tc>
          <w:tcPr>
            <w:tcW w:w="2512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16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354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2562</w:t>
            </w:r>
          </w:p>
        </w:tc>
      </w:tr>
      <w:tr w:rsidR="006F4585" w:rsidRPr="00254A81" w:rsidTr="007326C4">
        <w:trPr>
          <w:cantSplit/>
          <w:trHeight w:val="270"/>
        </w:trPr>
        <w:tc>
          <w:tcPr>
            <w:tcW w:w="2512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ร้อยละ</w:t>
            </w:r>
            <w:r w:rsidRPr="00254A81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972" w:type="dxa"/>
            <w:gridSpan w:val="19"/>
          </w:tcPr>
          <w:p w:rsidR="006F4585" w:rsidRPr="00254A8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641A30" w:rsidRPr="00254A81" w:rsidTr="007326C4">
        <w:trPr>
          <w:cantSplit/>
          <w:trHeight w:val="270"/>
        </w:trPr>
        <w:tc>
          <w:tcPr>
            <w:tcW w:w="2512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บริษัท ไทย อคริลิค ไฟเบอร์ จำกัด</w:t>
            </w:r>
          </w:p>
        </w:tc>
        <w:tc>
          <w:tcPr>
            <w:tcW w:w="71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15.98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15.98</w:t>
            </w:r>
          </w:p>
        </w:tc>
        <w:tc>
          <w:tcPr>
            <w:tcW w:w="1354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47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712,500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712,500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641A30" w:rsidRPr="00254A81" w:rsidTr="007326C4">
        <w:trPr>
          <w:cantSplit/>
          <w:trHeight w:val="270"/>
        </w:trPr>
        <w:tc>
          <w:tcPr>
            <w:tcW w:w="2512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Alexandria Fiber Co., S.A.E.</w:t>
            </w:r>
          </w:p>
        </w:tc>
        <w:tc>
          <w:tcPr>
            <w:tcW w:w="71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14.40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14.40</w:t>
            </w:r>
          </w:p>
        </w:tc>
        <w:tc>
          <w:tcPr>
            <w:tcW w:w="1354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747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48,198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48,198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265,956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265,956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(265,956)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(265,956)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641A30" w:rsidRPr="00254A81" w:rsidTr="007326C4">
        <w:trPr>
          <w:cantSplit/>
          <w:trHeight w:val="270"/>
        </w:trPr>
        <w:tc>
          <w:tcPr>
            <w:tcW w:w="2512" w:type="dxa"/>
          </w:tcPr>
          <w:p w:rsidR="00641A30" w:rsidRPr="00254A81" w:rsidRDefault="00641A30" w:rsidP="00641A30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641A30" w:rsidRPr="00254A81" w:rsidRDefault="00641A30" w:rsidP="00641A30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Blue Bucks Investment Pte. Ltd.</w:t>
            </w:r>
          </w:p>
        </w:tc>
        <w:tc>
          <w:tcPr>
            <w:tcW w:w="71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54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747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641A30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26,273</w:t>
            </w:r>
          </w:p>
        </w:tc>
      </w:tr>
      <w:tr w:rsidR="00641A30" w:rsidRPr="00254A81" w:rsidTr="007326C4">
        <w:trPr>
          <w:cantSplit/>
          <w:trHeight w:val="270"/>
        </w:trPr>
        <w:tc>
          <w:tcPr>
            <w:tcW w:w="2512" w:type="dxa"/>
          </w:tcPr>
          <w:p w:rsidR="00641A30" w:rsidRPr="00254A81" w:rsidRDefault="00641A30" w:rsidP="00641A30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641A30" w:rsidRPr="00254A81" w:rsidRDefault="00641A30" w:rsidP="00641A30">
            <w:pPr>
              <w:tabs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54A81">
              <w:rPr>
                <w:rFonts w:ascii="Angsana New" w:hAnsi="Angsana New"/>
                <w:sz w:val="26"/>
                <w:szCs w:val="26"/>
              </w:rPr>
              <w:t>Big Banyan Investment Pte. Ltd.</w:t>
            </w:r>
          </w:p>
        </w:tc>
        <w:tc>
          <w:tcPr>
            <w:tcW w:w="71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54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747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54A81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>21,019</w:t>
            </w:r>
          </w:p>
        </w:tc>
      </w:tr>
      <w:tr w:rsidR="00641A30" w:rsidRPr="00254A81" w:rsidTr="004C4970">
        <w:trPr>
          <w:cantSplit/>
          <w:trHeight w:val="270"/>
        </w:trPr>
        <w:tc>
          <w:tcPr>
            <w:tcW w:w="2512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1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6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4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7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489,160</w:t>
            </w:r>
          </w:p>
        </w:tc>
        <w:tc>
          <w:tcPr>
            <w:tcW w:w="180" w:type="dxa"/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489,160</w:t>
            </w:r>
          </w:p>
        </w:tc>
        <w:tc>
          <w:tcPr>
            <w:tcW w:w="180" w:type="dxa"/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(265,956</w:t>
            </w:r>
            <w:r w:rsidRPr="00254A8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(265,956</w:t>
            </w:r>
            <w:r w:rsidRPr="00254A81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78" w:type="dxa"/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223,204</w:t>
            </w:r>
          </w:p>
        </w:tc>
        <w:tc>
          <w:tcPr>
            <w:tcW w:w="180" w:type="dxa"/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41A30" w:rsidRPr="00641A30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641A30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A30" w:rsidRPr="00254A81" w:rsidRDefault="00641A30" w:rsidP="00641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47,292</w:t>
            </w:r>
          </w:p>
        </w:tc>
      </w:tr>
    </w:tbl>
    <w:p w:rsidR="009C1963" w:rsidRPr="00254A81" w:rsidRDefault="003125BC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br w:type="page"/>
      </w:r>
      <w:r w:rsidR="00716259"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716259" w:rsidRPr="00254A81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9C1963" w:rsidRPr="00254A81">
        <w:rPr>
          <w:rFonts w:ascii="Angsana New" w:hAnsi="Angsana New"/>
          <w:sz w:val="30"/>
          <w:szCs w:val="30"/>
          <w:u w:val="none"/>
          <w:cs/>
        </w:rPr>
        <w:t xml:space="preserve">    </w:t>
      </w:r>
      <w:r w:rsidR="009C1963" w:rsidRPr="00254A81">
        <w:rPr>
          <w:rFonts w:ascii="Angsana New" w:hAnsi="Angsana New"/>
          <w:sz w:val="30"/>
          <w:szCs w:val="30"/>
          <w:u w:val="none"/>
        </w:rPr>
        <w:tab/>
      </w:r>
      <w:r w:rsidR="00C074F0" w:rsidRPr="00254A81">
        <w:rPr>
          <w:rFonts w:ascii="Angsana New" w:hAnsi="Angsana New"/>
          <w:sz w:val="30"/>
          <w:szCs w:val="30"/>
          <w:u w:val="none"/>
          <w:cs/>
        </w:rPr>
        <w:t>ที่ดิน อาคาร</w:t>
      </w:r>
      <w:r w:rsidR="009C1963" w:rsidRPr="00254A81">
        <w:rPr>
          <w:rFonts w:ascii="Angsana New" w:hAnsi="Angsana New"/>
          <w:sz w:val="30"/>
          <w:szCs w:val="30"/>
          <w:u w:val="none"/>
          <w:cs/>
        </w:rPr>
        <w:t>และอุปกรณ์</w:t>
      </w:r>
    </w:p>
    <w:p w:rsidR="005D20FC" w:rsidRPr="00254A81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368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9"/>
        <w:gridCol w:w="1228"/>
        <w:gridCol w:w="271"/>
        <w:gridCol w:w="1373"/>
        <w:gridCol w:w="268"/>
        <w:gridCol w:w="1436"/>
        <w:gridCol w:w="268"/>
        <w:gridCol w:w="1352"/>
        <w:gridCol w:w="271"/>
        <w:gridCol w:w="1349"/>
        <w:gridCol w:w="268"/>
        <w:gridCol w:w="1352"/>
        <w:gridCol w:w="268"/>
        <w:gridCol w:w="1357"/>
      </w:tblGrid>
      <w:tr w:rsidR="00660ABA" w:rsidRPr="009E5312" w:rsidTr="000C606C">
        <w:tc>
          <w:tcPr>
            <w:tcW w:w="957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43" w:type="pct"/>
            <w:gridSpan w:val="13"/>
          </w:tcPr>
          <w:p w:rsidR="00660ABA" w:rsidRPr="009E5312" w:rsidRDefault="00854F2F" w:rsidP="00854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งบการเงินรวมและงบการเงิน</w:t>
            </w:r>
            <w:r w:rsidR="00530AF1" w:rsidRPr="009E5312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E51168" w:rsidRPr="009E5312" w:rsidTr="000C606C">
        <w:tc>
          <w:tcPr>
            <w:tcW w:w="957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4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2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25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3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9A76F3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1168" w:rsidRPr="009E5312" w:rsidTr="000C606C">
        <w:trPr>
          <w:trHeight w:val="344"/>
        </w:trPr>
        <w:tc>
          <w:tcPr>
            <w:tcW w:w="957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4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2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25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ติดตั้งและเครื่อง</w:t>
            </w: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3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9A76F3" w:rsidP="00A53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  <w:r w:rsidR="00660ABA"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ก่อสร้าง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51168" w:rsidRPr="009E5312" w:rsidTr="000C606C">
        <w:tc>
          <w:tcPr>
            <w:tcW w:w="957" w:type="pct"/>
          </w:tcPr>
          <w:p w:rsidR="00660ABA" w:rsidRPr="009E5312" w:rsidRDefault="00660ABA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2" w:type="pct"/>
          </w:tcPr>
          <w:p w:rsidR="00660ABA" w:rsidRPr="009E5312" w:rsidRDefault="00BA213D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และสิ่งปลูกสร้าง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25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ใช้สำนักงาน</w:t>
            </w: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3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660ABA" w:rsidRPr="009E5312" w:rsidTr="000C606C">
        <w:tc>
          <w:tcPr>
            <w:tcW w:w="957" w:type="pct"/>
          </w:tcPr>
          <w:p w:rsidR="00660ABA" w:rsidRPr="009E5312" w:rsidRDefault="00660ABA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43" w:type="pct"/>
            <w:gridSpan w:val="13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9E531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51168" w:rsidRPr="009E5312" w:rsidTr="000C606C">
        <w:tc>
          <w:tcPr>
            <w:tcW w:w="957" w:type="pct"/>
          </w:tcPr>
          <w:p w:rsidR="00660ABA" w:rsidRPr="009E5312" w:rsidRDefault="00660ABA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4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2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25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3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4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8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pct"/>
          </w:tcPr>
          <w:p w:rsidR="00660ABA" w:rsidRPr="009E5312" w:rsidRDefault="00660AB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F4585" w:rsidRPr="009E5312" w:rsidTr="000C606C">
        <w:tc>
          <w:tcPr>
            <w:tcW w:w="957" w:type="pct"/>
          </w:tcPr>
          <w:p w:rsidR="006F4585" w:rsidRPr="009E5312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E531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E5312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9E531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49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9" w:type="pct"/>
          </w:tcPr>
          <w:p w:rsidR="006F4585" w:rsidRPr="006F4585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2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759,260</w:t>
            </w:r>
          </w:p>
        </w:tc>
        <w:tc>
          <w:tcPr>
            <w:tcW w:w="98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5,020,520</w:t>
            </w:r>
          </w:p>
        </w:tc>
        <w:tc>
          <w:tcPr>
            <w:tcW w:w="98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75,898</w:t>
            </w:r>
          </w:p>
        </w:tc>
        <w:tc>
          <w:tcPr>
            <w:tcW w:w="99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3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15,101</w:t>
            </w:r>
          </w:p>
        </w:tc>
        <w:tc>
          <w:tcPr>
            <w:tcW w:w="98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63,023</w:t>
            </w:r>
          </w:p>
        </w:tc>
        <w:tc>
          <w:tcPr>
            <w:tcW w:w="98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6,072,335</w:t>
            </w:r>
          </w:p>
        </w:tc>
      </w:tr>
      <w:tr w:rsidR="006F4585" w:rsidRPr="009E5312" w:rsidTr="000C606C">
        <w:tc>
          <w:tcPr>
            <w:tcW w:w="957" w:type="pct"/>
          </w:tcPr>
          <w:p w:rsidR="006F4585" w:rsidRPr="009E5312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20,121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1,447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3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366,208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387,776</w:t>
            </w:r>
          </w:p>
        </w:tc>
      </w:tr>
      <w:tr w:rsidR="006F4585" w:rsidRPr="009E5312" w:rsidTr="000C606C">
        <w:tc>
          <w:tcPr>
            <w:tcW w:w="957" w:type="pct"/>
          </w:tcPr>
          <w:p w:rsidR="006F4585" w:rsidRPr="009E5312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9" w:type="pct"/>
            <w:tcBorders>
              <w:bottom w:val="nil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tcBorders>
              <w:bottom w:val="nil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" w:type="pct"/>
            <w:tcBorders>
              <w:bottom w:val="nil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(56,928)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(673)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3" w:type="pct"/>
            <w:tcBorders>
              <w:bottom w:val="nil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bottom w:val="nil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(57,601)</w:t>
            </w:r>
          </w:p>
        </w:tc>
      </w:tr>
      <w:tr w:rsidR="006F4585" w:rsidRPr="009E5312" w:rsidTr="000C606C">
        <w:tc>
          <w:tcPr>
            <w:tcW w:w="957" w:type="pct"/>
          </w:tcPr>
          <w:p w:rsidR="006F4585" w:rsidRPr="009E5312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62,973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(62,973)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F4585" w:rsidRPr="009E5312" w:rsidTr="000C606C">
        <w:tc>
          <w:tcPr>
            <w:tcW w:w="957" w:type="pct"/>
          </w:tcPr>
          <w:p w:rsidR="006F4585" w:rsidRPr="009E5312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F4585" w:rsidRPr="009E5312" w:rsidTr="000C606C">
        <w:tc>
          <w:tcPr>
            <w:tcW w:w="957" w:type="pct"/>
          </w:tcPr>
          <w:p w:rsidR="006F4585" w:rsidRPr="009E5312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4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2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759,260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5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5,046,686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76,672</w:t>
            </w:r>
          </w:p>
        </w:tc>
        <w:tc>
          <w:tcPr>
            <w:tcW w:w="99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3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15,101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366,258</w:t>
            </w:r>
          </w:p>
        </w:tc>
        <w:tc>
          <w:tcPr>
            <w:tcW w:w="98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</w:tcPr>
          <w:p w:rsidR="006F4585" w:rsidRPr="009E5312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6,402,510</w:t>
            </w:r>
          </w:p>
        </w:tc>
      </w:tr>
      <w:tr w:rsidR="00AD17D7" w:rsidRPr="009E5312" w:rsidTr="000C606C">
        <w:tc>
          <w:tcPr>
            <w:tcW w:w="957" w:type="pct"/>
          </w:tcPr>
          <w:p w:rsidR="00AD17D7" w:rsidRPr="009E5312" w:rsidRDefault="00AD17D7" w:rsidP="00AD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9" w:type="pct"/>
          </w:tcPr>
          <w:p w:rsidR="00AD17D7" w:rsidRPr="009E5312" w:rsidRDefault="00AD17D7" w:rsidP="00AD17D7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AD17D7" w:rsidRPr="00B71C06" w:rsidRDefault="00AD17D7" w:rsidP="00AD17D7">
            <w:pPr>
              <w:spacing w:before="120"/>
              <w:ind w:right="-115"/>
              <w:rPr>
                <w:rFonts w:cs="Times New Roman"/>
                <w:szCs w:val="22"/>
                <w:cs/>
              </w:rPr>
            </w:pPr>
          </w:p>
        </w:tc>
        <w:tc>
          <w:tcPr>
            <w:tcW w:w="502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14,519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525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66,350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pStyle w:val="acctfourfigures"/>
              <w:tabs>
                <w:tab w:val="clear" w:pos="765"/>
                <w:tab w:val="decimal" w:pos="558"/>
              </w:tabs>
              <w:spacing w:before="120" w:line="240" w:lineRule="atLeast"/>
              <w:ind w:left="-81" w:right="-171"/>
              <w:rPr>
                <w:rFonts w:cs="Times New Roman"/>
                <w:szCs w:val="22"/>
              </w:rPr>
            </w:pPr>
          </w:p>
        </w:tc>
        <w:tc>
          <w:tcPr>
            <w:tcW w:w="494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5,002</w:t>
            </w:r>
          </w:p>
        </w:tc>
        <w:tc>
          <w:tcPr>
            <w:tcW w:w="99" w:type="pct"/>
          </w:tcPr>
          <w:p w:rsidR="00AD17D7" w:rsidRPr="00B71C06" w:rsidRDefault="00AD17D7" w:rsidP="00AD17D7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493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899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pStyle w:val="acctfourfigures"/>
              <w:tabs>
                <w:tab w:val="clear" w:pos="765"/>
                <w:tab w:val="decimal" w:pos="756"/>
              </w:tabs>
              <w:spacing w:before="120"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494" w:type="pct"/>
          </w:tcPr>
          <w:p w:rsidR="00AD17D7" w:rsidRPr="009E5312" w:rsidRDefault="00AD17D7" w:rsidP="00AD17D7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tabs>
                <w:tab w:val="decimal" w:pos="612"/>
              </w:tabs>
              <w:spacing w:before="120"/>
              <w:ind w:right="-63"/>
              <w:rPr>
                <w:rFonts w:cs="Times New Roman"/>
                <w:szCs w:val="22"/>
              </w:rPr>
            </w:pPr>
          </w:p>
        </w:tc>
        <w:tc>
          <w:tcPr>
            <w:tcW w:w="496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86,770</w:t>
            </w:r>
          </w:p>
        </w:tc>
      </w:tr>
      <w:tr w:rsidR="00AD17D7" w:rsidRPr="009E5312" w:rsidTr="000C606C">
        <w:tc>
          <w:tcPr>
            <w:tcW w:w="957" w:type="pct"/>
          </w:tcPr>
          <w:p w:rsidR="00AD17D7" w:rsidRPr="009E5312" w:rsidRDefault="00AD17D7" w:rsidP="00AD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49" w:type="pct"/>
            <w:tcBorders>
              <w:bottom w:val="nil"/>
            </w:tcBorders>
          </w:tcPr>
          <w:p w:rsidR="00AD17D7" w:rsidRPr="009E5312" w:rsidRDefault="00AD17D7" w:rsidP="00AD17D7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AD17D7" w:rsidRPr="00B71C06" w:rsidRDefault="00AD17D7" w:rsidP="00AD17D7">
            <w:pPr>
              <w:spacing w:before="120"/>
              <w:ind w:right="-115"/>
              <w:rPr>
                <w:rFonts w:cs="Times New Roman"/>
                <w:szCs w:val="22"/>
                <w:cs/>
              </w:rPr>
            </w:pPr>
          </w:p>
        </w:tc>
        <w:tc>
          <w:tcPr>
            <w:tcW w:w="502" w:type="pct"/>
            <w:tcBorders>
              <w:bottom w:val="nil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(1,035)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525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(301,098)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pStyle w:val="acctfourfigures"/>
              <w:tabs>
                <w:tab w:val="clear" w:pos="765"/>
                <w:tab w:val="decimal" w:pos="558"/>
              </w:tabs>
              <w:spacing w:before="120" w:line="240" w:lineRule="atLeast"/>
              <w:ind w:left="-81" w:right="-171"/>
              <w:rPr>
                <w:rFonts w:cs="Times New Roman"/>
                <w:szCs w:val="22"/>
              </w:rPr>
            </w:pPr>
          </w:p>
        </w:tc>
        <w:tc>
          <w:tcPr>
            <w:tcW w:w="494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(1,702)</w:t>
            </w:r>
          </w:p>
        </w:tc>
        <w:tc>
          <w:tcPr>
            <w:tcW w:w="99" w:type="pct"/>
          </w:tcPr>
          <w:p w:rsidR="00AD17D7" w:rsidRPr="00B71C06" w:rsidRDefault="00AD17D7" w:rsidP="00AD17D7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493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(3,026)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tabs>
                <w:tab w:val="decimal" w:pos="756"/>
              </w:tabs>
              <w:spacing w:before="120"/>
              <w:ind w:right="-63"/>
              <w:rPr>
                <w:rFonts w:cs="Times New Roman"/>
                <w:szCs w:val="22"/>
              </w:rPr>
            </w:pPr>
          </w:p>
        </w:tc>
        <w:tc>
          <w:tcPr>
            <w:tcW w:w="494" w:type="pct"/>
          </w:tcPr>
          <w:p w:rsidR="00AD17D7" w:rsidRPr="009E5312" w:rsidRDefault="00AD17D7" w:rsidP="00AD17D7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</w:tcPr>
          <w:p w:rsidR="00AD17D7" w:rsidRPr="00B71C06" w:rsidRDefault="00AD17D7" w:rsidP="00AD17D7">
            <w:pPr>
              <w:tabs>
                <w:tab w:val="decimal" w:pos="612"/>
              </w:tabs>
              <w:spacing w:before="120"/>
              <w:ind w:right="-63"/>
              <w:rPr>
                <w:rFonts w:cs="Times New Roman"/>
                <w:szCs w:val="22"/>
              </w:rPr>
            </w:pPr>
          </w:p>
        </w:tc>
        <w:tc>
          <w:tcPr>
            <w:tcW w:w="496" w:type="pct"/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(306,861)</w:t>
            </w:r>
          </w:p>
        </w:tc>
      </w:tr>
      <w:tr w:rsidR="00AD17D7" w:rsidRPr="009E5312" w:rsidTr="000C606C">
        <w:tc>
          <w:tcPr>
            <w:tcW w:w="957" w:type="pct"/>
            <w:tcBorders>
              <w:bottom w:val="nil"/>
            </w:tcBorders>
          </w:tcPr>
          <w:p w:rsidR="00AD17D7" w:rsidRPr="009E5312" w:rsidRDefault="00AD17D7" w:rsidP="00AD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531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:rsidR="00AD17D7" w:rsidRPr="009E5312" w:rsidRDefault="00AD17D7" w:rsidP="00AD17D7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tcBorders>
              <w:bottom w:val="nil"/>
            </w:tcBorders>
          </w:tcPr>
          <w:p w:rsidR="00AD17D7" w:rsidRPr="00B71C06" w:rsidRDefault="00AD17D7" w:rsidP="00AD17D7">
            <w:pPr>
              <w:spacing w:before="120"/>
              <w:ind w:right="-115"/>
              <w:rPr>
                <w:rFonts w:cs="Times New Roman"/>
                <w:szCs w:val="22"/>
                <w:cs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2,407</w:t>
            </w:r>
          </w:p>
        </w:tc>
        <w:tc>
          <w:tcPr>
            <w:tcW w:w="98" w:type="pct"/>
            <w:tcBorders>
              <w:bottom w:val="nil"/>
            </w:tcBorders>
          </w:tcPr>
          <w:p w:rsidR="00AD17D7" w:rsidRPr="00B71C06" w:rsidRDefault="00AD17D7" w:rsidP="00AD17D7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356,817</w:t>
            </w:r>
          </w:p>
        </w:tc>
        <w:tc>
          <w:tcPr>
            <w:tcW w:w="98" w:type="pct"/>
            <w:tcBorders>
              <w:bottom w:val="nil"/>
            </w:tcBorders>
          </w:tcPr>
          <w:p w:rsidR="00AD17D7" w:rsidRPr="00B71C06" w:rsidRDefault="00AD17D7" w:rsidP="00AD17D7">
            <w:pPr>
              <w:pStyle w:val="acctfourfigures"/>
              <w:tabs>
                <w:tab w:val="clear" w:pos="765"/>
                <w:tab w:val="decimal" w:pos="558"/>
              </w:tabs>
              <w:spacing w:before="120" w:line="240" w:lineRule="atLeast"/>
              <w:ind w:left="-81" w:right="-171"/>
              <w:rPr>
                <w:rFonts w:cs="Times New Roman"/>
                <w:szCs w:val="22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5,628</w:t>
            </w:r>
          </w:p>
        </w:tc>
        <w:tc>
          <w:tcPr>
            <w:tcW w:w="99" w:type="pct"/>
            <w:tcBorders>
              <w:bottom w:val="nil"/>
            </w:tcBorders>
          </w:tcPr>
          <w:p w:rsidR="00AD17D7" w:rsidRPr="00B71C06" w:rsidRDefault="00AD17D7" w:rsidP="00AD17D7">
            <w:pPr>
              <w:pStyle w:val="acctfourfigures"/>
              <w:tabs>
                <w:tab w:val="clear" w:pos="765"/>
                <w:tab w:val="decimal" w:pos="756"/>
              </w:tabs>
              <w:spacing w:before="120"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98" w:type="pct"/>
            <w:tcBorders>
              <w:bottom w:val="nil"/>
            </w:tcBorders>
          </w:tcPr>
          <w:p w:rsidR="00AD17D7" w:rsidRPr="00B71C06" w:rsidRDefault="00AD17D7" w:rsidP="00AD17D7">
            <w:pPr>
              <w:tabs>
                <w:tab w:val="decimal" w:pos="756"/>
              </w:tabs>
              <w:spacing w:before="120"/>
              <w:ind w:right="-63"/>
              <w:rPr>
                <w:rFonts w:cs="Times New Roman"/>
                <w:szCs w:val="22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sz w:val="28"/>
                <w:szCs w:val="28"/>
                <w:lang w:val="en-US"/>
              </w:rPr>
              <w:t>(366,258)</w:t>
            </w:r>
          </w:p>
        </w:tc>
        <w:tc>
          <w:tcPr>
            <w:tcW w:w="98" w:type="pct"/>
            <w:tcBorders>
              <w:bottom w:val="nil"/>
            </w:tcBorders>
          </w:tcPr>
          <w:p w:rsidR="00AD17D7" w:rsidRPr="00B71C06" w:rsidRDefault="00AD17D7" w:rsidP="00AD17D7">
            <w:pPr>
              <w:tabs>
                <w:tab w:val="decimal" w:pos="756"/>
              </w:tabs>
              <w:spacing w:before="120"/>
              <w:ind w:right="-63"/>
              <w:rPr>
                <w:rFonts w:cs="Times New Roman"/>
                <w:szCs w:val="22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AD17D7" w:rsidRPr="009E5312" w:rsidRDefault="00AD17D7" w:rsidP="00AD17D7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1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D17D7" w:rsidRPr="009E5312" w:rsidTr="000C606C">
        <w:tc>
          <w:tcPr>
            <w:tcW w:w="957" w:type="pct"/>
            <w:tcBorders>
              <w:top w:val="nil"/>
              <w:bottom w:val="nil"/>
            </w:tcBorders>
          </w:tcPr>
          <w:p w:rsidR="00AD17D7" w:rsidRPr="009E5312" w:rsidRDefault="00AD17D7" w:rsidP="00AD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E531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775,151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5,168,755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85,600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14,380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:rsidR="00AD17D7" w:rsidRPr="00AD17D7" w:rsidRDefault="00AD17D7" w:rsidP="00AD17D7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17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6,182,419</w:t>
            </w:r>
          </w:p>
        </w:tc>
      </w:tr>
    </w:tbl>
    <w:p w:rsidR="00DC7F9B" w:rsidRDefault="00DC7F9B" w:rsidP="005D20FC">
      <w:pPr>
        <w:spacing w:line="240" w:lineRule="auto"/>
        <w:rPr>
          <w:rFonts w:ascii="Angsana New" w:hAnsi="Angsana New"/>
          <w:sz w:val="26"/>
          <w:szCs w:val="26"/>
        </w:rPr>
      </w:pPr>
    </w:p>
    <w:p w:rsidR="006F4585" w:rsidRDefault="006F4585" w:rsidP="005D20FC">
      <w:pPr>
        <w:spacing w:line="240" w:lineRule="auto"/>
        <w:rPr>
          <w:rFonts w:ascii="Angsana New" w:hAnsi="Angsana New"/>
          <w:sz w:val="26"/>
          <w:szCs w:val="26"/>
        </w:rPr>
      </w:pPr>
    </w:p>
    <w:p w:rsidR="009A76F3" w:rsidRDefault="009A76F3" w:rsidP="005D20FC">
      <w:pPr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1359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5"/>
        <w:gridCol w:w="1269"/>
        <w:gridCol w:w="277"/>
        <w:gridCol w:w="1348"/>
        <w:gridCol w:w="272"/>
        <w:gridCol w:w="1329"/>
        <w:gridCol w:w="269"/>
        <w:gridCol w:w="1441"/>
        <w:gridCol w:w="269"/>
        <w:gridCol w:w="1258"/>
        <w:gridCol w:w="269"/>
        <w:gridCol w:w="1351"/>
        <w:gridCol w:w="269"/>
        <w:gridCol w:w="1354"/>
      </w:tblGrid>
      <w:tr w:rsidR="00464955" w:rsidRPr="00BC61F1" w:rsidTr="00E51168">
        <w:tc>
          <w:tcPr>
            <w:tcW w:w="962" w:type="pct"/>
          </w:tcPr>
          <w:p w:rsidR="00464955" w:rsidRPr="00BC61F1" w:rsidRDefault="007D57DC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038" w:type="pct"/>
            <w:gridSpan w:val="13"/>
          </w:tcPr>
          <w:p w:rsidR="00464955" w:rsidRPr="00BC61F1" w:rsidRDefault="00854F2F" w:rsidP="00854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D36DA0" w:rsidRPr="00BC61F1" w:rsidTr="000C606C">
        <w:tc>
          <w:tcPr>
            <w:tcW w:w="962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7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2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0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7" w:type="pct"/>
          </w:tcPr>
          <w:p w:rsidR="00FA150A" w:rsidRPr="00BC61F1" w:rsidRDefault="009A76F3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8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36DA0" w:rsidRPr="00BC61F1" w:rsidTr="000C606C">
        <w:trPr>
          <w:trHeight w:val="344"/>
        </w:trPr>
        <w:tc>
          <w:tcPr>
            <w:tcW w:w="962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7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2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100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0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ติดตั้งและเครื่อง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7" w:type="pct"/>
          </w:tcPr>
          <w:p w:rsidR="00FA150A" w:rsidRPr="00BC61F1" w:rsidRDefault="009A76F3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  <w:r w:rsidR="00FA150A"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ก่อสร้าง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8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36DA0" w:rsidRPr="00BC61F1" w:rsidTr="000C606C">
        <w:tc>
          <w:tcPr>
            <w:tcW w:w="962" w:type="pct"/>
          </w:tcPr>
          <w:p w:rsidR="00FA150A" w:rsidRPr="00BC61F1" w:rsidRDefault="00FA150A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102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</w:tcPr>
          <w:p w:rsidR="00FA150A" w:rsidRPr="00BC61F1" w:rsidRDefault="00BA213D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และสิ่งปลูกสร้าง</w:t>
            </w:r>
          </w:p>
        </w:tc>
        <w:tc>
          <w:tcPr>
            <w:tcW w:w="100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0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ใช้สำนักงาน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7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99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8" w:type="pct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A150A" w:rsidRPr="00BC61F1" w:rsidTr="00BC61F1">
        <w:trPr>
          <w:trHeight w:hRule="exact" w:val="360"/>
        </w:trPr>
        <w:tc>
          <w:tcPr>
            <w:tcW w:w="962" w:type="pct"/>
          </w:tcPr>
          <w:p w:rsidR="00FA150A" w:rsidRPr="00BC61F1" w:rsidRDefault="00FA150A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38" w:type="pct"/>
            <w:gridSpan w:val="13"/>
          </w:tcPr>
          <w:p w:rsidR="00FA150A" w:rsidRPr="00BC61F1" w:rsidRDefault="00FA150A" w:rsidP="00C64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C61F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36DA0" w:rsidRPr="00BC61F1" w:rsidTr="000C606C">
        <w:tc>
          <w:tcPr>
            <w:tcW w:w="962" w:type="pct"/>
          </w:tcPr>
          <w:p w:rsidR="00FA150A" w:rsidRPr="00BC61F1" w:rsidRDefault="00FA150A" w:rsidP="005D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67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2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6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30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7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</w:tcPr>
          <w:p w:rsidR="00FA150A" w:rsidRPr="00BC61F1" w:rsidRDefault="00FA150A" w:rsidP="005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98" w:type="pct"/>
          </w:tcPr>
          <w:p w:rsidR="00FA150A" w:rsidRPr="00BC61F1" w:rsidRDefault="00FA150A" w:rsidP="00FA1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6F4585" w:rsidRPr="00BC61F1" w:rsidTr="000C606C">
        <w:tc>
          <w:tcPr>
            <w:tcW w:w="962" w:type="pct"/>
          </w:tcPr>
          <w:p w:rsidR="006F4585" w:rsidRPr="00BC61F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C61F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C61F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BC61F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67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</w:tcPr>
          <w:p w:rsidR="006F4585" w:rsidRPr="006F4585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</w:tcPr>
          <w:p w:rsidR="006F4585" w:rsidRPr="006F4585" w:rsidRDefault="006F4585" w:rsidP="00ED1A69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521,539</w:t>
            </w:r>
          </w:p>
        </w:tc>
        <w:tc>
          <w:tcPr>
            <w:tcW w:w="100" w:type="pct"/>
          </w:tcPr>
          <w:p w:rsidR="006F4585" w:rsidRPr="006F4585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4,146,393</w:t>
            </w:r>
          </w:p>
        </w:tc>
        <w:tc>
          <w:tcPr>
            <w:tcW w:w="99" w:type="pct"/>
          </w:tcPr>
          <w:p w:rsidR="006F4585" w:rsidRPr="006F4585" w:rsidRDefault="006F4585" w:rsidP="006F4585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73,518</w:t>
            </w:r>
          </w:p>
        </w:tc>
        <w:tc>
          <w:tcPr>
            <w:tcW w:w="99" w:type="pct"/>
          </w:tcPr>
          <w:p w:rsidR="006F4585" w:rsidRPr="006F4585" w:rsidRDefault="006F4585" w:rsidP="006F45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12,077</w:t>
            </w:r>
          </w:p>
        </w:tc>
        <w:tc>
          <w:tcPr>
            <w:tcW w:w="99" w:type="pct"/>
          </w:tcPr>
          <w:p w:rsidR="006F4585" w:rsidRPr="006F4585" w:rsidRDefault="006F4585" w:rsidP="006F458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6F4585" w:rsidRDefault="006F4585" w:rsidP="006F45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6F4585" w:rsidRPr="006F4585" w:rsidRDefault="006F4585" w:rsidP="006F4585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4,753,527</w:t>
            </w:r>
          </w:p>
        </w:tc>
      </w:tr>
      <w:tr w:rsidR="006F4585" w:rsidRPr="00BC61F1" w:rsidTr="000C606C">
        <w:tc>
          <w:tcPr>
            <w:tcW w:w="962" w:type="pct"/>
          </w:tcPr>
          <w:p w:rsidR="006F4585" w:rsidRPr="00BC61F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67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</w:tcPr>
          <w:p w:rsidR="006F4585" w:rsidRPr="00BC61F1" w:rsidRDefault="006F4585" w:rsidP="00ED1A69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20,956</w:t>
            </w:r>
          </w:p>
        </w:tc>
        <w:tc>
          <w:tcPr>
            <w:tcW w:w="100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186,201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993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1,052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209,202</w:t>
            </w:r>
          </w:p>
        </w:tc>
      </w:tr>
      <w:tr w:rsidR="006F4585" w:rsidRPr="00BC61F1" w:rsidTr="000C606C">
        <w:tc>
          <w:tcPr>
            <w:tcW w:w="962" w:type="pct"/>
          </w:tcPr>
          <w:p w:rsidR="006F4585" w:rsidRPr="00BC61F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67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0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(56,741)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(663)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70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tabs>
                <w:tab w:val="decimal" w:pos="612"/>
              </w:tabs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(57,404)</w:t>
            </w:r>
          </w:p>
        </w:tc>
      </w:tr>
      <w:tr w:rsidR="006F4585" w:rsidRPr="00BC61F1" w:rsidTr="000C606C">
        <w:tc>
          <w:tcPr>
            <w:tcW w:w="962" w:type="pct"/>
          </w:tcPr>
          <w:p w:rsidR="006F4585" w:rsidRPr="00BC61F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</w:tcBorders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:rsidR="006F4585" w:rsidRPr="00BC61F1" w:rsidRDefault="006F4585" w:rsidP="006F458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F4585" w:rsidRPr="00BC61F1" w:rsidTr="000C606C">
        <w:tc>
          <w:tcPr>
            <w:tcW w:w="962" w:type="pct"/>
          </w:tcPr>
          <w:p w:rsidR="006F4585" w:rsidRPr="00BC61F1" w:rsidRDefault="006F4585" w:rsidP="006F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7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</w:tcPr>
          <w:p w:rsidR="006F4585" w:rsidRPr="00BC61F1" w:rsidRDefault="006F4585" w:rsidP="00ED1A69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542,495</w:t>
            </w:r>
          </w:p>
        </w:tc>
        <w:tc>
          <w:tcPr>
            <w:tcW w:w="100" w:type="pct"/>
          </w:tcPr>
          <w:p w:rsidR="006F4585" w:rsidRPr="00BC61F1" w:rsidRDefault="006F4585" w:rsidP="006F4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4,275,853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decimal" w:pos="558"/>
              </w:tabs>
              <w:spacing w:line="240" w:lineRule="atLeast"/>
              <w:ind w:left="-81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73,848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3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13,129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6F4585" w:rsidRPr="00BC61F1" w:rsidRDefault="006F4585" w:rsidP="006F45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</w:tcPr>
          <w:p w:rsidR="006F4585" w:rsidRPr="00BC61F1" w:rsidRDefault="006F4585" w:rsidP="006F4585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4,905,325</w:t>
            </w:r>
          </w:p>
        </w:tc>
      </w:tr>
      <w:tr w:rsidR="00375C26" w:rsidRPr="00BC61F1" w:rsidTr="000C606C">
        <w:tc>
          <w:tcPr>
            <w:tcW w:w="962" w:type="pct"/>
          </w:tcPr>
          <w:p w:rsidR="00375C26" w:rsidRPr="00BC61F1" w:rsidRDefault="00375C26" w:rsidP="0037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67" w:type="pct"/>
          </w:tcPr>
          <w:p w:rsidR="00375C26" w:rsidRPr="006F4585" w:rsidRDefault="00375C26" w:rsidP="00375C26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</w:tcPr>
          <w:p w:rsidR="00375C26" w:rsidRPr="00B71C06" w:rsidRDefault="00375C26" w:rsidP="00375C26">
            <w:pPr>
              <w:spacing w:before="120"/>
              <w:ind w:right="-115"/>
              <w:rPr>
                <w:rFonts w:cs="Times New Roman"/>
                <w:szCs w:val="22"/>
                <w:cs/>
              </w:rPr>
            </w:pPr>
          </w:p>
        </w:tc>
        <w:tc>
          <w:tcPr>
            <w:tcW w:w="496" w:type="pct"/>
          </w:tcPr>
          <w:p w:rsidR="00375C26" w:rsidRPr="00375C26" w:rsidRDefault="00375C26" w:rsidP="00ED1A69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26,394</w:t>
            </w:r>
          </w:p>
        </w:tc>
        <w:tc>
          <w:tcPr>
            <w:tcW w:w="100" w:type="pct"/>
          </w:tcPr>
          <w:p w:rsidR="00375C26" w:rsidRPr="00B71C06" w:rsidRDefault="00375C26" w:rsidP="00375C26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489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203,033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pStyle w:val="acctfourfigures"/>
              <w:tabs>
                <w:tab w:val="clear" w:pos="765"/>
                <w:tab w:val="decimal" w:pos="558"/>
              </w:tabs>
              <w:spacing w:before="120" w:line="240" w:lineRule="atLeast"/>
              <w:ind w:left="-81" w:right="-171"/>
              <w:rPr>
                <w:rFonts w:cs="Times New Roman"/>
                <w:szCs w:val="22"/>
              </w:rPr>
            </w:pPr>
          </w:p>
        </w:tc>
        <w:tc>
          <w:tcPr>
            <w:tcW w:w="530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1,998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463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pStyle w:val="acctfourfigures"/>
              <w:tabs>
                <w:tab w:val="clear" w:pos="765"/>
                <w:tab w:val="decimal" w:pos="756"/>
              </w:tabs>
              <w:spacing w:before="120"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497" w:type="pct"/>
          </w:tcPr>
          <w:p w:rsidR="00375C26" w:rsidRPr="006F4585" w:rsidRDefault="00375C26" w:rsidP="00375C2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58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pStyle w:val="acctfourfigures"/>
              <w:tabs>
                <w:tab w:val="clear" w:pos="765"/>
                <w:tab w:val="decimal" w:pos="950"/>
              </w:tabs>
              <w:spacing w:before="120"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498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232,412</w:t>
            </w:r>
          </w:p>
        </w:tc>
      </w:tr>
      <w:tr w:rsidR="00375C26" w:rsidRPr="00BC61F1" w:rsidTr="000C606C">
        <w:tc>
          <w:tcPr>
            <w:tcW w:w="962" w:type="pct"/>
          </w:tcPr>
          <w:p w:rsidR="00375C26" w:rsidRPr="00BC61F1" w:rsidRDefault="00375C26" w:rsidP="0037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67" w:type="pct"/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</w:tcPr>
          <w:p w:rsidR="00375C26" w:rsidRPr="00B71C06" w:rsidRDefault="00375C26" w:rsidP="00375C26">
            <w:pPr>
              <w:spacing w:before="120"/>
              <w:ind w:right="-115"/>
              <w:rPr>
                <w:rFonts w:cs="Times New Roman"/>
                <w:szCs w:val="22"/>
                <w:cs/>
              </w:rPr>
            </w:pPr>
          </w:p>
        </w:tc>
        <w:tc>
          <w:tcPr>
            <w:tcW w:w="496" w:type="pct"/>
          </w:tcPr>
          <w:p w:rsidR="00375C26" w:rsidRPr="00375C26" w:rsidRDefault="00375C26" w:rsidP="00ED1A69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(1,035)</w:t>
            </w:r>
          </w:p>
        </w:tc>
        <w:tc>
          <w:tcPr>
            <w:tcW w:w="100" w:type="pct"/>
          </w:tcPr>
          <w:p w:rsidR="00375C26" w:rsidRPr="00B71C06" w:rsidRDefault="00375C26" w:rsidP="00375C26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489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(301,098)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pStyle w:val="acctfourfigures"/>
              <w:tabs>
                <w:tab w:val="clear" w:pos="765"/>
                <w:tab w:val="decimal" w:pos="558"/>
              </w:tabs>
              <w:spacing w:before="120" w:line="240" w:lineRule="atLeast"/>
              <w:ind w:left="-81" w:right="-171"/>
              <w:rPr>
                <w:rFonts w:cs="Times New Roman"/>
                <w:szCs w:val="22"/>
              </w:rPr>
            </w:pPr>
          </w:p>
        </w:tc>
        <w:tc>
          <w:tcPr>
            <w:tcW w:w="530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(1,701)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463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(2,929)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spacing w:before="120"/>
              <w:rPr>
                <w:rFonts w:cs="Times New Roman"/>
                <w:szCs w:val="22"/>
              </w:rPr>
            </w:pPr>
          </w:p>
        </w:tc>
        <w:tc>
          <w:tcPr>
            <w:tcW w:w="497" w:type="pct"/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:rsidR="00375C26" w:rsidRPr="00B71C06" w:rsidRDefault="00375C26" w:rsidP="00375C26">
            <w:pPr>
              <w:pStyle w:val="acctfourfigures"/>
              <w:tabs>
                <w:tab w:val="clear" w:pos="765"/>
                <w:tab w:val="decimal" w:pos="950"/>
              </w:tabs>
              <w:spacing w:before="120"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498" w:type="pct"/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sz w:val="28"/>
                <w:szCs w:val="28"/>
                <w:lang w:val="en-US"/>
              </w:rPr>
              <w:t>(306,763)</w:t>
            </w:r>
          </w:p>
        </w:tc>
      </w:tr>
      <w:tr w:rsidR="00375C26" w:rsidRPr="00BC61F1" w:rsidTr="000C606C">
        <w:tc>
          <w:tcPr>
            <w:tcW w:w="962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375C26" w:rsidRPr="00375C26" w:rsidRDefault="00375C26" w:rsidP="00375C26">
            <w:pPr>
              <w:spacing w:before="120"/>
              <w:ind w:right="-115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:rsidR="00375C26" w:rsidRPr="00375C26" w:rsidRDefault="00375C26" w:rsidP="00ED1A69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567,854</w:t>
            </w: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375C26" w:rsidRPr="00375C26" w:rsidRDefault="00375C26" w:rsidP="00375C26">
            <w:pPr>
              <w:spacing w:before="12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4,177,788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375C26" w:rsidRDefault="00375C26" w:rsidP="00375C26">
            <w:pPr>
              <w:pStyle w:val="acctfourfigures"/>
              <w:tabs>
                <w:tab w:val="clear" w:pos="765"/>
                <w:tab w:val="decimal" w:pos="558"/>
              </w:tabs>
              <w:spacing w:before="120" w:line="240" w:lineRule="atLeast"/>
              <w:ind w:left="-81" w:right="-17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74,145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375C26" w:rsidRDefault="00375C26" w:rsidP="00375C26">
            <w:pPr>
              <w:spacing w:before="12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11,187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375C26" w:rsidRDefault="00375C26" w:rsidP="00375C26">
            <w:pPr>
              <w:pStyle w:val="acctfourfigures"/>
              <w:tabs>
                <w:tab w:val="clear" w:pos="765"/>
                <w:tab w:val="decimal" w:pos="756"/>
              </w:tabs>
              <w:spacing w:before="120"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375C26" w:rsidRDefault="00375C26" w:rsidP="00375C26">
            <w:pPr>
              <w:pStyle w:val="acctfourfigures"/>
              <w:tabs>
                <w:tab w:val="clear" w:pos="765"/>
                <w:tab w:val="decimal" w:pos="950"/>
              </w:tabs>
              <w:spacing w:before="120"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:rsidR="00375C26" w:rsidRPr="00375C26" w:rsidRDefault="00375C26" w:rsidP="00375C26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4,830,974</w:t>
            </w:r>
          </w:p>
        </w:tc>
      </w:tr>
      <w:tr w:rsidR="00375C26" w:rsidRPr="00BC61F1" w:rsidTr="00BC61F1">
        <w:trPr>
          <w:trHeight w:hRule="exact" w:val="360"/>
        </w:trPr>
        <w:tc>
          <w:tcPr>
            <w:tcW w:w="962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nil"/>
            </w:tcBorders>
          </w:tcPr>
          <w:p w:rsidR="00375C26" w:rsidRPr="00BC61F1" w:rsidRDefault="00375C26" w:rsidP="00ED1A69">
            <w:pPr>
              <w:pStyle w:val="3"/>
              <w:tabs>
                <w:tab w:val="clear" w:pos="360"/>
                <w:tab w:val="clear" w:pos="720"/>
                <w:tab w:val="decimal" w:pos="655"/>
                <w:tab w:val="decimal" w:pos="104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75C26" w:rsidRPr="00BC61F1" w:rsidTr="000C606C">
        <w:tc>
          <w:tcPr>
            <w:tcW w:w="962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67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bottom w:val="nil"/>
            </w:tcBorders>
          </w:tcPr>
          <w:p w:rsidR="00375C26" w:rsidRPr="00BC61F1" w:rsidRDefault="00375C26" w:rsidP="00ED1A69">
            <w:pPr>
              <w:pStyle w:val="3"/>
              <w:tabs>
                <w:tab w:val="clear" w:pos="360"/>
                <w:tab w:val="clear" w:pos="720"/>
                <w:tab w:val="decimal" w:pos="655"/>
                <w:tab w:val="decimal" w:pos="104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7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8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75C26" w:rsidRPr="00BC61F1" w:rsidTr="000C606C">
        <w:tc>
          <w:tcPr>
            <w:tcW w:w="962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nil"/>
              <w:bottom w:val="double" w:sz="4" w:space="0" w:color="auto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6" w:type="pct"/>
            <w:tcBorders>
              <w:top w:val="nil"/>
              <w:bottom w:val="double" w:sz="4" w:space="0" w:color="auto"/>
            </w:tcBorders>
          </w:tcPr>
          <w:p w:rsidR="00375C26" w:rsidRPr="00BC61F1" w:rsidRDefault="00375C26" w:rsidP="00ED1A69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216,765</w:t>
            </w: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89" w:type="pct"/>
            <w:tcBorders>
              <w:top w:val="nil"/>
              <w:bottom w:val="double" w:sz="4" w:space="0" w:color="auto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770,833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2,824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63" w:type="pct"/>
            <w:tcBorders>
              <w:top w:val="nil"/>
              <w:bottom w:val="double" w:sz="4" w:space="0" w:color="auto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1,972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7" w:type="pct"/>
            <w:tcBorders>
              <w:top w:val="nil"/>
              <w:bottom w:val="double" w:sz="4" w:space="0" w:color="auto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366,258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  <w:tcBorders>
              <w:top w:val="nil"/>
              <w:bottom w:val="double" w:sz="4" w:space="0" w:color="auto"/>
            </w:tcBorders>
          </w:tcPr>
          <w:p w:rsidR="00375C26" w:rsidRPr="00BC61F1" w:rsidRDefault="00375C26" w:rsidP="00375C26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1,497,185</w:t>
            </w:r>
          </w:p>
        </w:tc>
      </w:tr>
      <w:tr w:rsidR="009A76F3" w:rsidRPr="00BC61F1" w:rsidTr="00127DEF">
        <w:tc>
          <w:tcPr>
            <w:tcW w:w="962" w:type="pct"/>
            <w:tcBorders>
              <w:top w:val="nil"/>
              <w:bottom w:val="nil"/>
            </w:tcBorders>
          </w:tcPr>
          <w:p w:rsidR="009A76F3" w:rsidRPr="00BC61F1" w:rsidRDefault="009A76F3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61F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7" w:type="pct"/>
            <w:tcBorders>
              <w:top w:val="double" w:sz="4" w:space="0" w:color="auto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96" w:type="pct"/>
            <w:tcBorders>
              <w:top w:val="double" w:sz="4" w:space="0" w:color="auto"/>
              <w:bottom w:val="nil"/>
            </w:tcBorders>
          </w:tcPr>
          <w:p w:rsidR="009A76F3" w:rsidRPr="001D7454" w:rsidRDefault="009A76F3" w:rsidP="00ED1A69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89" w:type="pct"/>
            <w:tcBorders>
              <w:top w:val="double" w:sz="4" w:space="0" w:color="auto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tcBorders>
              <w:top w:val="double" w:sz="4" w:space="0" w:color="auto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63" w:type="pct"/>
            <w:tcBorders>
              <w:top w:val="double" w:sz="4" w:space="0" w:color="auto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7" w:type="pct"/>
            <w:tcBorders>
              <w:top w:val="double" w:sz="4" w:space="0" w:color="auto"/>
              <w:bottom w:val="nil"/>
            </w:tcBorders>
          </w:tcPr>
          <w:p w:rsidR="009A76F3" w:rsidRPr="00375C26" w:rsidRDefault="009A76F3" w:rsidP="001D745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  <w:tcBorders>
              <w:top w:val="double" w:sz="4" w:space="0" w:color="auto"/>
              <w:bottom w:val="nil"/>
            </w:tcBorders>
          </w:tcPr>
          <w:p w:rsidR="009A76F3" w:rsidRPr="001D7454" w:rsidRDefault="009A76F3" w:rsidP="001D7454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76F3" w:rsidRPr="00BC61F1" w:rsidTr="00127DEF">
        <w:tc>
          <w:tcPr>
            <w:tcW w:w="962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67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138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533</w:t>
            </w: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96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201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077</w:t>
            </w: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990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967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11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455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63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193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7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345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225</w:t>
            </w:r>
          </w:p>
        </w:tc>
      </w:tr>
      <w:tr w:rsidR="009A76F3" w:rsidRPr="00BC61F1" w:rsidTr="00127DEF">
        <w:tc>
          <w:tcPr>
            <w:tcW w:w="962" w:type="pct"/>
            <w:tcBorders>
              <w:top w:val="nil"/>
              <w:bottom w:val="nil"/>
            </w:tcBorders>
          </w:tcPr>
          <w:p w:rsidR="009A76F3" w:rsidRPr="00127DEF" w:rsidRDefault="00812922" w:rsidP="009A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9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67" w:type="pct"/>
            <w:tcBorders>
              <w:top w:val="nil"/>
              <w:bottom w:val="single" w:sz="4" w:space="0" w:color="auto"/>
            </w:tcBorders>
          </w:tcPr>
          <w:p w:rsidR="009A76F3" w:rsidRPr="00127DEF" w:rsidRDefault="009A76F3" w:rsidP="00127DEF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89" w:type="pct"/>
            <w:tcBorders>
              <w:top w:val="nil"/>
              <w:bottom w:val="single" w:sz="4" w:space="0" w:color="auto"/>
            </w:tcBorders>
          </w:tcPr>
          <w:p w:rsidR="009A76F3" w:rsidRPr="00127DEF" w:rsidRDefault="009A76F3" w:rsidP="00127DEF">
            <w:pPr>
              <w:pStyle w:val="3"/>
              <w:tabs>
                <w:tab w:val="clear" w:pos="360"/>
                <w:tab w:val="clear" w:pos="720"/>
                <w:tab w:val="decimal" w:pos="77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tcBorders>
              <w:top w:val="nil"/>
              <w:bottom w:val="single" w:sz="4" w:space="0" w:color="auto"/>
            </w:tcBorders>
          </w:tcPr>
          <w:p w:rsidR="009A76F3" w:rsidRPr="00127DEF" w:rsidRDefault="009A76F3" w:rsidP="00127DEF">
            <w:pPr>
              <w:pStyle w:val="3"/>
              <w:tabs>
                <w:tab w:val="clear" w:pos="360"/>
                <w:tab w:val="clear" w:pos="720"/>
                <w:tab w:val="decimal" w:pos="97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63" w:type="pct"/>
            <w:tcBorders>
              <w:top w:val="nil"/>
              <w:bottom w:val="single" w:sz="4" w:space="0" w:color="auto"/>
            </w:tcBorders>
          </w:tcPr>
          <w:p w:rsidR="009A76F3" w:rsidRPr="00127DEF" w:rsidRDefault="009A76F3" w:rsidP="00127DEF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7" w:type="pct"/>
            <w:tcBorders>
              <w:top w:val="nil"/>
              <w:bottom w:val="single" w:sz="4" w:space="0" w:color="auto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:rsidR="009A76F3" w:rsidRPr="00127DEF" w:rsidRDefault="009A76F3" w:rsidP="009A76F3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127D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27DEF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</w:p>
        </w:tc>
      </w:tr>
      <w:tr w:rsidR="001D7454" w:rsidRPr="00BC61F1" w:rsidTr="00127DEF">
        <w:tc>
          <w:tcPr>
            <w:tcW w:w="962" w:type="pct"/>
            <w:tcBorders>
              <w:top w:val="nil"/>
              <w:bottom w:val="nil"/>
            </w:tcBorders>
          </w:tcPr>
          <w:p w:rsidR="001D7454" w:rsidRPr="00BC61F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4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138,533</w:t>
            </w:r>
          </w:p>
        </w:tc>
        <w:tc>
          <w:tcPr>
            <w:tcW w:w="102" w:type="pct"/>
            <w:tcBorders>
              <w:top w:val="nil"/>
              <w:bottom w:val="nil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ED1A69">
            <w:pPr>
              <w:pStyle w:val="3"/>
              <w:tabs>
                <w:tab w:val="clear" w:pos="360"/>
                <w:tab w:val="clear" w:pos="720"/>
                <w:tab w:val="decimal" w:pos="104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4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207,297</w:t>
            </w:r>
          </w:p>
        </w:tc>
        <w:tc>
          <w:tcPr>
            <w:tcW w:w="100" w:type="pct"/>
            <w:tcBorders>
              <w:top w:val="nil"/>
              <w:bottom w:val="nil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4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990,967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1227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4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11,455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4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3,193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:rsidR="001D7454" w:rsidRPr="00375C26" w:rsidRDefault="001D7454" w:rsidP="001D745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5C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4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1,351,445</w:t>
            </w:r>
          </w:p>
        </w:tc>
      </w:tr>
    </w:tbl>
    <w:p w:rsidR="007A1361" w:rsidRPr="00254A81" w:rsidRDefault="007A1361" w:rsidP="0085382E">
      <w:pPr>
        <w:rPr>
          <w:rFonts w:ascii="Angsana New" w:hAnsi="Angsana New"/>
          <w:sz w:val="30"/>
          <w:szCs w:val="30"/>
          <w:cs/>
        </w:rPr>
        <w:sectPr w:rsidR="007A1361" w:rsidRPr="00254A81" w:rsidSect="00B20969">
          <w:pgSz w:w="16834" w:h="11909" w:orient="landscape" w:code="9"/>
          <w:pgMar w:top="691" w:right="1444" w:bottom="576" w:left="1152" w:header="720" w:footer="720" w:gutter="0"/>
          <w:cols w:space="720"/>
          <w:docGrid w:linePitch="360"/>
        </w:sectPr>
      </w:pPr>
    </w:p>
    <w:p w:rsidR="00630842" w:rsidRPr="00254A81" w:rsidRDefault="00630842" w:rsidP="004A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371FC9" w:rsidRPr="00254A81">
        <w:rPr>
          <w:rFonts w:ascii="Angsana New" w:hAnsi="Angsana New"/>
          <w:sz w:val="30"/>
          <w:szCs w:val="30"/>
          <w:cs/>
        </w:rPr>
        <w:t>กลุ่ม</w:t>
      </w:r>
      <w:r w:rsidRPr="00254A81">
        <w:rPr>
          <w:rFonts w:ascii="Angsana New" w:hAnsi="Angsana New"/>
          <w:sz w:val="30"/>
          <w:szCs w:val="30"/>
          <w:cs/>
        </w:rPr>
        <w:t>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แต่ยังคงใช้งานจนถึง ณ 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Pr="00254A81">
        <w:rPr>
          <w:rFonts w:ascii="Angsana New" w:hAnsi="Angsana New"/>
          <w:sz w:val="30"/>
          <w:szCs w:val="30"/>
          <w:cs/>
        </w:rPr>
        <w:t xml:space="preserve">มีนาคม </w:t>
      </w:r>
      <w:r w:rsidRPr="00254A81">
        <w:rPr>
          <w:rFonts w:ascii="Angsana New" w:hAnsi="Angsana New"/>
          <w:sz w:val="30"/>
          <w:szCs w:val="30"/>
        </w:rPr>
        <w:t>25</w:t>
      </w:r>
      <w:r w:rsidR="000F4CE0" w:rsidRPr="00254A81">
        <w:rPr>
          <w:rFonts w:ascii="Angsana New" w:hAnsi="Angsana New"/>
          <w:sz w:val="30"/>
          <w:szCs w:val="30"/>
        </w:rPr>
        <w:t>6</w:t>
      </w:r>
      <w:r w:rsidR="006F4585">
        <w:rPr>
          <w:rFonts w:ascii="Angsana New" w:hAnsi="Angsana New"/>
          <w:sz w:val="30"/>
          <w:szCs w:val="30"/>
        </w:rPr>
        <w:t>3</w:t>
      </w:r>
      <w:r w:rsidR="004A6425" w:rsidRPr="00254A81">
        <w:rPr>
          <w:rFonts w:ascii="Angsana New" w:hAnsi="Angsana New"/>
          <w:sz w:val="30"/>
          <w:szCs w:val="30"/>
        </w:rPr>
        <w:t xml:space="preserve"> </w:t>
      </w:r>
      <w:r w:rsidR="009841D8" w:rsidRPr="00254A81">
        <w:rPr>
          <w:rFonts w:ascii="Angsana New" w:hAnsi="Angsana New"/>
          <w:sz w:val="30"/>
          <w:szCs w:val="30"/>
          <w:cs/>
        </w:rPr>
        <w:t>มีจำนวน</w:t>
      </w:r>
      <w:r w:rsidR="00DC3973" w:rsidRPr="00254A81">
        <w:rPr>
          <w:rFonts w:ascii="Angsana New" w:hAnsi="Angsana New"/>
          <w:sz w:val="30"/>
          <w:szCs w:val="30"/>
        </w:rPr>
        <w:t xml:space="preserve"> </w:t>
      </w:r>
      <w:r w:rsidR="001D7454">
        <w:rPr>
          <w:rFonts w:ascii="Angsana New" w:hAnsi="Angsana New"/>
          <w:sz w:val="30"/>
          <w:szCs w:val="30"/>
        </w:rPr>
        <w:t>3,422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54A81">
        <w:rPr>
          <w:rFonts w:ascii="Angsana New" w:hAnsi="Angsana New"/>
          <w:i/>
          <w:iCs/>
          <w:sz w:val="30"/>
          <w:szCs w:val="30"/>
          <w:cs/>
        </w:rPr>
        <w:t>(</w:t>
      </w:r>
      <w:r w:rsidR="004D24C8" w:rsidRPr="00254A81">
        <w:rPr>
          <w:rFonts w:ascii="Angsana New" w:hAnsi="Angsana New"/>
          <w:i/>
          <w:iCs/>
          <w:sz w:val="30"/>
          <w:szCs w:val="30"/>
        </w:rPr>
        <w:t xml:space="preserve">31 </w:t>
      </w:r>
      <w:r w:rsidR="004D24C8" w:rsidRPr="00254A81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Pr="00254A81">
        <w:rPr>
          <w:rFonts w:ascii="Angsana New" w:hAnsi="Angsana New"/>
          <w:i/>
          <w:iCs/>
          <w:sz w:val="30"/>
          <w:szCs w:val="30"/>
        </w:rPr>
        <w:t>25</w:t>
      </w:r>
      <w:r w:rsidR="006B0CCB" w:rsidRPr="00254A81">
        <w:rPr>
          <w:rFonts w:ascii="Angsana New" w:hAnsi="Angsana New"/>
          <w:i/>
          <w:iCs/>
          <w:sz w:val="30"/>
          <w:szCs w:val="30"/>
        </w:rPr>
        <w:t>6</w:t>
      </w:r>
      <w:r w:rsidR="006F4585">
        <w:rPr>
          <w:rFonts w:ascii="Angsana New" w:hAnsi="Angsana New"/>
          <w:i/>
          <w:iCs/>
          <w:sz w:val="30"/>
          <w:szCs w:val="30"/>
        </w:rPr>
        <w:t>2</w:t>
      </w:r>
      <w:r w:rsidRPr="00254A81">
        <w:rPr>
          <w:rFonts w:ascii="Angsana New" w:hAnsi="Angsana New"/>
          <w:i/>
          <w:iCs/>
          <w:sz w:val="30"/>
          <w:szCs w:val="30"/>
        </w:rPr>
        <w:t xml:space="preserve">: </w:t>
      </w:r>
      <w:r w:rsidR="006B0CCB" w:rsidRPr="00254A81">
        <w:rPr>
          <w:rFonts w:ascii="Angsana New" w:hAnsi="Angsana New"/>
          <w:i/>
          <w:iCs/>
          <w:sz w:val="30"/>
          <w:szCs w:val="30"/>
        </w:rPr>
        <w:t>3,</w:t>
      </w:r>
      <w:r w:rsidR="006F4585">
        <w:rPr>
          <w:rFonts w:ascii="Angsana New" w:hAnsi="Angsana New"/>
          <w:i/>
          <w:iCs/>
          <w:sz w:val="30"/>
          <w:szCs w:val="30"/>
        </w:rPr>
        <w:t>563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630842" w:rsidRPr="00254A81" w:rsidRDefault="00630842" w:rsidP="009F1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:rsidR="00854D5E" w:rsidRPr="00254A81" w:rsidRDefault="00854D5E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บริษัทไม่มีการนำสินทรัพย์ ณ วันที่ </w:t>
      </w:r>
      <w:r w:rsidR="00E85D1C" w:rsidRPr="00E85D1C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มีนาคม </w:t>
      </w:r>
      <w:r w:rsidRPr="00254A81">
        <w:rPr>
          <w:rFonts w:ascii="Angsana New" w:hAnsi="Angsana New"/>
          <w:sz w:val="30"/>
          <w:szCs w:val="30"/>
        </w:rPr>
        <w:t>256</w:t>
      </w:r>
      <w:r w:rsidR="006F4585">
        <w:rPr>
          <w:rFonts w:ascii="Angsana New" w:hAnsi="Angsana New"/>
          <w:sz w:val="30"/>
          <w:szCs w:val="30"/>
        </w:rPr>
        <w:t>3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="00237E21" w:rsidRPr="00254A81">
        <w:rPr>
          <w:rFonts w:ascii="Angsana New" w:hAnsi="Angsana New"/>
          <w:i/>
          <w:iCs/>
          <w:sz w:val="30"/>
          <w:szCs w:val="30"/>
          <w:cs/>
        </w:rPr>
        <w:t>(</w:t>
      </w:r>
      <w:r w:rsidR="00237E21" w:rsidRPr="00254A81">
        <w:rPr>
          <w:rFonts w:ascii="Angsana New" w:hAnsi="Angsana New"/>
          <w:i/>
          <w:iCs/>
          <w:sz w:val="30"/>
          <w:szCs w:val="30"/>
        </w:rPr>
        <w:t>31</w:t>
      </w:r>
      <w:r w:rsidR="00237E21" w:rsidRPr="00254A81">
        <w:rPr>
          <w:rFonts w:ascii="Angsana New" w:hAnsi="Angsana New"/>
          <w:i/>
          <w:iCs/>
          <w:sz w:val="30"/>
          <w:szCs w:val="30"/>
          <w:cs/>
        </w:rPr>
        <w:t xml:space="preserve"> มีนาคม </w:t>
      </w:r>
      <w:r w:rsidR="00237E21" w:rsidRPr="00254A81">
        <w:rPr>
          <w:rFonts w:ascii="Angsana New" w:hAnsi="Angsana New"/>
          <w:i/>
          <w:iCs/>
          <w:sz w:val="30"/>
          <w:szCs w:val="30"/>
        </w:rPr>
        <w:t>256</w:t>
      </w:r>
      <w:r w:rsidR="006F4585">
        <w:rPr>
          <w:rFonts w:ascii="Angsana New" w:hAnsi="Angsana New"/>
          <w:i/>
          <w:iCs/>
          <w:sz w:val="30"/>
          <w:szCs w:val="30"/>
        </w:rPr>
        <w:t>2</w:t>
      </w:r>
      <w:r w:rsidR="00237E21" w:rsidRPr="00254A81">
        <w:rPr>
          <w:rFonts w:ascii="Angsana New" w:hAnsi="Angsana New"/>
          <w:i/>
          <w:iCs/>
          <w:sz w:val="30"/>
          <w:szCs w:val="30"/>
        </w:rPr>
        <w:t xml:space="preserve">: </w:t>
      </w:r>
      <w:r w:rsidR="00237E21" w:rsidRPr="00254A81">
        <w:rPr>
          <w:rFonts w:ascii="Angsana New" w:hAnsi="Angsana New"/>
          <w:i/>
          <w:iCs/>
          <w:sz w:val="30"/>
          <w:szCs w:val="30"/>
          <w:cs/>
        </w:rPr>
        <w:t>ไม่มี)</w:t>
      </w:r>
      <w:r w:rsidR="00237E21">
        <w:rPr>
          <w:rFonts w:ascii="Angsana New" w:hAnsi="Angsana New"/>
          <w:i/>
          <w:iCs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:rsidR="00854D5E" w:rsidRPr="00254A81" w:rsidRDefault="00854D5E" w:rsidP="009F1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:rsidR="00B54FC4" w:rsidRPr="00254A81" w:rsidRDefault="00716259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>13</w:t>
      </w:r>
      <w:r w:rsidR="00B54FC4" w:rsidRPr="00254A81">
        <w:rPr>
          <w:rFonts w:ascii="Angsana New" w:hAnsi="Angsana New"/>
          <w:sz w:val="30"/>
          <w:szCs w:val="30"/>
          <w:u w:val="none"/>
        </w:rPr>
        <w:tab/>
      </w:r>
      <w:r w:rsidR="0001027D" w:rsidRPr="00254A81">
        <w:rPr>
          <w:rFonts w:ascii="Angsana New" w:hAnsi="Angsana New"/>
          <w:sz w:val="30"/>
          <w:szCs w:val="30"/>
          <w:u w:val="none"/>
          <w:cs/>
        </w:rPr>
        <w:t>ภาษีเงินได้รอการตัดบัญชี</w:t>
      </w:r>
      <w:r w:rsidR="00B54FC4" w:rsidRPr="00254A81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:rsidR="00FE1102" w:rsidRPr="00254A81" w:rsidRDefault="00FE1102" w:rsidP="00C94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630842" w:rsidRPr="00254A81" w:rsidRDefault="00630842" w:rsidP="00630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254A81">
        <w:rPr>
          <w:rFonts w:ascii="Angsana New" w:hAnsi="Angsana New"/>
          <w:sz w:val="30"/>
          <w:szCs w:val="30"/>
          <w:cs/>
          <w:lang w:val="en-GB"/>
        </w:rPr>
        <w:t>สินทรัพย์และหนี้สินภาษีเงินได้รอการตัดบัญชี ณ วันที่</w:t>
      </w:r>
      <w:r w:rsidRPr="00254A81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="00E85D1C" w:rsidRPr="00E85D1C">
        <w:rPr>
          <w:rFonts w:ascii="Angsana New" w:hAnsi="Angsana New"/>
          <w:sz w:val="30"/>
          <w:szCs w:val="30"/>
        </w:rPr>
        <w:t>31</w:t>
      </w:r>
      <w:r w:rsidRPr="00254A81">
        <w:rPr>
          <w:rFonts w:ascii="Angsana New" w:hAnsi="Angsana New"/>
          <w:sz w:val="30"/>
          <w:szCs w:val="30"/>
          <w:cs/>
          <w:lang w:val="en-GB"/>
        </w:rPr>
        <w:t xml:space="preserve"> มีนาคม มีดังนี้</w:t>
      </w:r>
    </w:p>
    <w:p w:rsidR="00630842" w:rsidRPr="00254A81" w:rsidRDefault="00630842" w:rsidP="00630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GB"/>
        </w:rPr>
      </w:pPr>
    </w:p>
    <w:tbl>
      <w:tblPr>
        <w:tblW w:w="93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170"/>
        <w:gridCol w:w="270"/>
        <w:gridCol w:w="1118"/>
      </w:tblGrid>
      <w:tr w:rsidR="00630842" w:rsidRPr="00254A81" w:rsidTr="00716A0C">
        <w:trPr>
          <w:cantSplit/>
        </w:trPr>
        <w:tc>
          <w:tcPr>
            <w:tcW w:w="3780" w:type="dxa"/>
          </w:tcPr>
          <w:p w:rsidR="00630842" w:rsidRPr="00254A81" w:rsidRDefault="00630842" w:rsidP="0071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8" w:type="dxa"/>
            <w:gridSpan w:val="7"/>
          </w:tcPr>
          <w:p w:rsidR="00630842" w:rsidRPr="00254A81" w:rsidRDefault="00630842" w:rsidP="00CD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30842" w:rsidRPr="00254A81" w:rsidTr="00716A0C">
        <w:trPr>
          <w:cantSplit/>
        </w:trPr>
        <w:tc>
          <w:tcPr>
            <w:tcW w:w="3780" w:type="dxa"/>
          </w:tcPr>
          <w:p w:rsidR="00630842" w:rsidRPr="00254A81" w:rsidRDefault="00630842" w:rsidP="0071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30842" w:rsidRPr="00254A81" w:rsidRDefault="00630842" w:rsidP="0071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270" w:type="dxa"/>
          </w:tcPr>
          <w:p w:rsidR="00630842" w:rsidRPr="00254A81" w:rsidRDefault="00630842" w:rsidP="0071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:rsidR="00630842" w:rsidRPr="00254A81" w:rsidRDefault="00630842" w:rsidP="0071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</w:p>
        </w:tc>
      </w:tr>
      <w:tr w:rsidR="006B0CCB" w:rsidRPr="00254A81" w:rsidTr="00716A0C">
        <w:tc>
          <w:tcPr>
            <w:tcW w:w="3780" w:type="dxa"/>
          </w:tcPr>
          <w:p w:rsidR="006B0CCB" w:rsidRPr="00254A81" w:rsidRDefault="006B0CCB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B0CCB" w:rsidRPr="00254A81" w:rsidRDefault="006F4585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6B0CCB" w:rsidRPr="00254A81" w:rsidRDefault="006B0CCB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B0CCB" w:rsidRPr="00254A81" w:rsidRDefault="006F4585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B0CCB" w:rsidRPr="00254A81" w:rsidRDefault="006B0CCB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0CCB" w:rsidRPr="00254A81" w:rsidRDefault="006F4585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6B0CCB" w:rsidRPr="00254A81" w:rsidRDefault="006B0CCB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6B0CCB" w:rsidRPr="00254A81" w:rsidRDefault="006F4585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E7DC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B0CCB" w:rsidRPr="00254A81" w:rsidTr="006B5FD1">
        <w:trPr>
          <w:trHeight w:val="360"/>
        </w:trPr>
        <w:tc>
          <w:tcPr>
            <w:tcW w:w="3780" w:type="dxa"/>
          </w:tcPr>
          <w:p w:rsidR="006B0CCB" w:rsidRPr="00254A81" w:rsidRDefault="006B0CCB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8" w:type="dxa"/>
            <w:gridSpan w:val="7"/>
          </w:tcPr>
          <w:p w:rsidR="006B0CCB" w:rsidRPr="00254A81" w:rsidRDefault="006B0CCB" w:rsidP="006B0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454" w:rsidRPr="00254A81" w:rsidTr="00716A0C">
        <w:tc>
          <w:tcPr>
            <w:tcW w:w="3780" w:type="dxa"/>
          </w:tcPr>
          <w:p w:rsidR="001D7454" w:rsidRPr="00254A81" w:rsidRDefault="001D7454" w:rsidP="001D745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89,766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93,492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1D7454" w:rsidRPr="001D7454" w:rsidRDefault="001D7454" w:rsidP="00AD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D7454" w:rsidRPr="00254A81" w:rsidTr="00716A0C">
        <w:tc>
          <w:tcPr>
            <w:tcW w:w="3780" w:type="dxa"/>
          </w:tcPr>
          <w:p w:rsidR="001D7454" w:rsidRPr="00254A81" w:rsidRDefault="001D7454" w:rsidP="001D745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หักกลบภาษีเงินได้</w:t>
            </w: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7454" w:rsidRPr="001D7454" w:rsidRDefault="001D7454" w:rsidP="00AD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13,935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D7454" w:rsidRPr="00254A81" w:rsidTr="00716A0C">
        <w:tc>
          <w:tcPr>
            <w:tcW w:w="378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454">
              <w:rPr>
                <w:rFonts w:ascii="Angsana New" w:hAnsi="Angsana New"/>
                <w:b/>
                <w:bCs/>
                <w:sz w:val="30"/>
                <w:szCs w:val="30"/>
              </w:rPr>
              <w:t>75,831</w:t>
            </w:r>
          </w:p>
        </w:tc>
        <w:tc>
          <w:tcPr>
            <w:tcW w:w="270" w:type="dxa"/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454">
              <w:rPr>
                <w:rFonts w:ascii="Angsana New" w:hAnsi="Angsana New"/>
                <w:b/>
                <w:bCs/>
                <w:sz w:val="30"/>
                <w:szCs w:val="30"/>
              </w:rPr>
              <w:t>93,492</w:t>
            </w:r>
          </w:p>
        </w:tc>
        <w:tc>
          <w:tcPr>
            <w:tcW w:w="270" w:type="dxa"/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AD2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D745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D745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AD59C6" w:rsidRPr="00254A81" w:rsidRDefault="00AD59C6" w:rsidP="00B770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170"/>
        <w:gridCol w:w="270"/>
        <w:gridCol w:w="1118"/>
      </w:tblGrid>
      <w:tr w:rsidR="00CD2A24" w:rsidRPr="00254A81" w:rsidTr="00C873EB">
        <w:trPr>
          <w:cantSplit/>
        </w:trPr>
        <w:tc>
          <w:tcPr>
            <w:tcW w:w="3780" w:type="dxa"/>
          </w:tcPr>
          <w:p w:rsidR="00CD2A24" w:rsidRPr="00254A81" w:rsidRDefault="00CD2A24" w:rsidP="00C8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8" w:type="dxa"/>
            <w:gridSpan w:val="7"/>
          </w:tcPr>
          <w:p w:rsidR="00CD2A24" w:rsidRPr="00254A81" w:rsidRDefault="00CD2A24" w:rsidP="00C8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D2A24" w:rsidRPr="00254A81" w:rsidTr="00C873EB">
        <w:trPr>
          <w:cantSplit/>
        </w:trPr>
        <w:tc>
          <w:tcPr>
            <w:tcW w:w="3780" w:type="dxa"/>
          </w:tcPr>
          <w:p w:rsidR="00CD2A24" w:rsidRPr="00254A81" w:rsidRDefault="00CD2A24" w:rsidP="00C8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CD2A24" w:rsidRPr="00254A81" w:rsidRDefault="00CD2A24" w:rsidP="00C8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</w:p>
        </w:tc>
        <w:tc>
          <w:tcPr>
            <w:tcW w:w="270" w:type="dxa"/>
          </w:tcPr>
          <w:p w:rsidR="00CD2A24" w:rsidRPr="00254A81" w:rsidRDefault="00CD2A24" w:rsidP="00C8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:rsidR="00CD2A24" w:rsidRPr="00254A81" w:rsidRDefault="00CD2A24" w:rsidP="00C87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</w:p>
        </w:tc>
      </w:tr>
      <w:tr w:rsidR="00DE7DC8" w:rsidRPr="00254A81" w:rsidTr="00C873EB">
        <w:tc>
          <w:tcPr>
            <w:tcW w:w="37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E7DC8" w:rsidRPr="00254A81" w:rsidTr="00C873EB">
        <w:trPr>
          <w:trHeight w:val="360"/>
        </w:trPr>
        <w:tc>
          <w:tcPr>
            <w:tcW w:w="37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8" w:type="dxa"/>
            <w:gridSpan w:val="7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454" w:rsidRPr="00254A81" w:rsidTr="00C873EB">
        <w:tc>
          <w:tcPr>
            <w:tcW w:w="3780" w:type="dxa"/>
          </w:tcPr>
          <w:p w:rsidR="001D7454" w:rsidRPr="00254A81" w:rsidRDefault="001D7454" w:rsidP="001D745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92,337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96,063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1D7454" w:rsidRPr="001D7454" w:rsidRDefault="001D7454" w:rsidP="0039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D7454" w:rsidRPr="00254A81" w:rsidTr="00C873EB">
        <w:tc>
          <w:tcPr>
            <w:tcW w:w="3780" w:type="dxa"/>
          </w:tcPr>
          <w:p w:rsidR="001D7454" w:rsidRPr="00254A81" w:rsidRDefault="001D7454" w:rsidP="001D745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หักกลบภาษีเงินได้</w:t>
            </w: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7454" w:rsidRPr="001D7454" w:rsidRDefault="001D7454" w:rsidP="0039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7454">
              <w:rPr>
                <w:rFonts w:ascii="Angsana New" w:hAnsi="Angsana New"/>
                <w:sz w:val="30"/>
                <w:szCs w:val="30"/>
              </w:rPr>
              <w:t>13,935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D7454" w:rsidRPr="00254A81" w:rsidTr="00C873EB">
        <w:tc>
          <w:tcPr>
            <w:tcW w:w="378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11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1D7454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454">
              <w:rPr>
                <w:rFonts w:ascii="Angsana New" w:hAnsi="Angsana New"/>
                <w:b/>
                <w:bCs/>
                <w:sz w:val="30"/>
                <w:szCs w:val="30"/>
              </w:rPr>
              <w:t>78,402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96,063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254A81" w:rsidRDefault="001D7454" w:rsidP="0039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:rsidR="001D7454" w:rsidRPr="00254A81" w:rsidRDefault="001D7454" w:rsidP="001D7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854D5E" w:rsidRPr="00254A81" w:rsidRDefault="00854D5E" w:rsidP="00B770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E1102" w:rsidRDefault="00E21CFA" w:rsidP="00DE7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3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  <w:r w:rsidR="00630842" w:rsidRPr="00254A8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</w:t>
      </w:r>
      <w:r w:rsidR="009841D8" w:rsidRPr="00254A81">
        <w:rPr>
          <w:rFonts w:ascii="Angsana New" w:hAnsi="Angsana New"/>
          <w:sz w:val="30"/>
          <w:szCs w:val="30"/>
          <w:cs/>
        </w:rPr>
        <w:t xml:space="preserve">ดขึ้นในระหว่างปีสิ้นสุดวันที่ </w:t>
      </w:r>
      <w:r w:rsidR="009841D8" w:rsidRPr="00254A81">
        <w:rPr>
          <w:rFonts w:ascii="Angsana New" w:hAnsi="Angsana New"/>
          <w:sz w:val="30"/>
          <w:szCs w:val="30"/>
        </w:rPr>
        <w:t>31</w:t>
      </w:r>
      <w:r w:rsidR="00630842" w:rsidRPr="00254A81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</w:p>
    <w:p w:rsidR="003924E4" w:rsidRPr="00254A81" w:rsidRDefault="003924E4" w:rsidP="00DE7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3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80"/>
        <w:gridCol w:w="1350"/>
        <w:gridCol w:w="180"/>
        <w:gridCol w:w="1350"/>
      </w:tblGrid>
      <w:tr w:rsidR="004D4DFC" w:rsidRPr="00254A81" w:rsidTr="007038FC">
        <w:trPr>
          <w:trHeight w:hRule="exact" w:val="403"/>
          <w:tblHeader/>
        </w:trPr>
        <w:tc>
          <w:tcPr>
            <w:tcW w:w="4770" w:type="dxa"/>
            <w:vAlign w:val="bottom"/>
          </w:tcPr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4DFC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:rsidR="004D4DFC" w:rsidRPr="00254A81" w:rsidRDefault="004D4DFC" w:rsidP="0070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33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4DFC" w:rsidRPr="00254A81" w:rsidTr="004D4DFC">
        <w:trPr>
          <w:trHeight w:val="515"/>
          <w:tblHeader/>
        </w:trPr>
        <w:tc>
          <w:tcPr>
            <w:tcW w:w="4770" w:type="dxa"/>
            <w:vAlign w:val="bottom"/>
          </w:tcPr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D4DFC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33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vAlign w:val="bottom"/>
          </w:tcPr>
          <w:p w:rsidR="004D4DFC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33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2FD1" w:rsidRPr="00254A81" w:rsidTr="004D4DFC">
        <w:trPr>
          <w:trHeight w:val="515"/>
          <w:tblHeader/>
        </w:trPr>
        <w:tc>
          <w:tcPr>
            <w:tcW w:w="4770" w:type="dxa"/>
            <w:vAlign w:val="bottom"/>
          </w:tcPr>
          <w:p w:rsidR="00662FD1" w:rsidRPr="00254A81" w:rsidRDefault="00662FD1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62FD1" w:rsidRPr="00254A81" w:rsidRDefault="00662FD1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4D4DFC" w:rsidRDefault="00662FD1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เมษายน</w:t>
            </w:r>
          </w:p>
          <w:p w:rsidR="00662FD1" w:rsidRDefault="00662FD1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2FD1" w:rsidRPr="00254A81" w:rsidRDefault="00662FD1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62FD1" w:rsidRPr="00254A81" w:rsidRDefault="00E409C9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662FD1" w:rsidRPr="00254A81" w:rsidRDefault="00662FD1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254A81" w:rsidRDefault="00662FD1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662FD1" w:rsidRPr="00254A81" w:rsidRDefault="004D4DFC" w:rsidP="0066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24316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62FD1"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662FD1" w:rsidRPr="00254A81" w:rsidTr="004D4DFC">
        <w:trPr>
          <w:trHeight w:hRule="exact" w:val="403"/>
          <w:tblHeader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ค่าเผื่อจากการด้อยค่าของเงินลงทุนอื่น</w:t>
            </w:r>
          </w:p>
        </w:tc>
        <w:tc>
          <w:tcPr>
            <w:tcW w:w="126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27,262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27,401</w:t>
            </w: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(1,311)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6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 w:rsidR="007038F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62FD1" w:rsidRPr="00662FD1" w:rsidRDefault="00662FD1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(272)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93,492</w:t>
            </w: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FD1" w:rsidRPr="00662FD1" w:rsidRDefault="00662FD1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D1">
              <w:rPr>
                <w:rFonts w:ascii="Angsana New" w:hAnsi="Angsana New"/>
                <w:b/>
                <w:bCs/>
                <w:sz w:val="30"/>
                <w:szCs w:val="30"/>
              </w:rPr>
              <w:t>(3,726)</w:t>
            </w:r>
          </w:p>
        </w:tc>
        <w:tc>
          <w:tcPr>
            <w:tcW w:w="180" w:type="dxa"/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FD1" w:rsidRPr="00662FD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D1">
              <w:rPr>
                <w:rFonts w:ascii="Angsana New" w:hAnsi="Angsana New"/>
                <w:b/>
                <w:bCs/>
                <w:sz w:val="30"/>
                <w:szCs w:val="30"/>
              </w:rPr>
              <w:t>89,766</w:t>
            </w:r>
          </w:p>
        </w:tc>
      </w:tr>
      <w:tr w:rsidR="00662FD1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62FD1" w:rsidRPr="00254A81" w:rsidRDefault="00662FD1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62FD1" w:rsidRPr="00254A81" w:rsidRDefault="00662FD1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409C9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409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409C9" w:rsidRPr="00254A81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E409C9" w:rsidRPr="00254A81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E409C9" w:rsidRPr="00254A81" w:rsidRDefault="00E409C9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E409C9" w:rsidRPr="00254A81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E409C9" w:rsidRPr="00254A81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409C9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ขาดทุนจากตราสารอนุพันธ์ที่ยังไม่เกิดขึ้นจริง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409C9" w:rsidRPr="00662FD1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409C9" w:rsidRPr="003F4CEA" w:rsidRDefault="00E409C9" w:rsidP="00243167">
            <w:pPr>
              <w:tabs>
                <w:tab w:val="decimal" w:pos="954"/>
              </w:tabs>
              <w:spacing w:before="120"/>
              <w:ind w:left="-108" w:right="-108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409C9" w:rsidRPr="00E409C9" w:rsidRDefault="00E409C9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9C9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  <w:tc>
          <w:tcPr>
            <w:tcW w:w="180" w:type="dxa"/>
            <w:vAlign w:val="bottom"/>
          </w:tcPr>
          <w:p w:rsidR="00E409C9" w:rsidRPr="003F4CEA" w:rsidRDefault="00E409C9" w:rsidP="00243167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409C9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</w:tr>
      <w:tr w:rsidR="00E409C9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E409C9" w:rsidRPr="00254A81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409C9" w:rsidRPr="00E409C9" w:rsidRDefault="00E409C9" w:rsidP="00243167">
            <w:pPr>
              <w:tabs>
                <w:tab w:val="decimal" w:pos="954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09C9" w:rsidRPr="00E409C9" w:rsidRDefault="00E409C9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180" w:type="dxa"/>
            <w:vAlign w:val="bottom"/>
          </w:tcPr>
          <w:p w:rsidR="00E409C9" w:rsidRPr="00E409C9" w:rsidRDefault="00E409C9" w:rsidP="00243167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(13,935)</w:t>
            </w:r>
          </w:p>
        </w:tc>
      </w:tr>
      <w:tr w:rsidR="00E409C9" w:rsidRPr="00254A81" w:rsidTr="004D4DFC">
        <w:trPr>
          <w:trHeight w:hRule="exact" w:val="403"/>
        </w:trPr>
        <w:tc>
          <w:tcPr>
            <w:tcW w:w="4770" w:type="dxa"/>
            <w:vAlign w:val="bottom"/>
          </w:tcPr>
          <w:p w:rsid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09C9" w:rsidRPr="00E409C9" w:rsidRDefault="00E409C9" w:rsidP="00243167">
            <w:pPr>
              <w:tabs>
                <w:tab w:val="decimal" w:pos="954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409C9" w:rsidRPr="00E409C9" w:rsidRDefault="00E409C9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409C9" w:rsidRPr="00E409C9" w:rsidRDefault="00E409C9" w:rsidP="00243167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09C9" w:rsidRPr="00E409C9" w:rsidTr="004D4DFC">
        <w:trPr>
          <w:trHeight w:hRule="exact" w:val="403"/>
        </w:trPr>
        <w:tc>
          <w:tcPr>
            <w:tcW w:w="4770" w:type="dxa"/>
            <w:vAlign w:val="bottom"/>
          </w:tcPr>
          <w:p w:rsid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E409C9" w:rsidRPr="003F4CEA" w:rsidRDefault="00AA389A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93,492</w:t>
            </w:r>
          </w:p>
        </w:tc>
        <w:tc>
          <w:tcPr>
            <w:tcW w:w="180" w:type="dxa"/>
            <w:vAlign w:val="bottom"/>
          </w:tcPr>
          <w:p w:rsidR="00E409C9" w:rsidRPr="003F4CEA" w:rsidRDefault="00E409C9" w:rsidP="00243167">
            <w:pPr>
              <w:tabs>
                <w:tab w:val="decimal" w:pos="954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E409C9" w:rsidRPr="00E409C9" w:rsidRDefault="00E409C9" w:rsidP="004D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(17,661)</w:t>
            </w:r>
          </w:p>
        </w:tc>
        <w:tc>
          <w:tcPr>
            <w:tcW w:w="180" w:type="dxa"/>
            <w:vAlign w:val="bottom"/>
          </w:tcPr>
          <w:p w:rsidR="00E409C9" w:rsidRPr="003F4CEA" w:rsidRDefault="00E409C9" w:rsidP="00243167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E409C9" w:rsidRPr="00E409C9" w:rsidRDefault="00E409C9" w:rsidP="002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75,831</w:t>
            </w:r>
          </w:p>
        </w:tc>
      </w:tr>
    </w:tbl>
    <w:p w:rsidR="00B26871" w:rsidRDefault="00B26871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p w:rsidR="00E409C9" w:rsidRDefault="00E409C9" w:rsidP="00DE7DC8">
      <w:pPr>
        <w:spacing w:line="330" w:lineRule="exact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180"/>
        <w:gridCol w:w="1350"/>
        <w:gridCol w:w="180"/>
        <w:gridCol w:w="1350"/>
      </w:tblGrid>
      <w:tr w:rsidR="007038FC" w:rsidRPr="00254A81" w:rsidTr="007038FC">
        <w:trPr>
          <w:trHeight w:hRule="exact" w:val="403"/>
          <w:tblHeader/>
        </w:trPr>
        <w:tc>
          <w:tcPr>
            <w:tcW w:w="477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038FC" w:rsidRPr="00254A81" w:rsidRDefault="007038FC" w:rsidP="0070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7038FC" w:rsidRPr="00254A81" w:rsidTr="003F18A3">
        <w:trPr>
          <w:trHeight w:val="515"/>
          <w:tblHeader/>
        </w:trPr>
        <w:tc>
          <w:tcPr>
            <w:tcW w:w="477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038FC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33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33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8FC" w:rsidRPr="00254A81" w:rsidTr="003F18A3">
        <w:trPr>
          <w:trHeight w:val="515"/>
          <w:tblHeader/>
        </w:trPr>
        <w:tc>
          <w:tcPr>
            <w:tcW w:w="477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7038FC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เมษายน</w:t>
            </w:r>
          </w:p>
          <w:p w:rsidR="007038FC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7038FC" w:rsidRPr="00254A81" w:rsidTr="003F18A3">
        <w:trPr>
          <w:trHeight w:hRule="exact" w:val="403"/>
          <w:tblHeader/>
        </w:trPr>
        <w:tc>
          <w:tcPr>
            <w:tcW w:w="477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7038FC" w:rsidRPr="00662FD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30" w:lineRule="exac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8FC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3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7038FC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ค่าเผื่อจากการด้อยค่าของเงินลงทุนอื่น</w:t>
            </w:r>
          </w:p>
        </w:tc>
        <w:tc>
          <w:tcPr>
            <w:tcW w:w="126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  <w:tc>
          <w:tcPr>
            <w:tcW w:w="18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3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7038FC" w:rsidRPr="00662FD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038FC" w:rsidRPr="00254A8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7038FC" w:rsidRPr="00662FD1" w:rsidRDefault="007038FC" w:rsidP="003F1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60" w:type="dxa"/>
            <w:vAlign w:val="bottom"/>
          </w:tcPr>
          <w:p w:rsidR="005E36AF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2,571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2,571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27,262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27,401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(1,311)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6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(272)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96,063</w:t>
            </w: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D1">
              <w:rPr>
                <w:rFonts w:ascii="Angsana New" w:hAnsi="Angsana New"/>
                <w:b/>
                <w:bCs/>
                <w:sz w:val="30"/>
                <w:szCs w:val="30"/>
              </w:rPr>
              <w:t>(3,726)</w:t>
            </w:r>
          </w:p>
        </w:tc>
        <w:tc>
          <w:tcPr>
            <w:tcW w:w="180" w:type="dxa"/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92,337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409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30" w:lineRule="exac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ขาดทุนจากตราสารอนุพันธ์ที่ยังไม่เกิดขึ้นจริง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E36AF" w:rsidRPr="00662FD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36AF" w:rsidRPr="003F4CEA" w:rsidRDefault="005E36AF" w:rsidP="005E36AF">
            <w:pPr>
              <w:tabs>
                <w:tab w:val="decimal" w:pos="954"/>
              </w:tabs>
              <w:spacing w:before="120"/>
              <w:ind w:left="-108" w:right="-108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09C9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  <w:tc>
          <w:tcPr>
            <w:tcW w:w="180" w:type="dxa"/>
            <w:vAlign w:val="bottom"/>
          </w:tcPr>
          <w:p w:rsidR="005E36AF" w:rsidRPr="003F4CEA" w:rsidRDefault="005E36AF" w:rsidP="005E36AF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409C9">
              <w:rPr>
                <w:rFonts w:ascii="Angsana New" w:hAnsi="Angsana New"/>
                <w:sz w:val="30"/>
                <w:szCs w:val="30"/>
              </w:rPr>
              <w:t>(13,935)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Pr="00254A81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E36AF" w:rsidRPr="00E409C9" w:rsidRDefault="005E36AF" w:rsidP="005E36AF">
            <w:pPr>
              <w:tabs>
                <w:tab w:val="decimal" w:pos="954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(13,935)</w:t>
            </w:r>
          </w:p>
        </w:tc>
        <w:tc>
          <w:tcPr>
            <w:tcW w:w="180" w:type="dxa"/>
            <w:vAlign w:val="bottom"/>
          </w:tcPr>
          <w:p w:rsidR="005E36AF" w:rsidRPr="00E409C9" w:rsidRDefault="005E36AF" w:rsidP="005E36AF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(13,935)</w:t>
            </w:r>
          </w:p>
        </w:tc>
      </w:tr>
      <w:tr w:rsidR="005E36AF" w:rsidRPr="00254A81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1000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36AF" w:rsidRPr="00E409C9" w:rsidRDefault="005E36AF" w:rsidP="005E36AF">
            <w:pPr>
              <w:tabs>
                <w:tab w:val="decimal" w:pos="954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E36AF" w:rsidRPr="00E409C9" w:rsidRDefault="005E36AF" w:rsidP="005E36AF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36AF" w:rsidRPr="00E409C9" w:rsidTr="003F18A3">
        <w:trPr>
          <w:trHeight w:hRule="exact" w:val="403"/>
        </w:trPr>
        <w:tc>
          <w:tcPr>
            <w:tcW w:w="4770" w:type="dxa"/>
            <w:vAlign w:val="bottom"/>
          </w:tcPr>
          <w:p w:rsidR="005E36AF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E36AF" w:rsidRPr="003F4CEA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30" w:lineRule="exact"/>
              <w:ind w:right="-108"/>
              <w:rPr>
                <w:b/>
                <w:bCs/>
                <w:szCs w:val="22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96,063</w:t>
            </w:r>
          </w:p>
        </w:tc>
        <w:tc>
          <w:tcPr>
            <w:tcW w:w="180" w:type="dxa"/>
            <w:vAlign w:val="bottom"/>
          </w:tcPr>
          <w:p w:rsidR="005E36AF" w:rsidRPr="003F4CEA" w:rsidRDefault="005E36AF" w:rsidP="005E36AF">
            <w:pPr>
              <w:tabs>
                <w:tab w:val="decimal" w:pos="954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9C9">
              <w:rPr>
                <w:rFonts w:ascii="Angsana New" w:hAnsi="Angsana New"/>
                <w:b/>
                <w:bCs/>
                <w:sz w:val="30"/>
                <w:szCs w:val="30"/>
              </w:rPr>
              <w:t>(17,661)</w:t>
            </w:r>
          </w:p>
        </w:tc>
        <w:tc>
          <w:tcPr>
            <w:tcW w:w="180" w:type="dxa"/>
            <w:vAlign w:val="bottom"/>
          </w:tcPr>
          <w:p w:rsidR="005E36AF" w:rsidRPr="003F4CEA" w:rsidRDefault="005E36AF" w:rsidP="005E36AF">
            <w:pPr>
              <w:tabs>
                <w:tab w:val="decimal" w:pos="954"/>
                <w:tab w:val="decimal" w:pos="1091"/>
              </w:tabs>
              <w:spacing w:before="120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5E36AF" w:rsidRPr="00E409C9" w:rsidRDefault="005E36AF" w:rsidP="005E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3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78,402</w:t>
            </w:r>
          </w:p>
        </w:tc>
      </w:tr>
    </w:tbl>
    <w:p w:rsidR="00DE7DC8" w:rsidRDefault="00DE7DC8">
      <w:pPr>
        <w:rPr>
          <w:rFonts w:ascii="Angsana New" w:hAnsi="Angsana New"/>
          <w:sz w:val="30"/>
          <w:szCs w:val="30"/>
        </w:rPr>
      </w:pPr>
    </w:p>
    <w:p w:rsidR="00DE7DC8" w:rsidRDefault="00DE7DC8">
      <w:pPr>
        <w:rPr>
          <w:rFonts w:ascii="Angsana New" w:hAnsi="Angsana New"/>
          <w:sz w:val="30"/>
          <w:szCs w:val="30"/>
        </w:rPr>
      </w:pPr>
    </w:p>
    <w:p w:rsidR="00DE7DC8" w:rsidRDefault="00DE7DC8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p w:rsidR="00B30073" w:rsidRDefault="00B3007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7DC8" w:rsidRPr="00254A81" w:rsidTr="00DE7DC8">
        <w:trPr>
          <w:trHeight w:val="245"/>
          <w:tblHeader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E7DC8" w:rsidRPr="00254A81" w:rsidTr="00DE7DC8">
        <w:trPr>
          <w:trHeight w:val="380"/>
          <w:tblHeader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บันทึกเป็น (รายจ่าย)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E7DC8" w:rsidRPr="00254A81" w:rsidTr="00DE7DC8">
        <w:trPr>
          <w:trHeight w:val="515"/>
          <w:tblHeader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เมษายน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DE7DC8" w:rsidRPr="00254A81" w:rsidTr="00DE7DC8">
        <w:trPr>
          <w:trHeight w:val="209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10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ab/>
            </w:r>
          </w:p>
        </w:tc>
        <w:tc>
          <w:tcPr>
            <w:tcW w:w="5130" w:type="dxa"/>
            <w:gridSpan w:val="7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6222A" w:rsidRPr="00254A81" w:rsidTr="00DE7DC8">
        <w:trPr>
          <w:trHeight w:val="245"/>
        </w:trPr>
        <w:tc>
          <w:tcPr>
            <w:tcW w:w="4140" w:type="dxa"/>
            <w:vAlign w:val="center"/>
          </w:tcPr>
          <w:p w:rsidR="00F6222A" w:rsidRPr="00254A81" w:rsidRDefault="00F6222A" w:rsidP="00F6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ค่าเผื่อจากการด้อยค่าของเงินลงทุนอื่น</w:t>
            </w:r>
          </w:p>
        </w:tc>
        <w:tc>
          <w:tcPr>
            <w:tcW w:w="1080" w:type="dxa"/>
          </w:tcPr>
          <w:p w:rsidR="00F6222A" w:rsidRPr="00254A81" w:rsidRDefault="00F6222A" w:rsidP="00F6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  <w:tc>
          <w:tcPr>
            <w:tcW w:w="270" w:type="dxa"/>
          </w:tcPr>
          <w:p w:rsidR="00F6222A" w:rsidRPr="00254A81" w:rsidRDefault="00F6222A" w:rsidP="00F6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6222A" w:rsidRPr="00254A81" w:rsidRDefault="00F6222A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222A" w:rsidRPr="00254A81" w:rsidRDefault="00F6222A" w:rsidP="00F6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6222A" w:rsidRPr="00254A81" w:rsidRDefault="00F6222A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6222A" w:rsidRPr="00254A81" w:rsidRDefault="00F6222A" w:rsidP="00F6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F6222A" w:rsidRPr="00254A81" w:rsidRDefault="00F6222A" w:rsidP="00F62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19,703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1,175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27,262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8,433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</w:tr>
      <w:tr w:rsidR="00DE7DC8" w:rsidRPr="00254A81" w:rsidTr="00DE7DC8">
        <w:trPr>
          <w:trHeight w:val="12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7063D8" w:rsidRDefault="00DE7DC8" w:rsidP="00174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6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83,503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8,814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93,492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E7DC8" w:rsidRPr="00254A81" w:rsidTr="00DE7DC8">
        <w:trPr>
          <w:trHeight w:val="242"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83,503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8,814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93,492</w:t>
            </w:r>
          </w:p>
        </w:tc>
      </w:tr>
    </w:tbl>
    <w:p w:rsidR="00DE7DC8" w:rsidRDefault="00DE7DC8" w:rsidP="00DE7DC8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7DC8" w:rsidRPr="00254A81" w:rsidTr="00DE7DC8">
        <w:trPr>
          <w:trHeight w:val="245"/>
          <w:tblHeader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>
              <w:br w:type="page"/>
            </w:r>
          </w:p>
        </w:tc>
        <w:tc>
          <w:tcPr>
            <w:tcW w:w="5130" w:type="dxa"/>
            <w:gridSpan w:val="7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E7DC8" w:rsidRPr="00254A81" w:rsidTr="00DE7DC8">
        <w:trPr>
          <w:trHeight w:val="380"/>
          <w:tblHeader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บันทึกเป็น (รายจ่าย)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E7DC8" w:rsidRPr="00254A81" w:rsidTr="00DE7DC8">
        <w:trPr>
          <w:trHeight w:val="515"/>
          <w:tblHeader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เมษายน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DE7DC8" w:rsidRPr="00254A81" w:rsidTr="00DE7DC8">
        <w:trPr>
          <w:trHeight w:val="209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10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ab/>
            </w:r>
          </w:p>
        </w:tc>
        <w:tc>
          <w:tcPr>
            <w:tcW w:w="5130" w:type="dxa"/>
            <w:gridSpan w:val="7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ค่าเผื่อจากการด้อยค่าของเงินลงทุนอื่น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F6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F6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53,191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ค่าเผื่อจากการด้อยค่าของเงินลงทุนในบริษัทย่อย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2,571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F6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F6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2,571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19,703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1,175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27,262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F6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8,433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F6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</w:tr>
      <w:tr w:rsidR="00DE7DC8" w:rsidRPr="00254A81" w:rsidTr="00DE7DC8">
        <w:trPr>
          <w:trHeight w:val="125"/>
        </w:trPr>
        <w:tc>
          <w:tcPr>
            <w:tcW w:w="4140" w:type="dxa"/>
            <w:vAlign w:val="center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254A81" w:rsidRDefault="00DE7DC8" w:rsidP="00F6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86,074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8,814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1,175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96,063</w:t>
            </w:r>
          </w:p>
        </w:tc>
      </w:tr>
      <w:tr w:rsidR="00DE7DC8" w:rsidRPr="00254A81" w:rsidTr="00DE7DC8">
        <w:trPr>
          <w:trHeight w:val="245"/>
        </w:trPr>
        <w:tc>
          <w:tcPr>
            <w:tcW w:w="414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DC8" w:rsidRPr="00254A81" w:rsidTr="00DE7DC8">
        <w:trPr>
          <w:trHeight w:val="242"/>
        </w:trPr>
        <w:tc>
          <w:tcPr>
            <w:tcW w:w="414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86,074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8,814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1,175</w:t>
            </w:r>
          </w:p>
        </w:tc>
        <w:tc>
          <w:tcPr>
            <w:tcW w:w="27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96,063</w:t>
            </w:r>
          </w:p>
        </w:tc>
      </w:tr>
    </w:tbl>
    <w:p w:rsidR="00960ECF" w:rsidRPr="00254A81" w:rsidRDefault="003838C4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716259" w:rsidRPr="00254A81">
        <w:rPr>
          <w:rFonts w:ascii="Angsana New" w:hAnsi="Angsana New"/>
          <w:sz w:val="30"/>
          <w:szCs w:val="30"/>
          <w:u w:val="none"/>
        </w:rPr>
        <w:t>4</w:t>
      </w:r>
      <w:r w:rsidR="00AE1F36" w:rsidRPr="00254A81">
        <w:rPr>
          <w:rFonts w:ascii="Angsana New" w:hAnsi="Angsana New"/>
          <w:sz w:val="30"/>
          <w:szCs w:val="30"/>
          <w:u w:val="none"/>
        </w:rPr>
        <w:tab/>
      </w:r>
      <w:r w:rsidR="005D71C8" w:rsidRPr="00254A81">
        <w:rPr>
          <w:rFonts w:ascii="Angsana New" w:hAnsi="Angsana New"/>
          <w:sz w:val="30"/>
          <w:szCs w:val="30"/>
          <w:u w:val="none"/>
          <w:cs/>
        </w:rPr>
        <w:t>เจ้าหนี้การค้า</w:t>
      </w:r>
    </w:p>
    <w:p w:rsidR="003E6A5C" w:rsidRPr="00254A81" w:rsidRDefault="003E6A5C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900"/>
        <w:gridCol w:w="1073"/>
        <w:gridCol w:w="265"/>
        <w:gridCol w:w="1086"/>
      </w:tblGrid>
      <w:tr w:rsidR="00AB65D4" w:rsidRPr="00254A81" w:rsidTr="00AB65D4">
        <w:tc>
          <w:tcPr>
            <w:tcW w:w="3206" w:type="pct"/>
          </w:tcPr>
          <w:p w:rsidR="00AB65D4" w:rsidRPr="00254A81" w:rsidRDefault="00AB65D4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AB65D4" w:rsidRPr="00254A81" w:rsidRDefault="00AB65D4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AB65D4" w:rsidRPr="00254A81" w:rsidRDefault="00AB65D4" w:rsidP="00AB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:rsidR="00AB65D4" w:rsidRPr="00254A81" w:rsidRDefault="00AB65D4" w:rsidP="00AB6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AB65D4" w:rsidRPr="00254A81" w:rsidTr="00AB65D4">
        <w:tc>
          <w:tcPr>
            <w:tcW w:w="3206" w:type="pct"/>
          </w:tcPr>
          <w:p w:rsidR="00AB65D4" w:rsidRPr="00254A81" w:rsidRDefault="00AB65D4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:rsidR="00AB65D4" w:rsidRPr="00254A81" w:rsidRDefault="00AB65D4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579" w:type="pct"/>
          </w:tcPr>
          <w:p w:rsidR="00AB65D4" w:rsidRPr="00254A81" w:rsidRDefault="00DE7DC8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:rsidR="00AB65D4" w:rsidRPr="00254A81" w:rsidRDefault="00AB65D4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AB65D4" w:rsidRPr="00254A81" w:rsidRDefault="00DE7DC8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AB65D4" w:rsidRPr="00254A81" w:rsidTr="00AB65D4">
        <w:tc>
          <w:tcPr>
            <w:tcW w:w="3206" w:type="pct"/>
          </w:tcPr>
          <w:p w:rsidR="00AB65D4" w:rsidRPr="00254A81" w:rsidRDefault="00AB65D4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6" w:type="pct"/>
          </w:tcPr>
          <w:p w:rsidR="00AB65D4" w:rsidRPr="00254A81" w:rsidRDefault="00AB65D4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:rsidR="00AB65D4" w:rsidRPr="00254A81" w:rsidRDefault="00AB65D4" w:rsidP="00900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B2BB2" w:rsidRPr="00254A81" w:rsidTr="00AB65D4">
        <w:tc>
          <w:tcPr>
            <w:tcW w:w="3206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79" w:type="pct"/>
          </w:tcPr>
          <w:p w:rsidR="004B2BB2" w:rsidRPr="004B2BB2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B2BB2">
              <w:rPr>
                <w:rFonts w:ascii="Angsana New" w:hAnsi="Angsana New"/>
                <w:sz w:val="30"/>
                <w:szCs w:val="30"/>
                <w:lang w:val="en-US" w:eastAsia="en-US"/>
              </w:rPr>
              <w:t>601,786</w:t>
            </w:r>
          </w:p>
        </w:tc>
        <w:tc>
          <w:tcPr>
            <w:tcW w:w="143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36,408</w:t>
            </w:r>
          </w:p>
        </w:tc>
      </w:tr>
      <w:tr w:rsidR="004B2BB2" w:rsidRPr="00254A81" w:rsidTr="00AB65D4">
        <w:tc>
          <w:tcPr>
            <w:tcW w:w="3206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86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4B2BB2" w:rsidRPr="004B2BB2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B2BB2">
              <w:rPr>
                <w:rFonts w:ascii="Angsana New" w:hAnsi="Angsana New"/>
                <w:sz w:val="30"/>
                <w:szCs w:val="30"/>
                <w:lang w:val="en-US" w:eastAsia="en-US"/>
              </w:rPr>
              <w:t>199,548</w:t>
            </w:r>
          </w:p>
        </w:tc>
        <w:tc>
          <w:tcPr>
            <w:tcW w:w="143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736,410</w:t>
            </w:r>
          </w:p>
        </w:tc>
      </w:tr>
      <w:tr w:rsidR="004B2BB2" w:rsidRPr="00254A81" w:rsidTr="00AB65D4">
        <w:tc>
          <w:tcPr>
            <w:tcW w:w="3206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86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4B2BB2" w:rsidRPr="004B2BB2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B2B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801,334</w:t>
            </w:r>
          </w:p>
        </w:tc>
        <w:tc>
          <w:tcPr>
            <w:tcW w:w="143" w:type="pct"/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4B2BB2" w:rsidRPr="00254A81" w:rsidRDefault="004B2BB2" w:rsidP="004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772,818</w:t>
            </w:r>
          </w:p>
        </w:tc>
      </w:tr>
    </w:tbl>
    <w:p w:rsidR="00476E45" w:rsidRPr="00254A81" w:rsidRDefault="00476E45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:rsidR="00B15BAA" w:rsidRPr="00254A81" w:rsidRDefault="00E85D1C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E85D1C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716259" w:rsidRPr="00254A81">
        <w:rPr>
          <w:rFonts w:ascii="Angsana New" w:hAnsi="Angsana New"/>
          <w:sz w:val="30"/>
          <w:szCs w:val="30"/>
          <w:u w:val="none"/>
        </w:rPr>
        <w:t>5</w:t>
      </w:r>
      <w:r w:rsidR="00B15BAA" w:rsidRPr="00254A81">
        <w:rPr>
          <w:rFonts w:ascii="Angsana New" w:hAnsi="Angsana New"/>
          <w:sz w:val="30"/>
          <w:szCs w:val="30"/>
          <w:u w:val="none"/>
          <w:cs/>
        </w:rPr>
        <w:tab/>
        <w:t>เจ้าหนี้อื่น</w:t>
      </w:r>
    </w:p>
    <w:p w:rsidR="00B15BAA" w:rsidRPr="00254A81" w:rsidRDefault="00B15BA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812"/>
        <w:gridCol w:w="1081"/>
        <w:gridCol w:w="237"/>
        <w:gridCol w:w="1112"/>
        <w:gridCol w:w="265"/>
        <w:gridCol w:w="1085"/>
        <w:gridCol w:w="265"/>
        <w:gridCol w:w="1083"/>
      </w:tblGrid>
      <w:tr w:rsidR="003E40F4" w:rsidRPr="00254A81" w:rsidTr="003E40F4">
        <w:tc>
          <w:tcPr>
            <w:tcW w:w="1796" w:type="pct"/>
          </w:tcPr>
          <w:p w:rsidR="003E40F4" w:rsidRPr="00254A81" w:rsidRDefault="003E40F4" w:rsidP="009F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:rsidR="003E40F4" w:rsidRPr="00254A81" w:rsidRDefault="003E40F4" w:rsidP="009F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3E40F4" w:rsidRPr="00254A81" w:rsidRDefault="003E40F4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3E40F4" w:rsidRPr="00254A81" w:rsidRDefault="003E40F4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:rsidR="003E40F4" w:rsidRPr="00254A81" w:rsidRDefault="003E40F4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902F86" w:rsidRPr="00254A81" w:rsidTr="003E40F4">
        <w:tc>
          <w:tcPr>
            <w:tcW w:w="1796" w:type="pct"/>
          </w:tcPr>
          <w:p w:rsidR="00902F86" w:rsidRPr="00254A81" w:rsidRDefault="00902F86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38" w:type="pct"/>
          </w:tcPr>
          <w:p w:rsidR="00902F86" w:rsidRPr="00254A81" w:rsidRDefault="00902F86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583" w:type="pct"/>
          </w:tcPr>
          <w:p w:rsidR="00902F86" w:rsidRPr="00254A81" w:rsidRDefault="00DE7DC8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28" w:type="pct"/>
          </w:tcPr>
          <w:p w:rsidR="00902F86" w:rsidRPr="00254A81" w:rsidRDefault="00902F86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902F86" w:rsidRPr="00254A81" w:rsidRDefault="00DE7DC8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:rsidR="00902F86" w:rsidRPr="00254A81" w:rsidRDefault="00902F86" w:rsidP="0090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:rsidR="00902F86" w:rsidRPr="00254A81" w:rsidRDefault="00DE7DC8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:rsidR="00902F86" w:rsidRPr="00254A81" w:rsidRDefault="00902F86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902F86" w:rsidRPr="00254A81" w:rsidRDefault="00DE7DC8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902F86" w:rsidRPr="00254A81" w:rsidTr="003E40F4">
        <w:tc>
          <w:tcPr>
            <w:tcW w:w="1796" w:type="pct"/>
          </w:tcPr>
          <w:p w:rsidR="00902F86" w:rsidRPr="00254A81" w:rsidRDefault="00902F86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38" w:type="pct"/>
          </w:tcPr>
          <w:p w:rsidR="00902F86" w:rsidRPr="00254A81" w:rsidRDefault="00902F86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:rsidR="00902F86" w:rsidRPr="00254A81" w:rsidRDefault="00902F86" w:rsidP="0090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DC8" w:rsidRPr="00254A81" w:rsidTr="005443F4">
        <w:tc>
          <w:tcPr>
            <w:tcW w:w="1796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:rsidR="00DE7DC8" w:rsidRPr="00254A81" w:rsidRDefault="0037733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DE7DC8" w:rsidRPr="00254A81" w:rsidRDefault="0037733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38,905</w:t>
            </w:r>
          </w:p>
        </w:tc>
        <w:tc>
          <w:tcPr>
            <w:tcW w:w="128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85,532</w:t>
            </w:r>
          </w:p>
        </w:tc>
        <w:tc>
          <w:tcPr>
            <w:tcW w:w="143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DE7DC8" w:rsidRPr="00254A81" w:rsidRDefault="0037733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38,905</w:t>
            </w:r>
          </w:p>
        </w:tc>
        <w:tc>
          <w:tcPr>
            <w:tcW w:w="143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85,532</w:t>
            </w:r>
          </w:p>
        </w:tc>
      </w:tr>
      <w:tr w:rsidR="00DE7DC8" w:rsidRPr="00254A81" w:rsidTr="00DE7DC8">
        <w:tc>
          <w:tcPr>
            <w:tcW w:w="1796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7DC8" w:rsidRPr="00254A81" w:rsidTr="00A979D9">
        <w:tc>
          <w:tcPr>
            <w:tcW w:w="1796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38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DE7DC8" w:rsidRPr="00254A81" w:rsidRDefault="00DE7DC8" w:rsidP="00DE7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77338" w:rsidRPr="00254A81" w:rsidTr="00A979D9">
        <w:tc>
          <w:tcPr>
            <w:tcW w:w="1796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เจ้าหนี้อื่นค่าซื้อเครื่องจักรและอุปกรณ์</w:t>
            </w:r>
          </w:p>
        </w:tc>
        <w:tc>
          <w:tcPr>
            <w:tcW w:w="438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</w:tcPr>
          <w:p w:rsidR="00377338" w:rsidRPr="00377338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42,607</w:t>
            </w:r>
          </w:p>
        </w:tc>
        <w:tc>
          <w:tcPr>
            <w:tcW w:w="128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149,669</w:t>
            </w:r>
          </w:p>
        </w:tc>
        <w:tc>
          <w:tcPr>
            <w:tcW w:w="143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377338" w:rsidRPr="00377338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42,607</w:t>
            </w:r>
          </w:p>
        </w:tc>
        <w:tc>
          <w:tcPr>
            <w:tcW w:w="143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149,669</w:t>
            </w:r>
          </w:p>
        </w:tc>
      </w:tr>
      <w:tr w:rsidR="00377338" w:rsidRPr="00254A81" w:rsidTr="00A979D9">
        <w:tc>
          <w:tcPr>
            <w:tcW w:w="1796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โบนัสค้างจ่าย</w:t>
            </w:r>
          </w:p>
        </w:tc>
        <w:tc>
          <w:tcPr>
            <w:tcW w:w="438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:rsidR="00377338" w:rsidRPr="00377338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20,446</w:t>
            </w:r>
          </w:p>
        </w:tc>
        <w:tc>
          <w:tcPr>
            <w:tcW w:w="128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32,060</w:t>
            </w:r>
          </w:p>
        </w:tc>
        <w:tc>
          <w:tcPr>
            <w:tcW w:w="143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377338" w:rsidRPr="00377338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20,446</w:t>
            </w:r>
          </w:p>
        </w:tc>
        <w:tc>
          <w:tcPr>
            <w:tcW w:w="143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32,060</w:t>
            </w:r>
          </w:p>
        </w:tc>
      </w:tr>
      <w:tr w:rsidR="00721F63" w:rsidRPr="00254A81" w:rsidTr="00B20969">
        <w:tc>
          <w:tcPr>
            <w:tcW w:w="1796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ค่าที่ปรึกษาค้างจ่าย</w:t>
            </w:r>
          </w:p>
        </w:tc>
        <w:tc>
          <w:tcPr>
            <w:tcW w:w="43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16,415</w:t>
            </w:r>
          </w:p>
        </w:tc>
        <w:tc>
          <w:tcPr>
            <w:tcW w:w="12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15,989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16,415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15,989</w:t>
            </w:r>
          </w:p>
        </w:tc>
      </w:tr>
      <w:tr w:rsidR="00721F63" w:rsidRPr="00254A81" w:rsidTr="00B20969">
        <w:tc>
          <w:tcPr>
            <w:tcW w:w="1796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ค่าคดีฟ้องร้องค้างจ่าย</w:t>
            </w:r>
          </w:p>
        </w:tc>
        <w:tc>
          <w:tcPr>
            <w:tcW w:w="43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13,806</w:t>
            </w:r>
          </w:p>
        </w:tc>
        <w:tc>
          <w:tcPr>
            <w:tcW w:w="12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13,806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13,806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13,806</w:t>
            </w:r>
          </w:p>
        </w:tc>
      </w:tr>
      <w:tr w:rsidR="00721F63" w:rsidRPr="00254A81" w:rsidTr="00B20969">
        <w:tc>
          <w:tcPr>
            <w:tcW w:w="1796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ค่าบริการค้างจ่าย</w:t>
            </w:r>
          </w:p>
        </w:tc>
        <w:tc>
          <w:tcPr>
            <w:tcW w:w="43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13,695</w:t>
            </w:r>
          </w:p>
        </w:tc>
        <w:tc>
          <w:tcPr>
            <w:tcW w:w="12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16,163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13,695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16,163</w:t>
            </w:r>
          </w:p>
        </w:tc>
      </w:tr>
      <w:tr w:rsidR="00721F63" w:rsidRPr="00254A81" w:rsidTr="00B20969">
        <w:tc>
          <w:tcPr>
            <w:tcW w:w="1796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เงินปันผลค้างจ่าย</w:t>
            </w:r>
          </w:p>
        </w:tc>
        <w:tc>
          <w:tcPr>
            <w:tcW w:w="43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8,415</w:t>
            </w:r>
          </w:p>
        </w:tc>
        <w:tc>
          <w:tcPr>
            <w:tcW w:w="128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7,896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721F63" w:rsidRPr="00377338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8,415</w:t>
            </w:r>
          </w:p>
        </w:tc>
        <w:tc>
          <w:tcPr>
            <w:tcW w:w="143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721F63" w:rsidRPr="00254A81" w:rsidRDefault="00721F63" w:rsidP="00B20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7,896</w:t>
            </w:r>
          </w:p>
        </w:tc>
      </w:tr>
      <w:tr w:rsidR="00377338" w:rsidRPr="00254A81" w:rsidTr="00A979D9">
        <w:tc>
          <w:tcPr>
            <w:tcW w:w="1796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ค่าประกันค้างจ่าย</w:t>
            </w:r>
          </w:p>
        </w:tc>
        <w:tc>
          <w:tcPr>
            <w:tcW w:w="438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:rsidR="00377338" w:rsidRPr="00377338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19,125</w:t>
            </w:r>
          </w:p>
        </w:tc>
        <w:tc>
          <w:tcPr>
            <w:tcW w:w="143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:rsidR="00377338" w:rsidRPr="00377338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:rsidR="00377338" w:rsidRPr="00254A81" w:rsidRDefault="00377338" w:rsidP="00377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19,125</w:t>
            </w:r>
          </w:p>
        </w:tc>
      </w:tr>
      <w:tr w:rsidR="004E2831" w:rsidRPr="00254A81" w:rsidTr="003E40F4">
        <w:tc>
          <w:tcPr>
            <w:tcW w:w="1796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38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4E2831" w:rsidRPr="00377338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29,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593</w:t>
            </w:r>
          </w:p>
        </w:tc>
        <w:tc>
          <w:tcPr>
            <w:tcW w:w="128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39,719</w:t>
            </w:r>
          </w:p>
        </w:tc>
        <w:tc>
          <w:tcPr>
            <w:tcW w:w="143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4E2831" w:rsidRPr="00377338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29,352</w:t>
            </w:r>
          </w:p>
        </w:tc>
        <w:tc>
          <w:tcPr>
            <w:tcW w:w="143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39,460</w:t>
            </w:r>
          </w:p>
        </w:tc>
      </w:tr>
      <w:tr w:rsidR="004E2831" w:rsidRPr="00254A81" w:rsidTr="003E40F4">
        <w:tc>
          <w:tcPr>
            <w:tcW w:w="1796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4E2831" w:rsidRPr="00377338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144,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977</w:t>
            </w:r>
          </w:p>
        </w:tc>
        <w:tc>
          <w:tcPr>
            <w:tcW w:w="128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294,427</w:t>
            </w:r>
          </w:p>
        </w:tc>
        <w:tc>
          <w:tcPr>
            <w:tcW w:w="143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4E2831" w:rsidRPr="00377338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sz w:val="30"/>
                <w:szCs w:val="30"/>
                <w:lang w:val="en-US" w:eastAsia="en-US"/>
              </w:rPr>
              <w:t>144,736</w:t>
            </w:r>
          </w:p>
        </w:tc>
        <w:tc>
          <w:tcPr>
            <w:tcW w:w="143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294,168</w:t>
            </w:r>
          </w:p>
        </w:tc>
      </w:tr>
      <w:tr w:rsidR="004E2831" w:rsidRPr="00254A81" w:rsidTr="003E40F4">
        <w:tc>
          <w:tcPr>
            <w:tcW w:w="1796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38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4E2831" w:rsidRPr="00377338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882</w:t>
            </w:r>
          </w:p>
        </w:tc>
        <w:tc>
          <w:tcPr>
            <w:tcW w:w="128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379,959</w:t>
            </w:r>
          </w:p>
        </w:tc>
        <w:tc>
          <w:tcPr>
            <w:tcW w:w="143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4E2831" w:rsidRPr="00377338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773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183,641</w:t>
            </w:r>
          </w:p>
        </w:tc>
        <w:tc>
          <w:tcPr>
            <w:tcW w:w="143" w:type="pct"/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4E2831" w:rsidRPr="00254A81" w:rsidRDefault="004E2831" w:rsidP="004E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379,700</w:t>
            </w:r>
          </w:p>
        </w:tc>
      </w:tr>
    </w:tbl>
    <w:p w:rsidR="00814F8F" w:rsidRPr="00254A81" w:rsidRDefault="00814F8F" w:rsidP="00814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626A7" w:rsidRPr="00254A81" w:rsidRDefault="00E85D1C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E85D1C"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814F8F">
        <w:rPr>
          <w:rFonts w:ascii="Angsana New" w:hAnsi="Angsana New"/>
          <w:sz w:val="30"/>
          <w:szCs w:val="30"/>
          <w:u w:val="none"/>
        </w:rPr>
        <w:t>6</w:t>
      </w:r>
      <w:r w:rsidR="005005C3" w:rsidRPr="00254A81">
        <w:rPr>
          <w:rFonts w:ascii="Angsana New" w:hAnsi="Angsana New"/>
          <w:sz w:val="30"/>
          <w:szCs w:val="30"/>
          <w:u w:val="none"/>
          <w:cs/>
        </w:rPr>
        <w:tab/>
      </w:r>
      <w:r w:rsidR="00EA311B" w:rsidRPr="00254A81">
        <w:rPr>
          <w:rFonts w:ascii="Angsana New" w:hAnsi="Angsana New"/>
          <w:sz w:val="30"/>
          <w:szCs w:val="30"/>
          <w:u w:val="none"/>
          <w:cs/>
        </w:rPr>
        <w:t>ประมาณการหนี้สินไม่หมุนเวียนสำหรับผลประโยชน์พนักงาน</w:t>
      </w:r>
    </w:p>
    <w:p w:rsidR="00716A0C" w:rsidRPr="00254A81" w:rsidRDefault="00B15BAA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t xml:space="preserve">  </w:t>
      </w: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3F58D3" w:rsidRPr="00254A81" w:rsidTr="009D11C8">
        <w:trPr>
          <w:cantSplit/>
          <w:tblHeader/>
        </w:trPr>
        <w:tc>
          <w:tcPr>
            <w:tcW w:w="6273" w:type="dxa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F58D3" w:rsidRPr="00254A81" w:rsidTr="009D11C8">
        <w:trPr>
          <w:cantSplit/>
          <w:tblHeader/>
        </w:trPr>
        <w:tc>
          <w:tcPr>
            <w:tcW w:w="6273" w:type="dxa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:rsidR="003F58D3" w:rsidRPr="00254A81" w:rsidRDefault="00DE7DC8" w:rsidP="009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:rsidR="003F58D3" w:rsidRPr="00254A81" w:rsidRDefault="00433927" w:rsidP="009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lang w:val="en-GB"/>
              </w:rPr>
              <w:t>25</w:t>
            </w:r>
            <w:r w:rsidR="0090070F" w:rsidRPr="00254A81">
              <w:rPr>
                <w:rFonts w:ascii="Angsana New" w:hAnsi="Angsana New"/>
                <w:bCs/>
                <w:sz w:val="30"/>
                <w:szCs w:val="30"/>
                <w:lang w:val="en-GB"/>
              </w:rPr>
              <w:t>6</w:t>
            </w:r>
            <w:r w:rsidR="00DE7DC8">
              <w:rPr>
                <w:rFonts w:ascii="Angsana New" w:hAnsi="Angsana New"/>
                <w:bCs/>
                <w:sz w:val="30"/>
                <w:szCs w:val="30"/>
                <w:lang w:val="en-GB"/>
              </w:rPr>
              <w:t>2</w:t>
            </w:r>
          </w:p>
        </w:tc>
      </w:tr>
      <w:tr w:rsidR="003F58D3" w:rsidRPr="00254A81" w:rsidTr="009D11C8">
        <w:trPr>
          <w:cantSplit/>
          <w:trHeight w:val="80"/>
        </w:trPr>
        <w:tc>
          <w:tcPr>
            <w:tcW w:w="6273" w:type="dxa"/>
            <w:vAlign w:val="bottom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3F58D3" w:rsidRPr="00254A81" w:rsidRDefault="003F58D3" w:rsidP="00A0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F58D3" w:rsidRPr="00254A81" w:rsidTr="004F4C93">
        <w:trPr>
          <w:cantSplit/>
          <w:trHeight w:val="80"/>
        </w:trPr>
        <w:tc>
          <w:tcPr>
            <w:tcW w:w="6273" w:type="dxa"/>
          </w:tcPr>
          <w:p w:rsidR="00733E06" w:rsidRPr="00254A81" w:rsidRDefault="003F58D3" w:rsidP="007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77" w:type="dxa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3F58D3" w:rsidRPr="00254A81" w:rsidRDefault="003F58D3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E06" w:rsidRPr="00254A81" w:rsidTr="00EA311B">
        <w:trPr>
          <w:cantSplit/>
          <w:trHeight w:val="80"/>
        </w:trPr>
        <w:tc>
          <w:tcPr>
            <w:tcW w:w="6273" w:type="dxa"/>
          </w:tcPr>
          <w:p w:rsidR="00733E06" w:rsidRPr="00254A81" w:rsidRDefault="00733E06" w:rsidP="0073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377" w:type="dxa"/>
          </w:tcPr>
          <w:p w:rsidR="00733E06" w:rsidRPr="00254A81" w:rsidRDefault="00733E06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33E06" w:rsidRPr="00254A81" w:rsidRDefault="00733E06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733E06" w:rsidRPr="00254A81" w:rsidRDefault="00733E06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68" w:rsidRPr="00254A81" w:rsidTr="00EA311B">
        <w:trPr>
          <w:cantSplit/>
        </w:trPr>
        <w:tc>
          <w:tcPr>
            <w:tcW w:w="627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2F3E68">
              <w:rPr>
                <w:rFonts w:ascii="Angsana New" w:hAnsi="Angsana New"/>
                <w:sz w:val="30"/>
                <w:szCs w:val="30"/>
              </w:rPr>
              <w:t>124,482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122,591</w:t>
            </w:r>
          </w:p>
        </w:tc>
      </w:tr>
      <w:tr w:rsidR="002F3E68" w:rsidRPr="00254A81" w:rsidTr="00EA311B">
        <w:trPr>
          <w:cantSplit/>
        </w:trPr>
        <w:tc>
          <w:tcPr>
            <w:tcW w:w="627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2F3E68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13,720</w:t>
            </w:r>
          </w:p>
        </w:tc>
      </w:tr>
      <w:tr w:rsidR="002F3E68" w:rsidRPr="00254A81" w:rsidTr="00EA311B">
        <w:trPr>
          <w:cantSplit/>
        </w:trPr>
        <w:tc>
          <w:tcPr>
            <w:tcW w:w="627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E68">
              <w:rPr>
                <w:rFonts w:ascii="Angsana New" w:hAnsi="Angsana New"/>
                <w:b/>
                <w:bCs/>
                <w:sz w:val="30"/>
                <w:szCs w:val="30"/>
              </w:rPr>
              <w:t>137,007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136,311</w:t>
            </w:r>
          </w:p>
        </w:tc>
      </w:tr>
      <w:tr w:rsidR="002F3E68" w:rsidRPr="00254A81" w:rsidTr="009D6A3B">
        <w:trPr>
          <w:cantSplit/>
        </w:trPr>
        <w:tc>
          <w:tcPr>
            <w:tcW w:w="627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68" w:rsidRPr="00254A81" w:rsidTr="001240B2">
        <w:trPr>
          <w:cantSplit/>
        </w:trPr>
        <w:tc>
          <w:tcPr>
            <w:tcW w:w="6273" w:type="dxa"/>
          </w:tcPr>
          <w:p w:rsidR="002F3E68" w:rsidRPr="00254A81" w:rsidRDefault="002F3E68" w:rsidP="002F3E68">
            <w:pPr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54A8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68" w:rsidRPr="00254A81" w:rsidTr="001240B2">
        <w:trPr>
          <w:cantSplit/>
        </w:trPr>
        <w:tc>
          <w:tcPr>
            <w:tcW w:w="627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377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68" w:rsidRPr="00254A81" w:rsidTr="00EA311B">
        <w:trPr>
          <w:cantSplit/>
        </w:trPr>
        <w:tc>
          <w:tcPr>
            <w:tcW w:w="627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77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68" w:rsidRPr="00254A81" w:rsidTr="00C873EB">
        <w:trPr>
          <w:cantSplit/>
        </w:trPr>
        <w:tc>
          <w:tcPr>
            <w:tcW w:w="627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2F3E68">
              <w:rPr>
                <w:rFonts w:ascii="Angsana New" w:hAnsi="Angsana New"/>
                <w:sz w:val="30"/>
                <w:szCs w:val="30"/>
              </w:rPr>
              <w:t>10,762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36,949</w:t>
            </w:r>
          </w:p>
        </w:tc>
      </w:tr>
      <w:tr w:rsidR="002F3E68" w:rsidRPr="00254A81" w:rsidTr="00C873EB">
        <w:trPr>
          <w:cantSplit/>
        </w:trPr>
        <w:tc>
          <w:tcPr>
            <w:tcW w:w="627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2F3E68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2,589</w:t>
            </w:r>
          </w:p>
        </w:tc>
      </w:tr>
      <w:tr w:rsidR="002F3E68" w:rsidRPr="00254A81" w:rsidTr="00C873EB">
        <w:trPr>
          <w:cantSplit/>
        </w:trPr>
        <w:tc>
          <w:tcPr>
            <w:tcW w:w="6273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3E68">
              <w:rPr>
                <w:rFonts w:ascii="Angsana New" w:hAnsi="Angsana New"/>
                <w:b/>
                <w:bCs/>
                <w:sz w:val="30"/>
                <w:szCs w:val="30"/>
              </w:rPr>
              <w:t>11,947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39,538</w:t>
            </w:r>
          </w:p>
        </w:tc>
      </w:tr>
      <w:tr w:rsidR="002F3E68" w:rsidRPr="00254A81" w:rsidTr="003F58D3">
        <w:trPr>
          <w:cantSplit/>
        </w:trPr>
        <w:tc>
          <w:tcPr>
            <w:tcW w:w="627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68" w:rsidRPr="00254A81" w:rsidTr="009D11C8">
        <w:trPr>
          <w:cantSplit/>
        </w:trPr>
        <w:tc>
          <w:tcPr>
            <w:tcW w:w="627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68" w:rsidRPr="00254A81" w:rsidTr="009D11C8">
        <w:trPr>
          <w:cantSplit/>
        </w:trPr>
        <w:tc>
          <w:tcPr>
            <w:tcW w:w="627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377" w:type="dxa"/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2F3E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5,875</w:t>
            </w:r>
          </w:p>
        </w:tc>
      </w:tr>
      <w:tr w:rsidR="002F3E68" w:rsidRPr="00254A81" w:rsidTr="003F58D3">
        <w:trPr>
          <w:cantSplit/>
        </w:trPr>
        <w:tc>
          <w:tcPr>
            <w:tcW w:w="6273" w:type="dxa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ขาดทุนสะสมจากการประมาณตามหลัก</w:t>
            </w: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2F3E68" w:rsidRPr="002F3E68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2F3E68">
              <w:rPr>
                <w:rFonts w:ascii="Angsana New" w:hAnsi="Angsana New"/>
                <w:sz w:val="30"/>
                <w:szCs w:val="30"/>
              </w:rPr>
              <w:t>15,041</w:t>
            </w:r>
          </w:p>
        </w:tc>
        <w:tc>
          <w:tcPr>
            <w:tcW w:w="180" w:type="dxa"/>
            <w:vAlign w:val="bottom"/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2F3E68" w:rsidRPr="00254A81" w:rsidRDefault="002F3E68" w:rsidP="002F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15,041</w:t>
            </w:r>
          </w:p>
        </w:tc>
      </w:tr>
    </w:tbl>
    <w:p w:rsidR="000F4CE0" w:rsidRPr="00254A81" w:rsidRDefault="000F4CE0" w:rsidP="00E55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A311B" w:rsidRPr="00254A81" w:rsidRDefault="00EA311B" w:rsidP="00E55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ผลประโยชน์หลังออกจากงาน</w:t>
      </w:r>
    </w:p>
    <w:p w:rsidR="00EA311B" w:rsidRPr="00254A81" w:rsidRDefault="00EA311B" w:rsidP="00E55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5529A" w:rsidRDefault="00406E71" w:rsidP="00330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254A81">
        <w:rPr>
          <w:rFonts w:ascii="Angsana New" w:hAnsi="Angsana New"/>
          <w:sz w:val="30"/>
          <w:szCs w:val="30"/>
        </w:rPr>
        <w:t xml:space="preserve">2541 </w:t>
      </w:r>
      <w:r w:rsidRPr="00254A8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5529A" w:rsidRPr="00254A81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ได้แก่ความเสี่ยงของช่วงชีวิต </w:t>
      </w:r>
      <w:r w:rsidR="001926FA" w:rsidRPr="00254A81">
        <w:rPr>
          <w:rFonts w:ascii="Angsana New" w:hAnsi="Angsana New"/>
          <w:sz w:val="30"/>
          <w:szCs w:val="30"/>
          <w:cs/>
        </w:rPr>
        <w:t>และความเสี่ยงจากอัตราดอกเบี้ย</w:t>
      </w:r>
    </w:p>
    <w:p w:rsidR="0033022B" w:rsidRPr="00254A81" w:rsidRDefault="0033022B" w:rsidP="00330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03756" w:rsidRDefault="00303756" w:rsidP="0040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:rsidR="00406E71" w:rsidRPr="00254A81" w:rsidRDefault="00406E71" w:rsidP="0040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406E71" w:rsidRPr="00254A81" w:rsidTr="009D11C8">
        <w:trPr>
          <w:cantSplit/>
          <w:tblHeader/>
        </w:trPr>
        <w:tc>
          <w:tcPr>
            <w:tcW w:w="6273" w:type="dxa"/>
          </w:tcPr>
          <w:p w:rsidR="00406E71" w:rsidRPr="00254A81" w:rsidRDefault="0033022B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330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880" w:type="dxa"/>
            <w:gridSpan w:val="3"/>
          </w:tcPr>
          <w:p w:rsidR="00406E71" w:rsidRPr="00254A81" w:rsidRDefault="00406E71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:rsidR="00406E71" w:rsidRPr="00254A81" w:rsidRDefault="00406E71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406E71" w:rsidRPr="00254A81" w:rsidTr="009D11C8">
        <w:trPr>
          <w:cantSplit/>
          <w:tblHeader/>
        </w:trPr>
        <w:tc>
          <w:tcPr>
            <w:tcW w:w="6273" w:type="dxa"/>
          </w:tcPr>
          <w:p w:rsidR="00406E71" w:rsidRPr="00254A81" w:rsidRDefault="00406E71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:rsidR="00406E71" w:rsidRPr="00254A81" w:rsidRDefault="00DE7DC8" w:rsidP="009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</w:tcPr>
          <w:p w:rsidR="00406E71" w:rsidRPr="00254A81" w:rsidRDefault="00406E71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:rsidR="00406E71" w:rsidRPr="00254A81" w:rsidRDefault="00DE7DC8" w:rsidP="009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406E71" w:rsidRPr="00254A81" w:rsidTr="009D11C8">
        <w:trPr>
          <w:cantSplit/>
          <w:trHeight w:val="80"/>
        </w:trPr>
        <w:tc>
          <w:tcPr>
            <w:tcW w:w="6273" w:type="dxa"/>
            <w:vAlign w:val="bottom"/>
          </w:tcPr>
          <w:p w:rsidR="00406E71" w:rsidRPr="00254A81" w:rsidRDefault="00406E71" w:rsidP="009D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406E71" w:rsidRPr="00254A81" w:rsidRDefault="00406E71" w:rsidP="00A0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E7DC8" w:rsidRPr="00254A81" w:rsidTr="001240B2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77" w:type="dxa"/>
            <w:vAlign w:val="bottom"/>
          </w:tcPr>
          <w:p w:rsidR="00DE7DC8" w:rsidRPr="00254A81" w:rsidRDefault="0033022B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122,591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78,956</w:t>
            </w:r>
          </w:p>
        </w:tc>
      </w:tr>
      <w:tr w:rsidR="00DE7DC8" w:rsidRPr="00254A81" w:rsidTr="001240B2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DC8" w:rsidRPr="00254A81" w:rsidTr="001240B2">
        <w:trPr>
          <w:cantSplit/>
          <w:trHeight w:val="80"/>
        </w:trPr>
        <w:tc>
          <w:tcPr>
            <w:tcW w:w="6273" w:type="dxa"/>
            <w:shd w:val="clear" w:color="auto" w:fill="auto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22B" w:rsidRPr="00254A81" w:rsidTr="00B66A06">
        <w:trPr>
          <w:cantSplit/>
          <w:trHeight w:val="80"/>
        </w:trPr>
        <w:tc>
          <w:tcPr>
            <w:tcW w:w="627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77" w:type="dxa"/>
            <w:vAlign w:val="bottom"/>
          </w:tcPr>
          <w:p w:rsidR="0033022B" w:rsidRPr="0033022B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6,909</w:t>
            </w:r>
          </w:p>
        </w:tc>
        <w:tc>
          <w:tcPr>
            <w:tcW w:w="180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4,940</w:t>
            </w:r>
          </w:p>
        </w:tc>
      </w:tr>
      <w:tr w:rsidR="0033022B" w:rsidRPr="00254A81" w:rsidTr="00B66A06">
        <w:trPr>
          <w:cantSplit/>
          <w:trHeight w:val="80"/>
        </w:trPr>
        <w:tc>
          <w:tcPr>
            <w:tcW w:w="627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264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77" w:type="dxa"/>
            <w:vAlign w:val="bottom"/>
          </w:tcPr>
          <w:p w:rsidR="0033022B" w:rsidRPr="0033022B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3022B" w:rsidRPr="00254A81" w:rsidRDefault="0033022B" w:rsidP="0033022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29,494</w:t>
            </w:r>
          </w:p>
        </w:tc>
      </w:tr>
      <w:tr w:rsidR="0033022B" w:rsidRPr="00254A81" w:rsidTr="00B66A06">
        <w:trPr>
          <w:cantSplit/>
        </w:trPr>
        <w:tc>
          <w:tcPr>
            <w:tcW w:w="627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33022B" w:rsidRPr="0033022B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3,853</w:t>
            </w:r>
          </w:p>
        </w:tc>
        <w:tc>
          <w:tcPr>
            <w:tcW w:w="180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2,515</w:t>
            </w:r>
          </w:p>
        </w:tc>
      </w:tr>
      <w:tr w:rsidR="0033022B" w:rsidRPr="00254A81" w:rsidTr="00284828">
        <w:trPr>
          <w:cantSplit/>
        </w:trPr>
        <w:tc>
          <w:tcPr>
            <w:tcW w:w="627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33022B" w:rsidRPr="0033022B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022B">
              <w:rPr>
                <w:rFonts w:ascii="Angsana New" w:hAnsi="Angsana New"/>
                <w:b/>
                <w:bCs/>
                <w:sz w:val="30"/>
                <w:szCs w:val="30"/>
              </w:rPr>
              <w:t>10,762</w:t>
            </w:r>
          </w:p>
        </w:tc>
        <w:tc>
          <w:tcPr>
            <w:tcW w:w="180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36,949</w:t>
            </w:r>
          </w:p>
        </w:tc>
      </w:tr>
      <w:tr w:rsidR="0033022B" w:rsidRPr="00254A81" w:rsidTr="009D11C8">
        <w:trPr>
          <w:cantSplit/>
        </w:trPr>
        <w:tc>
          <w:tcPr>
            <w:tcW w:w="627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22B" w:rsidRPr="00254A81" w:rsidTr="00E6344E">
        <w:trPr>
          <w:cantSplit/>
        </w:trPr>
        <w:tc>
          <w:tcPr>
            <w:tcW w:w="627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77" w:type="dxa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4BD" w:rsidRPr="00254A81" w:rsidTr="00944268">
        <w:trPr>
          <w:cantSplit/>
        </w:trPr>
        <w:tc>
          <w:tcPr>
            <w:tcW w:w="6273" w:type="dxa"/>
            <w:vAlign w:val="bottom"/>
          </w:tcPr>
          <w:p w:rsidR="007934BD" w:rsidRPr="00254A81" w:rsidRDefault="007934BD" w:rsidP="007934BD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44E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7934BD" w:rsidRPr="0033022B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7934BD" w:rsidRPr="007934BD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7934BD">
              <w:rPr>
                <w:rFonts w:ascii="Angsana New" w:hAnsi="Angsana New"/>
                <w:sz w:val="30"/>
                <w:szCs w:val="30"/>
              </w:rPr>
              <w:t>13,831</w:t>
            </w:r>
          </w:p>
        </w:tc>
      </w:tr>
      <w:tr w:rsidR="007934BD" w:rsidRPr="00254A81" w:rsidTr="00944268">
        <w:trPr>
          <w:cantSplit/>
        </w:trPr>
        <w:tc>
          <w:tcPr>
            <w:tcW w:w="6273" w:type="dxa"/>
            <w:vAlign w:val="bottom"/>
          </w:tcPr>
          <w:p w:rsidR="007934BD" w:rsidRPr="00254A81" w:rsidRDefault="007934BD" w:rsidP="007934BD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44E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34BD" w:rsidRPr="0033022B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7934BD" w:rsidRPr="007934BD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7934BD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7934BD" w:rsidRPr="00254A81" w:rsidTr="00944268">
        <w:trPr>
          <w:cantSplit/>
        </w:trPr>
        <w:tc>
          <w:tcPr>
            <w:tcW w:w="6273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7934BD" w:rsidRPr="007934BD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B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934BD" w:rsidRPr="007934BD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7934BD" w:rsidRPr="007934BD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BD">
              <w:rPr>
                <w:rFonts w:ascii="Angsana New" w:hAnsi="Angsana New"/>
                <w:b/>
                <w:bCs/>
                <w:sz w:val="30"/>
                <w:szCs w:val="30"/>
              </w:rPr>
              <w:t>14,303</w:t>
            </w:r>
          </w:p>
        </w:tc>
      </w:tr>
      <w:tr w:rsidR="0033022B" w:rsidRPr="00254A81" w:rsidTr="009D11C8">
        <w:trPr>
          <w:cantSplit/>
        </w:trPr>
        <w:tc>
          <w:tcPr>
            <w:tcW w:w="6273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33022B" w:rsidRPr="00254A81" w:rsidRDefault="0033022B" w:rsidP="0033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4BD" w:rsidRPr="00254A81" w:rsidTr="00F87391">
        <w:trPr>
          <w:cantSplit/>
        </w:trPr>
        <w:tc>
          <w:tcPr>
            <w:tcW w:w="6273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7934BD" w:rsidRPr="007934BD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7934BD">
              <w:rPr>
                <w:rFonts w:ascii="Angsana New" w:hAnsi="Angsana New"/>
                <w:sz w:val="30"/>
                <w:szCs w:val="30"/>
              </w:rPr>
              <w:t>(8,871)</w:t>
            </w:r>
          </w:p>
        </w:tc>
        <w:tc>
          <w:tcPr>
            <w:tcW w:w="180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(7,617)</w:t>
            </w:r>
          </w:p>
        </w:tc>
      </w:tr>
      <w:tr w:rsidR="007934BD" w:rsidRPr="00254A81" w:rsidTr="00F87391">
        <w:trPr>
          <w:cantSplit/>
        </w:trPr>
        <w:tc>
          <w:tcPr>
            <w:tcW w:w="6273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7934BD" w:rsidRPr="007934BD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BD">
              <w:rPr>
                <w:rFonts w:ascii="Angsana New" w:hAnsi="Angsana New"/>
                <w:b/>
                <w:bCs/>
                <w:sz w:val="30"/>
                <w:szCs w:val="30"/>
              </w:rPr>
              <w:t>(8,871)</w:t>
            </w:r>
          </w:p>
        </w:tc>
        <w:tc>
          <w:tcPr>
            <w:tcW w:w="180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(7,617)</w:t>
            </w:r>
          </w:p>
        </w:tc>
      </w:tr>
      <w:tr w:rsidR="007934BD" w:rsidRPr="00254A81" w:rsidTr="00F87391">
        <w:trPr>
          <w:cantSplit/>
        </w:trPr>
        <w:tc>
          <w:tcPr>
            <w:tcW w:w="6273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34BD" w:rsidRPr="00254A81" w:rsidTr="00710EC5">
        <w:trPr>
          <w:cantSplit/>
        </w:trPr>
        <w:tc>
          <w:tcPr>
            <w:tcW w:w="6273" w:type="dxa"/>
            <w:shd w:val="clear" w:color="auto" w:fill="auto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BD">
              <w:rPr>
                <w:rFonts w:ascii="Angsana New" w:hAnsi="Angsana New"/>
                <w:b/>
                <w:bCs/>
                <w:sz w:val="30"/>
                <w:szCs w:val="30"/>
              </w:rPr>
              <w:t>124,482</w:t>
            </w:r>
          </w:p>
        </w:tc>
        <w:tc>
          <w:tcPr>
            <w:tcW w:w="180" w:type="dxa"/>
            <w:vAlign w:val="bottom"/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7934BD" w:rsidRPr="00254A81" w:rsidRDefault="007934BD" w:rsidP="00793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122,591</w:t>
            </w:r>
          </w:p>
        </w:tc>
      </w:tr>
    </w:tbl>
    <w:p w:rsidR="00B15BAA" w:rsidRDefault="00B15BAA" w:rsidP="00B770E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</w:p>
    <w:p w:rsidR="00682220" w:rsidRPr="00682220" w:rsidRDefault="00682220" w:rsidP="006822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82220">
        <w:rPr>
          <w:rFonts w:ascii="Angsana New" w:hAnsi="Angsana New"/>
          <w:sz w:val="30"/>
          <w:szCs w:val="30"/>
          <w:cs/>
        </w:rPr>
        <w:t>เมื่อวันที่</w:t>
      </w:r>
      <w:r w:rsidRPr="00682220">
        <w:rPr>
          <w:rFonts w:ascii="Angsana New" w:hAnsi="Angsana New"/>
          <w:sz w:val="30"/>
          <w:szCs w:val="30"/>
        </w:rPr>
        <w:t xml:space="preserve"> 5 </w:t>
      </w:r>
      <w:r w:rsidRPr="00682220">
        <w:rPr>
          <w:rFonts w:ascii="Angsana New" w:hAnsi="Angsana New"/>
          <w:sz w:val="30"/>
          <w:szCs w:val="30"/>
          <w:cs/>
        </w:rPr>
        <w:t>เมษายน</w:t>
      </w:r>
      <w:r w:rsidRPr="00682220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82220">
        <w:rPr>
          <w:rFonts w:ascii="Angsana New" w:hAnsi="Angsana New"/>
          <w:sz w:val="30"/>
          <w:szCs w:val="30"/>
        </w:rPr>
        <w:t xml:space="preserve">2562 </w:t>
      </w:r>
      <w:r w:rsidRPr="00682220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82220">
        <w:rPr>
          <w:rFonts w:ascii="Angsana New" w:hAnsi="Angsana New"/>
          <w:sz w:val="30"/>
          <w:szCs w:val="30"/>
        </w:rPr>
        <w:t>20</w:t>
      </w:r>
      <w:r w:rsidRPr="00682220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82220">
        <w:rPr>
          <w:rFonts w:ascii="Angsana New" w:hAnsi="Angsana New"/>
          <w:sz w:val="30"/>
          <w:szCs w:val="30"/>
        </w:rPr>
        <w:t>400</w:t>
      </w:r>
      <w:r w:rsidRPr="00682220">
        <w:rPr>
          <w:rFonts w:ascii="Angsana New" w:hAnsi="Angsana New"/>
          <w:sz w:val="30"/>
          <w:szCs w:val="30"/>
          <w:cs/>
        </w:rPr>
        <w:t xml:space="preserve"> วันบริษัทจึงแก้ไขโครงการผลประโยชน์เมื่อเกษียณแก่พนักงานในปี </w:t>
      </w:r>
      <w:r w:rsidRPr="00682220">
        <w:rPr>
          <w:rFonts w:ascii="Angsana New" w:hAnsi="Angsana New"/>
          <w:sz w:val="30"/>
          <w:szCs w:val="30"/>
        </w:rPr>
        <w:t>2562</w:t>
      </w:r>
      <w:r w:rsidRPr="00682220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</w:t>
      </w:r>
    </w:p>
    <w:p w:rsidR="00EA311B" w:rsidRPr="00254A81" w:rsidRDefault="00E21CFA" w:rsidP="00506FC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br w:type="page"/>
      </w:r>
      <w:r w:rsidR="00EA311B" w:rsidRPr="00254A8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:rsidR="00EA311B" w:rsidRPr="00254A81" w:rsidRDefault="00EA311B" w:rsidP="00EA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EA311B" w:rsidRPr="00254A81" w:rsidRDefault="00EA311B" w:rsidP="00EA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254A81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:rsidR="00EA311B" w:rsidRPr="00254A81" w:rsidRDefault="00EA311B" w:rsidP="00EA3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EA311B" w:rsidRPr="00254A81" w:rsidTr="006147FD">
        <w:trPr>
          <w:cantSplit/>
        </w:trPr>
        <w:tc>
          <w:tcPr>
            <w:tcW w:w="6273" w:type="dxa"/>
          </w:tcPr>
          <w:p w:rsidR="00EA311B" w:rsidRPr="00254A81" w:rsidRDefault="00991DF5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991DF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  <w:r w:rsidRPr="00991DF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2880" w:type="dxa"/>
            <w:gridSpan w:val="3"/>
          </w:tcPr>
          <w:p w:rsidR="00EA311B" w:rsidRPr="00254A81" w:rsidRDefault="00EA311B" w:rsidP="0061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:rsidR="00EA311B" w:rsidRPr="00254A81" w:rsidRDefault="00EA311B" w:rsidP="0061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486700" w:rsidRPr="00254A81" w:rsidTr="003669F9">
        <w:trPr>
          <w:trHeight w:hRule="exact" w:val="374"/>
        </w:trPr>
        <w:tc>
          <w:tcPr>
            <w:tcW w:w="6273" w:type="dxa"/>
          </w:tcPr>
          <w:p w:rsidR="00486700" w:rsidRPr="00254A81" w:rsidRDefault="00486700" w:rsidP="0061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:rsidR="00486700" w:rsidRPr="00254A81" w:rsidRDefault="00DE7DC8" w:rsidP="0061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</w:tcPr>
          <w:p w:rsidR="00486700" w:rsidRPr="00254A81" w:rsidRDefault="00486700" w:rsidP="0061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:rsidR="00486700" w:rsidRPr="00254A81" w:rsidRDefault="00DE7DC8" w:rsidP="0061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486700" w:rsidRPr="00254A81" w:rsidTr="003669F9">
        <w:trPr>
          <w:trHeight w:hRule="exact" w:val="374"/>
        </w:trPr>
        <w:tc>
          <w:tcPr>
            <w:tcW w:w="6273" w:type="dxa"/>
            <w:vAlign w:val="center"/>
          </w:tcPr>
          <w:p w:rsidR="00486700" w:rsidRPr="00254A81" w:rsidRDefault="00486700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486700" w:rsidRPr="00254A81" w:rsidRDefault="00486700" w:rsidP="0061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80" w:lineRule="exact"/>
              <w:ind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E7DC8" w:rsidRPr="00254A81" w:rsidTr="002D430F">
        <w:trPr>
          <w:cantSplit/>
          <w:trHeight w:val="80"/>
        </w:trPr>
        <w:tc>
          <w:tcPr>
            <w:tcW w:w="6273" w:type="dxa"/>
            <w:shd w:val="clear" w:color="auto" w:fill="auto"/>
            <w:vAlign w:val="center"/>
          </w:tcPr>
          <w:p w:rsidR="00DE7DC8" w:rsidRPr="00254A81" w:rsidRDefault="00DE7DC8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77" w:type="dxa"/>
            <w:vAlign w:val="bottom"/>
          </w:tcPr>
          <w:p w:rsidR="00DE7DC8" w:rsidRPr="00254A81" w:rsidRDefault="00E85D1C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E85D1C">
              <w:rPr>
                <w:rFonts w:ascii="Angsana New" w:hAnsi="Angsana New"/>
                <w:sz w:val="30"/>
                <w:szCs w:val="30"/>
              </w:rPr>
              <w:t>13</w:t>
            </w:r>
            <w:r w:rsidR="00991DF5" w:rsidRPr="00991DF5">
              <w:rPr>
                <w:rFonts w:ascii="Angsana New" w:hAnsi="Angsana New"/>
                <w:sz w:val="30"/>
                <w:szCs w:val="30"/>
              </w:rPr>
              <w:t>,</w:t>
            </w:r>
            <w:r w:rsidRPr="00E85D1C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19,559</w:t>
            </w:r>
          </w:p>
        </w:tc>
      </w:tr>
      <w:tr w:rsidR="00DE7DC8" w:rsidRPr="00254A81" w:rsidTr="003669F9">
        <w:trPr>
          <w:trHeight w:hRule="exact" w:val="288"/>
        </w:trPr>
        <w:tc>
          <w:tcPr>
            <w:tcW w:w="6273" w:type="dxa"/>
            <w:shd w:val="clear" w:color="auto" w:fill="auto"/>
            <w:vAlign w:val="center"/>
          </w:tcPr>
          <w:p w:rsidR="00DE7DC8" w:rsidRPr="00254A81" w:rsidRDefault="00DE7DC8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7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7DC8" w:rsidRPr="00254A81" w:rsidTr="002D430F">
        <w:trPr>
          <w:cantSplit/>
          <w:trHeight w:val="80"/>
        </w:trPr>
        <w:tc>
          <w:tcPr>
            <w:tcW w:w="6273" w:type="dxa"/>
            <w:shd w:val="clear" w:color="auto" w:fill="auto"/>
            <w:vAlign w:val="center"/>
          </w:tcPr>
          <w:p w:rsidR="00DE7DC8" w:rsidRPr="00254A81" w:rsidRDefault="00DE7DC8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DF5" w:rsidRPr="00254A81" w:rsidTr="002D430F">
        <w:trPr>
          <w:cantSplit/>
          <w:trHeight w:val="80"/>
        </w:trPr>
        <w:tc>
          <w:tcPr>
            <w:tcW w:w="6273" w:type="dxa"/>
            <w:vAlign w:val="center"/>
          </w:tcPr>
          <w:p w:rsidR="00991DF5" w:rsidRPr="00254A81" w:rsidRDefault="00991DF5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77" w:type="dxa"/>
            <w:vAlign w:val="bottom"/>
          </w:tcPr>
          <w:p w:rsidR="00991DF5" w:rsidRPr="00991DF5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991DF5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80" w:type="dxa"/>
            <w:vAlign w:val="bottom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</w:tr>
      <w:tr w:rsidR="00991DF5" w:rsidRPr="00254A81" w:rsidTr="002D430F">
        <w:trPr>
          <w:cantSplit/>
        </w:trPr>
        <w:tc>
          <w:tcPr>
            <w:tcW w:w="6273" w:type="dxa"/>
            <w:vAlign w:val="center"/>
          </w:tcPr>
          <w:p w:rsidR="00991DF5" w:rsidRPr="00254A81" w:rsidRDefault="00991DF5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91DF5" w:rsidRPr="00991DF5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991DF5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80" w:type="dxa"/>
            <w:vAlign w:val="bottom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991DF5" w:rsidRPr="00254A81" w:rsidTr="002D430F">
        <w:trPr>
          <w:cantSplit/>
        </w:trPr>
        <w:tc>
          <w:tcPr>
            <w:tcW w:w="6273" w:type="dxa"/>
            <w:vAlign w:val="center"/>
          </w:tcPr>
          <w:p w:rsidR="00991DF5" w:rsidRPr="00254A81" w:rsidRDefault="00991DF5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991DF5" w:rsidRPr="00991DF5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DF5">
              <w:rPr>
                <w:rFonts w:ascii="Angsana New" w:hAnsi="Angsana New"/>
                <w:b/>
                <w:bCs/>
                <w:sz w:val="30"/>
                <w:szCs w:val="30"/>
              </w:rPr>
              <w:t>1,185</w:t>
            </w:r>
          </w:p>
        </w:tc>
        <w:tc>
          <w:tcPr>
            <w:tcW w:w="180" w:type="dxa"/>
            <w:vAlign w:val="bottom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2,589</w:t>
            </w:r>
          </w:p>
        </w:tc>
      </w:tr>
      <w:tr w:rsidR="00991DF5" w:rsidRPr="00254A81" w:rsidTr="003669F9">
        <w:trPr>
          <w:trHeight w:hRule="exact" w:val="288"/>
        </w:trPr>
        <w:tc>
          <w:tcPr>
            <w:tcW w:w="6273" w:type="dxa"/>
            <w:vAlign w:val="center"/>
          </w:tcPr>
          <w:p w:rsidR="00991DF5" w:rsidRPr="00254A81" w:rsidRDefault="00991DF5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7" w:type="dxa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23" w:type="dxa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91DF5" w:rsidRPr="00254A81" w:rsidTr="002D430F">
        <w:trPr>
          <w:cantSplit/>
        </w:trPr>
        <w:tc>
          <w:tcPr>
            <w:tcW w:w="6273" w:type="dxa"/>
            <w:vAlign w:val="center"/>
          </w:tcPr>
          <w:p w:rsidR="00991DF5" w:rsidRPr="00254A81" w:rsidRDefault="00991DF5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77" w:type="dxa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DF5" w:rsidRPr="00254A81" w:rsidTr="002D430F">
        <w:trPr>
          <w:cantSplit/>
        </w:trPr>
        <w:tc>
          <w:tcPr>
            <w:tcW w:w="6273" w:type="dxa"/>
            <w:vAlign w:val="center"/>
          </w:tcPr>
          <w:p w:rsidR="00991DF5" w:rsidRPr="00254A81" w:rsidRDefault="00DC5DA3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C5DA3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377" w:type="dxa"/>
            <w:shd w:val="clear" w:color="auto" w:fill="auto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991DF5" w:rsidRPr="00254A81" w:rsidRDefault="00991DF5" w:rsidP="00991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DA3" w:rsidRPr="00254A81" w:rsidTr="00944268">
        <w:trPr>
          <w:cantSplit/>
        </w:trPr>
        <w:tc>
          <w:tcPr>
            <w:tcW w:w="6273" w:type="dxa"/>
            <w:vAlign w:val="bottom"/>
          </w:tcPr>
          <w:p w:rsidR="00DC5DA3" w:rsidRPr="00254A81" w:rsidRDefault="00DC5DA3" w:rsidP="00DC5DA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44E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C5DA3" w:rsidRPr="0033022B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DC5DA3" w:rsidRPr="00DC5DA3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C5DA3">
              <w:rPr>
                <w:rFonts w:ascii="Angsana New" w:hAnsi="Angsana New"/>
                <w:sz w:val="30"/>
                <w:szCs w:val="30"/>
              </w:rPr>
              <w:t>(8,150)</w:t>
            </w:r>
          </w:p>
        </w:tc>
      </w:tr>
      <w:tr w:rsidR="00DC5DA3" w:rsidRPr="00254A81" w:rsidTr="00944268">
        <w:trPr>
          <w:cantSplit/>
        </w:trPr>
        <w:tc>
          <w:tcPr>
            <w:tcW w:w="6273" w:type="dxa"/>
            <w:vAlign w:val="bottom"/>
          </w:tcPr>
          <w:p w:rsidR="00DC5DA3" w:rsidRPr="00254A81" w:rsidRDefault="00DC5DA3" w:rsidP="00DC5DA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344E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DA3" w:rsidRPr="0033022B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330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DC5DA3" w:rsidRPr="00DC5DA3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C5DA3">
              <w:rPr>
                <w:rFonts w:ascii="Angsana New" w:hAnsi="Angsana New"/>
                <w:sz w:val="30"/>
                <w:szCs w:val="30"/>
              </w:rPr>
              <w:t>(278)</w:t>
            </w:r>
          </w:p>
        </w:tc>
      </w:tr>
      <w:tr w:rsidR="00DC5DA3" w:rsidRPr="00254A81" w:rsidTr="00944268">
        <w:trPr>
          <w:cantSplit/>
        </w:trPr>
        <w:tc>
          <w:tcPr>
            <w:tcW w:w="6273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DC5DA3" w:rsidRPr="00DC5DA3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D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(8,428)</w:t>
            </w:r>
          </w:p>
        </w:tc>
      </w:tr>
      <w:tr w:rsidR="00DC5DA3" w:rsidRPr="00254A81" w:rsidTr="003669F9">
        <w:trPr>
          <w:trHeight w:hRule="exact" w:val="288"/>
        </w:trPr>
        <w:tc>
          <w:tcPr>
            <w:tcW w:w="6273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7" w:type="dxa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23" w:type="dxa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C5DA3" w:rsidRPr="00254A81" w:rsidTr="002D430F">
        <w:trPr>
          <w:cantSplit/>
        </w:trPr>
        <w:tc>
          <w:tcPr>
            <w:tcW w:w="6273" w:type="dxa"/>
            <w:vAlign w:val="center"/>
          </w:tcPr>
          <w:p w:rsidR="00DC5DA3" w:rsidRPr="00254A81" w:rsidRDefault="00DC5DA3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DC5DA3" w:rsidRPr="00DC5DA3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C5DA3">
              <w:rPr>
                <w:rFonts w:ascii="Angsana New" w:hAnsi="Angsana New"/>
                <w:sz w:val="30"/>
                <w:szCs w:val="30"/>
              </w:rPr>
              <w:t>(2,380)</w:t>
            </w:r>
          </w:p>
        </w:tc>
        <w:tc>
          <w:tcPr>
            <w:tcW w:w="180" w:type="dxa"/>
            <w:vAlign w:val="bottom"/>
          </w:tcPr>
          <w:p w:rsidR="00DC5DA3" w:rsidRPr="00254A81" w:rsidRDefault="00DC5DA3" w:rsidP="00DC5DA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DC5DA3" w:rsidRPr="00254A81" w:rsidRDefault="00DC5DA3" w:rsidP="00DC5DA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DA3" w:rsidRPr="00254A81" w:rsidTr="00944268">
        <w:trPr>
          <w:cantSplit/>
        </w:trPr>
        <w:tc>
          <w:tcPr>
            <w:tcW w:w="6273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DC5DA3" w:rsidRPr="002D430F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0F">
              <w:rPr>
                <w:rFonts w:ascii="Angsana New" w:hAnsi="Angsana New"/>
                <w:b/>
                <w:bCs/>
                <w:sz w:val="30"/>
                <w:szCs w:val="30"/>
              </w:rPr>
              <w:t>(2,380)</w:t>
            </w:r>
          </w:p>
        </w:tc>
        <w:tc>
          <w:tcPr>
            <w:tcW w:w="180" w:type="dxa"/>
            <w:vAlign w:val="bottom"/>
          </w:tcPr>
          <w:p w:rsidR="00DC5DA3" w:rsidRPr="002D430F" w:rsidRDefault="00DC5DA3" w:rsidP="00DC5DA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DA3" w:rsidRPr="002D430F" w:rsidRDefault="00DC5DA3" w:rsidP="00DC5DA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3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C5DA3" w:rsidRPr="00254A81" w:rsidTr="003669F9">
        <w:trPr>
          <w:trHeight w:hRule="exact" w:val="288"/>
        </w:trPr>
        <w:tc>
          <w:tcPr>
            <w:tcW w:w="6273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DC5DA3" w:rsidRPr="00254A81" w:rsidTr="002D430F">
        <w:trPr>
          <w:cantSplit/>
        </w:trPr>
        <w:tc>
          <w:tcPr>
            <w:tcW w:w="6273" w:type="dxa"/>
            <w:shd w:val="clear" w:color="auto" w:fill="auto"/>
            <w:vAlign w:val="center"/>
          </w:tcPr>
          <w:p w:rsidR="00DC5DA3" w:rsidRPr="00254A81" w:rsidRDefault="00DC5DA3" w:rsidP="002D4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DC5DA3" w:rsidRPr="00254A81" w:rsidRDefault="00E85D1C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D1C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DC5DA3" w:rsidRPr="00DC5D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bottom"/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DC5DA3" w:rsidRPr="00254A81" w:rsidRDefault="00DC5DA3" w:rsidP="00D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13,720</w:t>
            </w:r>
          </w:p>
        </w:tc>
      </w:tr>
    </w:tbl>
    <w:p w:rsidR="00B40B5D" w:rsidRDefault="00B40B5D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2680" w:rsidRPr="003669F9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802795" w:rsidRPr="00254A81" w:rsidTr="009D11C8">
        <w:trPr>
          <w:cantSplit/>
          <w:tblHeader/>
        </w:trPr>
        <w:tc>
          <w:tcPr>
            <w:tcW w:w="6273" w:type="dxa"/>
          </w:tcPr>
          <w:p w:rsidR="00802795" w:rsidRPr="00254A81" w:rsidRDefault="004B23D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B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880" w:type="dxa"/>
            <w:gridSpan w:val="3"/>
          </w:tcPr>
          <w:p w:rsidR="00802795" w:rsidRPr="00254A81" w:rsidRDefault="00802795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:rsidR="00802795" w:rsidRPr="00254A81" w:rsidRDefault="00802795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DA7969" w:rsidRPr="00254A81" w:rsidTr="003669F9">
        <w:trPr>
          <w:trHeight w:hRule="exact" w:val="360"/>
          <w:tblHeader/>
        </w:trPr>
        <w:tc>
          <w:tcPr>
            <w:tcW w:w="6273" w:type="dxa"/>
          </w:tcPr>
          <w:p w:rsidR="00DA7969" w:rsidRPr="00254A81" w:rsidRDefault="00DA7969" w:rsidP="00DA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:rsidR="00DA7969" w:rsidRPr="00254A81" w:rsidRDefault="00DE7DC8" w:rsidP="00DA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</w:tcPr>
          <w:p w:rsidR="00DA7969" w:rsidRPr="00254A81" w:rsidRDefault="00DA7969" w:rsidP="00DA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:rsidR="00DA7969" w:rsidRPr="00254A81" w:rsidRDefault="00DE7DC8" w:rsidP="00DA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DA7969" w:rsidRPr="00254A81" w:rsidTr="003669F9">
        <w:trPr>
          <w:trHeight w:hRule="exact" w:val="360"/>
        </w:trPr>
        <w:tc>
          <w:tcPr>
            <w:tcW w:w="6273" w:type="dxa"/>
            <w:vAlign w:val="bottom"/>
          </w:tcPr>
          <w:p w:rsidR="00DA7969" w:rsidRPr="00254A81" w:rsidRDefault="00DA7969" w:rsidP="00DA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DA7969" w:rsidRPr="00254A81" w:rsidRDefault="00DA7969" w:rsidP="00DA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ร้อยละ)</w:t>
            </w:r>
          </w:p>
        </w:tc>
      </w:tr>
      <w:tr w:rsidR="00F1175A" w:rsidRPr="00254A81" w:rsidTr="00944268">
        <w:trPr>
          <w:cantSplit/>
          <w:trHeight w:val="80"/>
        </w:trPr>
        <w:tc>
          <w:tcPr>
            <w:tcW w:w="6273" w:type="dxa"/>
          </w:tcPr>
          <w:p w:rsidR="00F1175A" w:rsidRPr="00254A81" w:rsidRDefault="00F1175A" w:rsidP="00F117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77" w:type="dxa"/>
            <w:vAlign w:val="bottom"/>
          </w:tcPr>
          <w:p w:rsidR="00F1175A" w:rsidRPr="00F1175A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F1175A">
              <w:rPr>
                <w:rFonts w:ascii="Angsana New" w:hAnsi="Angsana New"/>
                <w:sz w:val="30"/>
                <w:szCs w:val="30"/>
              </w:rPr>
              <w:t>2.54 - 2.96</w:t>
            </w:r>
          </w:p>
        </w:tc>
        <w:tc>
          <w:tcPr>
            <w:tcW w:w="180" w:type="dxa"/>
            <w:vAlign w:val="bottom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2.54 - 2.96</w:t>
            </w:r>
          </w:p>
        </w:tc>
      </w:tr>
      <w:tr w:rsidR="00F1175A" w:rsidRPr="00254A81" w:rsidTr="009D11C8">
        <w:trPr>
          <w:cantSplit/>
          <w:trHeight w:val="80"/>
        </w:trPr>
        <w:tc>
          <w:tcPr>
            <w:tcW w:w="6273" w:type="dxa"/>
          </w:tcPr>
          <w:p w:rsidR="00F1175A" w:rsidRPr="00254A81" w:rsidRDefault="00F1175A" w:rsidP="00F117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77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9.00</w:t>
            </w:r>
          </w:p>
        </w:tc>
        <w:tc>
          <w:tcPr>
            <w:tcW w:w="180" w:type="dxa"/>
            <w:vAlign w:val="bottom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9.00</w:t>
            </w:r>
          </w:p>
        </w:tc>
      </w:tr>
      <w:tr w:rsidR="00F1175A" w:rsidRPr="00254A81" w:rsidTr="009D11C8">
        <w:trPr>
          <w:cantSplit/>
          <w:trHeight w:val="80"/>
        </w:trPr>
        <w:tc>
          <w:tcPr>
            <w:tcW w:w="6273" w:type="dxa"/>
          </w:tcPr>
          <w:p w:rsidR="00F1175A" w:rsidRPr="00254A81" w:rsidRDefault="00F1175A" w:rsidP="00F117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7" w:type="dxa"/>
          </w:tcPr>
          <w:p w:rsidR="00F1175A" w:rsidRPr="00F1175A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F1175A">
              <w:rPr>
                <w:rFonts w:ascii="Angsana New" w:hAnsi="Angsana New"/>
                <w:sz w:val="30"/>
                <w:szCs w:val="30"/>
              </w:rPr>
              <w:t>3.00 - 7.00</w:t>
            </w:r>
          </w:p>
        </w:tc>
        <w:tc>
          <w:tcPr>
            <w:tcW w:w="180" w:type="dxa"/>
            <w:vAlign w:val="bottom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3.00 - 7.00</w:t>
            </w:r>
          </w:p>
        </w:tc>
      </w:tr>
    </w:tbl>
    <w:p w:rsidR="00802795" w:rsidRPr="003669F9" w:rsidRDefault="00802795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042680" w:rsidRDefault="00D7738A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ข้อสมม</w:t>
      </w:r>
      <w:r w:rsidR="00812C0E" w:rsidRPr="00254A81">
        <w:rPr>
          <w:rFonts w:ascii="Angsana New" w:hAnsi="Angsana New"/>
          <w:sz w:val="30"/>
          <w:szCs w:val="30"/>
          <w:cs/>
        </w:rPr>
        <w:t>ติ</w:t>
      </w:r>
      <w:r w:rsidR="005E3B9D" w:rsidRPr="00254A81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:rsidR="00042680" w:rsidRDefault="00042680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26D32" w:rsidRPr="00254A81" w:rsidRDefault="00426D32" w:rsidP="0036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754D8B" w:rsidRPr="00254A81" w:rsidRDefault="00754D8B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26D32" w:rsidRPr="00254A81" w:rsidRDefault="00AB65D4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426D32" w:rsidRPr="00254A81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426D32" w:rsidRPr="00254A81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</w:t>
      </w:r>
      <w:r w:rsidR="00D7738A" w:rsidRPr="00254A81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="00426D32" w:rsidRPr="00254A81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426D32" w:rsidRDefault="00426D3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426D32" w:rsidRPr="00254A81" w:rsidTr="00165046">
        <w:tc>
          <w:tcPr>
            <w:tcW w:w="6210" w:type="dxa"/>
          </w:tcPr>
          <w:p w:rsidR="00426D32" w:rsidRPr="00254A81" w:rsidRDefault="006147FD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970" w:type="dxa"/>
            <w:gridSpan w:val="3"/>
          </w:tcPr>
          <w:p w:rsidR="00426D32" w:rsidRPr="00254A81" w:rsidRDefault="00426D32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="002E055C"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มและ</w:t>
            </w:r>
            <w:r w:rsidR="002E055C" w:rsidRPr="00254A81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426D32" w:rsidRPr="00254A81" w:rsidTr="00265723">
        <w:trPr>
          <w:trHeight w:hRule="exact" w:val="360"/>
        </w:trPr>
        <w:tc>
          <w:tcPr>
            <w:tcW w:w="6210" w:type="dxa"/>
          </w:tcPr>
          <w:p w:rsidR="00426D32" w:rsidRPr="00254A81" w:rsidRDefault="00426D32" w:rsidP="00ED59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426D32" w:rsidRPr="00254A81" w:rsidRDefault="00426D32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61714A"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26D32" w:rsidRPr="00254A81" w:rsidTr="00165046">
        <w:tc>
          <w:tcPr>
            <w:tcW w:w="6210" w:type="dxa"/>
          </w:tcPr>
          <w:p w:rsidR="00426D32" w:rsidRPr="00254A81" w:rsidRDefault="00D7738A" w:rsidP="00ED5915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7DC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426D32" w:rsidRPr="00254A81" w:rsidRDefault="00426D32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426D32" w:rsidRPr="00254A81" w:rsidRDefault="00426D32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26D32" w:rsidRPr="00254A81" w:rsidRDefault="00426D32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1175A" w:rsidRPr="00254A81" w:rsidTr="00165046">
        <w:tc>
          <w:tcPr>
            <w:tcW w:w="6210" w:type="dxa"/>
          </w:tcPr>
          <w:p w:rsidR="00F1175A" w:rsidRPr="00254A81" w:rsidRDefault="00F1175A" w:rsidP="00F1175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F1175A" w:rsidRPr="00F1175A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F1175A">
              <w:rPr>
                <w:rFonts w:ascii="Angsana New" w:hAnsi="Angsana New"/>
                <w:sz w:val="30"/>
                <w:szCs w:val="30"/>
              </w:rPr>
              <w:t>(10,210)</w:t>
            </w:r>
          </w:p>
        </w:tc>
        <w:tc>
          <w:tcPr>
            <w:tcW w:w="270" w:type="dxa"/>
            <w:vAlign w:val="bottom"/>
          </w:tcPr>
          <w:p w:rsidR="00F1175A" w:rsidRPr="003F4CEA" w:rsidRDefault="00F1175A" w:rsidP="00F1175A">
            <w:pPr>
              <w:tabs>
                <w:tab w:val="decimal" w:pos="1091"/>
              </w:tabs>
              <w:spacing w:before="120"/>
              <w:ind w:right="-171"/>
              <w:rPr>
                <w:szCs w:val="22"/>
              </w:rPr>
            </w:pPr>
          </w:p>
        </w:tc>
        <w:tc>
          <w:tcPr>
            <w:tcW w:w="1350" w:type="dxa"/>
          </w:tcPr>
          <w:p w:rsidR="00F1175A" w:rsidRPr="00F1175A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F1175A">
              <w:rPr>
                <w:rFonts w:ascii="Angsana New" w:hAnsi="Angsana New"/>
                <w:sz w:val="30"/>
                <w:szCs w:val="30"/>
              </w:rPr>
              <w:t>11,532</w:t>
            </w:r>
          </w:p>
        </w:tc>
      </w:tr>
      <w:tr w:rsidR="00F1175A" w:rsidRPr="00254A81" w:rsidTr="00165046">
        <w:tc>
          <w:tcPr>
            <w:tcW w:w="6210" w:type="dxa"/>
          </w:tcPr>
          <w:p w:rsidR="00F1175A" w:rsidRPr="00254A81" w:rsidRDefault="00F1175A" w:rsidP="00F1175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F1175A" w:rsidRPr="00F1175A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F1175A">
              <w:rPr>
                <w:rFonts w:ascii="Angsana New" w:hAnsi="Angsana New"/>
                <w:sz w:val="30"/>
                <w:szCs w:val="30"/>
              </w:rPr>
              <w:t>11,955</w:t>
            </w:r>
          </w:p>
        </w:tc>
        <w:tc>
          <w:tcPr>
            <w:tcW w:w="270" w:type="dxa"/>
            <w:vAlign w:val="bottom"/>
          </w:tcPr>
          <w:p w:rsidR="00F1175A" w:rsidRPr="003F4CEA" w:rsidRDefault="00F1175A" w:rsidP="00F1175A">
            <w:pPr>
              <w:tabs>
                <w:tab w:val="decimal" w:pos="1091"/>
              </w:tabs>
              <w:spacing w:before="120"/>
              <w:ind w:right="-171"/>
              <w:rPr>
                <w:szCs w:val="22"/>
              </w:rPr>
            </w:pPr>
          </w:p>
        </w:tc>
        <w:tc>
          <w:tcPr>
            <w:tcW w:w="1350" w:type="dxa"/>
          </w:tcPr>
          <w:p w:rsidR="00F1175A" w:rsidRPr="00F1175A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F1175A">
              <w:rPr>
                <w:rFonts w:ascii="Angsana New" w:hAnsi="Angsana New"/>
                <w:sz w:val="30"/>
                <w:szCs w:val="30"/>
              </w:rPr>
              <w:t>(10,792)</w:t>
            </w:r>
          </w:p>
        </w:tc>
      </w:tr>
      <w:tr w:rsidR="00F1175A" w:rsidRPr="00254A81" w:rsidTr="00C873EB">
        <w:tc>
          <w:tcPr>
            <w:tcW w:w="6210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16"/>
                <w:szCs w:val="16"/>
              </w:rPr>
            </w:pPr>
          </w:p>
        </w:tc>
        <w:tc>
          <w:tcPr>
            <w:tcW w:w="2970" w:type="dxa"/>
            <w:gridSpan w:val="3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F1175A" w:rsidRPr="00254A81" w:rsidTr="00AD2D75">
        <w:tc>
          <w:tcPr>
            <w:tcW w:w="6210" w:type="dxa"/>
          </w:tcPr>
          <w:p w:rsidR="00F1175A" w:rsidRPr="00254A81" w:rsidRDefault="00F1175A" w:rsidP="00F1175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F1175A" w:rsidRPr="00254A81" w:rsidRDefault="00F1175A" w:rsidP="00F117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1175A" w:rsidRPr="00254A81" w:rsidRDefault="00F1175A" w:rsidP="00F1175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1175A" w:rsidRPr="00254A81" w:rsidTr="00165046">
        <w:tc>
          <w:tcPr>
            <w:tcW w:w="6210" w:type="dxa"/>
          </w:tcPr>
          <w:p w:rsidR="00F1175A" w:rsidRPr="00254A81" w:rsidRDefault="00F1175A" w:rsidP="00F1175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(10,365)</w:t>
            </w:r>
          </w:p>
        </w:tc>
        <w:tc>
          <w:tcPr>
            <w:tcW w:w="270" w:type="dxa"/>
            <w:vAlign w:val="bottom"/>
          </w:tcPr>
          <w:p w:rsidR="00F1175A" w:rsidRPr="00254A81" w:rsidRDefault="00F1175A" w:rsidP="00F1175A">
            <w:pPr>
              <w:tabs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11,738</w:t>
            </w:r>
          </w:p>
        </w:tc>
      </w:tr>
      <w:tr w:rsidR="00F1175A" w:rsidRPr="00254A81" w:rsidTr="00165046">
        <w:tc>
          <w:tcPr>
            <w:tcW w:w="6210" w:type="dxa"/>
          </w:tcPr>
          <w:p w:rsidR="00F1175A" w:rsidRPr="00254A81" w:rsidRDefault="00F1175A" w:rsidP="00F1175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10,808</w:t>
            </w:r>
          </w:p>
        </w:tc>
        <w:tc>
          <w:tcPr>
            <w:tcW w:w="270" w:type="dxa"/>
            <w:vAlign w:val="bottom"/>
          </w:tcPr>
          <w:p w:rsidR="00F1175A" w:rsidRPr="00254A81" w:rsidRDefault="00F1175A" w:rsidP="00F1175A">
            <w:pPr>
              <w:tabs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175A" w:rsidRPr="00254A81" w:rsidRDefault="00F1175A" w:rsidP="00F11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(9,788)</w:t>
            </w:r>
          </w:p>
        </w:tc>
      </w:tr>
    </w:tbl>
    <w:p w:rsidR="00D7738A" w:rsidRPr="00254A81" w:rsidRDefault="00D7738A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26D32" w:rsidRDefault="00426D3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:rsidR="0057650B" w:rsidRDefault="0057650B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7650B" w:rsidRDefault="0057650B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E3B9D" w:rsidRPr="00254A81" w:rsidRDefault="003669F9" w:rsidP="00ED591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E85D1C" w:rsidRPr="00E85D1C">
        <w:rPr>
          <w:rFonts w:ascii="Angsana New" w:hAnsi="Angsana New"/>
          <w:sz w:val="30"/>
          <w:szCs w:val="30"/>
          <w:u w:val="none"/>
          <w:lang w:val="en-US"/>
        </w:rPr>
        <w:lastRenderedPageBreak/>
        <w:t>1</w:t>
      </w:r>
      <w:r w:rsidR="006E2962">
        <w:rPr>
          <w:rFonts w:ascii="Angsana New" w:hAnsi="Angsana New"/>
          <w:sz w:val="30"/>
          <w:szCs w:val="30"/>
          <w:u w:val="none"/>
        </w:rPr>
        <w:t>7</w:t>
      </w:r>
      <w:r w:rsidR="005E3B9D" w:rsidRPr="00254A81">
        <w:rPr>
          <w:rFonts w:ascii="Angsana New" w:hAnsi="Angsana New"/>
          <w:sz w:val="30"/>
          <w:szCs w:val="30"/>
          <w:u w:val="none"/>
          <w:cs/>
        </w:rPr>
        <w:tab/>
        <w:t>ทุนเรือนหุ้น</w:t>
      </w:r>
    </w:p>
    <w:p w:rsidR="00A512D9" w:rsidRPr="0036209A" w:rsidRDefault="00A512D9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214"/>
        <w:gridCol w:w="808"/>
        <w:gridCol w:w="269"/>
        <w:gridCol w:w="1001"/>
        <w:gridCol w:w="269"/>
        <w:gridCol w:w="1001"/>
        <w:gridCol w:w="269"/>
        <w:gridCol w:w="1001"/>
        <w:gridCol w:w="269"/>
        <w:gridCol w:w="1079"/>
      </w:tblGrid>
      <w:tr w:rsidR="00433927" w:rsidRPr="00254A81" w:rsidTr="00DE7DC8">
        <w:trPr>
          <w:tblHeader/>
        </w:trPr>
        <w:tc>
          <w:tcPr>
            <w:tcW w:w="324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  <w:t>มูลค่าหุ้น</w:t>
            </w: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433927" w:rsidRPr="00254A81" w:rsidRDefault="00DE7DC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433927" w:rsidRPr="00254A81" w:rsidRDefault="00DE7DC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433927" w:rsidRPr="00254A81" w:rsidTr="00DE7DC8">
        <w:trPr>
          <w:tblHeader/>
        </w:trPr>
        <w:tc>
          <w:tcPr>
            <w:tcW w:w="324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  <w:t>ต่อหุ้น</w:t>
            </w: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33927" w:rsidRPr="00254A81" w:rsidTr="00DE7DC8">
        <w:trPr>
          <w:tblHeader/>
        </w:trPr>
        <w:tc>
          <w:tcPr>
            <w:tcW w:w="324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4860" w:type="dxa"/>
            <w:gridSpan w:val="7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33927" w:rsidRPr="00254A81" w:rsidTr="003B42E8">
        <w:tc>
          <w:tcPr>
            <w:tcW w:w="324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ทุนจดทะเบียน</w:t>
            </w:r>
          </w:p>
        </w:tc>
        <w:tc>
          <w:tcPr>
            <w:tcW w:w="81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927" w:rsidRPr="00254A81" w:rsidTr="003B42E8">
        <w:tc>
          <w:tcPr>
            <w:tcW w:w="324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54A8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="00AB65D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เมษายน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ของปีก่อน</w:t>
            </w:r>
          </w:p>
        </w:tc>
        <w:tc>
          <w:tcPr>
            <w:tcW w:w="81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33927" w:rsidRPr="00254A81" w:rsidRDefault="00433927" w:rsidP="00ED5915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80CF9" w:rsidRPr="00254A81" w:rsidRDefault="00880CF9" w:rsidP="00880CF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CF9" w:rsidRPr="00254A81" w:rsidTr="003B42E8">
        <w:tc>
          <w:tcPr>
            <w:tcW w:w="324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880CF9" w:rsidRPr="00254A81" w:rsidRDefault="00880CF9" w:rsidP="0088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80CF9" w:rsidRPr="00254A81" w:rsidRDefault="00880CF9" w:rsidP="00880CF9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</w:tbl>
    <w:p w:rsidR="00DE7DC8" w:rsidRPr="0036209A" w:rsidRDefault="00DE7DC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:rsidR="00A512D9" w:rsidRPr="00254A81" w:rsidRDefault="00A512D9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4366B7" w:rsidRPr="0036209A" w:rsidRDefault="004366B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textAlignment w:val="top"/>
        <w:rPr>
          <w:rFonts w:ascii="Angsana New" w:hAnsi="Angsana New"/>
          <w:sz w:val="20"/>
          <w:szCs w:val="20"/>
        </w:rPr>
      </w:pPr>
    </w:p>
    <w:p w:rsidR="00514E5C" w:rsidRPr="00254A81" w:rsidRDefault="00514E5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54A81">
        <w:rPr>
          <w:rFonts w:ascii="Angsana New" w:hAnsi="Angsana New"/>
          <w:sz w:val="30"/>
          <w:szCs w:val="30"/>
        </w:rPr>
        <w:t>2535</w:t>
      </w:r>
      <w:r w:rsidRPr="00254A81">
        <w:rPr>
          <w:rFonts w:ascii="Angsana New" w:hAnsi="Angsana New"/>
          <w:sz w:val="30"/>
          <w:szCs w:val="30"/>
          <w:cs/>
        </w:rPr>
        <w:t xml:space="preserve"> มาตรา </w:t>
      </w:r>
      <w:r w:rsidRPr="00254A81">
        <w:rPr>
          <w:rFonts w:ascii="Angsana New" w:hAnsi="Angsana New"/>
          <w:sz w:val="30"/>
          <w:szCs w:val="30"/>
        </w:rPr>
        <w:t>51</w:t>
      </w:r>
      <w:r w:rsidRPr="00254A8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54A81">
        <w:rPr>
          <w:rFonts w:ascii="Angsana New" w:hAnsi="Angsana New"/>
          <w:sz w:val="30"/>
          <w:szCs w:val="30"/>
        </w:rPr>
        <w:t>“</w:t>
      </w:r>
      <w:r w:rsidRPr="00254A8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54A81">
        <w:rPr>
          <w:rFonts w:ascii="Angsana New" w:hAnsi="Angsana New"/>
          <w:sz w:val="30"/>
          <w:szCs w:val="30"/>
        </w:rPr>
        <w:t>”</w:t>
      </w:r>
      <w:r w:rsidRPr="00254A81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F33203" w:rsidRPr="0036209A" w:rsidRDefault="00F33203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textAlignment w:val="top"/>
        <w:rPr>
          <w:rFonts w:ascii="Angsana New" w:hAnsi="Angsana New"/>
          <w:sz w:val="20"/>
          <w:szCs w:val="20"/>
        </w:rPr>
      </w:pPr>
    </w:p>
    <w:p w:rsidR="00A512D9" w:rsidRPr="00254A81" w:rsidRDefault="00FA7C0C" w:rsidP="00ED591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t>18</w:t>
      </w:r>
      <w:r w:rsidR="0080175F" w:rsidRPr="00254A81">
        <w:rPr>
          <w:rFonts w:ascii="Angsana New" w:hAnsi="Angsana New"/>
          <w:sz w:val="30"/>
          <w:szCs w:val="30"/>
          <w:u w:val="none"/>
        </w:rPr>
        <w:tab/>
      </w:r>
      <w:r w:rsidR="00A512D9" w:rsidRPr="00254A81">
        <w:rPr>
          <w:rFonts w:ascii="Angsana New" w:hAnsi="Angsana New"/>
          <w:sz w:val="30"/>
          <w:szCs w:val="30"/>
          <w:u w:val="none"/>
          <w:cs/>
        </w:rPr>
        <w:t>สำรอง</w:t>
      </w:r>
    </w:p>
    <w:p w:rsidR="004428D3" w:rsidRPr="0036209A" w:rsidRDefault="004428D3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</w:p>
    <w:p w:rsidR="00A512D9" w:rsidRPr="00254A81" w:rsidRDefault="00A512D9" w:rsidP="00ED5915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254A81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:rsidR="005E3B9D" w:rsidRPr="0036209A" w:rsidRDefault="005E3B9D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</w:p>
    <w:p w:rsidR="00A512D9" w:rsidRPr="00254A81" w:rsidRDefault="00A512D9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4428D3" w:rsidRPr="0036209A" w:rsidRDefault="004428D3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</w:p>
    <w:p w:rsidR="00A512D9" w:rsidRPr="00254A81" w:rsidRDefault="00A512D9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54A81">
        <w:rPr>
          <w:rFonts w:ascii="Angsana New" w:hAnsi="Angsana New"/>
          <w:spacing w:val="-6"/>
          <w:sz w:val="30"/>
          <w:szCs w:val="30"/>
        </w:rPr>
        <w:t>2535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มาตรา </w:t>
      </w:r>
      <w:r w:rsidRPr="00254A81">
        <w:rPr>
          <w:rFonts w:ascii="Angsana New" w:hAnsi="Angsana New"/>
          <w:spacing w:val="-6"/>
          <w:sz w:val="30"/>
          <w:szCs w:val="30"/>
        </w:rPr>
        <w:t>116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บริษัท</w:t>
      </w:r>
      <w:r w:rsidR="00371FC9" w:rsidRPr="00254A81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254A81">
        <w:rPr>
          <w:rFonts w:ascii="Angsana New" w:hAnsi="Angsana New"/>
          <w:spacing w:val="-6"/>
          <w:sz w:val="30"/>
          <w:szCs w:val="30"/>
          <w:cs/>
        </w:rPr>
        <w:t>จะต้องจัดสรรทุนสำรอง (</w:t>
      </w:r>
      <w:r w:rsidRPr="00254A81">
        <w:rPr>
          <w:rFonts w:ascii="Angsana New" w:hAnsi="Angsana New"/>
          <w:spacing w:val="-6"/>
          <w:sz w:val="30"/>
          <w:szCs w:val="30"/>
        </w:rPr>
        <w:t>“</w:t>
      </w:r>
      <w:r w:rsidRPr="00254A81">
        <w:rPr>
          <w:rFonts w:ascii="Angsana New" w:hAnsi="Angsana New"/>
          <w:spacing w:val="-6"/>
          <w:sz w:val="30"/>
          <w:szCs w:val="30"/>
          <w:cs/>
        </w:rPr>
        <w:t>สำรองตามกฎหมาย</w:t>
      </w:r>
      <w:r w:rsidRPr="00254A81">
        <w:rPr>
          <w:rFonts w:ascii="Angsana New" w:hAnsi="Angsana New"/>
          <w:spacing w:val="-6"/>
          <w:sz w:val="30"/>
          <w:szCs w:val="30"/>
        </w:rPr>
        <w:t>”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) อย่างน้อยร้อยละ </w:t>
      </w:r>
      <w:r w:rsidRPr="00254A81">
        <w:rPr>
          <w:rFonts w:ascii="Angsana New" w:hAnsi="Angsana New"/>
          <w:spacing w:val="-6"/>
          <w:sz w:val="30"/>
          <w:szCs w:val="30"/>
        </w:rPr>
        <w:t xml:space="preserve">5 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54A81">
        <w:rPr>
          <w:rFonts w:ascii="Angsana New" w:hAnsi="Angsana New"/>
          <w:spacing w:val="-6"/>
          <w:sz w:val="30"/>
          <w:szCs w:val="30"/>
        </w:rPr>
        <w:t xml:space="preserve">10 </w:t>
      </w:r>
      <w:r w:rsidRPr="00254A81">
        <w:rPr>
          <w:rFonts w:ascii="Angsana New" w:hAnsi="Angsana New"/>
          <w:spacing w:val="-6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B85BE0" w:rsidRPr="00254A81" w:rsidRDefault="00B85BE0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03756" w:rsidRPr="00254A81" w:rsidRDefault="00303756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Pr="00254A81">
        <w:rPr>
          <w:rFonts w:ascii="Angsana New" w:hAnsi="Angsana New"/>
          <w:sz w:val="30"/>
          <w:szCs w:val="30"/>
          <w:cs/>
        </w:rPr>
        <w:t xml:space="preserve">มีนาคม </w:t>
      </w:r>
      <w:r w:rsidR="00700CF8">
        <w:rPr>
          <w:rFonts w:ascii="Angsana New" w:hAnsi="Angsana New"/>
          <w:sz w:val="30"/>
          <w:szCs w:val="30"/>
        </w:rPr>
        <w:t xml:space="preserve">2563 </w:t>
      </w:r>
      <w:r w:rsidR="00700CF8">
        <w:rPr>
          <w:rFonts w:ascii="Angsana New" w:hAnsi="Angsana New"/>
          <w:sz w:val="30"/>
          <w:szCs w:val="30"/>
          <w:cs/>
        </w:rPr>
        <w:t xml:space="preserve">และ </w:t>
      </w:r>
      <w:r w:rsidR="00700CF8">
        <w:rPr>
          <w:rFonts w:ascii="Angsana New" w:hAnsi="Angsana New"/>
          <w:sz w:val="30"/>
          <w:szCs w:val="30"/>
        </w:rPr>
        <w:t>2562</w:t>
      </w:r>
      <w:r w:rsidR="00433927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 xml:space="preserve">บริษัทได้จัดสรรทุนสำรองตามกฎหมายไว้ร้อยละ </w:t>
      </w:r>
      <w:r w:rsidRPr="00254A81">
        <w:rPr>
          <w:rFonts w:ascii="Angsana New" w:hAnsi="Angsana New"/>
          <w:sz w:val="30"/>
          <w:szCs w:val="30"/>
        </w:rPr>
        <w:t xml:space="preserve">10 </w:t>
      </w:r>
      <w:r w:rsidRPr="00254A81">
        <w:rPr>
          <w:rFonts w:ascii="Angsana New" w:hAnsi="Angsana New"/>
          <w:sz w:val="30"/>
          <w:szCs w:val="30"/>
          <w:cs/>
        </w:rPr>
        <w:t>ของทุนจดทะเบียน</w:t>
      </w:r>
    </w:p>
    <w:p w:rsidR="005939C1" w:rsidRPr="003E0929" w:rsidRDefault="005939C1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B96FE1" w:rsidRPr="00254A81" w:rsidRDefault="00FA7C0C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</w:rPr>
        <w:lastRenderedPageBreak/>
        <w:t>19</w:t>
      </w:r>
      <w:r w:rsidR="00B96FE1" w:rsidRPr="00254A81">
        <w:rPr>
          <w:rFonts w:ascii="Angsana New" w:hAnsi="Angsana New"/>
          <w:sz w:val="30"/>
          <w:szCs w:val="30"/>
          <w:u w:val="none"/>
        </w:rPr>
        <w:tab/>
      </w:r>
      <w:r w:rsidR="00420897" w:rsidRPr="00254A81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</w:p>
    <w:p w:rsidR="00420897" w:rsidRPr="003E0929" w:rsidRDefault="0042089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2"/>
          <w:szCs w:val="22"/>
          <w:shd w:val="clear" w:color="auto" w:fill="CCCCCC"/>
        </w:rPr>
      </w:pPr>
    </w:p>
    <w:p w:rsidR="0075515A" w:rsidRPr="00254A81" w:rsidRDefault="0075515A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ผู้บริหาร</w:t>
      </w:r>
      <w:r w:rsidR="005939C1">
        <w:rPr>
          <w:rFonts w:ascii="Angsana New" w:hAnsi="Angsana New" w:hint="cs"/>
          <w:sz w:val="30"/>
          <w:szCs w:val="30"/>
          <w:cs/>
        </w:rPr>
        <w:t>พิจารณา</w:t>
      </w:r>
      <w:r w:rsidRPr="00254A81">
        <w:rPr>
          <w:rFonts w:ascii="Angsana New" w:hAnsi="Angsana New"/>
          <w:sz w:val="30"/>
          <w:szCs w:val="30"/>
          <w:cs/>
        </w:rPr>
        <w:t>ว่ากลุ่มบริษัทดำเนินกิจการในส่วนงานเดียวคือธุรกิจ</w:t>
      </w:r>
      <w:r w:rsidR="001E0B05" w:rsidRPr="00254A81">
        <w:rPr>
          <w:rFonts w:ascii="Angsana New" w:hAnsi="Angsana New"/>
          <w:sz w:val="30"/>
          <w:szCs w:val="30"/>
          <w:cs/>
        </w:rPr>
        <w:t>ผงคาร์บอน</w:t>
      </w:r>
      <w:r w:rsidR="0068670F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:rsidR="004834E0" w:rsidRPr="003E0929" w:rsidRDefault="004834E0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22"/>
          <w:szCs w:val="22"/>
        </w:rPr>
      </w:pPr>
    </w:p>
    <w:p w:rsidR="00A122A9" w:rsidRPr="00254A81" w:rsidRDefault="00A122A9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254A81"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  <w:r w:rsidRPr="00254A81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:rsidR="00A122A9" w:rsidRPr="003E0929" w:rsidRDefault="00A122A9" w:rsidP="00ED5915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snapToGrid w:val="0"/>
          <w:color w:val="000000"/>
          <w:sz w:val="22"/>
          <w:szCs w:val="22"/>
          <w:lang w:eastAsia="th-TH"/>
        </w:rPr>
      </w:pPr>
    </w:p>
    <w:p w:rsidR="00A122A9" w:rsidRDefault="00A122A9" w:rsidP="00ED5915">
      <w:pPr>
        <w:tabs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54A8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กลุ่มบริษัทมีการจัดการ การผลิตและสำนักงานขายในประเทศไทยเท่านั้น</w:t>
      </w:r>
    </w:p>
    <w:p w:rsidR="004B1674" w:rsidRPr="003E0929" w:rsidRDefault="004B1674" w:rsidP="00ED5915">
      <w:pPr>
        <w:tabs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snapToGrid w:val="0"/>
          <w:color w:val="000000"/>
          <w:sz w:val="22"/>
          <w:szCs w:val="22"/>
          <w:lang w:eastAsia="th-TH"/>
        </w:rPr>
      </w:pPr>
    </w:p>
    <w:p w:rsidR="00D974C6" w:rsidRDefault="00A122A9" w:rsidP="00D974C6">
      <w:pPr>
        <w:tabs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54A8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D974C6" w:rsidRPr="003E0929" w:rsidRDefault="00D974C6" w:rsidP="00D974C6">
      <w:pPr>
        <w:tabs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snapToGrid w:val="0"/>
          <w:color w:val="000000"/>
          <w:sz w:val="22"/>
          <w:szCs w:val="22"/>
          <w:lang w:eastAsia="th-TH"/>
        </w:rPr>
      </w:pPr>
    </w:p>
    <w:p w:rsidR="00A122A9" w:rsidRPr="00254A81" w:rsidRDefault="00A122A9" w:rsidP="00D974C6">
      <w:pPr>
        <w:tabs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A122A9" w:rsidRPr="003E0929" w:rsidRDefault="00A122A9" w:rsidP="00ED5915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73"/>
        <w:gridCol w:w="1377"/>
        <w:gridCol w:w="180"/>
        <w:gridCol w:w="1323"/>
      </w:tblGrid>
      <w:tr w:rsidR="00A122A9" w:rsidRPr="00254A81" w:rsidTr="003E0929">
        <w:trPr>
          <w:cantSplit/>
          <w:trHeight w:hRule="exact" w:val="374"/>
          <w:tblHeader/>
        </w:trPr>
        <w:tc>
          <w:tcPr>
            <w:tcW w:w="6273" w:type="dxa"/>
          </w:tcPr>
          <w:p w:rsidR="00A122A9" w:rsidRPr="00254A81" w:rsidRDefault="00A122A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:rsidR="00A122A9" w:rsidRPr="00254A81" w:rsidRDefault="00A122A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 xml:space="preserve"> </w:t>
            </w:r>
            <w:r w:rsidRPr="00254A81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รายได้</w:t>
            </w:r>
          </w:p>
        </w:tc>
      </w:tr>
      <w:tr w:rsidR="00A122A9" w:rsidRPr="00254A81" w:rsidTr="003E0929">
        <w:trPr>
          <w:cantSplit/>
          <w:trHeight w:hRule="exact" w:val="374"/>
          <w:tblHeader/>
        </w:trPr>
        <w:tc>
          <w:tcPr>
            <w:tcW w:w="6273" w:type="dxa"/>
          </w:tcPr>
          <w:p w:rsidR="00A122A9" w:rsidRPr="00254A81" w:rsidRDefault="00A122A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:rsidR="00A122A9" w:rsidRPr="00254A81" w:rsidRDefault="00DE7DC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</w:tcPr>
          <w:p w:rsidR="00A122A9" w:rsidRPr="00254A81" w:rsidRDefault="00A122A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:rsidR="00A122A9" w:rsidRPr="00254A81" w:rsidRDefault="00DE7DC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A122A9" w:rsidRPr="00254A81" w:rsidTr="003E0929">
        <w:trPr>
          <w:cantSplit/>
          <w:trHeight w:hRule="exact" w:val="374"/>
        </w:trPr>
        <w:tc>
          <w:tcPr>
            <w:tcW w:w="6273" w:type="dxa"/>
            <w:vAlign w:val="bottom"/>
          </w:tcPr>
          <w:p w:rsidR="00A122A9" w:rsidRPr="00254A81" w:rsidRDefault="00A122A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A122A9" w:rsidRPr="00254A81" w:rsidRDefault="00A122A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974C6" w:rsidRPr="00254A81" w:rsidTr="003E0929">
        <w:trPr>
          <w:cantSplit/>
          <w:trHeight w:hRule="exact" w:val="374"/>
        </w:trPr>
        <w:tc>
          <w:tcPr>
            <w:tcW w:w="6273" w:type="dxa"/>
          </w:tcPr>
          <w:p w:rsidR="00D974C6" w:rsidRPr="00254A81" w:rsidRDefault="00D974C6" w:rsidP="00D97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77" w:type="dxa"/>
          </w:tcPr>
          <w:p w:rsidR="00D974C6" w:rsidRPr="00D974C6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74C6">
              <w:rPr>
                <w:rFonts w:ascii="Angsana New" w:hAnsi="Angsana New"/>
                <w:sz w:val="30"/>
                <w:szCs w:val="30"/>
              </w:rPr>
              <w:t>5,424,627</w:t>
            </w:r>
          </w:p>
        </w:tc>
        <w:tc>
          <w:tcPr>
            <w:tcW w:w="180" w:type="dxa"/>
            <w:vAlign w:val="bottom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6,181,046</w:t>
            </w:r>
          </w:p>
        </w:tc>
      </w:tr>
      <w:tr w:rsidR="00D974C6" w:rsidRPr="00254A81" w:rsidTr="003E0929">
        <w:trPr>
          <w:cantSplit/>
          <w:trHeight w:hRule="exact" w:val="374"/>
        </w:trPr>
        <w:tc>
          <w:tcPr>
            <w:tcW w:w="6273" w:type="dxa"/>
          </w:tcPr>
          <w:p w:rsidR="00D974C6" w:rsidRPr="00254A81" w:rsidRDefault="00D974C6" w:rsidP="00D97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77" w:type="dxa"/>
          </w:tcPr>
          <w:p w:rsidR="00D974C6" w:rsidRPr="00D974C6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74C6">
              <w:rPr>
                <w:rFonts w:ascii="Angsana New" w:hAnsi="Angsana New"/>
                <w:sz w:val="30"/>
                <w:szCs w:val="30"/>
              </w:rPr>
              <w:t>1,050,421</w:t>
            </w:r>
          </w:p>
        </w:tc>
        <w:tc>
          <w:tcPr>
            <w:tcW w:w="180" w:type="dxa"/>
            <w:vAlign w:val="bottom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1,129,864</w:t>
            </w:r>
          </w:p>
        </w:tc>
      </w:tr>
      <w:tr w:rsidR="00D974C6" w:rsidRPr="00254A81" w:rsidTr="003E0929">
        <w:trPr>
          <w:cantSplit/>
          <w:trHeight w:hRule="exact" w:val="374"/>
        </w:trPr>
        <w:tc>
          <w:tcPr>
            <w:tcW w:w="6273" w:type="dxa"/>
          </w:tcPr>
          <w:p w:rsidR="00D974C6" w:rsidRPr="00254A81" w:rsidRDefault="00D974C6" w:rsidP="00D974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77" w:type="dxa"/>
          </w:tcPr>
          <w:p w:rsidR="00D974C6" w:rsidRPr="00D974C6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74C6">
              <w:rPr>
                <w:rFonts w:ascii="Angsana New" w:hAnsi="Angsana New"/>
                <w:sz w:val="30"/>
                <w:szCs w:val="30"/>
              </w:rPr>
              <w:t>413,662</w:t>
            </w:r>
          </w:p>
        </w:tc>
        <w:tc>
          <w:tcPr>
            <w:tcW w:w="180" w:type="dxa"/>
            <w:vAlign w:val="bottom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443,679</w:t>
            </w:r>
          </w:p>
        </w:tc>
      </w:tr>
      <w:tr w:rsidR="00D974C6" w:rsidRPr="00254A81" w:rsidTr="003E0929">
        <w:trPr>
          <w:cantSplit/>
          <w:trHeight w:hRule="exact" w:val="374"/>
        </w:trPr>
        <w:tc>
          <w:tcPr>
            <w:tcW w:w="6273" w:type="dxa"/>
          </w:tcPr>
          <w:p w:rsidR="00D974C6" w:rsidRPr="00254A81" w:rsidRDefault="00D974C6" w:rsidP="00D974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7" w:type="dxa"/>
          </w:tcPr>
          <w:p w:rsidR="00D974C6" w:rsidRPr="00D974C6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74C6">
              <w:rPr>
                <w:rFonts w:ascii="Angsana New" w:hAnsi="Angsana New"/>
                <w:sz w:val="30"/>
                <w:szCs w:val="30"/>
              </w:rPr>
              <w:t>220,430</w:t>
            </w:r>
          </w:p>
        </w:tc>
        <w:tc>
          <w:tcPr>
            <w:tcW w:w="180" w:type="dxa"/>
            <w:vAlign w:val="bottom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337,492</w:t>
            </w:r>
          </w:p>
        </w:tc>
      </w:tr>
      <w:tr w:rsidR="00D974C6" w:rsidRPr="00254A81" w:rsidTr="003E0929">
        <w:trPr>
          <w:cantSplit/>
          <w:trHeight w:hRule="exact" w:val="374"/>
        </w:trPr>
        <w:tc>
          <w:tcPr>
            <w:tcW w:w="6273" w:type="dxa"/>
          </w:tcPr>
          <w:p w:rsidR="00D974C6" w:rsidRPr="00254A81" w:rsidRDefault="00D974C6" w:rsidP="00D974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77" w:type="dxa"/>
          </w:tcPr>
          <w:p w:rsidR="00D974C6" w:rsidRPr="00D974C6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74C6"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  <w:tc>
          <w:tcPr>
            <w:tcW w:w="180" w:type="dxa"/>
            <w:vAlign w:val="bottom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199,185</w:t>
            </w:r>
          </w:p>
        </w:tc>
      </w:tr>
      <w:tr w:rsidR="00D974C6" w:rsidRPr="00254A81" w:rsidTr="003E0929">
        <w:trPr>
          <w:cantSplit/>
          <w:trHeight w:hRule="exact" w:val="374"/>
        </w:trPr>
        <w:tc>
          <w:tcPr>
            <w:tcW w:w="6273" w:type="dxa"/>
          </w:tcPr>
          <w:p w:rsidR="00D974C6" w:rsidRPr="00254A81" w:rsidRDefault="00D974C6" w:rsidP="00D974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D974C6" w:rsidRPr="00D974C6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D974C6">
              <w:rPr>
                <w:rFonts w:ascii="Angsana New" w:hAnsi="Angsana New"/>
                <w:sz w:val="30"/>
                <w:szCs w:val="30"/>
              </w:rPr>
              <w:t>248,637</w:t>
            </w:r>
          </w:p>
        </w:tc>
        <w:tc>
          <w:tcPr>
            <w:tcW w:w="180" w:type="dxa"/>
            <w:vAlign w:val="bottom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258,949</w:t>
            </w:r>
          </w:p>
        </w:tc>
      </w:tr>
      <w:tr w:rsidR="00D974C6" w:rsidRPr="00254A81" w:rsidTr="003E0929">
        <w:trPr>
          <w:cantSplit/>
          <w:trHeight w:hRule="exact" w:val="374"/>
        </w:trPr>
        <w:tc>
          <w:tcPr>
            <w:tcW w:w="6273" w:type="dxa"/>
          </w:tcPr>
          <w:p w:rsidR="00D974C6" w:rsidRPr="00254A81" w:rsidRDefault="00D974C6" w:rsidP="00D97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D974C6" w:rsidRPr="00D974C6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4C6">
              <w:rPr>
                <w:rFonts w:ascii="Angsana New" w:hAnsi="Angsana New"/>
                <w:b/>
                <w:bCs/>
                <w:sz w:val="30"/>
                <w:szCs w:val="30"/>
              </w:rPr>
              <w:t>7,493,752</w:t>
            </w:r>
          </w:p>
        </w:tc>
        <w:tc>
          <w:tcPr>
            <w:tcW w:w="180" w:type="dxa"/>
            <w:vAlign w:val="bottom"/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974C6" w:rsidRPr="00254A81" w:rsidRDefault="00D974C6" w:rsidP="00D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8,550,215</w:t>
            </w:r>
          </w:p>
        </w:tc>
      </w:tr>
    </w:tbl>
    <w:p w:rsidR="00E1432C" w:rsidRDefault="00E1432C" w:rsidP="00ED5915">
      <w:pPr>
        <w:spacing w:line="240" w:lineRule="auto"/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E0B05" w:rsidRPr="00254A81" w:rsidRDefault="001E0B05" w:rsidP="00ED5915">
      <w:pPr>
        <w:spacing w:line="240" w:lineRule="auto"/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1E0B05" w:rsidRPr="00254A81" w:rsidRDefault="001E0B05" w:rsidP="00ED5915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A20CF3" w:rsidRDefault="002E055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both"/>
        <w:rPr>
          <w:rFonts w:ascii="Angsana New" w:hAnsi="Angsana New"/>
          <w:i/>
          <w:iCs/>
          <w:sz w:val="30"/>
          <w:szCs w:val="30"/>
        </w:rPr>
      </w:pPr>
      <w:r w:rsidRPr="0042591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425916">
        <w:rPr>
          <w:rFonts w:ascii="Angsana New" w:hAnsi="Angsana New"/>
          <w:sz w:val="30"/>
          <w:szCs w:val="30"/>
        </w:rPr>
        <w:t>31</w:t>
      </w:r>
      <w:r w:rsidR="00E728CF" w:rsidRPr="00425916">
        <w:rPr>
          <w:rFonts w:ascii="Angsana New" w:hAnsi="Angsana New"/>
          <w:sz w:val="30"/>
          <w:szCs w:val="30"/>
          <w:cs/>
        </w:rPr>
        <w:t xml:space="preserve"> มีนาคม </w:t>
      </w:r>
      <w:r w:rsidR="00E728CF" w:rsidRPr="00425916">
        <w:rPr>
          <w:rFonts w:ascii="Angsana New" w:hAnsi="Angsana New"/>
          <w:sz w:val="30"/>
          <w:szCs w:val="30"/>
        </w:rPr>
        <w:t>25</w:t>
      </w:r>
      <w:r w:rsidR="00AD2D75" w:rsidRPr="00425916">
        <w:rPr>
          <w:rFonts w:ascii="Angsana New" w:hAnsi="Angsana New"/>
          <w:sz w:val="30"/>
          <w:szCs w:val="30"/>
        </w:rPr>
        <w:t>6</w:t>
      </w:r>
      <w:r w:rsidR="00DE7DC8">
        <w:rPr>
          <w:rFonts w:ascii="Angsana New" w:hAnsi="Angsana New"/>
          <w:sz w:val="30"/>
          <w:szCs w:val="30"/>
        </w:rPr>
        <w:t>3</w:t>
      </w:r>
      <w:r w:rsidR="00433927" w:rsidRPr="00425916">
        <w:rPr>
          <w:rFonts w:ascii="Angsana New" w:hAnsi="Angsana New"/>
          <w:sz w:val="30"/>
          <w:szCs w:val="30"/>
        </w:rPr>
        <w:t xml:space="preserve"> </w:t>
      </w:r>
      <w:r w:rsidR="00880F3D" w:rsidRPr="00425916">
        <w:rPr>
          <w:rFonts w:ascii="Angsana New" w:hAnsi="Angsana New"/>
          <w:sz w:val="30"/>
          <w:szCs w:val="30"/>
          <w:cs/>
        </w:rPr>
        <w:t>บริษัท</w:t>
      </w:r>
      <w:r w:rsidR="00E728CF" w:rsidRPr="00425916">
        <w:rPr>
          <w:rFonts w:ascii="Angsana New" w:hAnsi="Angsana New"/>
          <w:sz w:val="30"/>
          <w:szCs w:val="30"/>
          <w:cs/>
        </w:rPr>
        <w:t>มีรายได้จากลูกค้ารายใหญ่</w:t>
      </w:r>
      <w:r w:rsidRPr="00425916">
        <w:rPr>
          <w:rFonts w:ascii="Angsana New" w:hAnsi="Angsana New"/>
          <w:sz w:val="30"/>
          <w:szCs w:val="30"/>
          <w:cs/>
        </w:rPr>
        <w:t>จำนวนสองราย เป็นจำนวนเงิน</w:t>
      </w:r>
      <w:r w:rsidR="00D974C6">
        <w:rPr>
          <w:rFonts w:ascii="Angsana New" w:hAnsi="Angsana New"/>
          <w:sz w:val="30"/>
          <w:szCs w:val="30"/>
        </w:rPr>
        <w:t xml:space="preserve"> </w:t>
      </w:r>
      <w:r w:rsidR="00D974C6" w:rsidRPr="00D974C6">
        <w:rPr>
          <w:rFonts w:ascii="Angsana New" w:hAnsi="Angsana New"/>
          <w:sz w:val="30"/>
          <w:szCs w:val="30"/>
        </w:rPr>
        <w:t>1,246.3</w:t>
      </w:r>
      <w:r w:rsidR="00E450AC">
        <w:rPr>
          <w:rFonts w:ascii="Angsana New" w:hAnsi="Angsana New"/>
          <w:sz w:val="30"/>
          <w:szCs w:val="30"/>
        </w:rPr>
        <w:br/>
      </w:r>
      <w:r w:rsidRPr="00425916">
        <w:rPr>
          <w:rFonts w:ascii="Angsana New" w:hAnsi="Angsana New"/>
          <w:sz w:val="30"/>
          <w:szCs w:val="30"/>
          <w:cs/>
        </w:rPr>
        <w:t>ล้าน</w:t>
      </w:r>
      <w:r w:rsidRPr="00254A81">
        <w:rPr>
          <w:rFonts w:ascii="Angsana New" w:hAnsi="Angsana New"/>
          <w:sz w:val="30"/>
          <w:szCs w:val="30"/>
          <w:cs/>
        </w:rPr>
        <w:t>บาท และ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="00D974C6" w:rsidRPr="00D974C6">
        <w:rPr>
          <w:rFonts w:ascii="Angsana New" w:hAnsi="Angsana New"/>
          <w:sz w:val="30"/>
          <w:szCs w:val="30"/>
        </w:rPr>
        <w:t>1,128.8</w:t>
      </w:r>
      <w:r w:rsidR="008B573B">
        <w:rPr>
          <w:rFonts w:ascii="Angsana New" w:hAnsi="Angsana New"/>
          <w:sz w:val="30"/>
          <w:szCs w:val="30"/>
        </w:rPr>
        <w:t xml:space="preserve"> </w:t>
      </w:r>
      <w:r w:rsidR="00E728CF" w:rsidRPr="00254A81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E728CF" w:rsidRPr="00254A81">
        <w:rPr>
          <w:rFonts w:ascii="Angsana New" w:hAnsi="Angsana New"/>
          <w:i/>
          <w:iCs/>
          <w:sz w:val="30"/>
          <w:szCs w:val="30"/>
          <w:cs/>
        </w:rPr>
        <w:t>(สำหรับปีสิ</w:t>
      </w:r>
      <w:r w:rsidRPr="00254A81">
        <w:rPr>
          <w:rFonts w:ascii="Angsana New" w:hAnsi="Angsana New"/>
          <w:i/>
          <w:iCs/>
          <w:sz w:val="30"/>
          <w:szCs w:val="30"/>
          <w:cs/>
        </w:rPr>
        <w:t xml:space="preserve">้นสุดวันที่ </w:t>
      </w:r>
      <w:r w:rsidRPr="00254A81">
        <w:rPr>
          <w:rFonts w:ascii="Angsana New" w:hAnsi="Angsana New"/>
          <w:i/>
          <w:iCs/>
          <w:sz w:val="30"/>
          <w:szCs w:val="30"/>
        </w:rPr>
        <w:t>31</w:t>
      </w:r>
      <w:r w:rsidR="00E728CF" w:rsidRPr="00254A81">
        <w:rPr>
          <w:rFonts w:ascii="Angsana New" w:hAnsi="Angsana New"/>
          <w:i/>
          <w:iCs/>
          <w:sz w:val="30"/>
          <w:szCs w:val="30"/>
          <w:cs/>
        </w:rPr>
        <w:t xml:space="preserve"> มีนาคม </w:t>
      </w:r>
      <w:r w:rsidRPr="00254A81">
        <w:rPr>
          <w:rFonts w:ascii="Angsana New" w:hAnsi="Angsana New"/>
          <w:i/>
          <w:iCs/>
          <w:sz w:val="30"/>
          <w:szCs w:val="30"/>
        </w:rPr>
        <w:t>25</w:t>
      </w:r>
      <w:r w:rsidR="00AD2D75" w:rsidRPr="00254A81">
        <w:rPr>
          <w:rFonts w:ascii="Angsana New" w:hAnsi="Angsana New"/>
          <w:i/>
          <w:iCs/>
          <w:sz w:val="30"/>
          <w:szCs w:val="30"/>
        </w:rPr>
        <w:t>6</w:t>
      </w:r>
      <w:r w:rsidR="00DE7DC8">
        <w:rPr>
          <w:rFonts w:ascii="Angsana New" w:hAnsi="Angsana New"/>
          <w:i/>
          <w:iCs/>
          <w:sz w:val="30"/>
          <w:szCs w:val="30"/>
        </w:rPr>
        <w:t>2</w:t>
      </w:r>
      <w:r w:rsidR="00AD2D75" w:rsidRPr="00254A81">
        <w:rPr>
          <w:rFonts w:ascii="Angsana New" w:hAnsi="Angsana New"/>
          <w:i/>
          <w:iCs/>
          <w:sz w:val="30"/>
          <w:szCs w:val="30"/>
        </w:rPr>
        <w:t xml:space="preserve">: </w:t>
      </w:r>
      <w:r w:rsidR="003B42E8" w:rsidRPr="00254A81">
        <w:rPr>
          <w:rFonts w:ascii="Angsana New" w:hAnsi="Angsana New"/>
          <w:i/>
          <w:iCs/>
          <w:sz w:val="30"/>
          <w:szCs w:val="30"/>
        </w:rPr>
        <w:t>1,</w:t>
      </w:r>
      <w:r w:rsidR="00DE7DC8">
        <w:rPr>
          <w:rFonts w:ascii="Angsana New" w:hAnsi="Angsana New"/>
          <w:i/>
          <w:iCs/>
          <w:sz w:val="30"/>
          <w:szCs w:val="30"/>
        </w:rPr>
        <w:t>648.6</w:t>
      </w:r>
      <w:r w:rsidR="003B42E8" w:rsidRPr="00254A81">
        <w:rPr>
          <w:rFonts w:ascii="Angsana New" w:hAnsi="Angsana New"/>
          <w:i/>
          <w:iCs/>
          <w:sz w:val="30"/>
          <w:szCs w:val="30"/>
        </w:rPr>
        <w:t xml:space="preserve"> </w:t>
      </w:r>
      <w:r w:rsidR="00AD2D75" w:rsidRPr="00254A81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AD2D75" w:rsidRPr="00254A81">
        <w:rPr>
          <w:rFonts w:ascii="Angsana New" w:hAnsi="Angsana New"/>
          <w:i/>
          <w:iCs/>
          <w:sz w:val="30"/>
          <w:szCs w:val="30"/>
        </w:rPr>
        <w:t xml:space="preserve"> </w:t>
      </w:r>
      <w:r w:rsidR="00DE7DC8">
        <w:rPr>
          <w:rFonts w:ascii="Angsana New" w:hAnsi="Angsana New"/>
          <w:i/>
          <w:iCs/>
          <w:sz w:val="30"/>
          <w:szCs w:val="30"/>
        </w:rPr>
        <w:t>1,279.6</w:t>
      </w:r>
      <w:r w:rsidR="003B42E8" w:rsidRPr="00254A81">
        <w:rPr>
          <w:rFonts w:ascii="Angsana New" w:hAnsi="Angsana New"/>
          <w:i/>
          <w:iCs/>
          <w:sz w:val="30"/>
          <w:szCs w:val="30"/>
        </w:rPr>
        <w:t xml:space="preserve"> </w:t>
      </w:r>
      <w:r w:rsidR="00B30688" w:rsidRPr="00254A81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0A7FE3" w:rsidRPr="00254A81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430BAE" w:rsidRPr="00254A81" w:rsidRDefault="00E1432C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 w:eastAsia="en-US"/>
        </w:rPr>
        <w:br w:type="page"/>
      </w:r>
      <w:r w:rsidR="00515767">
        <w:rPr>
          <w:rFonts w:ascii="Angsana New" w:hAnsi="Angsana New"/>
          <w:sz w:val="30"/>
          <w:szCs w:val="30"/>
          <w:u w:val="none"/>
        </w:rPr>
        <w:lastRenderedPageBreak/>
        <w:t>20</w:t>
      </w:r>
      <w:r w:rsidR="00430BAE" w:rsidRPr="00254A81">
        <w:rPr>
          <w:rFonts w:ascii="Angsana New" w:hAnsi="Angsana New"/>
          <w:sz w:val="30"/>
          <w:szCs w:val="30"/>
          <w:u w:val="none"/>
        </w:rPr>
        <w:tab/>
      </w:r>
      <w:r w:rsidR="00430BAE" w:rsidRPr="00254A81">
        <w:rPr>
          <w:rFonts w:ascii="Angsana New" w:hAnsi="Angsana New"/>
          <w:sz w:val="30"/>
          <w:szCs w:val="30"/>
          <w:u w:val="none"/>
          <w:cs/>
        </w:rPr>
        <w:t>ค่าใช้จ่ายผลประโยชน์</w:t>
      </w:r>
      <w:r w:rsidR="009F4BE7" w:rsidRPr="00254A81">
        <w:rPr>
          <w:rFonts w:ascii="Angsana New" w:hAnsi="Angsana New"/>
          <w:sz w:val="30"/>
          <w:szCs w:val="30"/>
          <w:u w:val="none"/>
          <w:cs/>
        </w:rPr>
        <w:t>ตอบแทน</w:t>
      </w:r>
      <w:r w:rsidR="00430BAE" w:rsidRPr="00254A81">
        <w:rPr>
          <w:rFonts w:ascii="Angsana New" w:hAnsi="Angsana New"/>
          <w:sz w:val="30"/>
          <w:szCs w:val="30"/>
          <w:u w:val="none"/>
          <w:cs/>
        </w:rPr>
        <w:t>พนักงาน</w:t>
      </w:r>
      <w:r w:rsidR="00430BAE" w:rsidRPr="00254A81">
        <w:rPr>
          <w:rFonts w:ascii="Angsana New" w:hAnsi="Angsana New"/>
          <w:sz w:val="30"/>
          <w:szCs w:val="30"/>
          <w:u w:val="none"/>
        </w:rPr>
        <w:t xml:space="preserve"> </w:t>
      </w:r>
    </w:p>
    <w:p w:rsidR="00430BAE" w:rsidRPr="00E13A63" w:rsidRDefault="00430BAE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310"/>
        <w:gridCol w:w="990"/>
        <w:gridCol w:w="1260"/>
        <w:gridCol w:w="270"/>
        <w:gridCol w:w="1260"/>
      </w:tblGrid>
      <w:tr w:rsidR="00517AC9" w:rsidRPr="00254A81" w:rsidTr="00517AC9">
        <w:tc>
          <w:tcPr>
            <w:tcW w:w="5310" w:type="dxa"/>
            <w:shd w:val="clear" w:color="auto" w:fill="auto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</w:t>
            </w: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17AC9" w:rsidRPr="00254A81" w:rsidTr="00517AC9">
        <w:tc>
          <w:tcPr>
            <w:tcW w:w="5310" w:type="dxa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:rsidR="00517AC9" w:rsidRPr="00254A81" w:rsidRDefault="00DE7DC8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517AC9" w:rsidRPr="00254A81" w:rsidRDefault="00517AC9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517AC9" w:rsidRPr="00254A81" w:rsidRDefault="00DE7DC8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517AC9" w:rsidRPr="00254A81" w:rsidTr="00517AC9">
        <w:tc>
          <w:tcPr>
            <w:tcW w:w="5310" w:type="dxa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517AC9" w:rsidRPr="00254A81" w:rsidRDefault="00517AC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091B" w:rsidRPr="00254A81" w:rsidTr="00517AC9">
        <w:tc>
          <w:tcPr>
            <w:tcW w:w="5310" w:type="dxa"/>
          </w:tcPr>
          <w:p w:rsidR="00ED091B" w:rsidRPr="00254A81" w:rsidRDefault="00ED091B" w:rsidP="00ED091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:rsidR="00ED091B" w:rsidRPr="00254A81" w:rsidRDefault="00ED091B" w:rsidP="00ED091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D091B" w:rsidRPr="00ED091B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D091B">
              <w:rPr>
                <w:rFonts w:ascii="Angsana New" w:hAnsi="Angsana New"/>
                <w:sz w:val="30"/>
                <w:szCs w:val="30"/>
                <w:lang w:val="en-US" w:eastAsia="en-US"/>
              </w:rPr>
              <w:t>339,191</w:t>
            </w:r>
          </w:p>
        </w:tc>
        <w:tc>
          <w:tcPr>
            <w:tcW w:w="27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329,082</w:t>
            </w:r>
          </w:p>
        </w:tc>
      </w:tr>
      <w:tr w:rsidR="00ED091B" w:rsidRPr="00254A81" w:rsidTr="00517AC9">
        <w:tc>
          <w:tcPr>
            <w:tcW w:w="5310" w:type="dxa"/>
          </w:tcPr>
          <w:p w:rsidR="00ED091B" w:rsidRPr="00254A81" w:rsidRDefault="00ED091B" w:rsidP="00ED091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:rsidR="00ED091B" w:rsidRPr="00254A81" w:rsidRDefault="00ED091B" w:rsidP="00ED091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260" w:type="dxa"/>
          </w:tcPr>
          <w:p w:rsidR="00ED091B" w:rsidRPr="00ED091B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D091B">
              <w:rPr>
                <w:rFonts w:ascii="Angsana New" w:hAnsi="Angsana New"/>
                <w:sz w:val="30"/>
                <w:szCs w:val="30"/>
                <w:lang w:val="en-US" w:eastAsia="en-US"/>
              </w:rPr>
              <w:t>11,947</w:t>
            </w:r>
          </w:p>
        </w:tc>
        <w:tc>
          <w:tcPr>
            <w:tcW w:w="27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39,538</w:t>
            </w:r>
          </w:p>
        </w:tc>
      </w:tr>
      <w:tr w:rsidR="00ED091B" w:rsidRPr="00254A81" w:rsidTr="00517AC9">
        <w:tc>
          <w:tcPr>
            <w:tcW w:w="5310" w:type="dxa"/>
          </w:tcPr>
          <w:p w:rsidR="00ED091B" w:rsidRPr="00254A81" w:rsidRDefault="00ED091B" w:rsidP="00ED091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:rsidR="00ED091B" w:rsidRPr="00254A81" w:rsidRDefault="00ED091B" w:rsidP="00ED091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D091B" w:rsidRPr="00ED091B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D091B">
              <w:rPr>
                <w:rFonts w:ascii="Angsana New" w:hAnsi="Angsana New"/>
                <w:sz w:val="30"/>
                <w:szCs w:val="30"/>
                <w:lang w:val="en-US" w:eastAsia="en-US"/>
              </w:rPr>
              <w:t>7,982</w:t>
            </w:r>
          </w:p>
        </w:tc>
        <w:tc>
          <w:tcPr>
            <w:tcW w:w="27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7,461</w:t>
            </w:r>
          </w:p>
        </w:tc>
      </w:tr>
      <w:tr w:rsidR="00ED091B" w:rsidRPr="00254A81" w:rsidTr="00517AC9">
        <w:tc>
          <w:tcPr>
            <w:tcW w:w="5310" w:type="dxa"/>
          </w:tcPr>
          <w:p w:rsidR="00ED091B" w:rsidRPr="00254A81" w:rsidRDefault="00ED091B" w:rsidP="00ED091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ED091B" w:rsidRPr="00254A81" w:rsidRDefault="00ED091B" w:rsidP="00ED091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D091B" w:rsidRPr="00ED091B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D091B">
              <w:rPr>
                <w:rFonts w:ascii="Angsana New" w:hAnsi="Angsana New"/>
                <w:sz w:val="30"/>
                <w:szCs w:val="30"/>
                <w:lang w:val="en-US" w:eastAsia="en-US"/>
              </w:rPr>
              <w:t>27,151</w:t>
            </w:r>
          </w:p>
        </w:tc>
        <w:tc>
          <w:tcPr>
            <w:tcW w:w="27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25,400</w:t>
            </w:r>
          </w:p>
        </w:tc>
      </w:tr>
      <w:tr w:rsidR="00ED091B" w:rsidRPr="00254A81" w:rsidTr="00517AC9">
        <w:tc>
          <w:tcPr>
            <w:tcW w:w="5310" w:type="dxa"/>
          </w:tcPr>
          <w:p w:rsidR="00ED091B" w:rsidRPr="00254A81" w:rsidRDefault="00ED091B" w:rsidP="00ED091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ED091B" w:rsidRPr="00254A81" w:rsidRDefault="00ED091B" w:rsidP="00ED091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091B" w:rsidRPr="00ED091B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D09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386,271</w:t>
            </w:r>
          </w:p>
        </w:tc>
        <w:tc>
          <w:tcPr>
            <w:tcW w:w="270" w:type="dxa"/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091B" w:rsidRPr="00254A81" w:rsidRDefault="00ED091B" w:rsidP="00ED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401,481</w:t>
            </w:r>
          </w:p>
        </w:tc>
      </w:tr>
    </w:tbl>
    <w:p w:rsidR="00B85BE0" w:rsidRPr="00E13A63" w:rsidRDefault="00B85BE0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:rsidR="00430BAE" w:rsidRPr="00254A81" w:rsidRDefault="00430BAE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4A1F32" w:rsidRPr="00E13A63" w:rsidRDefault="004A1F3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430BAE" w:rsidRPr="00254A81" w:rsidRDefault="00430BAE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A7FE3" w:rsidRPr="00254A81">
        <w:rPr>
          <w:rFonts w:ascii="Angsana New" w:hAnsi="Angsana New"/>
          <w:spacing w:val="-6"/>
          <w:sz w:val="30"/>
          <w:szCs w:val="30"/>
        </w:rPr>
        <w:t>5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ของเงินเดือน</w:t>
      </w:r>
      <w:r w:rsidR="006514B1" w:rsidRPr="00254A81">
        <w:rPr>
          <w:rFonts w:ascii="Angsana New" w:hAnsi="Angsana New"/>
          <w:spacing w:val="-6"/>
          <w:sz w:val="30"/>
          <w:szCs w:val="30"/>
        </w:rPr>
        <w:t xml:space="preserve"> </w:t>
      </w:r>
      <w:r w:rsidRPr="00254A81">
        <w:rPr>
          <w:rFonts w:ascii="Angsana New" w:hAnsi="Angsana New"/>
          <w:spacing w:val="-6"/>
          <w:sz w:val="30"/>
          <w:szCs w:val="30"/>
          <w:cs/>
        </w:rPr>
        <w:t>ทุกเดือน</w:t>
      </w:r>
      <w:r w:rsidR="00303756" w:rsidRPr="00254A81">
        <w:rPr>
          <w:rFonts w:ascii="Angsana New" w:hAnsi="Angsana New"/>
          <w:spacing w:val="-6"/>
          <w:sz w:val="30"/>
          <w:szCs w:val="30"/>
          <w:cs/>
        </w:rPr>
        <w:t xml:space="preserve"> และกลุ่มบริษัทจ่ายสมทบในอัตรา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="000A7FE3" w:rsidRPr="00254A81">
        <w:rPr>
          <w:rFonts w:ascii="Angsana New" w:hAnsi="Angsana New"/>
          <w:spacing w:val="-6"/>
          <w:sz w:val="30"/>
          <w:szCs w:val="30"/>
        </w:rPr>
        <w:t>5</w:t>
      </w:r>
      <w:r w:rsidRPr="00254A81">
        <w:rPr>
          <w:rFonts w:ascii="Angsana New" w:hAnsi="Angsana New"/>
          <w:spacing w:val="-6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</w:t>
      </w:r>
      <w:r w:rsidR="00303756" w:rsidRPr="00254A81">
        <w:rPr>
          <w:rFonts w:ascii="Angsana New" w:hAnsi="Angsana New"/>
          <w:spacing w:val="-6"/>
          <w:sz w:val="30"/>
          <w:szCs w:val="30"/>
          <w:cs/>
        </w:rPr>
        <w:t>บริษัท หลักทรัพย์จัดการกองทุน ทิสโก้ จำกัด</w:t>
      </w:r>
    </w:p>
    <w:p w:rsidR="007D4077" w:rsidRPr="00254A81" w:rsidRDefault="00E13A63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22"/>
          <w:szCs w:val="22"/>
          <w:u w:val="none"/>
          <w:lang w:val="en-US" w:eastAsia="en-US"/>
        </w:rPr>
        <w:br w:type="page"/>
      </w:r>
      <w:r w:rsidR="00E85D1C" w:rsidRPr="00E85D1C">
        <w:rPr>
          <w:rFonts w:ascii="Angsana New" w:hAnsi="Angsana New"/>
          <w:sz w:val="30"/>
          <w:szCs w:val="30"/>
          <w:u w:val="none"/>
          <w:lang w:val="en-US"/>
        </w:rPr>
        <w:lastRenderedPageBreak/>
        <w:t>2</w:t>
      </w:r>
      <w:r w:rsidR="00613CA4">
        <w:rPr>
          <w:rFonts w:ascii="Angsana New" w:hAnsi="Angsana New"/>
          <w:sz w:val="30"/>
          <w:szCs w:val="30"/>
          <w:u w:val="none"/>
        </w:rPr>
        <w:t>1</w:t>
      </w:r>
      <w:r w:rsidR="007D4077" w:rsidRPr="00254A81">
        <w:rPr>
          <w:rFonts w:ascii="Angsana New" w:hAnsi="Angsana New"/>
          <w:sz w:val="30"/>
          <w:szCs w:val="30"/>
          <w:u w:val="none"/>
          <w:cs/>
        </w:rPr>
        <w:tab/>
        <w:t>ค่าใช้จ่ายตามลักษณะ</w:t>
      </w:r>
      <w:r w:rsidR="007D4077" w:rsidRPr="00254A81">
        <w:rPr>
          <w:rFonts w:ascii="Angsana New" w:hAnsi="Angsana New"/>
          <w:sz w:val="30"/>
          <w:szCs w:val="30"/>
          <w:u w:val="none"/>
        </w:rPr>
        <w:t xml:space="preserve"> </w:t>
      </w:r>
    </w:p>
    <w:p w:rsidR="00986EE7" w:rsidRPr="00E13A63" w:rsidRDefault="00986EE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:rsidR="00986EE7" w:rsidRPr="00254A81" w:rsidRDefault="001926FA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งบกำไรขาดทุน</w:t>
      </w:r>
      <w:r w:rsidR="00986EE7" w:rsidRPr="00254A81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="00605C35" w:rsidRPr="00254A81">
        <w:rPr>
          <w:rFonts w:ascii="Angsana New" w:hAnsi="Angsana New"/>
          <w:sz w:val="30"/>
          <w:szCs w:val="30"/>
        </w:rPr>
        <w:br/>
      </w:r>
      <w:r w:rsidR="00986EE7" w:rsidRPr="00254A81">
        <w:rPr>
          <w:rFonts w:ascii="Angsana New" w:hAnsi="Angsana New"/>
          <w:sz w:val="30"/>
          <w:szCs w:val="30"/>
          <w:cs/>
        </w:rPr>
        <w:t>การรายงานทางการเงินฉบับต่างๆ ดังนี้</w:t>
      </w:r>
    </w:p>
    <w:p w:rsidR="00D4439A" w:rsidRPr="00E13A63" w:rsidRDefault="00D4439A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0"/>
        <w:gridCol w:w="270"/>
        <w:gridCol w:w="1170"/>
        <w:gridCol w:w="270"/>
        <w:gridCol w:w="1170"/>
      </w:tblGrid>
      <w:tr w:rsidR="009D1FEC" w:rsidRPr="00254A81" w:rsidTr="003B42E8">
        <w:tc>
          <w:tcPr>
            <w:tcW w:w="3672" w:type="dxa"/>
            <w:shd w:val="clear" w:color="auto" w:fill="auto"/>
          </w:tcPr>
          <w:p w:rsidR="009D1FEC" w:rsidRPr="00254A81" w:rsidRDefault="006147FD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610" w:type="dxa"/>
            <w:gridSpan w:val="3"/>
          </w:tcPr>
          <w:p w:rsidR="009D1FEC" w:rsidRPr="00254A81" w:rsidRDefault="009D1FEC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54A8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9D1FEC" w:rsidRPr="00254A81" w:rsidRDefault="009D1FEC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9D1FEC" w:rsidRPr="00254A81" w:rsidRDefault="009D1FEC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B42E8" w:rsidRPr="00254A81" w:rsidTr="003B42E8">
        <w:tc>
          <w:tcPr>
            <w:tcW w:w="3672" w:type="dxa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B42E8" w:rsidRPr="00254A81" w:rsidRDefault="00DE7DC8" w:rsidP="003B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3B42E8" w:rsidRPr="00254A81" w:rsidRDefault="003B42E8" w:rsidP="003B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:rsidR="003B42E8" w:rsidRPr="00254A81" w:rsidRDefault="00DE7DC8" w:rsidP="003B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B42E8" w:rsidRPr="00254A81" w:rsidRDefault="00DE7DC8" w:rsidP="003B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3B42E8" w:rsidRPr="00254A81" w:rsidRDefault="003B42E8" w:rsidP="003B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:rsidR="003B42E8" w:rsidRPr="00254A81" w:rsidRDefault="00DE7DC8" w:rsidP="003B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3B42E8" w:rsidRPr="00254A81" w:rsidTr="003B42E8">
        <w:tc>
          <w:tcPr>
            <w:tcW w:w="3672" w:type="dxa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2E8" w:rsidRPr="00254A81" w:rsidTr="003B42E8">
        <w:tc>
          <w:tcPr>
            <w:tcW w:w="3672" w:type="dxa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:rsidR="003B42E8" w:rsidRPr="00254A81" w:rsidRDefault="003B42E8" w:rsidP="003B4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B42E8" w:rsidRPr="00254A81" w:rsidRDefault="003B42E8" w:rsidP="003B4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B42E8" w:rsidRPr="00254A81" w:rsidRDefault="003B42E8" w:rsidP="003B4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42E8" w:rsidRPr="00254A81" w:rsidRDefault="003B42E8" w:rsidP="003B4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B42E8" w:rsidRPr="00254A81" w:rsidRDefault="003B42E8" w:rsidP="003B42E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266,724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11,041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266,724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decimal" w:pos="929"/>
              </w:tabs>
              <w:spacing w:line="240" w:lineRule="auto"/>
              <w:ind w:left="-131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11,041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4,114,105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5,110,350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4,114,105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5,110,350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237,277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214,066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237,277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214,066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CA5467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246,895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257,141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246,895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257,141</w:t>
            </w:r>
          </w:p>
        </w:tc>
      </w:tr>
      <w:tr w:rsidR="009401DE" w:rsidRPr="00254A81" w:rsidTr="003B42E8">
        <w:tc>
          <w:tcPr>
            <w:tcW w:w="3672" w:type="dxa"/>
            <w:shd w:val="clear" w:color="auto" w:fill="auto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368,897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453,137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368,897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453,137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244,808</w:t>
            </w:r>
          </w:p>
        </w:tc>
        <w:tc>
          <w:tcPr>
            <w:tcW w:w="270" w:type="dxa"/>
            <w:shd w:val="clear" w:color="auto" w:fill="auto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252,451</w:t>
            </w:r>
          </w:p>
        </w:tc>
        <w:tc>
          <w:tcPr>
            <w:tcW w:w="270" w:type="dxa"/>
            <w:shd w:val="clear" w:color="auto" w:fill="auto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244,808</w:t>
            </w:r>
          </w:p>
        </w:tc>
        <w:tc>
          <w:tcPr>
            <w:tcW w:w="270" w:type="dxa"/>
            <w:shd w:val="clear" w:color="auto" w:fill="auto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252,451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5,478,706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6,298,186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5,478,706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6,298,186</w:t>
            </w:r>
          </w:p>
        </w:tc>
      </w:tr>
      <w:tr w:rsidR="00514688" w:rsidRPr="00254A81" w:rsidTr="003B42E8">
        <w:tc>
          <w:tcPr>
            <w:tcW w:w="3672" w:type="dxa"/>
          </w:tcPr>
          <w:p w:rsidR="00514688" w:rsidRPr="00254A81" w:rsidRDefault="00514688" w:rsidP="00514688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270" w:type="dxa"/>
          </w:tcPr>
          <w:p w:rsidR="00514688" w:rsidRPr="00254A81" w:rsidRDefault="00514688" w:rsidP="00514688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270" w:type="dxa"/>
          </w:tcPr>
          <w:p w:rsidR="00514688" w:rsidRPr="00254A81" w:rsidRDefault="00514688" w:rsidP="00514688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270" w:type="dxa"/>
          </w:tcPr>
          <w:p w:rsidR="00514688" w:rsidRPr="00254A81" w:rsidRDefault="00514688" w:rsidP="00514688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16"/>
                <w:szCs w:val="16"/>
                <w:lang w:eastAsia="ja-JP"/>
              </w:rPr>
            </w:pPr>
          </w:p>
        </w:tc>
      </w:tr>
      <w:tr w:rsidR="00514688" w:rsidRPr="00254A81" w:rsidTr="003B42E8">
        <w:tc>
          <w:tcPr>
            <w:tcW w:w="3672" w:type="dxa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1170" w:type="dxa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147,544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143,697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147,544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143,697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1,809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2,146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1,809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2,146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149,353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145,843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149,353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145,843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CA5467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139,376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144,340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139,376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144,340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206,077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210,363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206,077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210,363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6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8,140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12,387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8,140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12,387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48,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>548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01DE" w:rsidRPr="006273AF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 w:rsidRPr="006273AF">
              <w:rPr>
                <w:rFonts w:ascii="Angsana New" w:hAnsi="Angsana New"/>
                <w:sz w:val="30"/>
                <w:szCs w:val="30"/>
              </w:rPr>
              <w:t>49,415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14688">
              <w:rPr>
                <w:rFonts w:ascii="Angsana New" w:hAnsi="Angsana New"/>
                <w:sz w:val="30"/>
                <w:szCs w:val="30"/>
                <w:lang w:eastAsia="ja-JP"/>
              </w:rPr>
              <w:t>48,468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49,283</w:t>
            </w:r>
          </w:p>
        </w:tc>
      </w:tr>
      <w:tr w:rsidR="009401DE" w:rsidRPr="00254A81" w:rsidTr="003B42E8">
        <w:tc>
          <w:tcPr>
            <w:tcW w:w="3672" w:type="dxa"/>
          </w:tcPr>
          <w:p w:rsidR="009401DE" w:rsidRPr="00254A81" w:rsidRDefault="009401DE" w:rsidP="0094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 w:bidi="th-TH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402,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141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tabs>
                <w:tab w:val="decimal" w:pos="954"/>
              </w:tabs>
              <w:spacing w:line="240" w:lineRule="auto"/>
              <w:ind w:lef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6273AF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3AF">
              <w:rPr>
                <w:rFonts w:ascii="Angsana New" w:hAnsi="Angsana New"/>
                <w:b/>
                <w:bCs/>
                <w:sz w:val="30"/>
                <w:szCs w:val="30"/>
              </w:rPr>
              <w:t>416,505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pStyle w:val="acctfourfigures"/>
              <w:spacing w:line="240" w:lineRule="auto"/>
              <w:ind w:lef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514688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 w:bidi="th-TH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402,061</w:t>
            </w:r>
          </w:p>
        </w:tc>
        <w:tc>
          <w:tcPr>
            <w:tcW w:w="270" w:type="dxa"/>
          </w:tcPr>
          <w:p w:rsidR="009401DE" w:rsidRPr="00254A81" w:rsidRDefault="009401DE" w:rsidP="009401DE">
            <w:pPr>
              <w:tabs>
                <w:tab w:val="clear" w:pos="907"/>
                <w:tab w:val="decimal" w:pos="837"/>
                <w:tab w:val="decimal" w:pos="929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401DE" w:rsidRPr="00254A81" w:rsidRDefault="009401DE" w:rsidP="009401D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416,373</w:t>
            </w:r>
          </w:p>
        </w:tc>
      </w:tr>
    </w:tbl>
    <w:p w:rsidR="00A20CF3" w:rsidRPr="00254A81" w:rsidRDefault="00A20CF3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:rsidR="007D4077" w:rsidRPr="00254A81" w:rsidRDefault="006147FD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254A81">
        <w:rPr>
          <w:rFonts w:ascii="Angsana New" w:hAnsi="Angsana New"/>
          <w:sz w:val="30"/>
          <w:szCs w:val="30"/>
          <w:u w:val="none"/>
        </w:rPr>
        <w:br w:type="page"/>
      </w:r>
      <w:r w:rsidR="00176D96" w:rsidRPr="00254A81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0058E2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7D4077" w:rsidRPr="00254A81">
        <w:rPr>
          <w:rFonts w:ascii="Angsana New" w:hAnsi="Angsana New"/>
          <w:sz w:val="30"/>
          <w:szCs w:val="30"/>
          <w:u w:val="none"/>
          <w:cs/>
        </w:rPr>
        <w:tab/>
        <w:t>ภาษีเงินได้</w:t>
      </w:r>
    </w:p>
    <w:p w:rsidR="007D4077" w:rsidRPr="00E864C1" w:rsidRDefault="007D407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5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18"/>
        <w:gridCol w:w="237"/>
        <w:gridCol w:w="1055"/>
        <w:gridCol w:w="266"/>
        <w:gridCol w:w="1026"/>
        <w:gridCol w:w="266"/>
        <w:gridCol w:w="1024"/>
      </w:tblGrid>
      <w:tr w:rsidR="00634C76" w:rsidRPr="00254A81" w:rsidTr="00674979">
        <w:tc>
          <w:tcPr>
            <w:tcW w:w="1927" w:type="pct"/>
          </w:tcPr>
          <w:p w:rsidR="00634C76" w:rsidRPr="00254A8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17" w:type="pct"/>
          </w:tcPr>
          <w:p w:rsidR="00634C76" w:rsidRPr="00254A81" w:rsidRDefault="00634C7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:rsidR="00634C76" w:rsidRPr="00254A8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A62D31" w:rsidRPr="00254A81" w:rsidTr="00674979">
        <w:tc>
          <w:tcPr>
            <w:tcW w:w="1927" w:type="pct"/>
          </w:tcPr>
          <w:p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:rsidR="00A62D31" w:rsidRPr="00254A81" w:rsidRDefault="00A62D31" w:rsidP="00674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532" w:type="pct"/>
          </w:tcPr>
          <w:p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24" w:type="pct"/>
          </w:tcPr>
          <w:p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9" w:type="pct"/>
          </w:tcPr>
          <w:p w:rsidR="00A62D31" w:rsidRPr="00254A81" w:rsidRDefault="00A62D31" w:rsidP="00A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9" w:type="pct"/>
          </w:tcPr>
          <w:p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:rsidR="00A62D31" w:rsidRPr="00254A81" w:rsidRDefault="00DE7DC8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A62D31" w:rsidRPr="00254A81" w:rsidTr="00674979">
        <w:tc>
          <w:tcPr>
            <w:tcW w:w="1927" w:type="pct"/>
          </w:tcPr>
          <w:p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:rsidR="00A62D31" w:rsidRPr="00254A81" w:rsidRDefault="00A62D31" w:rsidP="00674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6" w:type="pct"/>
            <w:gridSpan w:val="7"/>
          </w:tcPr>
          <w:p w:rsidR="00A62D31" w:rsidRPr="00254A81" w:rsidRDefault="00A62D31" w:rsidP="00A62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DC8" w:rsidRPr="00254A81" w:rsidTr="00674979">
        <w:tc>
          <w:tcPr>
            <w:tcW w:w="1927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7" w:type="pct"/>
          </w:tcPr>
          <w:p w:rsidR="00DE7DC8" w:rsidRPr="00254A81" w:rsidRDefault="00DE7DC8" w:rsidP="00674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center"/>
          </w:tcPr>
          <w:p w:rsidR="00DE7DC8" w:rsidRPr="00254A81" w:rsidRDefault="00514688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437,455</w:t>
            </w:r>
          </w:p>
        </w:tc>
        <w:tc>
          <w:tcPr>
            <w:tcW w:w="124" w:type="pct"/>
            <w:vAlign w:val="center"/>
          </w:tcPr>
          <w:p w:rsidR="00DE7DC8" w:rsidRPr="00254A81" w:rsidRDefault="00DE7DC8" w:rsidP="00DE7D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:rsidR="00DE7DC8" w:rsidRPr="00254A81" w:rsidRDefault="00DE7DC8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458,332</w:t>
            </w:r>
          </w:p>
        </w:tc>
        <w:tc>
          <w:tcPr>
            <w:tcW w:w="139" w:type="pct"/>
            <w:vAlign w:val="center"/>
          </w:tcPr>
          <w:p w:rsidR="00DE7DC8" w:rsidRPr="00254A81" w:rsidRDefault="00DE7DC8" w:rsidP="00DE7D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DE7DC8" w:rsidRPr="00514688" w:rsidRDefault="00514688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437,455</w:t>
            </w:r>
          </w:p>
        </w:tc>
        <w:tc>
          <w:tcPr>
            <w:tcW w:w="139" w:type="pct"/>
            <w:vAlign w:val="center"/>
          </w:tcPr>
          <w:p w:rsidR="00DE7DC8" w:rsidRPr="00254A81" w:rsidRDefault="00DE7DC8" w:rsidP="00DE7D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:rsidR="00DE7DC8" w:rsidRPr="00254A81" w:rsidRDefault="00DE7DC8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458,332</w:t>
            </w:r>
          </w:p>
        </w:tc>
      </w:tr>
      <w:tr w:rsidR="003F4ADD" w:rsidRPr="00254A81" w:rsidTr="00674979">
        <w:tc>
          <w:tcPr>
            <w:tcW w:w="1927" w:type="pct"/>
          </w:tcPr>
          <w:p w:rsidR="003F4ADD" w:rsidRPr="00254A81" w:rsidRDefault="003F4ADD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517" w:type="pct"/>
          </w:tcPr>
          <w:p w:rsidR="003F4ADD" w:rsidRPr="00254A81" w:rsidRDefault="003F4ADD" w:rsidP="00674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center"/>
          </w:tcPr>
          <w:p w:rsidR="003F4ADD" w:rsidRPr="00514688" w:rsidRDefault="003F4ADD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4" w:type="pct"/>
            <w:vAlign w:val="center"/>
          </w:tcPr>
          <w:p w:rsidR="003F4ADD" w:rsidRPr="00254A81" w:rsidRDefault="003F4ADD" w:rsidP="00DE7D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:rsidR="003F4ADD" w:rsidRDefault="003F4ADD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:rsidR="003F4ADD" w:rsidRPr="00254A81" w:rsidRDefault="003F4ADD" w:rsidP="00DE7D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3F4ADD" w:rsidRPr="00514688" w:rsidRDefault="003F4ADD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9" w:type="pct"/>
            <w:vAlign w:val="center"/>
          </w:tcPr>
          <w:p w:rsidR="003F4ADD" w:rsidRPr="00254A81" w:rsidRDefault="003F4ADD" w:rsidP="00DE7D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:rsidR="003F4ADD" w:rsidRDefault="003F4ADD" w:rsidP="00DE7DC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</w:tr>
      <w:tr w:rsidR="00514688" w:rsidRPr="00254A81" w:rsidTr="00674979">
        <w:tc>
          <w:tcPr>
            <w:tcW w:w="1927" w:type="pct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  รอการตัดบัญชี</w:t>
            </w:r>
          </w:p>
        </w:tc>
        <w:tc>
          <w:tcPr>
            <w:tcW w:w="517" w:type="pct"/>
          </w:tcPr>
          <w:p w:rsidR="00514688" w:rsidRPr="00254A81" w:rsidRDefault="00514688" w:rsidP="00674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532" w:type="pct"/>
            <w:vAlign w:val="center"/>
          </w:tcPr>
          <w:p w:rsidR="00514688" w:rsidRPr="00514688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17,661</w:t>
            </w:r>
          </w:p>
        </w:tc>
        <w:tc>
          <w:tcPr>
            <w:tcW w:w="124" w:type="pct"/>
            <w:vAlign w:val="center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:rsidR="00514688" w:rsidRPr="00254A81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(8,8</w:t>
            </w:r>
            <w:r w:rsidRPr="00254A81">
              <w:rPr>
                <w:rFonts w:ascii="Angsana New" w:hAnsi="Angsana New"/>
                <w:b w:val="0"/>
                <w:sz w:val="30"/>
                <w:szCs w:val="30"/>
              </w:rPr>
              <w:t>14</w:t>
            </w:r>
            <w:r>
              <w:rPr>
                <w:rFonts w:ascii="Angsana New" w:hAnsi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center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514688" w:rsidRPr="00514688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 w:rsidRPr="00514688">
              <w:rPr>
                <w:rFonts w:ascii="Angsana New" w:hAnsi="Angsana New"/>
                <w:b w:val="0"/>
                <w:sz w:val="30"/>
                <w:szCs w:val="30"/>
              </w:rPr>
              <w:t>17,661</w:t>
            </w:r>
          </w:p>
        </w:tc>
        <w:tc>
          <w:tcPr>
            <w:tcW w:w="139" w:type="pct"/>
            <w:vAlign w:val="center"/>
          </w:tcPr>
          <w:p w:rsidR="00514688" w:rsidRPr="00254A81" w:rsidRDefault="00514688" w:rsidP="00514688">
            <w:pPr>
              <w:tabs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:rsidR="00514688" w:rsidRPr="00254A81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sz w:val="30"/>
                <w:szCs w:val="30"/>
              </w:rPr>
              <w:t>(8,8</w:t>
            </w:r>
            <w:r w:rsidRPr="00254A81">
              <w:rPr>
                <w:rFonts w:ascii="Angsana New" w:hAnsi="Angsana New"/>
                <w:b w:val="0"/>
                <w:sz w:val="30"/>
                <w:szCs w:val="30"/>
              </w:rPr>
              <w:t>14</w:t>
            </w:r>
            <w:r>
              <w:rPr>
                <w:rFonts w:ascii="Angsana New" w:hAnsi="Angsana New"/>
                <w:b w:val="0"/>
                <w:sz w:val="30"/>
                <w:szCs w:val="30"/>
              </w:rPr>
              <w:t>)</w:t>
            </w:r>
          </w:p>
        </w:tc>
      </w:tr>
      <w:tr w:rsidR="00514688" w:rsidRPr="00254A81" w:rsidTr="00674979">
        <w:tc>
          <w:tcPr>
            <w:tcW w:w="1927" w:type="pct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17" w:type="pct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14688" w:rsidRPr="00514688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Cs/>
                <w:sz w:val="30"/>
                <w:szCs w:val="30"/>
              </w:rPr>
              <w:t>455,116</w:t>
            </w:r>
          </w:p>
        </w:tc>
        <w:tc>
          <w:tcPr>
            <w:tcW w:w="124" w:type="pct"/>
            <w:vAlign w:val="center"/>
          </w:tcPr>
          <w:p w:rsidR="00514688" w:rsidRPr="00254A81" w:rsidRDefault="00514688" w:rsidP="00514688">
            <w:pPr>
              <w:pStyle w:val="headingcentred"/>
              <w:tabs>
                <w:tab w:val="decimal" w:pos="821"/>
              </w:tabs>
              <w:spacing w:after="0" w:line="240" w:lineRule="auto"/>
              <w:ind w:left="-81"/>
              <w:jc w:val="left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14688" w:rsidRPr="00C15B4F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C15B4F">
              <w:rPr>
                <w:rFonts w:ascii="Angsana New" w:hAnsi="Angsana New"/>
                <w:bCs/>
                <w:sz w:val="30"/>
                <w:szCs w:val="30"/>
              </w:rPr>
              <w:t>449,518</w:t>
            </w:r>
          </w:p>
        </w:tc>
        <w:tc>
          <w:tcPr>
            <w:tcW w:w="139" w:type="pct"/>
            <w:vAlign w:val="center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14688" w:rsidRPr="00514688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Cs/>
                <w:sz w:val="30"/>
                <w:szCs w:val="30"/>
              </w:rPr>
              <w:t>455,116</w:t>
            </w:r>
          </w:p>
        </w:tc>
        <w:tc>
          <w:tcPr>
            <w:tcW w:w="139" w:type="pct"/>
            <w:vAlign w:val="center"/>
          </w:tcPr>
          <w:p w:rsidR="00514688" w:rsidRPr="00254A81" w:rsidRDefault="00514688" w:rsidP="00514688">
            <w:pPr>
              <w:tabs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14688" w:rsidRPr="00C15B4F" w:rsidRDefault="00514688" w:rsidP="00514688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C15B4F">
              <w:rPr>
                <w:rFonts w:ascii="Angsana New" w:hAnsi="Angsana New"/>
                <w:bCs/>
                <w:sz w:val="30"/>
                <w:szCs w:val="30"/>
              </w:rPr>
              <w:t>449,518</w:t>
            </w:r>
          </w:p>
        </w:tc>
      </w:tr>
    </w:tbl>
    <w:p w:rsidR="00F63057" w:rsidRPr="00E864C1" w:rsidRDefault="00F63057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61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79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</w:tblGrid>
      <w:tr w:rsidR="003F08E1" w:rsidRPr="00254A81" w:rsidTr="004B1674">
        <w:trPr>
          <w:cantSplit/>
        </w:trPr>
        <w:tc>
          <w:tcPr>
            <w:tcW w:w="2700" w:type="dxa"/>
          </w:tcPr>
          <w:p w:rsidR="003F08E1" w:rsidRPr="00254A81" w:rsidRDefault="00D57BD8" w:rsidP="00A62D31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="0057650B"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</w:tc>
        <w:tc>
          <w:tcPr>
            <w:tcW w:w="6919" w:type="dxa"/>
            <w:gridSpan w:val="11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F08E1" w:rsidRPr="00254A81" w:rsidTr="004B1674">
        <w:trPr>
          <w:cantSplit/>
        </w:trPr>
        <w:tc>
          <w:tcPr>
            <w:tcW w:w="2700" w:type="dxa"/>
            <w:vAlign w:val="bottom"/>
          </w:tcPr>
          <w:p w:rsidR="003F08E1" w:rsidRPr="00254A81" w:rsidRDefault="0057650B" w:rsidP="0057650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319" w:type="dxa"/>
            <w:gridSpan w:val="5"/>
            <w:vAlign w:val="bottom"/>
          </w:tcPr>
          <w:p w:rsidR="003F08E1" w:rsidRPr="00254A81" w:rsidRDefault="00DE7DC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vAlign w:val="bottom"/>
          </w:tcPr>
          <w:p w:rsidR="003F08E1" w:rsidRPr="00254A81" w:rsidRDefault="00E85D1C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D1C">
              <w:rPr>
                <w:rFonts w:ascii="Angsana New" w:hAnsi="Angsana New"/>
                <w:sz w:val="30"/>
                <w:szCs w:val="30"/>
              </w:rPr>
              <w:t>25</w:t>
            </w:r>
            <w:r w:rsidR="00D04CF3" w:rsidRPr="00254A81">
              <w:rPr>
                <w:rFonts w:ascii="Angsana New" w:hAnsi="Angsana New"/>
                <w:sz w:val="30"/>
                <w:szCs w:val="30"/>
              </w:rPr>
              <w:t>6</w:t>
            </w:r>
            <w:r w:rsidR="00DE7DC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F08E1" w:rsidRPr="00254A81" w:rsidTr="004B1674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9" w:type="dxa"/>
            <w:gridSpan w:val="11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08E1" w:rsidRPr="00254A81" w:rsidTr="004B1674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9200CA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9200CA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3F08E1" w:rsidRPr="00254A81" w:rsidTr="004B1674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F08E1" w:rsidRPr="00254A81" w:rsidTr="004B1674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979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DC8" w:rsidRPr="00254A81" w:rsidTr="004B1674">
        <w:trPr>
          <w:cantSplit/>
        </w:trPr>
        <w:tc>
          <w:tcPr>
            <w:tcW w:w="270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979" w:type="dxa"/>
            <w:vAlign w:val="bottom"/>
          </w:tcPr>
          <w:p w:rsidR="00DE7DC8" w:rsidRPr="00254A81" w:rsidRDefault="004B02EA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(290,</w:t>
            </w:r>
            <w:r w:rsidR="00EC242D">
              <w:rPr>
                <w:rFonts w:ascii="Angsana New" w:hAnsi="Angsana New"/>
                <w:sz w:val="30"/>
                <w:szCs w:val="30"/>
              </w:rPr>
              <w:t>521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E504B2" w:rsidP="00DE7DC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4B02EA" w:rsidP="00DE7DC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(290,</w:t>
            </w:r>
            <w:r w:rsidR="00EC242D">
              <w:rPr>
                <w:rFonts w:ascii="Angsana New" w:hAnsi="Angsana New"/>
                <w:sz w:val="30"/>
                <w:szCs w:val="30"/>
              </w:rPr>
              <w:t>521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(245,736)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(245,736)</w:t>
            </w:r>
          </w:p>
        </w:tc>
      </w:tr>
      <w:tr w:rsidR="00DE7DC8" w:rsidRPr="00254A81" w:rsidTr="004B1674">
        <w:trPr>
          <w:cantSplit/>
        </w:trPr>
        <w:tc>
          <w:tcPr>
            <w:tcW w:w="270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</w:t>
            </w:r>
          </w:p>
        </w:tc>
        <w:tc>
          <w:tcPr>
            <w:tcW w:w="979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DC8" w:rsidRPr="00254A81" w:rsidTr="004B1674">
        <w:trPr>
          <w:cantSplit/>
        </w:trPr>
        <w:tc>
          <w:tcPr>
            <w:tcW w:w="270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เบ็ดเสร็จอื่นในบริษัทร่วม</w:t>
            </w:r>
          </w:p>
        </w:tc>
        <w:tc>
          <w:tcPr>
            <w:tcW w:w="979" w:type="dxa"/>
            <w:vAlign w:val="bottom"/>
          </w:tcPr>
          <w:p w:rsidR="00DE7DC8" w:rsidRPr="00254A81" w:rsidRDefault="00E504B2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02EA">
              <w:rPr>
                <w:rFonts w:ascii="Angsana New" w:hAnsi="Angsana New"/>
                <w:sz w:val="30"/>
                <w:szCs w:val="30"/>
              </w:rPr>
              <w:t>53,629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E504B2" w:rsidP="00DE7DC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E504B2" w:rsidP="00DE7DC8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02EA">
              <w:rPr>
                <w:rFonts w:ascii="Angsana New" w:hAnsi="Angsana New"/>
                <w:sz w:val="30"/>
                <w:szCs w:val="30"/>
                <w:lang w:val="en-US" w:bidi="th-TH"/>
              </w:rPr>
              <w:t>53,629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(4,280)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(4,280)</w:t>
            </w:r>
          </w:p>
        </w:tc>
      </w:tr>
      <w:tr w:rsidR="00DE7DC8" w:rsidRPr="00254A81" w:rsidTr="004B1674">
        <w:trPr>
          <w:cantSplit/>
        </w:trPr>
        <w:tc>
          <w:tcPr>
            <w:tcW w:w="2700" w:type="dxa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</w:t>
            </w:r>
          </w:p>
        </w:tc>
        <w:tc>
          <w:tcPr>
            <w:tcW w:w="979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E7DC8" w:rsidRPr="00254A81" w:rsidRDefault="00DE7DC8" w:rsidP="00DE7DC8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14688" w:rsidRPr="00254A81" w:rsidTr="004B1674">
        <w:trPr>
          <w:cantSplit/>
        </w:trPr>
        <w:tc>
          <w:tcPr>
            <w:tcW w:w="2700" w:type="dxa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(5,875)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(4,700)</w:t>
            </w:r>
          </w:p>
        </w:tc>
      </w:tr>
      <w:tr w:rsidR="00514688" w:rsidRPr="00254A81" w:rsidTr="004B1674">
        <w:trPr>
          <w:cantSplit/>
        </w:trPr>
        <w:tc>
          <w:tcPr>
            <w:tcW w:w="2700" w:type="dxa"/>
          </w:tcPr>
          <w:p w:rsidR="00514688" w:rsidRPr="00254A81" w:rsidRDefault="00514688" w:rsidP="005146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254A81" w:rsidRDefault="00E504B2" w:rsidP="005146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02EA">
              <w:rPr>
                <w:rFonts w:ascii="Angsana New" w:hAnsi="Angsana New"/>
                <w:b/>
                <w:bCs/>
                <w:sz w:val="30"/>
                <w:szCs w:val="30"/>
              </w:rPr>
              <w:t>344,</w:t>
            </w:r>
            <w:r w:rsidR="00EC242D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254A81" w:rsidRDefault="00E504B2" w:rsidP="00E504B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254A81" w:rsidRDefault="00E504B2" w:rsidP="0051468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02EA">
              <w:rPr>
                <w:rFonts w:ascii="Angsana New" w:hAnsi="Angsana New"/>
                <w:b/>
                <w:bCs/>
                <w:sz w:val="30"/>
                <w:szCs w:val="30"/>
              </w:rPr>
              <w:t>344,</w:t>
            </w:r>
            <w:r w:rsidR="00EC242D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(255,891)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1,175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(254,716)</w:t>
            </w:r>
          </w:p>
        </w:tc>
      </w:tr>
    </w:tbl>
    <w:p w:rsidR="004B1674" w:rsidRPr="00E864C1" w:rsidRDefault="004B1674" w:rsidP="00ED5915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61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79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</w:tblGrid>
      <w:tr w:rsidR="0057650B" w:rsidRPr="00254A81" w:rsidTr="002F5291">
        <w:trPr>
          <w:cantSplit/>
        </w:trPr>
        <w:tc>
          <w:tcPr>
            <w:tcW w:w="2700" w:type="dxa"/>
          </w:tcPr>
          <w:p w:rsidR="0057650B" w:rsidRPr="00254A81" w:rsidRDefault="0057650B" w:rsidP="0057650B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</w:tc>
        <w:tc>
          <w:tcPr>
            <w:tcW w:w="6919" w:type="dxa"/>
            <w:gridSpan w:val="11"/>
          </w:tcPr>
          <w:p w:rsidR="0057650B" w:rsidRPr="00254A81" w:rsidRDefault="0057650B" w:rsidP="00576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650B" w:rsidRPr="00254A81" w:rsidTr="002F5291">
        <w:trPr>
          <w:cantSplit/>
        </w:trPr>
        <w:tc>
          <w:tcPr>
            <w:tcW w:w="2700" w:type="dxa"/>
            <w:vAlign w:val="bottom"/>
          </w:tcPr>
          <w:p w:rsidR="0057650B" w:rsidRPr="00254A81" w:rsidRDefault="0057650B" w:rsidP="0057650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319" w:type="dxa"/>
            <w:gridSpan w:val="5"/>
            <w:vAlign w:val="bottom"/>
          </w:tcPr>
          <w:p w:rsidR="0057650B" w:rsidRPr="00254A8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:rsidR="0057650B" w:rsidRPr="00254A8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vAlign w:val="bottom"/>
          </w:tcPr>
          <w:p w:rsidR="0057650B" w:rsidRPr="00254A8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D1C">
              <w:rPr>
                <w:rFonts w:ascii="Angsana New" w:hAnsi="Angsana New"/>
                <w:sz w:val="30"/>
                <w:szCs w:val="30"/>
              </w:rPr>
              <w:t>25</w:t>
            </w:r>
            <w:r w:rsidRPr="00254A8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F08E1" w:rsidRPr="00254A81" w:rsidTr="002F5291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spacing w:line="240" w:lineRule="auto"/>
              <w:ind w:left="172" w:hanging="1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9" w:type="dxa"/>
            <w:gridSpan w:val="11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08E1" w:rsidRPr="00254A81" w:rsidTr="002F5291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spacing w:line="240" w:lineRule="auto"/>
              <w:ind w:left="172" w:hanging="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9200CA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9200CA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:rsidR="003F08E1" w:rsidRPr="00254A81" w:rsidRDefault="003F08E1" w:rsidP="00ED591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3F08E1" w:rsidRPr="00254A81" w:rsidTr="002F5291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spacing w:line="240" w:lineRule="auto"/>
              <w:ind w:left="172" w:hanging="1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F08E1" w:rsidRPr="00254A81" w:rsidTr="002F5291">
        <w:trPr>
          <w:cantSplit/>
        </w:trPr>
        <w:tc>
          <w:tcPr>
            <w:tcW w:w="2700" w:type="dxa"/>
          </w:tcPr>
          <w:p w:rsidR="003F08E1" w:rsidRPr="00254A81" w:rsidRDefault="003F08E1" w:rsidP="00A6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</w:t>
            </w:r>
          </w:p>
        </w:tc>
        <w:tc>
          <w:tcPr>
            <w:tcW w:w="979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F08E1" w:rsidRPr="00254A81" w:rsidRDefault="003F08E1" w:rsidP="00ED59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08E1" w:rsidRPr="00254A81" w:rsidRDefault="003F08E1" w:rsidP="00ED591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4688" w:rsidRPr="00254A81" w:rsidTr="002F5291">
        <w:trPr>
          <w:cantSplit/>
        </w:trPr>
        <w:tc>
          <w:tcPr>
            <w:tcW w:w="2700" w:type="dxa"/>
          </w:tcPr>
          <w:p w:rsidR="00514688" w:rsidRPr="00254A81" w:rsidRDefault="00514688" w:rsidP="0051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F5291" w:rsidRPr="00A62D31">
              <w:rPr>
                <w:rFonts w:ascii="Angsana New" w:hAnsi="Angsana New"/>
                <w:sz w:val="30"/>
                <w:szCs w:val="30"/>
                <w:cs/>
              </w:rPr>
              <w:t>หลักคณิตศาสตร์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254A81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5668D">
              <w:rPr>
                <w:rFonts w:ascii="Angsana New" w:hAnsi="Angsana New"/>
                <w:sz w:val="30"/>
                <w:szCs w:val="30"/>
              </w:rPr>
              <w:t>(5,875)</w:t>
            </w:r>
          </w:p>
        </w:tc>
        <w:tc>
          <w:tcPr>
            <w:tcW w:w="180" w:type="dxa"/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5668D"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80" w:type="dxa"/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35668D">
              <w:rPr>
                <w:rFonts w:ascii="Angsana New" w:hAnsi="Angsana New"/>
                <w:sz w:val="30"/>
                <w:szCs w:val="30"/>
              </w:rPr>
              <w:t>(4,700)</w:t>
            </w:r>
          </w:p>
        </w:tc>
      </w:tr>
      <w:tr w:rsidR="00514688" w:rsidRPr="00254A81" w:rsidTr="002F5291">
        <w:trPr>
          <w:cantSplit/>
        </w:trPr>
        <w:tc>
          <w:tcPr>
            <w:tcW w:w="2700" w:type="dxa"/>
          </w:tcPr>
          <w:p w:rsidR="00514688" w:rsidRPr="00254A81" w:rsidRDefault="00514688" w:rsidP="00514688">
            <w:pPr>
              <w:spacing w:line="240" w:lineRule="auto"/>
              <w:ind w:left="172" w:hanging="1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514688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514688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514688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514688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514688" w:rsidRDefault="00514688" w:rsidP="0051468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14688" w:rsidRPr="00254A81" w:rsidRDefault="00514688" w:rsidP="005146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68D">
              <w:rPr>
                <w:rFonts w:ascii="Angsana New" w:hAnsi="Angsana New"/>
                <w:b/>
                <w:bCs/>
                <w:sz w:val="30"/>
                <w:szCs w:val="30"/>
              </w:rPr>
              <w:t>(5,875)</w:t>
            </w:r>
          </w:p>
        </w:tc>
        <w:tc>
          <w:tcPr>
            <w:tcW w:w="180" w:type="dxa"/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68D">
              <w:rPr>
                <w:rFonts w:ascii="Angsana New" w:hAnsi="Angsana New"/>
                <w:b/>
                <w:bCs/>
                <w:sz w:val="30"/>
                <w:szCs w:val="30"/>
              </w:rPr>
              <w:t>1,175</w:t>
            </w:r>
          </w:p>
        </w:tc>
        <w:tc>
          <w:tcPr>
            <w:tcW w:w="180" w:type="dxa"/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4688" w:rsidRPr="0035668D" w:rsidRDefault="00514688" w:rsidP="005146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68D">
              <w:rPr>
                <w:rFonts w:ascii="Angsana New" w:hAnsi="Angsana New"/>
                <w:b/>
                <w:bCs/>
                <w:sz w:val="30"/>
                <w:szCs w:val="30"/>
              </w:rPr>
              <w:t>(4,700)</w:t>
            </w:r>
          </w:p>
        </w:tc>
      </w:tr>
    </w:tbl>
    <w:p w:rsidR="003F08E1" w:rsidRDefault="003F08E1" w:rsidP="00ED591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F5291" w:rsidRDefault="002F5291" w:rsidP="00ED591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2"/>
        <w:gridCol w:w="1018"/>
        <w:gridCol w:w="238"/>
        <w:gridCol w:w="1053"/>
        <w:gridCol w:w="268"/>
        <w:gridCol w:w="1111"/>
        <w:gridCol w:w="275"/>
        <w:gridCol w:w="1030"/>
      </w:tblGrid>
      <w:tr w:rsidR="00F43D18" w:rsidRPr="00254A81" w:rsidTr="00433927">
        <w:tc>
          <w:tcPr>
            <w:tcW w:w="2294" w:type="pct"/>
          </w:tcPr>
          <w:p w:rsidR="00F43D18" w:rsidRPr="00254A81" w:rsidRDefault="00D57BD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DEB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6" w:type="pct"/>
            <w:gridSpan w:val="7"/>
          </w:tcPr>
          <w:p w:rsidR="00F43D18" w:rsidRPr="00254A81" w:rsidRDefault="00F43D18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33927" w:rsidRPr="00254A81" w:rsidTr="00433927">
        <w:tc>
          <w:tcPr>
            <w:tcW w:w="2294" w:type="pct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433927" w:rsidRPr="00254A81" w:rsidRDefault="00DE7DC8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:rsidR="00433927" w:rsidRPr="00254A81" w:rsidRDefault="00433927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:rsidR="00433927" w:rsidRPr="00254A81" w:rsidRDefault="00DE7DC8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33927" w:rsidRPr="00254A81" w:rsidTr="004771FF">
        <w:tc>
          <w:tcPr>
            <w:tcW w:w="2294" w:type="pct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5" w:type="pct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2" w:type="pct"/>
          </w:tcPr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9" w:type="pct"/>
          </w:tcPr>
          <w:p w:rsidR="00433927" w:rsidRPr="00254A81" w:rsidRDefault="00433927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" w:type="pct"/>
          </w:tcPr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3927" w:rsidRPr="00254A81" w:rsidRDefault="00433927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E7DC8" w:rsidRPr="00254A81" w:rsidTr="004771FF">
        <w:tc>
          <w:tcPr>
            <w:tcW w:w="2294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52" w:type="pct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DE7DC8" w:rsidRPr="00254A81" w:rsidRDefault="00133204" w:rsidP="00DE7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21097">
              <w:rPr>
                <w:rFonts w:ascii="Angsana New" w:hAnsi="Angsana New"/>
                <w:sz w:val="30"/>
                <w:szCs w:val="30"/>
              </w:rPr>
              <w:t>849,381</w:t>
            </w:r>
          </w:p>
        </w:tc>
        <w:tc>
          <w:tcPr>
            <w:tcW w:w="145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3,034,392</w:t>
            </w:r>
          </w:p>
        </w:tc>
      </w:tr>
      <w:tr w:rsidR="00133204" w:rsidRPr="00254A81" w:rsidTr="004771FF">
        <w:tc>
          <w:tcPr>
            <w:tcW w:w="2294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:rsidR="00133204" w:rsidRPr="00133204" w:rsidRDefault="00B21097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569,876</w:t>
            </w:r>
          </w:p>
        </w:tc>
        <w:tc>
          <w:tcPr>
            <w:tcW w:w="145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</w:tcPr>
          <w:p w:rsidR="00133204" w:rsidRPr="00254A81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606,878</w:t>
            </w:r>
          </w:p>
        </w:tc>
      </w:tr>
      <w:tr w:rsidR="00133204" w:rsidRPr="00254A81" w:rsidTr="004771FF">
        <w:tc>
          <w:tcPr>
            <w:tcW w:w="2294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133204" w:rsidRPr="00133204" w:rsidRDefault="00133204" w:rsidP="0013320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133204" w:rsidRPr="00254A81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(30,168)</w:t>
            </w:r>
          </w:p>
        </w:tc>
      </w:tr>
      <w:tr w:rsidR="00133204" w:rsidRPr="00254A81" w:rsidTr="004771FF">
        <w:tc>
          <w:tcPr>
            <w:tcW w:w="2294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55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133204" w:rsidRPr="00133204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(</w:t>
            </w:r>
            <w:r w:rsidR="00B21097">
              <w:rPr>
                <w:rFonts w:ascii="Angsana New" w:hAnsi="Angsana New"/>
                <w:sz w:val="30"/>
                <w:szCs w:val="30"/>
              </w:rPr>
              <w:t>114,774</w:t>
            </w:r>
            <w:r w:rsidRPr="001332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133204" w:rsidRPr="00254A81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(127,479)</w:t>
            </w:r>
          </w:p>
        </w:tc>
      </w:tr>
      <w:tr w:rsidR="00133204" w:rsidRPr="00254A81" w:rsidTr="004771FF">
        <w:tc>
          <w:tcPr>
            <w:tcW w:w="2294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133204" w:rsidRPr="00133204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5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133204" w:rsidRPr="00254A81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</w:p>
        </w:tc>
      </w:tr>
      <w:tr w:rsidR="00133204" w:rsidRPr="00254A81" w:rsidTr="004771FF">
        <w:tc>
          <w:tcPr>
            <w:tcW w:w="2294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5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133204" w:rsidRPr="00133204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145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133204" w:rsidRPr="00254A81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</w:tr>
      <w:tr w:rsidR="00133204" w:rsidRPr="00254A81" w:rsidTr="004771FF">
        <w:tc>
          <w:tcPr>
            <w:tcW w:w="2294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5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133204" w:rsidRPr="00133204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133204">
              <w:rPr>
                <w:rFonts w:ascii="Angsana New" w:hAnsi="Angsana New"/>
                <w:sz w:val="30"/>
                <w:szCs w:val="30"/>
              </w:rPr>
              <w:t>2</w:t>
            </w:r>
            <w:r w:rsidR="00D1058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33204" w:rsidRPr="00254A81" w:rsidRDefault="00133204" w:rsidP="00133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133204" w:rsidRPr="00254A81" w:rsidRDefault="00133204" w:rsidP="0013320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DE7DC8" w:rsidRPr="00254A81" w:rsidTr="004771FF">
        <w:tc>
          <w:tcPr>
            <w:tcW w:w="2294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DC8" w:rsidRPr="00254A81" w:rsidRDefault="00133204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29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DE7DC8" w:rsidRPr="00254A81" w:rsidRDefault="00514688" w:rsidP="00DE7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688">
              <w:rPr>
                <w:rFonts w:ascii="Angsana New" w:hAnsi="Angsana New"/>
                <w:b/>
                <w:bCs/>
                <w:sz w:val="30"/>
                <w:szCs w:val="30"/>
              </w:rPr>
              <w:t>455,116</w:t>
            </w:r>
          </w:p>
        </w:tc>
        <w:tc>
          <w:tcPr>
            <w:tcW w:w="145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9" w:type="pct"/>
          </w:tcPr>
          <w:p w:rsidR="00DE7DC8" w:rsidRPr="00254A81" w:rsidRDefault="00DE7DC8" w:rsidP="00DE7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DE7DC8" w:rsidRPr="00254A81" w:rsidRDefault="00DE7DC8" w:rsidP="00DE7DC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449,518</w:t>
            </w:r>
          </w:p>
        </w:tc>
      </w:tr>
    </w:tbl>
    <w:p w:rsidR="007C5876" w:rsidRPr="00857DEB" w:rsidRDefault="007C5876">
      <w:pPr>
        <w:rPr>
          <w:rFonts w:ascii="Angsana New" w:hAnsi="Angsana New"/>
          <w:sz w:val="24"/>
          <w:szCs w:val="24"/>
        </w:rPr>
      </w:pPr>
    </w:p>
    <w:tbl>
      <w:tblPr>
        <w:tblW w:w="92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1"/>
        <w:gridCol w:w="1018"/>
        <w:gridCol w:w="238"/>
        <w:gridCol w:w="1053"/>
        <w:gridCol w:w="267"/>
        <w:gridCol w:w="1112"/>
        <w:gridCol w:w="275"/>
        <w:gridCol w:w="1025"/>
      </w:tblGrid>
      <w:tr w:rsidR="004771FF" w:rsidRPr="00254A81" w:rsidTr="006147FD">
        <w:tc>
          <w:tcPr>
            <w:tcW w:w="2295" w:type="pct"/>
          </w:tcPr>
          <w:p w:rsidR="004771FF" w:rsidRPr="00254A81" w:rsidRDefault="006147FD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4771FF" w:rsidRPr="00254A81">
              <w:rPr>
                <w:rFonts w:ascii="Angsana New" w:hAnsi="Angsana New"/>
                <w:sz w:val="30"/>
                <w:szCs w:val="30"/>
              </w:rPr>
              <w:br w:type="page"/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57650B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5" w:type="pct"/>
            <w:gridSpan w:val="7"/>
          </w:tcPr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71FF" w:rsidRPr="00254A81" w:rsidTr="002A2C33">
        <w:tc>
          <w:tcPr>
            <w:tcW w:w="2295" w:type="pct"/>
          </w:tcPr>
          <w:p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:rsidR="004771FF" w:rsidRPr="00254A81" w:rsidRDefault="009F052B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:rsidR="004771FF" w:rsidRPr="00254A81" w:rsidRDefault="004771FF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:rsidR="004771FF" w:rsidRPr="00254A81" w:rsidRDefault="009F052B" w:rsidP="00477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771FF" w:rsidRPr="00254A81" w:rsidTr="002A2C33">
        <w:tc>
          <w:tcPr>
            <w:tcW w:w="2295" w:type="pct"/>
          </w:tcPr>
          <w:p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5" w:type="pct"/>
          </w:tcPr>
          <w:p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9" w:type="pct"/>
          </w:tcPr>
          <w:p w:rsidR="004771FF" w:rsidRPr="00254A81" w:rsidRDefault="004771FF" w:rsidP="0047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" w:type="pct"/>
          </w:tcPr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771FF" w:rsidRPr="00254A81" w:rsidRDefault="004771FF" w:rsidP="0047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2983" w:rsidRPr="00254A81" w:rsidTr="002A2C33">
        <w:tc>
          <w:tcPr>
            <w:tcW w:w="2295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52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C62983" w:rsidRPr="00C6298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2,303,138</w:t>
            </w:r>
          </w:p>
        </w:tc>
        <w:tc>
          <w:tcPr>
            <w:tcW w:w="145" w:type="pct"/>
            <w:vAlign w:val="bottom"/>
          </w:tcPr>
          <w:p w:rsidR="00C62983" w:rsidRPr="00254A81" w:rsidRDefault="00C62983" w:rsidP="00C6298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C62983" w:rsidRPr="00DE7DC8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:rsidR="00C62983" w:rsidRPr="002A2C3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2A2C33">
              <w:rPr>
                <w:rFonts w:ascii="Angsana New" w:hAnsi="Angsana New"/>
                <w:sz w:val="30"/>
                <w:szCs w:val="30"/>
              </w:rPr>
              <w:t>2,422,620</w:t>
            </w:r>
          </w:p>
        </w:tc>
      </w:tr>
      <w:tr w:rsidR="00C62983" w:rsidRPr="00254A81" w:rsidTr="002A2C33">
        <w:tc>
          <w:tcPr>
            <w:tcW w:w="2295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:rsidR="00C62983" w:rsidRPr="00C6298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460,628</w:t>
            </w:r>
          </w:p>
        </w:tc>
        <w:tc>
          <w:tcPr>
            <w:tcW w:w="145" w:type="pct"/>
            <w:vAlign w:val="bottom"/>
          </w:tcPr>
          <w:p w:rsidR="00C62983" w:rsidRPr="00254A81" w:rsidRDefault="00C62983" w:rsidP="00C6298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:rsidR="00C62983" w:rsidRPr="002A2C3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2A2C33">
              <w:rPr>
                <w:rFonts w:ascii="Angsana New" w:hAnsi="Angsana New"/>
                <w:sz w:val="30"/>
                <w:szCs w:val="30"/>
              </w:rPr>
              <w:t>484,524</w:t>
            </w:r>
          </w:p>
        </w:tc>
      </w:tr>
      <w:tr w:rsidR="00C62983" w:rsidRPr="00254A81" w:rsidTr="002A2C33">
        <w:tc>
          <w:tcPr>
            <w:tcW w:w="2295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C62983" w:rsidRPr="00C6298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(5,503)</w:t>
            </w:r>
          </w:p>
        </w:tc>
        <w:tc>
          <w:tcPr>
            <w:tcW w:w="145" w:type="pct"/>
            <w:vAlign w:val="bottom"/>
          </w:tcPr>
          <w:p w:rsidR="00C62983" w:rsidRPr="00254A81" w:rsidRDefault="00C62983" w:rsidP="00C6298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C62983" w:rsidRPr="002A2C3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2A2C33">
              <w:rPr>
                <w:rFonts w:ascii="Angsana New" w:hAnsi="Angsana New"/>
                <w:sz w:val="30"/>
                <w:szCs w:val="30"/>
              </w:rPr>
              <w:t>(35,266)</w:t>
            </w:r>
          </w:p>
        </w:tc>
      </w:tr>
      <w:tr w:rsidR="00C62983" w:rsidRPr="00254A81" w:rsidTr="002A2C33">
        <w:tc>
          <w:tcPr>
            <w:tcW w:w="2295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C62983" w:rsidRPr="00C6298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5" w:type="pct"/>
            <w:vAlign w:val="bottom"/>
          </w:tcPr>
          <w:p w:rsidR="00C62983" w:rsidRPr="00254A81" w:rsidRDefault="00C62983" w:rsidP="00C6298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C62983" w:rsidRPr="002A2C3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C62983" w:rsidRPr="00254A81" w:rsidTr="002A2C33">
        <w:tc>
          <w:tcPr>
            <w:tcW w:w="2295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52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C62983" w:rsidRPr="00C6298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C62983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145" w:type="pct"/>
            <w:vAlign w:val="bottom"/>
          </w:tcPr>
          <w:p w:rsidR="00C62983" w:rsidRPr="00254A81" w:rsidRDefault="00C62983" w:rsidP="00C6298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C62983" w:rsidRPr="002A2C3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2A2C33">
              <w:rPr>
                <w:rFonts w:ascii="Angsana New" w:hAnsi="Angsana New"/>
                <w:sz w:val="30"/>
                <w:szCs w:val="30"/>
              </w:rPr>
              <w:t>(75)</w:t>
            </w:r>
          </w:p>
        </w:tc>
      </w:tr>
      <w:tr w:rsidR="00C62983" w:rsidRPr="00254A81" w:rsidTr="002A2C33">
        <w:tc>
          <w:tcPr>
            <w:tcW w:w="2295" w:type="pct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:rsidR="00C62983" w:rsidRPr="00C62983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983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2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C62983" w:rsidRPr="00C6298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983">
              <w:rPr>
                <w:rFonts w:ascii="Angsana New" w:hAnsi="Angsana New"/>
                <w:b/>
                <w:bCs/>
                <w:sz w:val="30"/>
                <w:szCs w:val="30"/>
              </w:rPr>
              <w:t>455,116</w:t>
            </w:r>
          </w:p>
        </w:tc>
        <w:tc>
          <w:tcPr>
            <w:tcW w:w="145" w:type="pct"/>
            <w:vAlign w:val="bottom"/>
          </w:tcPr>
          <w:p w:rsidR="00C62983" w:rsidRPr="00254A81" w:rsidRDefault="00C62983" w:rsidP="00C6298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9" w:type="pct"/>
            <w:vAlign w:val="bottom"/>
          </w:tcPr>
          <w:p w:rsidR="00C62983" w:rsidRPr="00254A81" w:rsidRDefault="00C62983" w:rsidP="00C6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C62983" w:rsidRPr="002A2C33" w:rsidRDefault="00C62983" w:rsidP="00C6298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449,518</w:t>
            </w:r>
          </w:p>
        </w:tc>
      </w:tr>
    </w:tbl>
    <w:p w:rsidR="00C62983" w:rsidRDefault="00C62983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:rsidR="000A1F04" w:rsidRPr="00254A81" w:rsidRDefault="00D57BD8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b w:val="0"/>
          <w:bCs w:val="0"/>
          <w:u w:val="none"/>
        </w:rPr>
        <w:br w:type="page"/>
      </w:r>
      <w:r w:rsidR="000A1F04" w:rsidRPr="00254A81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C62983"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0A1F04" w:rsidRPr="00254A81">
        <w:rPr>
          <w:rFonts w:ascii="Angsana New" w:hAnsi="Angsana New"/>
          <w:sz w:val="30"/>
          <w:szCs w:val="30"/>
          <w:u w:val="none"/>
          <w:cs/>
        </w:rPr>
        <w:tab/>
        <w:t>กำไรต่อหุ้น</w:t>
      </w:r>
    </w:p>
    <w:p w:rsidR="00F57468" w:rsidRPr="00254A81" w:rsidRDefault="00F57468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C62BF5" w:rsidRPr="00254A81" w:rsidRDefault="00C62BF5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254A81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:rsidR="00C62BF5" w:rsidRPr="00254A81" w:rsidRDefault="00C62BF5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C27D5" w:rsidRPr="00254A81" w:rsidRDefault="00C62BF5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Pr="00254A81">
        <w:rPr>
          <w:rFonts w:ascii="Angsana New" w:hAnsi="Angsana New"/>
          <w:sz w:val="30"/>
          <w:szCs w:val="30"/>
          <w:cs/>
        </w:rPr>
        <w:t>มีนาคม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="009F052B">
        <w:rPr>
          <w:rFonts w:ascii="Angsana New" w:hAnsi="Angsana New"/>
          <w:sz w:val="30"/>
          <w:szCs w:val="30"/>
        </w:rPr>
        <w:t xml:space="preserve">2563 </w:t>
      </w:r>
      <w:r w:rsidR="009F052B">
        <w:rPr>
          <w:rFonts w:ascii="Angsana New" w:hAnsi="Angsana New"/>
          <w:sz w:val="30"/>
          <w:szCs w:val="30"/>
          <w:cs/>
        </w:rPr>
        <w:t xml:space="preserve">และ </w:t>
      </w:r>
      <w:r w:rsidR="009F052B">
        <w:rPr>
          <w:rFonts w:ascii="Angsana New" w:hAnsi="Angsana New"/>
          <w:sz w:val="30"/>
          <w:szCs w:val="30"/>
        </w:rPr>
        <w:t>2562</w:t>
      </w:r>
      <w:r w:rsidR="00433927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:rsidR="00565946" w:rsidRPr="00254A81" w:rsidRDefault="00565946" w:rsidP="00ED59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558" w:type="dxa"/>
        <w:tblLook w:val="01E0" w:firstRow="1" w:lastRow="1" w:firstColumn="1" w:lastColumn="1" w:noHBand="0" w:noVBand="0"/>
      </w:tblPr>
      <w:tblGrid>
        <w:gridCol w:w="3529"/>
        <w:gridCol w:w="1229"/>
        <w:gridCol w:w="225"/>
        <w:gridCol w:w="1229"/>
        <w:gridCol w:w="225"/>
        <w:gridCol w:w="14"/>
        <w:gridCol w:w="1268"/>
        <w:gridCol w:w="231"/>
        <w:gridCol w:w="1282"/>
      </w:tblGrid>
      <w:tr w:rsidR="00775078" w:rsidRPr="00254A81" w:rsidTr="001B677C">
        <w:tc>
          <w:tcPr>
            <w:tcW w:w="3870" w:type="dxa"/>
            <w:vAlign w:val="center"/>
          </w:tcPr>
          <w:p w:rsidR="00775078" w:rsidRPr="00254A81" w:rsidRDefault="0077507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center"/>
          </w:tcPr>
          <w:p w:rsidR="00775078" w:rsidRPr="00254A81" w:rsidRDefault="0077507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:rsidR="00775078" w:rsidRPr="00254A81" w:rsidRDefault="0077507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775078" w:rsidRPr="00254A81" w:rsidRDefault="00775078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070F" w:rsidRPr="00254A81" w:rsidTr="001B677C">
        <w:tc>
          <w:tcPr>
            <w:tcW w:w="3870" w:type="dxa"/>
            <w:vAlign w:val="center"/>
          </w:tcPr>
          <w:p w:rsidR="0090070F" w:rsidRPr="00254A81" w:rsidRDefault="0090070F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90070F" w:rsidRPr="00254A81" w:rsidRDefault="009F052B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25" w:type="dxa"/>
          </w:tcPr>
          <w:p w:rsidR="0090070F" w:rsidRPr="00254A81" w:rsidRDefault="0090070F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:rsidR="0090070F" w:rsidRPr="00254A81" w:rsidRDefault="009F052B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9" w:type="dxa"/>
            <w:gridSpan w:val="2"/>
          </w:tcPr>
          <w:p w:rsidR="0090070F" w:rsidRPr="00254A81" w:rsidRDefault="0090070F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:rsidR="0090070F" w:rsidRPr="00254A81" w:rsidRDefault="009F052B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:rsidR="0090070F" w:rsidRPr="00254A81" w:rsidRDefault="0090070F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:rsidR="0090070F" w:rsidRPr="00254A81" w:rsidRDefault="009F052B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A979D9" w:rsidRPr="00254A81" w:rsidTr="0057650B">
        <w:tc>
          <w:tcPr>
            <w:tcW w:w="3870" w:type="dxa"/>
          </w:tcPr>
          <w:p w:rsidR="00A979D9" w:rsidRPr="00254A81" w:rsidRDefault="00A979D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2" w:type="dxa"/>
            <w:gridSpan w:val="8"/>
          </w:tcPr>
          <w:p w:rsidR="00A979D9" w:rsidRPr="00254A81" w:rsidRDefault="00A979D9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7650B" w:rsidRPr="00254A81" w:rsidTr="0057650B">
        <w:tc>
          <w:tcPr>
            <w:tcW w:w="3870" w:type="dxa"/>
            <w:vAlign w:val="bottom"/>
          </w:tcPr>
          <w:p w:rsidR="0057650B" w:rsidRPr="0057650B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6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:rsidR="0057650B" w:rsidRPr="00254A81" w:rsidRDefault="0057650B" w:rsidP="0057650B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76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76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3" w:type="dxa"/>
            <w:vAlign w:val="bottom"/>
          </w:tcPr>
          <w:p w:rsidR="0057650B" w:rsidRDefault="0057650B" w:rsidP="009F052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57650B" w:rsidRPr="00254A81" w:rsidRDefault="0057650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57650B" w:rsidRDefault="0057650B" w:rsidP="009F052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" w:type="dxa"/>
          </w:tcPr>
          <w:p w:rsidR="0057650B" w:rsidRPr="00254A81" w:rsidRDefault="0057650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Align w:val="bottom"/>
          </w:tcPr>
          <w:p w:rsidR="0057650B" w:rsidRPr="00B1247C" w:rsidRDefault="0057650B" w:rsidP="009F052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57650B" w:rsidRPr="00254A81" w:rsidRDefault="0057650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:rsidR="0057650B" w:rsidRDefault="0057650B" w:rsidP="009F052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52B" w:rsidRPr="00254A81" w:rsidTr="0057650B">
        <w:tc>
          <w:tcPr>
            <w:tcW w:w="3870" w:type="dxa"/>
            <w:vAlign w:val="bottom"/>
          </w:tcPr>
          <w:p w:rsidR="009F052B" w:rsidRPr="00254A81" w:rsidRDefault="009F052B" w:rsidP="001B677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1B677C" w:rsidRPr="00254A81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:rsidR="009F052B" w:rsidRPr="00254A81" w:rsidRDefault="0048377A" w:rsidP="009F052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21097">
              <w:rPr>
                <w:rFonts w:ascii="Angsana New" w:hAnsi="Angsana New"/>
                <w:sz w:val="30"/>
                <w:szCs w:val="30"/>
              </w:rPr>
              <w:t>394,264</w:t>
            </w:r>
          </w:p>
        </w:tc>
        <w:tc>
          <w:tcPr>
            <w:tcW w:w="225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2,584,873</w:t>
            </w:r>
          </w:p>
        </w:tc>
        <w:tc>
          <w:tcPr>
            <w:tcW w:w="226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tcBorders>
              <w:bottom w:val="double" w:sz="4" w:space="0" w:color="auto"/>
            </w:tcBorders>
            <w:vAlign w:val="bottom"/>
          </w:tcPr>
          <w:p w:rsidR="009F052B" w:rsidRPr="00254A81" w:rsidRDefault="00B1247C" w:rsidP="009F052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 w:rsidRPr="00B1247C">
              <w:rPr>
                <w:rFonts w:ascii="Angsana New" w:hAnsi="Angsana New"/>
                <w:sz w:val="30"/>
                <w:szCs w:val="30"/>
              </w:rPr>
              <w:t>1,848,021</w:t>
            </w:r>
          </w:p>
        </w:tc>
        <w:tc>
          <w:tcPr>
            <w:tcW w:w="233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1,973,101</w:t>
            </w:r>
          </w:p>
        </w:tc>
      </w:tr>
      <w:tr w:rsidR="009F052B" w:rsidRPr="00254A81" w:rsidTr="001B677C">
        <w:tc>
          <w:tcPr>
            <w:tcW w:w="3870" w:type="dxa"/>
            <w:vAlign w:val="center"/>
          </w:tcPr>
          <w:p w:rsidR="009F052B" w:rsidRPr="00254A81" w:rsidRDefault="009F052B" w:rsidP="009F052B">
            <w:pPr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9F052B" w:rsidRPr="00254A81" w:rsidRDefault="0048377A" w:rsidP="009F052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25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26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tcBorders>
              <w:bottom w:val="double" w:sz="4" w:space="0" w:color="auto"/>
            </w:tcBorders>
          </w:tcPr>
          <w:p w:rsidR="009F052B" w:rsidRPr="00254A81" w:rsidRDefault="00B1247C" w:rsidP="009F052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33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9F052B" w:rsidRPr="00254A81" w:rsidTr="001B677C">
        <w:tc>
          <w:tcPr>
            <w:tcW w:w="3870" w:type="dxa"/>
            <w:vAlign w:val="center"/>
          </w:tcPr>
          <w:p w:rsidR="009F052B" w:rsidRPr="00254A81" w:rsidRDefault="009F052B" w:rsidP="009F052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tcBorders>
              <w:top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52B" w:rsidRPr="00254A81" w:rsidTr="001B677C">
        <w:tc>
          <w:tcPr>
            <w:tcW w:w="3870" w:type="dxa"/>
            <w:vAlign w:val="center"/>
          </w:tcPr>
          <w:p w:rsidR="009F052B" w:rsidRPr="00254A81" w:rsidRDefault="009F052B" w:rsidP="009F052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9F052B" w:rsidRPr="00254A81" w:rsidRDefault="006C64D0" w:rsidP="009F052B">
            <w:pPr>
              <w:pStyle w:val="acctfourfigures"/>
              <w:spacing w:line="240" w:lineRule="auto"/>
              <w:ind w:left="-79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7.9</w:t>
            </w:r>
            <w:r w:rsidR="00B2109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5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spacing w:line="240" w:lineRule="auto"/>
              <w:ind w:left="-79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8.62</w:t>
            </w:r>
          </w:p>
        </w:tc>
        <w:tc>
          <w:tcPr>
            <w:tcW w:w="226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tcBorders>
              <w:bottom w:val="double" w:sz="4" w:space="0" w:color="auto"/>
            </w:tcBorders>
          </w:tcPr>
          <w:p w:rsidR="009F052B" w:rsidRPr="00254A81" w:rsidRDefault="00B1247C" w:rsidP="009F052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7C">
              <w:rPr>
                <w:rFonts w:ascii="Angsana New" w:hAnsi="Angsana New"/>
                <w:b/>
                <w:bCs/>
                <w:sz w:val="30"/>
                <w:szCs w:val="30"/>
              </w:rPr>
              <w:t>6.16</w:t>
            </w:r>
          </w:p>
        </w:tc>
        <w:tc>
          <w:tcPr>
            <w:tcW w:w="233" w:type="dxa"/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:rsidR="009F052B" w:rsidRPr="00254A81" w:rsidRDefault="009F052B" w:rsidP="009F052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6.58</w:t>
            </w:r>
          </w:p>
        </w:tc>
      </w:tr>
    </w:tbl>
    <w:p w:rsidR="00B1247C" w:rsidRPr="00254A81" w:rsidRDefault="00B124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D245CE" w:rsidRPr="00254A81" w:rsidRDefault="00176D96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</w:rPr>
        <w:t>2</w:t>
      </w:r>
      <w:r w:rsidR="00C62983">
        <w:rPr>
          <w:rFonts w:ascii="Angsana New" w:hAnsi="Angsana New"/>
          <w:b/>
          <w:bCs/>
          <w:sz w:val="30"/>
          <w:szCs w:val="30"/>
        </w:rPr>
        <w:t>4</w:t>
      </w:r>
      <w:r w:rsidR="00D245CE" w:rsidRPr="00254A81">
        <w:rPr>
          <w:rFonts w:ascii="Angsana New" w:hAnsi="Angsana New"/>
          <w:b/>
          <w:bCs/>
          <w:sz w:val="30"/>
          <w:szCs w:val="30"/>
        </w:rPr>
        <w:tab/>
      </w:r>
      <w:r w:rsidR="00D245CE" w:rsidRPr="00254A81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:rsidR="00956E42" w:rsidRPr="00254A81" w:rsidRDefault="00956E42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247C" w:rsidRPr="00B1247C" w:rsidRDefault="00B1247C" w:rsidP="00B12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247C">
        <w:rPr>
          <w:rFonts w:ascii="Angsana New" w:hAnsi="Angsana New"/>
          <w:sz w:val="30"/>
          <w:szCs w:val="30"/>
          <w:cs/>
        </w:rPr>
        <w:t>ผู้ถือหุ้นของ</w:t>
      </w:r>
      <w:r w:rsidRPr="00B1247C">
        <w:rPr>
          <w:rFonts w:ascii="Angsana New" w:hAnsi="Angsana New" w:hint="cs"/>
          <w:sz w:val="30"/>
          <w:szCs w:val="30"/>
          <w:cs/>
        </w:rPr>
        <w:t>กลุ่ม</w:t>
      </w:r>
      <w:r w:rsidRPr="00B1247C">
        <w:rPr>
          <w:rFonts w:ascii="Angsana New" w:hAnsi="Angsana New"/>
          <w:sz w:val="30"/>
          <w:szCs w:val="30"/>
          <w:cs/>
        </w:rPr>
        <w:t>บริษัทได้อนุมัติเงินปันผลดังต่อไปนี้</w:t>
      </w:r>
    </w:p>
    <w:p w:rsidR="00B1247C" w:rsidRPr="00B1247C" w:rsidRDefault="00B1247C" w:rsidP="00B12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710"/>
        <w:gridCol w:w="1278"/>
        <w:gridCol w:w="236"/>
        <w:gridCol w:w="1294"/>
      </w:tblGrid>
      <w:tr w:rsidR="00BA41F7" w:rsidRPr="00BA41F7" w:rsidTr="00BA41F7">
        <w:tc>
          <w:tcPr>
            <w:tcW w:w="3078" w:type="dxa"/>
            <w:shd w:val="clear" w:color="auto" w:fill="auto"/>
            <w:vAlign w:val="bottom"/>
          </w:tcPr>
          <w:p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B1247C" w:rsidRPr="00BA41F7" w:rsidDel="00D43E7A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A41F7" w:rsidRPr="00BA41F7" w:rsidTr="00BA41F7">
        <w:tc>
          <w:tcPr>
            <w:tcW w:w="3078" w:type="dxa"/>
            <w:shd w:val="clear" w:color="auto" w:fill="auto"/>
          </w:tcPr>
          <w:p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1F7" w:rsidRPr="00BA41F7" w:rsidTr="00BA41F7">
        <w:tc>
          <w:tcPr>
            <w:tcW w:w="3078" w:type="dxa"/>
            <w:shd w:val="clear" w:color="auto" w:fill="auto"/>
          </w:tcPr>
          <w:p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BA41F7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1F7" w:rsidRPr="00BA41F7" w:rsidTr="00BA41F7">
        <w:tc>
          <w:tcPr>
            <w:tcW w:w="3078" w:type="dxa"/>
            <w:shd w:val="clear" w:color="auto" w:fill="auto"/>
          </w:tcPr>
          <w:p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A41F7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BA41F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A41F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1F7">
              <w:rPr>
                <w:rFonts w:ascii="Angsana New" w:hAnsi="Angsana New"/>
                <w:b/>
                <w:bCs/>
                <w:sz w:val="30"/>
                <w:szCs w:val="30"/>
              </w:rPr>
              <w:t>1.10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1F7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BA41F7" w:rsidRPr="00BA41F7" w:rsidTr="00BA41F7">
        <w:tc>
          <w:tcPr>
            <w:tcW w:w="3078" w:type="dxa"/>
            <w:shd w:val="clear" w:color="auto" w:fill="auto"/>
          </w:tcPr>
          <w:p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1F7" w:rsidRPr="00BA41F7" w:rsidTr="00BA41F7">
        <w:tc>
          <w:tcPr>
            <w:tcW w:w="3078" w:type="dxa"/>
            <w:shd w:val="clear" w:color="auto" w:fill="auto"/>
          </w:tcPr>
          <w:p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BA41F7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1F7" w:rsidRPr="00BA41F7" w:rsidTr="00BA41F7">
        <w:tc>
          <w:tcPr>
            <w:tcW w:w="3078" w:type="dxa"/>
            <w:shd w:val="clear" w:color="auto" w:fill="auto"/>
          </w:tcPr>
          <w:p w:rsidR="00B1247C" w:rsidRPr="00BA41F7" w:rsidRDefault="00B1247C" w:rsidP="001B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1F7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BA41F7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BA41F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1F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BA41F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1F7"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1247C" w:rsidRPr="00BA41F7" w:rsidRDefault="00B1247C" w:rsidP="00B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1F7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</w:tr>
    </w:tbl>
    <w:p w:rsidR="009C35E6" w:rsidRDefault="009C35E6" w:rsidP="00ED591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66242" w:rsidRPr="00254A81" w:rsidRDefault="001B677C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176D96" w:rsidRPr="00254A81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B1247C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766242" w:rsidRPr="00254A81">
        <w:rPr>
          <w:rFonts w:ascii="Angsana New" w:hAnsi="Angsana New"/>
          <w:sz w:val="30"/>
          <w:szCs w:val="30"/>
          <w:u w:val="none"/>
        </w:rPr>
        <w:tab/>
      </w:r>
      <w:r w:rsidR="00766242" w:rsidRPr="00254A81">
        <w:rPr>
          <w:rFonts w:ascii="Angsana New" w:hAnsi="Angsana New"/>
          <w:sz w:val="30"/>
          <w:szCs w:val="30"/>
          <w:u w:val="none"/>
          <w:cs/>
        </w:rPr>
        <w:t>เครื่องมือทางการเงิน</w:t>
      </w:r>
    </w:p>
    <w:p w:rsidR="00E805C9" w:rsidRPr="00254A81" w:rsidRDefault="00E805C9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E805C9" w:rsidRPr="00254A81" w:rsidRDefault="00E805C9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E805C9" w:rsidRPr="00254A81" w:rsidRDefault="00E805C9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0B1BD4" w:rsidRPr="00254A81" w:rsidRDefault="000B1BD4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254A81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:rsidR="00E805C9" w:rsidRPr="00254A81" w:rsidRDefault="00E805C9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66242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:rsidR="001B677C" w:rsidRPr="00254A81" w:rsidRDefault="001B67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254A8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805C9" w:rsidRPr="00254A81" w:rsidRDefault="00E805C9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C2D28" w:rsidRPr="00254A81" w:rsidRDefault="003C2D2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</w:t>
      </w:r>
      <w:r w:rsidR="008212C7">
        <w:rPr>
          <w:rFonts w:ascii="Angsana New" w:hAnsi="Angsana New"/>
          <w:sz w:val="30"/>
          <w:szCs w:val="30"/>
          <w:cs/>
        </w:rPr>
        <w:t>ดำเนินงานและกระแสเงินสดของกลุ่มบริษัท</w:t>
      </w:r>
      <w:r w:rsidRPr="00254A8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สินทรัพย์และหนี้สินทางการเงินของบริษัทโดยส่วนใหญ่มีอัตราดอกเบี้ยลอยตัว</w:t>
      </w:r>
      <w:r w:rsidR="008212C7">
        <w:rPr>
          <w:rFonts w:ascii="Angsana New" w:hAnsi="Angsana New" w:hint="cs"/>
          <w:sz w:val="30"/>
          <w:szCs w:val="30"/>
          <w:cs/>
        </w:rPr>
        <w:t>หรืออัตราดอกเบี้ยคงที่</w:t>
      </w:r>
      <w:r w:rsidRPr="00254A81">
        <w:rPr>
          <w:rFonts w:ascii="Angsana New" w:hAnsi="Angsana New"/>
          <w:sz w:val="30"/>
          <w:szCs w:val="30"/>
          <w:cs/>
        </w:rPr>
        <w:t xml:space="preserve">โดยอ้างอิงตามอัตราตลาด </w:t>
      </w:r>
    </w:p>
    <w:p w:rsidR="001536E2" w:rsidRDefault="001536E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A44B2" w:rsidRPr="00254A81" w:rsidRDefault="005A44B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อัตราดอกเบี้ยที่แท้จริงข</w:t>
      </w:r>
      <w:r w:rsidR="003F4F5F" w:rsidRPr="00254A81">
        <w:rPr>
          <w:rFonts w:ascii="Angsana New" w:hAnsi="Angsana New"/>
          <w:sz w:val="30"/>
          <w:szCs w:val="30"/>
          <w:cs/>
        </w:rPr>
        <w:t>อง</w:t>
      </w:r>
      <w:r w:rsidRPr="00254A81">
        <w:rPr>
          <w:rFonts w:ascii="Angsana New" w:hAnsi="Angsana New"/>
          <w:sz w:val="30"/>
          <w:szCs w:val="30"/>
          <w:cs/>
        </w:rPr>
        <w:t>เงินให้กู้ยืม</w:t>
      </w:r>
      <w:r w:rsidR="003F4F5F" w:rsidRPr="00254A81">
        <w:rPr>
          <w:rFonts w:ascii="Angsana New" w:hAnsi="Angsana New"/>
          <w:sz w:val="30"/>
          <w:szCs w:val="30"/>
          <w:cs/>
        </w:rPr>
        <w:t>ก่อนพิจารณาผลกระทบจากวิธีส่วนได้เสีย</w:t>
      </w:r>
      <w:r w:rsidRPr="00254A8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="00450DC5" w:rsidRPr="00254A81">
        <w:rPr>
          <w:rFonts w:ascii="Angsana New" w:hAnsi="Angsana New"/>
          <w:sz w:val="30"/>
          <w:szCs w:val="30"/>
          <w:cs/>
        </w:rPr>
        <w:t>มีนาคม</w:t>
      </w:r>
      <w:r w:rsidRPr="00254A81">
        <w:rPr>
          <w:rFonts w:ascii="Angsana New" w:hAnsi="Angsana New"/>
          <w:sz w:val="30"/>
          <w:szCs w:val="30"/>
          <w:cs/>
        </w:rPr>
        <w:t xml:space="preserve"> และระยะที่ครบกำหนดชำระหรือกำหนดอัตราใหม่มีดังนี้</w:t>
      </w:r>
    </w:p>
    <w:p w:rsidR="00802351" w:rsidRDefault="00802351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B677C" w:rsidRDefault="001B67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B677C" w:rsidRDefault="001B67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B677C" w:rsidRDefault="001B677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1536E2" w:rsidRPr="00254A81" w:rsidTr="001B677C">
        <w:trPr>
          <w:cantSplit/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:rsidR="001536E2" w:rsidRPr="00254A81" w:rsidRDefault="001536E2" w:rsidP="00ED5915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ED59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ED591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shd w:val="clear" w:color="auto" w:fill="auto"/>
          </w:tcPr>
          <w:p w:rsidR="001536E2" w:rsidRPr="001536E2" w:rsidRDefault="001536E2" w:rsidP="00ED591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36E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536E2" w:rsidRPr="00254A81" w:rsidTr="001B677C">
        <w:trPr>
          <w:cantSplit/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:rsidR="001536E2" w:rsidRPr="001B677C" w:rsidRDefault="001B677C" w:rsidP="001B677C">
            <w:pPr>
              <w:spacing w:line="240" w:lineRule="auto"/>
              <w:ind w:left="180" w:hanging="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1B67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67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1536E2" w:rsidRPr="00254A81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36E2" w:rsidRPr="00254A81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254A8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254A81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254A8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36E2" w:rsidRPr="00254A81" w:rsidTr="001B677C">
        <w:trPr>
          <w:cantSplit/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1536E2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536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1536E2" w:rsidRPr="001536E2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536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536E2" w:rsidRPr="00254A81" w:rsidTr="001B677C">
        <w:trPr>
          <w:cantSplit/>
        </w:trPr>
        <w:tc>
          <w:tcPr>
            <w:tcW w:w="3510" w:type="dxa"/>
            <w:shd w:val="clear" w:color="auto" w:fill="auto"/>
          </w:tcPr>
          <w:p w:rsidR="001536E2" w:rsidRPr="00254A81" w:rsidRDefault="001536E2" w:rsidP="001536E2">
            <w:pPr>
              <w:spacing w:line="240" w:lineRule="auto"/>
              <w:ind w:left="180" w:hanging="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6E2" w:rsidRPr="00254A81" w:rsidTr="001B677C">
        <w:trPr>
          <w:cantSplit/>
        </w:trPr>
        <w:tc>
          <w:tcPr>
            <w:tcW w:w="3510" w:type="dxa"/>
            <w:shd w:val="clear" w:color="auto" w:fill="auto"/>
          </w:tcPr>
          <w:p w:rsidR="001536E2" w:rsidRPr="00254A81" w:rsidRDefault="001536E2" w:rsidP="001536E2">
            <w:pPr>
              <w:spacing w:line="240" w:lineRule="auto"/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1536E2" w:rsidRPr="001536E2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36E2">
              <w:rPr>
                <w:rFonts w:ascii="Angsana New" w:hAnsi="Angsana New"/>
                <w:sz w:val="30"/>
                <w:szCs w:val="30"/>
                <w:lang w:val="en-US" w:bidi="th-TH"/>
              </w:rPr>
              <w:t>1.80 - 4.70</w:t>
            </w:r>
          </w:p>
        </w:tc>
        <w:tc>
          <w:tcPr>
            <w:tcW w:w="180" w:type="dxa"/>
            <w:shd w:val="clear" w:color="auto" w:fill="auto"/>
          </w:tcPr>
          <w:p w:rsidR="001536E2" w:rsidRPr="003F4CEA" w:rsidRDefault="001536E2" w:rsidP="001536E2">
            <w:pPr>
              <w:spacing w:before="120"/>
              <w:jc w:val="both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536E2" w:rsidRPr="001536E2" w:rsidRDefault="001536E2" w:rsidP="001B67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536E2">
              <w:rPr>
                <w:rFonts w:ascii="Angsana New" w:hAnsi="Angsana New"/>
                <w:sz w:val="30"/>
                <w:szCs w:val="30"/>
                <w:lang w:bidi="th-TH"/>
              </w:rPr>
              <w:t>4,750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6E2" w:rsidRPr="001536E2" w:rsidRDefault="001536E2" w:rsidP="001536E2">
            <w:pPr>
              <w:pStyle w:val="acctfourfigures"/>
              <w:tabs>
                <w:tab w:val="decimal" w:pos="911"/>
                <w:tab w:val="decimal" w:pos="94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536E2" w:rsidRPr="001536E2" w:rsidRDefault="001536E2" w:rsidP="001B67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36E2">
              <w:rPr>
                <w:rFonts w:ascii="Angsana New" w:hAnsi="Angsana New"/>
                <w:sz w:val="30"/>
                <w:szCs w:val="30"/>
                <w:lang w:val="en-US" w:bidi="th-TH"/>
              </w:rPr>
              <w:t>5,629,577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536E2" w:rsidRPr="001536E2" w:rsidRDefault="001536E2" w:rsidP="001536E2">
            <w:pPr>
              <w:pStyle w:val="acctfourfigures"/>
              <w:tabs>
                <w:tab w:val="decimal" w:pos="911"/>
                <w:tab w:val="decimal" w:pos="942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536E2" w:rsidRPr="001536E2" w:rsidRDefault="001536E2" w:rsidP="001B67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36E2">
              <w:rPr>
                <w:rFonts w:ascii="Angsana New" w:hAnsi="Angsana New"/>
                <w:sz w:val="30"/>
                <w:szCs w:val="30"/>
                <w:lang w:val="en-US" w:bidi="th-TH"/>
              </w:rPr>
              <w:t>5,634,327</w:t>
            </w:r>
          </w:p>
        </w:tc>
      </w:tr>
      <w:tr w:rsidR="001536E2" w:rsidRPr="00254A81" w:rsidTr="001B677C">
        <w:trPr>
          <w:cantSplit/>
        </w:trPr>
        <w:tc>
          <w:tcPr>
            <w:tcW w:w="3510" w:type="dxa"/>
            <w:shd w:val="clear" w:color="auto" w:fill="auto"/>
          </w:tcPr>
          <w:p w:rsidR="001536E2" w:rsidRPr="00254A81" w:rsidRDefault="001536E2" w:rsidP="001536E2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641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641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decimal" w:pos="64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6E2" w:rsidRPr="00254A81" w:rsidTr="001B677C">
        <w:trPr>
          <w:cantSplit/>
        </w:trPr>
        <w:tc>
          <w:tcPr>
            <w:tcW w:w="3510" w:type="dxa"/>
            <w:shd w:val="clear" w:color="auto" w:fill="auto"/>
          </w:tcPr>
          <w:p w:rsidR="001536E2" w:rsidRPr="00254A81" w:rsidRDefault="001536E2" w:rsidP="001536E2">
            <w:pPr>
              <w:spacing w:line="240" w:lineRule="auto"/>
              <w:ind w:left="180" w:hanging="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731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821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731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6E2" w:rsidRPr="00254A81" w:rsidTr="001B677C">
        <w:trPr>
          <w:cantSplit/>
        </w:trPr>
        <w:tc>
          <w:tcPr>
            <w:tcW w:w="3510" w:type="dxa"/>
            <w:shd w:val="clear" w:color="auto" w:fill="auto"/>
          </w:tcPr>
          <w:p w:rsidR="001536E2" w:rsidRPr="00254A81" w:rsidRDefault="001536E2" w:rsidP="001536E2">
            <w:pPr>
              <w:spacing w:line="240" w:lineRule="auto"/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1.80 - 6.11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</w:t>
            </w:r>
            <w:r w:rsidRPr="003F70AE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5,485,367</w:t>
            </w:r>
          </w:p>
        </w:tc>
        <w:tc>
          <w:tcPr>
            <w:tcW w:w="180" w:type="dxa"/>
            <w:shd w:val="clear" w:color="auto" w:fill="auto"/>
          </w:tcPr>
          <w:p w:rsidR="001536E2" w:rsidRPr="00254A81" w:rsidRDefault="001536E2" w:rsidP="001536E2">
            <w:pPr>
              <w:pStyle w:val="acctfourfigures"/>
              <w:tabs>
                <w:tab w:val="decimal" w:pos="64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1536E2" w:rsidRPr="00254A81" w:rsidRDefault="001536E2" w:rsidP="001B67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5,490,117</w:t>
            </w:r>
          </w:p>
        </w:tc>
      </w:tr>
    </w:tbl>
    <w:p w:rsidR="009C35E6" w:rsidRPr="003F18A3" w:rsidRDefault="009C35E6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956E42" w:rsidRPr="003F18A3" w:rsidRDefault="00956E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54A81">
        <w:rPr>
          <w:rFonts w:ascii="Angsana New" w:hAnsi="Angsana New"/>
          <w:spacing w:val="-6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254A81">
        <w:rPr>
          <w:rFonts w:ascii="Angsana New" w:hAnsi="Angsana New"/>
          <w:spacing w:val="-6"/>
          <w:sz w:val="30"/>
          <w:szCs w:val="30"/>
        </w:rPr>
        <w:t xml:space="preserve"> </w:t>
      </w:r>
      <w:r w:rsidRPr="00254A81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1536E2" w:rsidRPr="003F18A3" w:rsidRDefault="001536E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66242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54A81">
        <w:rPr>
          <w:rFonts w:ascii="Angsana New" w:hAnsi="Angsana New"/>
          <w:sz w:val="30"/>
          <w:szCs w:val="30"/>
        </w:rPr>
        <w:t xml:space="preserve">31 </w:t>
      </w:r>
      <w:r w:rsidR="00282E2A" w:rsidRPr="00254A81">
        <w:rPr>
          <w:rFonts w:ascii="Angsana New" w:hAnsi="Angsana New"/>
          <w:sz w:val="30"/>
          <w:szCs w:val="30"/>
          <w:cs/>
        </w:rPr>
        <w:t>มีนาคม</w:t>
      </w:r>
      <w:r w:rsidRPr="00254A81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  <w:r w:rsidR="00807C96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Pr="00254A81">
        <w:rPr>
          <w:rFonts w:ascii="Angsana New" w:hAnsi="Angsana New"/>
          <w:sz w:val="30"/>
          <w:szCs w:val="30"/>
          <w:cs/>
        </w:rPr>
        <w:t>ดังนี้</w:t>
      </w:r>
    </w:p>
    <w:p w:rsidR="003F55F6" w:rsidRPr="003F18A3" w:rsidRDefault="003F55F6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236"/>
        <w:gridCol w:w="1137"/>
        <w:gridCol w:w="260"/>
        <w:gridCol w:w="1165"/>
        <w:gridCol w:w="264"/>
        <w:gridCol w:w="1200"/>
        <w:gridCol w:w="260"/>
        <w:gridCol w:w="1204"/>
      </w:tblGrid>
      <w:tr w:rsidR="003F55F6" w:rsidRPr="00254A81" w:rsidTr="00285424">
        <w:trPr>
          <w:trHeight w:hRule="exact" w:val="374"/>
          <w:tblHeader/>
        </w:trPr>
        <w:tc>
          <w:tcPr>
            <w:tcW w:w="3690" w:type="dxa"/>
            <w:vMerge w:val="restart"/>
            <w:shd w:val="clear" w:color="auto" w:fill="auto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6" w:type="dxa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62" w:type="dxa"/>
            <w:gridSpan w:val="3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54A8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A8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F55F6" w:rsidRPr="00254A81" w:rsidTr="00285424">
        <w:trPr>
          <w:trHeight w:hRule="exact" w:val="374"/>
          <w:tblHeader/>
        </w:trPr>
        <w:tc>
          <w:tcPr>
            <w:tcW w:w="3690" w:type="dxa"/>
            <w:vMerge/>
            <w:shd w:val="clear" w:color="auto" w:fill="auto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  <w:shd w:val="clear" w:color="auto" w:fill="auto"/>
          </w:tcPr>
          <w:p w:rsidR="003F55F6" w:rsidRPr="00254A81" w:rsidRDefault="009F052B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:rsidR="003F55F6" w:rsidRPr="00254A81" w:rsidRDefault="009F052B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4" w:type="dxa"/>
            <w:shd w:val="clear" w:color="auto" w:fill="auto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3F55F6" w:rsidRPr="00254A81" w:rsidRDefault="009F052B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  <w:shd w:val="clear" w:color="auto" w:fill="auto"/>
          </w:tcPr>
          <w:p w:rsidR="003F55F6" w:rsidRPr="00254A81" w:rsidRDefault="009F052B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3F55F6" w:rsidRPr="00254A81" w:rsidTr="00285424">
        <w:trPr>
          <w:trHeight w:hRule="exact" w:val="374"/>
          <w:tblHeader/>
        </w:trPr>
        <w:tc>
          <w:tcPr>
            <w:tcW w:w="3690" w:type="dxa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490" w:type="dxa"/>
            <w:gridSpan w:val="7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55F6" w:rsidRPr="00254A81" w:rsidTr="00285424">
        <w:trPr>
          <w:trHeight w:hRule="exact" w:val="374"/>
        </w:trPr>
        <w:tc>
          <w:tcPr>
            <w:tcW w:w="3690" w:type="dxa"/>
          </w:tcPr>
          <w:p w:rsidR="003F55F6" w:rsidRPr="00254A81" w:rsidRDefault="003F55F6" w:rsidP="00BB39A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:rsidR="003F55F6" w:rsidRPr="00254A81" w:rsidRDefault="003F55F6" w:rsidP="00BB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  <w:vAlign w:val="bottom"/>
          </w:tcPr>
          <w:p w:rsidR="003F55F6" w:rsidRPr="00254A81" w:rsidRDefault="003F55F6" w:rsidP="00BB39A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3F55F6" w:rsidRPr="00254A81" w:rsidRDefault="003F55F6" w:rsidP="00BB39A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F55F6" w:rsidRPr="00254A81" w:rsidRDefault="003F55F6" w:rsidP="00BB39A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3F55F6" w:rsidRPr="00254A81" w:rsidRDefault="003F55F6" w:rsidP="00BB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F55F6" w:rsidRPr="00254A81" w:rsidRDefault="003F55F6" w:rsidP="00BB39A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52B" w:rsidRPr="00254A81" w:rsidTr="00285424">
        <w:trPr>
          <w:trHeight w:hRule="exact" w:val="374"/>
        </w:trPr>
        <w:tc>
          <w:tcPr>
            <w:tcW w:w="3690" w:type="dxa"/>
          </w:tcPr>
          <w:p w:rsidR="009F052B" w:rsidRPr="00254A81" w:rsidRDefault="009F052B" w:rsidP="009F05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:rsidR="009F052B" w:rsidRPr="00254A81" w:rsidRDefault="009F052B" w:rsidP="009F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  <w:vAlign w:val="bottom"/>
          </w:tcPr>
          <w:p w:rsidR="009F052B" w:rsidRPr="00254A81" w:rsidRDefault="001536E2" w:rsidP="009F052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536E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2,272,348</w:t>
            </w:r>
          </w:p>
        </w:tc>
        <w:tc>
          <w:tcPr>
            <w:tcW w:w="260" w:type="dxa"/>
          </w:tcPr>
          <w:p w:rsidR="009F052B" w:rsidRPr="00254A81" w:rsidRDefault="009F052B" w:rsidP="009F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9F052B" w:rsidRPr="00254A81" w:rsidRDefault="009F052B" w:rsidP="009F052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9D1378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650,</w:t>
            </w: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534</w:t>
            </w:r>
          </w:p>
        </w:tc>
        <w:tc>
          <w:tcPr>
            <w:tcW w:w="264" w:type="dxa"/>
          </w:tcPr>
          <w:p w:rsidR="009F052B" w:rsidRPr="00254A81" w:rsidRDefault="009F052B" w:rsidP="009F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9F052B" w:rsidRPr="00254A81" w:rsidRDefault="001536E2" w:rsidP="009F052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536E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2,272,348</w:t>
            </w:r>
          </w:p>
        </w:tc>
        <w:tc>
          <w:tcPr>
            <w:tcW w:w="260" w:type="dxa"/>
          </w:tcPr>
          <w:p w:rsidR="009F052B" w:rsidRPr="00254A81" w:rsidRDefault="009F052B" w:rsidP="009F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9F052B" w:rsidRPr="00254A81" w:rsidRDefault="009F052B" w:rsidP="009F052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9D1378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650,</w:t>
            </w: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534</w:t>
            </w:r>
          </w:p>
        </w:tc>
      </w:tr>
      <w:tr w:rsidR="001536E2" w:rsidRPr="00254A81" w:rsidTr="00285424">
        <w:trPr>
          <w:trHeight w:hRule="exact" w:val="374"/>
        </w:trPr>
        <w:tc>
          <w:tcPr>
            <w:tcW w:w="3690" w:type="dxa"/>
          </w:tcPr>
          <w:p w:rsidR="001536E2" w:rsidRPr="00254A81" w:rsidRDefault="001536E2" w:rsidP="001536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236" w:type="dxa"/>
          </w:tcPr>
          <w:p w:rsidR="001536E2" w:rsidRPr="00254A81" w:rsidRDefault="001536E2" w:rsidP="0015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  <w:vAlign w:val="bottom"/>
          </w:tcPr>
          <w:p w:rsidR="001536E2" w:rsidRPr="009D1378" w:rsidRDefault="001536E2" w:rsidP="001536E2">
            <w:pPr>
              <w:pStyle w:val="31"/>
              <w:tabs>
                <w:tab w:val="clear" w:pos="360"/>
                <w:tab w:val="clear" w:pos="720"/>
                <w:tab w:val="decimal" w:pos="558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1536E2" w:rsidRPr="009D1378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1536E2" w:rsidRPr="009D1378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9D1378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1,489,541</w:t>
            </w:r>
          </w:p>
        </w:tc>
        <w:tc>
          <w:tcPr>
            <w:tcW w:w="264" w:type="dxa"/>
          </w:tcPr>
          <w:p w:rsidR="001536E2" w:rsidRPr="009D1378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1536E2" w:rsidRPr="009D1378" w:rsidRDefault="001536E2" w:rsidP="001536E2">
            <w:pPr>
              <w:pStyle w:val="31"/>
              <w:tabs>
                <w:tab w:val="clear" w:pos="360"/>
                <w:tab w:val="clear" w:pos="720"/>
                <w:tab w:val="decimal" w:pos="558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1536E2" w:rsidRPr="00254A81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1536E2" w:rsidRPr="009D1378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9D1378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1,489,541</w:t>
            </w:r>
          </w:p>
        </w:tc>
      </w:tr>
      <w:tr w:rsidR="001536E2" w:rsidRPr="00254A81" w:rsidTr="00285424">
        <w:trPr>
          <w:trHeight w:hRule="exact" w:val="374"/>
        </w:trPr>
        <w:tc>
          <w:tcPr>
            <w:tcW w:w="3690" w:type="dxa"/>
          </w:tcPr>
          <w:p w:rsidR="001536E2" w:rsidRPr="00254A81" w:rsidRDefault="001536E2" w:rsidP="001536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:rsidR="001536E2" w:rsidRPr="00254A81" w:rsidRDefault="001536E2" w:rsidP="0015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1536E2" w:rsidRPr="001536E2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536E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219,288</w:t>
            </w:r>
          </w:p>
        </w:tc>
        <w:tc>
          <w:tcPr>
            <w:tcW w:w="260" w:type="dxa"/>
          </w:tcPr>
          <w:p w:rsidR="001536E2" w:rsidRPr="00254A81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1536E2" w:rsidRPr="00254A81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319,721</w:t>
            </w:r>
          </w:p>
        </w:tc>
        <w:tc>
          <w:tcPr>
            <w:tcW w:w="264" w:type="dxa"/>
          </w:tcPr>
          <w:p w:rsidR="001536E2" w:rsidRPr="00254A81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1536E2" w:rsidRPr="001536E2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536E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219,288</w:t>
            </w:r>
          </w:p>
        </w:tc>
        <w:tc>
          <w:tcPr>
            <w:tcW w:w="260" w:type="dxa"/>
          </w:tcPr>
          <w:p w:rsidR="001536E2" w:rsidRPr="00254A81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1536E2" w:rsidRPr="00254A81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319,721</w:t>
            </w:r>
          </w:p>
        </w:tc>
      </w:tr>
      <w:tr w:rsidR="001536E2" w:rsidRPr="00254A81" w:rsidTr="00285424">
        <w:trPr>
          <w:trHeight w:hRule="exact" w:val="374"/>
        </w:trPr>
        <w:tc>
          <w:tcPr>
            <w:tcW w:w="3690" w:type="dxa"/>
          </w:tcPr>
          <w:p w:rsidR="001536E2" w:rsidRPr="00254A81" w:rsidRDefault="001536E2" w:rsidP="001536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6" w:type="dxa"/>
          </w:tcPr>
          <w:p w:rsidR="001536E2" w:rsidRPr="00254A81" w:rsidRDefault="001536E2" w:rsidP="00153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1536E2" w:rsidRPr="001536E2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536E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2,428</w:t>
            </w:r>
          </w:p>
        </w:tc>
        <w:tc>
          <w:tcPr>
            <w:tcW w:w="260" w:type="dxa"/>
          </w:tcPr>
          <w:p w:rsidR="001536E2" w:rsidRPr="00254A81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1536E2" w:rsidRPr="00254A81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411</w:t>
            </w:r>
          </w:p>
        </w:tc>
        <w:tc>
          <w:tcPr>
            <w:tcW w:w="264" w:type="dxa"/>
          </w:tcPr>
          <w:p w:rsidR="001536E2" w:rsidRPr="00254A81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1536E2" w:rsidRPr="001536E2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536E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2,428</w:t>
            </w:r>
          </w:p>
        </w:tc>
        <w:tc>
          <w:tcPr>
            <w:tcW w:w="260" w:type="dxa"/>
          </w:tcPr>
          <w:p w:rsidR="001536E2" w:rsidRPr="00254A81" w:rsidRDefault="001536E2" w:rsidP="00153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1536E2" w:rsidRPr="00254A81" w:rsidRDefault="001536E2" w:rsidP="001536E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411</w:t>
            </w: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341D92" w:rsidP="00341D92">
            <w:pPr>
              <w:tabs>
                <w:tab w:val="clear" w:pos="227"/>
                <w:tab w:val="left" w:pos="342"/>
              </w:tabs>
              <w:spacing w:line="240" w:lineRule="auto"/>
              <w:ind w:left="252" w:right="-921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เครื่องจักรและอุปกรณ์จ่ายล่วงหน้า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E85D1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13</w:t>
            </w:r>
            <w:r w:rsidR="00341D92" w:rsidRPr="0072712A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,</w:t>
            </w:r>
            <w:r w:rsidRPr="00E85D1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751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341D92" w:rsidRPr="009D1378" w:rsidRDefault="00341D92" w:rsidP="00341D92">
            <w:pPr>
              <w:pStyle w:val="31"/>
              <w:tabs>
                <w:tab w:val="clear" w:pos="360"/>
                <w:tab w:val="clear" w:pos="720"/>
                <w:tab w:val="decimal" w:pos="558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E85D1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13</w:t>
            </w:r>
            <w:r w:rsidR="00341D92" w:rsidRPr="0072712A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,</w:t>
            </w:r>
            <w:r w:rsidRPr="00E85D1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751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41D92" w:rsidRPr="009D1378" w:rsidRDefault="00341D92" w:rsidP="00341D92">
            <w:pPr>
              <w:pStyle w:val="31"/>
              <w:tabs>
                <w:tab w:val="clear" w:pos="360"/>
                <w:tab w:val="clear" w:pos="720"/>
                <w:tab w:val="decimal" w:pos="558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424" w:rsidRPr="00254A81" w:rsidTr="00285424">
        <w:trPr>
          <w:trHeight w:hRule="exact" w:val="374"/>
        </w:trPr>
        <w:tc>
          <w:tcPr>
            <w:tcW w:w="3690" w:type="dxa"/>
          </w:tcPr>
          <w:p w:rsidR="00285424" w:rsidRPr="00341D92" w:rsidRDefault="00285424" w:rsidP="002854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1D9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:rsidR="00285424" w:rsidRPr="00254A81" w:rsidRDefault="00285424" w:rsidP="00285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285424" w:rsidRPr="00341D92" w:rsidRDefault="00285424" w:rsidP="00285424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5,623,461</w:t>
            </w:r>
          </w:p>
        </w:tc>
        <w:tc>
          <w:tcPr>
            <w:tcW w:w="260" w:type="dxa"/>
          </w:tcPr>
          <w:p w:rsidR="00285424" w:rsidRPr="00254A81" w:rsidRDefault="00285424" w:rsidP="00285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285424" w:rsidRPr="00341D92" w:rsidRDefault="00285424" w:rsidP="00285424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5,472,700</w:t>
            </w:r>
          </w:p>
        </w:tc>
        <w:tc>
          <w:tcPr>
            <w:tcW w:w="264" w:type="dxa"/>
            <w:vAlign w:val="center"/>
          </w:tcPr>
          <w:p w:rsidR="00285424" w:rsidRPr="003F4CEA" w:rsidRDefault="00285424" w:rsidP="00285424">
            <w:pPr>
              <w:pStyle w:val="acctfourfigures"/>
              <w:spacing w:before="120" w:line="240" w:lineRule="atLeast"/>
              <w:ind w:right="47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:rsidR="00285424" w:rsidRPr="00341D92" w:rsidRDefault="00285424" w:rsidP="00285424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5,623,461</w:t>
            </w:r>
          </w:p>
        </w:tc>
        <w:tc>
          <w:tcPr>
            <w:tcW w:w="260" w:type="dxa"/>
            <w:vAlign w:val="center"/>
          </w:tcPr>
          <w:p w:rsidR="00285424" w:rsidRPr="003F4CEA" w:rsidRDefault="00285424" w:rsidP="00285424">
            <w:pPr>
              <w:pStyle w:val="acctfourfigures"/>
              <w:spacing w:before="120" w:line="240" w:lineRule="atLeast"/>
              <w:ind w:right="47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4" w:type="dxa"/>
            <w:vAlign w:val="center"/>
          </w:tcPr>
          <w:p w:rsidR="00285424" w:rsidRPr="00341D92" w:rsidRDefault="00285424" w:rsidP="00285424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5,472,700</w:t>
            </w:r>
          </w:p>
        </w:tc>
      </w:tr>
      <w:tr w:rsidR="00F0344B" w:rsidRPr="00254A81" w:rsidTr="00285424">
        <w:trPr>
          <w:trHeight w:hRule="exact" w:val="374"/>
        </w:trPr>
        <w:tc>
          <w:tcPr>
            <w:tcW w:w="3690" w:type="dxa"/>
          </w:tcPr>
          <w:p w:rsidR="00F0344B" w:rsidRPr="00254A81" w:rsidRDefault="00F0344B" w:rsidP="00341D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0344B" w:rsidRPr="00254A81" w:rsidRDefault="00F0344B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F0344B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F0344B" w:rsidRPr="00254A81" w:rsidRDefault="00F0344B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F0344B" w:rsidRPr="00254A81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</w:tcPr>
          <w:p w:rsidR="00F0344B" w:rsidRPr="00254A81" w:rsidRDefault="00F0344B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F0344B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F0344B" w:rsidRPr="00254A81" w:rsidRDefault="00F0344B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F0344B" w:rsidRPr="00254A81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285424" w:rsidRPr="00254A81" w:rsidTr="00285424">
        <w:trPr>
          <w:trHeight w:hRule="exact" w:val="374"/>
        </w:trPr>
        <w:tc>
          <w:tcPr>
            <w:tcW w:w="3690" w:type="dxa"/>
          </w:tcPr>
          <w:p w:rsidR="00285424" w:rsidRPr="00254A81" w:rsidRDefault="00285424" w:rsidP="00341D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85424" w:rsidRPr="00254A81" w:rsidRDefault="00285424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285424" w:rsidRDefault="00285424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285424" w:rsidRPr="00254A81" w:rsidRDefault="00285424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285424" w:rsidRPr="00254A81" w:rsidRDefault="00285424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</w:tcPr>
          <w:p w:rsidR="00285424" w:rsidRPr="00254A81" w:rsidRDefault="00285424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285424" w:rsidRDefault="00285424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285424" w:rsidRPr="00254A81" w:rsidRDefault="00285424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85424" w:rsidRPr="00254A81" w:rsidRDefault="00285424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2B1BDF" w:rsidRPr="00254A81" w:rsidTr="00285424">
        <w:trPr>
          <w:trHeight w:hRule="exact" w:val="374"/>
        </w:trPr>
        <w:tc>
          <w:tcPr>
            <w:tcW w:w="3690" w:type="dxa"/>
          </w:tcPr>
          <w:p w:rsidR="002B1BDF" w:rsidRPr="00254A81" w:rsidRDefault="002B1BDF" w:rsidP="00341D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B1BDF" w:rsidRPr="00254A81" w:rsidRDefault="002B1BDF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2B1BDF" w:rsidRDefault="002B1BDF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2B1BDF" w:rsidRPr="00254A81" w:rsidRDefault="002B1BDF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2B1BDF" w:rsidRPr="00254A81" w:rsidRDefault="002B1BDF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</w:tcPr>
          <w:p w:rsidR="002B1BDF" w:rsidRPr="00254A81" w:rsidRDefault="002B1BDF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2B1BDF" w:rsidRDefault="002B1BDF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2B1BDF" w:rsidRPr="00254A81" w:rsidRDefault="002B1BDF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B1BDF" w:rsidRPr="00254A81" w:rsidRDefault="002B1BDF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341D92" w:rsidP="00341D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เงินเหรียญสหรัฐอเมริกา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341D92" w:rsidRDefault="00341D92" w:rsidP="00341D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1D92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ดอกเบี้ยค้างรับระยะยาว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341D92" w:rsidRP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2,705,646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341D92" w:rsidRPr="00341D92" w:rsidRDefault="00341D92" w:rsidP="00DC1291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2,178,143</w:t>
            </w:r>
          </w:p>
        </w:tc>
        <w:tc>
          <w:tcPr>
            <w:tcW w:w="264" w:type="dxa"/>
            <w:vAlign w:val="center"/>
          </w:tcPr>
          <w:p w:rsidR="00341D92" w:rsidRPr="003F4CEA" w:rsidRDefault="00341D92" w:rsidP="00341D92">
            <w:pPr>
              <w:pStyle w:val="acctfourfigures"/>
              <w:spacing w:before="120" w:line="240" w:lineRule="atLeast"/>
              <w:ind w:right="47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:rsidR="00341D92" w:rsidRP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2,705,646</w:t>
            </w:r>
          </w:p>
        </w:tc>
        <w:tc>
          <w:tcPr>
            <w:tcW w:w="260" w:type="dxa"/>
            <w:vAlign w:val="center"/>
          </w:tcPr>
          <w:p w:rsidR="00341D92" w:rsidRPr="003F4CEA" w:rsidRDefault="00341D92" w:rsidP="00341D92">
            <w:pPr>
              <w:pStyle w:val="acctfourfigures"/>
              <w:spacing w:before="120" w:line="240" w:lineRule="atLeast"/>
              <w:ind w:right="47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4" w:type="dxa"/>
            <w:vAlign w:val="center"/>
          </w:tcPr>
          <w:p w:rsidR="00341D92" w:rsidRP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2,178,143</w:t>
            </w: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341D92" w:rsidP="00341D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341D92" w:rsidRP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(624,458)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(607,148)</w:t>
            </w: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341D92" w:rsidRP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(624,458)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(607,148)</w:t>
            </w: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341D92" w:rsidP="00341D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341D92" w:rsidRP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(52,486)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(90,048)</w:t>
            </w: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341D92" w:rsidRPr="00341D92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341D92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(52,486)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(90,048)</w:t>
            </w:r>
          </w:p>
        </w:tc>
      </w:tr>
      <w:tr w:rsidR="00F0344B" w:rsidRPr="00254A81" w:rsidTr="00285424">
        <w:trPr>
          <w:trHeight w:hRule="exact" w:val="374"/>
        </w:trPr>
        <w:tc>
          <w:tcPr>
            <w:tcW w:w="3690" w:type="dxa"/>
          </w:tcPr>
          <w:p w:rsidR="00F0344B" w:rsidRPr="00254A81" w:rsidRDefault="00F0344B" w:rsidP="00341D92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236" w:type="dxa"/>
          </w:tcPr>
          <w:p w:rsidR="00F0344B" w:rsidRPr="00254A81" w:rsidRDefault="00F0344B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bottom"/>
          </w:tcPr>
          <w:p w:rsidR="00F0344B" w:rsidRPr="00E85D1C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F0344B" w:rsidRPr="00254A81" w:rsidRDefault="00F0344B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F0344B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0344B" w:rsidRPr="00254A81" w:rsidRDefault="00F0344B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F0344B" w:rsidRPr="00E85D1C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F0344B" w:rsidRPr="00254A81" w:rsidRDefault="00F0344B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F0344B" w:rsidRDefault="00F0344B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F0344B" w:rsidP="00341D92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341D92"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 w:rsidR="00341D92"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341D92"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bottom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341D92" w:rsidRPr="00341D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341D92" w:rsidRPr="00341D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9,413,854</w:t>
            </w: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341D92" w:rsidRPr="00341D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341D92" w:rsidRPr="00341D9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978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9,413,854</w:t>
            </w: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341D92" w:rsidP="00341D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54A81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bottom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D1C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341D92" w:rsidRPr="00341D9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(6,554)</w:t>
            </w: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5D1C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341D92" w:rsidRPr="00341D9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(6,554)</w:t>
            </w: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341D92" w:rsidP="00341D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546465" w:rsidRPr="00546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546465" w:rsidRPr="00546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60" w:type="dxa"/>
            <w:tcBorders>
              <w:left w:val="nil"/>
            </w:tcBorders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9,407,300</w:t>
            </w: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1D92" w:rsidRPr="00254A81" w:rsidRDefault="00E85D1C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546465" w:rsidRPr="00546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546465" w:rsidRPr="00546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85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1D92" w:rsidRPr="00254A81" w:rsidRDefault="00341D92" w:rsidP="00341D9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9,407,300</w:t>
            </w:r>
          </w:p>
        </w:tc>
      </w:tr>
      <w:tr w:rsidR="00341D92" w:rsidRPr="00863097" w:rsidTr="00CA04B0">
        <w:trPr>
          <w:trHeight w:hRule="exact" w:val="288"/>
        </w:trPr>
        <w:tc>
          <w:tcPr>
            <w:tcW w:w="3690" w:type="dxa"/>
          </w:tcPr>
          <w:p w:rsidR="00341D92" w:rsidRPr="006C5804" w:rsidRDefault="00341D92" w:rsidP="00341D92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6" w:type="dxa"/>
          </w:tcPr>
          <w:p w:rsidR="00341D92" w:rsidRPr="006C5804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:rsidR="00341D92" w:rsidRPr="006C5804" w:rsidRDefault="00341D92" w:rsidP="00341D9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60" w:type="dxa"/>
          </w:tcPr>
          <w:p w:rsidR="00341D92" w:rsidRPr="006C5804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center"/>
          </w:tcPr>
          <w:p w:rsidR="00341D92" w:rsidRPr="006C5804" w:rsidRDefault="00341D92" w:rsidP="00341D9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64" w:type="dxa"/>
          </w:tcPr>
          <w:p w:rsidR="00341D92" w:rsidRPr="006C5804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:rsidR="00341D92" w:rsidRPr="006C5804" w:rsidRDefault="00341D92" w:rsidP="00341D9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60" w:type="dxa"/>
          </w:tcPr>
          <w:p w:rsidR="00341D92" w:rsidRPr="006C5804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341D92" w:rsidRPr="006C5804" w:rsidRDefault="00341D92" w:rsidP="00341D92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341D92" w:rsidRPr="00254A81" w:rsidTr="00285424">
        <w:trPr>
          <w:trHeight w:hRule="exact" w:val="374"/>
        </w:trPr>
        <w:tc>
          <w:tcPr>
            <w:tcW w:w="3690" w:type="dxa"/>
          </w:tcPr>
          <w:p w:rsidR="00341D92" w:rsidRPr="00254A81" w:rsidRDefault="008F6CCA" w:rsidP="00341D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341D92"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งินยูโร</w:t>
            </w:r>
          </w:p>
        </w:tc>
        <w:tc>
          <w:tcPr>
            <w:tcW w:w="236" w:type="dxa"/>
          </w:tcPr>
          <w:p w:rsidR="00341D92" w:rsidRPr="00254A81" w:rsidRDefault="00341D92" w:rsidP="00341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</w:tcPr>
          <w:p w:rsidR="00341D92" w:rsidRPr="00254A81" w:rsidRDefault="00341D92" w:rsidP="00341D9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:rsidR="00341D92" w:rsidRPr="00254A81" w:rsidRDefault="00341D92" w:rsidP="00341D9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:rsidR="00341D92" w:rsidRPr="00254A81" w:rsidRDefault="00341D92" w:rsidP="00341D9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:rsidR="00341D92" w:rsidRPr="00254A81" w:rsidRDefault="00341D92" w:rsidP="0034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341D92" w:rsidRPr="00254A81" w:rsidRDefault="00341D92" w:rsidP="00341D92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0004C" w:rsidRPr="00254A81" w:rsidTr="00285424">
        <w:trPr>
          <w:trHeight w:hRule="exact" w:val="374"/>
        </w:trPr>
        <w:tc>
          <w:tcPr>
            <w:tcW w:w="3690" w:type="dxa"/>
          </w:tcPr>
          <w:p w:rsidR="0000004C" w:rsidRPr="00254A81" w:rsidRDefault="0000004C" w:rsidP="000000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6" w:type="dxa"/>
          </w:tcPr>
          <w:p w:rsidR="0000004C" w:rsidRPr="00254A81" w:rsidRDefault="0000004C" w:rsidP="0000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00004C" w:rsidRPr="0000004C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8,598</w:t>
            </w:r>
          </w:p>
        </w:tc>
        <w:tc>
          <w:tcPr>
            <w:tcW w:w="260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00004C" w:rsidRPr="001F69D9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2,741</w:t>
            </w:r>
          </w:p>
        </w:tc>
        <w:tc>
          <w:tcPr>
            <w:tcW w:w="264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00004C" w:rsidRPr="0000004C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8,598</w:t>
            </w:r>
          </w:p>
        </w:tc>
        <w:tc>
          <w:tcPr>
            <w:tcW w:w="260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00004C" w:rsidRPr="001F69D9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2,741</w:t>
            </w:r>
          </w:p>
        </w:tc>
      </w:tr>
      <w:tr w:rsidR="0000004C" w:rsidRPr="00254A81" w:rsidTr="00285424">
        <w:trPr>
          <w:trHeight w:hRule="exact" w:val="374"/>
        </w:trPr>
        <w:tc>
          <w:tcPr>
            <w:tcW w:w="3690" w:type="dxa"/>
          </w:tcPr>
          <w:p w:rsidR="0000004C" w:rsidRPr="00254A81" w:rsidRDefault="0000004C" w:rsidP="000000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:rsidR="0000004C" w:rsidRPr="00254A81" w:rsidRDefault="0000004C" w:rsidP="0000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vAlign w:val="center"/>
          </w:tcPr>
          <w:p w:rsidR="0000004C" w:rsidRPr="0000004C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(47,618)</w:t>
            </w:r>
          </w:p>
        </w:tc>
        <w:tc>
          <w:tcPr>
            <w:tcW w:w="260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:rsidR="0000004C" w:rsidRPr="001F69D9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(30,658)</w:t>
            </w:r>
          </w:p>
        </w:tc>
        <w:tc>
          <w:tcPr>
            <w:tcW w:w="264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:rsidR="0000004C" w:rsidRPr="0000004C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(47,618)</w:t>
            </w:r>
          </w:p>
        </w:tc>
        <w:tc>
          <w:tcPr>
            <w:tcW w:w="260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00004C" w:rsidRPr="001F69D9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(30,658)</w:t>
            </w:r>
          </w:p>
        </w:tc>
      </w:tr>
      <w:tr w:rsidR="0000004C" w:rsidRPr="00254A81" w:rsidTr="00285424">
        <w:trPr>
          <w:trHeight w:hRule="exact" w:val="374"/>
        </w:trPr>
        <w:tc>
          <w:tcPr>
            <w:tcW w:w="3690" w:type="dxa"/>
          </w:tcPr>
          <w:p w:rsidR="0000004C" w:rsidRPr="00254A81" w:rsidRDefault="0000004C" w:rsidP="0000004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6" w:type="dxa"/>
          </w:tcPr>
          <w:p w:rsidR="0000004C" w:rsidRPr="00254A81" w:rsidRDefault="0000004C" w:rsidP="0000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00004C" w:rsidRPr="0000004C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(10,257)</w:t>
            </w:r>
          </w:p>
        </w:tc>
        <w:tc>
          <w:tcPr>
            <w:tcW w:w="260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:rsidR="0000004C" w:rsidRPr="001F69D9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(35,876)</w:t>
            </w:r>
          </w:p>
        </w:tc>
        <w:tc>
          <w:tcPr>
            <w:tcW w:w="264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00004C" w:rsidRPr="0000004C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(10,257)</w:t>
            </w:r>
          </w:p>
        </w:tc>
        <w:tc>
          <w:tcPr>
            <w:tcW w:w="260" w:type="dxa"/>
          </w:tcPr>
          <w:p w:rsidR="0000004C" w:rsidRPr="00254A81" w:rsidRDefault="0000004C" w:rsidP="0000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00004C" w:rsidRPr="001F69D9" w:rsidRDefault="0000004C" w:rsidP="0000004C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(35,876)</w:t>
            </w:r>
          </w:p>
        </w:tc>
      </w:tr>
      <w:tr w:rsidR="00F0344B" w:rsidRPr="00254A81" w:rsidTr="00285424">
        <w:trPr>
          <w:trHeight w:hRule="exact" w:val="374"/>
        </w:trPr>
        <w:tc>
          <w:tcPr>
            <w:tcW w:w="3690" w:type="dxa"/>
          </w:tcPr>
          <w:p w:rsidR="00F0344B" w:rsidRPr="00254A81" w:rsidRDefault="00F0344B" w:rsidP="00F0344B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</w:tcPr>
          <w:p w:rsidR="00F0344B" w:rsidRPr="00254A81" w:rsidRDefault="00F0344B" w:rsidP="00F03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F0344B" w:rsidRPr="0000004C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F0344B" w:rsidRPr="001F69D9" w:rsidRDefault="00F0344B" w:rsidP="00F0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:rsidR="00F0344B" w:rsidRPr="001F69D9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</w:tcPr>
          <w:p w:rsidR="00F0344B" w:rsidRPr="001F69D9" w:rsidRDefault="00F0344B" w:rsidP="00F0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F0344B" w:rsidRPr="0000004C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60" w:type="dxa"/>
          </w:tcPr>
          <w:p w:rsidR="00F0344B" w:rsidRPr="001F69D9" w:rsidRDefault="00F0344B" w:rsidP="00F0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F0344B" w:rsidRPr="001F69D9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F0344B" w:rsidRPr="00254A81" w:rsidTr="00285424">
        <w:trPr>
          <w:trHeight w:hRule="exact" w:val="374"/>
        </w:trPr>
        <w:tc>
          <w:tcPr>
            <w:tcW w:w="3690" w:type="dxa"/>
          </w:tcPr>
          <w:p w:rsidR="00F0344B" w:rsidRPr="00254A81" w:rsidRDefault="00F0344B" w:rsidP="00F0344B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236" w:type="dxa"/>
          </w:tcPr>
          <w:p w:rsidR="00F0344B" w:rsidRPr="00254A81" w:rsidRDefault="00F0344B" w:rsidP="00F03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bottom"/>
          </w:tcPr>
          <w:p w:rsidR="00F0344B" w:rsidRPr="0000004C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(49,277)</w:t>
            </w:r>
          </w:p>
        </w:tc>
        <w:tc>
          <w:tcPr>
            <w:tcW w:w="260" w:type="dxa"/>
          </w:tcPr>
          <w:p w:rsidR="00F0344B" w:rsidRPr="001F69D9" w:rsidRDefault="00F0344B" w:rsidP="00F0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:rsidR="00F0344B" w:rsidRPr="001F69D9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(63,793)</w:t>
            </w:r>
          </w:p>
        </w:tc>
        <w:tc>
          <w:tcPr>
            <w:tcW w:w="264" w:type="dxa"/>
          </w:tcPr>
          <w:p w:rsidR="00F0344B" w:rsidRPr="001F69D9" w:rsidRDefault="00F0344B" w:rsidP="00F0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F0344B" w:rsidRPr="0000004C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00004C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(49,277)</w:t>
            </w:r>
          </w:p>
        </w:tc>
        <w:tc>
          <w:tcPr>
            <w:tcW w:w="260" w:type="dxa"/>
          </w:tcPr>
          <w:p w:rsidR="00F0344B" w:rsidRPr="001F69D9" w:rsidRDefault="00F0344B" w:rsidP="00F0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F0344B" w:rsidRPr="001F69D9" w:rsidRDefault="00F0344B" w:rsidP="00F0344B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1F69D9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(63,793)</w:t>
            </w:r>
          </w:p>
        </w:tc>
      </w:tr>
    </w:tbl>
    <w:p w:rsidR="00FE739E" w:rsidRPr="00574BF9" w:rsidRDefault="00FE739E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66242" w:rsidRPr="00254A81" w:rsidRDefault="008514E0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766242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วามเสี่ยงทางด้านสินเชื่อ</w:t>
      </w:r>
      <w:r w:rsidR="00766242" w:rsidRPr="00254A8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D50AB4" w:rsidRPr="00574BF9" w:rsidRDefault="00D50AB4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D50AB4" w:rsidRPr="00574BF9" w:rsidRDefault="00D50AB4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D5EA2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</w:t>
      </w:r>
      <w:r w:rsidR="00A2570D" w:rsidRPr="00254A81">
        <w:rPr>
          <w:rFonts w:ascii="Angsana New" w:hAnsi="Angsana New"/>
          <w:sz w:val="30"/>
          <w:szCs w:val="30"/>
          <w:cs/>
        </w:rPr>
        <w:t xml:space="preserve">ขอวงเงินสินเชื่อในระดับหนึ่งๆ </w:t>
      </w:r>
      <w:r w:rsidRPr="00254A81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</w:t>
      </w:r>
    </w:p>
    <w:p w:rsidR="008D5EA2" w:rsidRDefault="008D5EA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66242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="00A2570D" w:rsidRPr="00254A81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254A81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333EE0"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766242" w:rsidRPr="00254A81" w:rsidRDefault="00E1432C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766242"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  <w:r w:rsidR="00766242" w:rsidRPr="00254A8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D50AB4" w:rsidRPr="00574BF9" w:rsidRDefault="00D50AB4" w:rsidP="00ED5915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766242" w:rsidRPr="00254A81" w:rsidRDefault="00766242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8D7F96" w:rsidRPr="00254A81">
        <w:rPr>
          <w:rFonts w:ascii="Angsana New" w:hAnsi="Angsana New"/>
          <w:sz w:val="30"/>
          <w:szCs w:val="30"/>
          <w:cs/>
        </w:rPr>
        <w:t xml:space="preserve">    </w:t>
      </w:r>
      <w:r w:rsidRPr="00254A81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265723" w:rsidRPr="00574BF9" w:rsidRDefault="00265723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66242" w:rsidRPr="00254A81" w:rsidRDefault="00C64BDD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D50AB4" w:rsidRPr="00574BF9" w:rsidRDefault="00D50AB4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F0BAF" w:rsidRDefault="001F5EA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ระยะสั้นและส่วนที่หมุนเวียน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เนื่องจากสินทรัพย์และหนี้สินทางการเงินเหล่านั้นมีอายุใกล้ครบกำหนดชำระหรือได้รับคืน</w:t>
      </w:r>
    </w:p>
    <w:p w:rsidR="004F0BAF" w:rsidRDefault="004F0BAF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66242" w:rsidRPr="00254A81" w:rsidRDefault="001F5EA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ที่ใช้อัตราดอกเบี้ยลอยตัวที่ถูกกำหนดให้เป็นอัตราดอกเบี้ยในตลาดซึ่งถูกใช้ในการประมาณมูลค่ายุติธรรม</w:t>
      </w:r>
    </w:p>
    <w:p w:rsidR="00D50AB4" w:rsidRPr="00254A81" w:rsidRDefault="00D50AB4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31DEF" w:rsidRPr="00254A81" w:rsidRDefault="004F0BAF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="00300242" w:rsidRPr="00254A81">
        <w:rPr>
          <w:rFonts w:ascii="Angsana New" w:hAnsi="Angsana New"/>
          <w:sz w:val="30"/>
          <w:szCs w:val="30"/>
          <w:cs/>
        </w:rPr>
        <w:t>ตราสารอนุพันธ์ซึ่งมี</w:t>
      </w:r>
      <w:r w:rsidR="001F5EA8" w:rsidRPr="00254A81">
        <w:rPr>
          <w:rFonts w:ascii="Angsana New" w:hAnsi="Angsana New"/>
          <w:sz w:val="30"/>
          <w:szCs w:val="30"/>
          <w:cs/>
        </w:rPr>
        <w:t xml:space="preserve">มูลค่าตามบัญชีจำนวน </w:t>
      </w:r>
      <w:r>
        <w:rPr>
          <w:rFonts w:ascii="Angsana New" w:hAnsi="Angsana New"/>
          <w:sz w:val="30"/>
          <w:szCs w:val="30"/>
        </w:rPr>
        <w:t>69.7</w:t>
      </w:r>
      <w:r w:rsidR="001F5EA8" w:rsidRPr="00254A81">
        <w:rPr>
          <w:rFonts w:ascii="Angsana New" w:hAnsi="Angsana New"/>
          <w:sz w:val="30"/>
          <w:szCs w:val="30"/>
        </w:rPr>
        <w:t xml:space="preserve"> </w:t>
      </w:r>
      <w:r w:rsidR="001F5EA8" w:rsidRPr="00254A81">
        <w:rPr>
          <w:rFonts w:ascii="Angsana New" w:hAnsi="Angsana New"/>
          <w:sz w:val="30"/>
          <w:szCs w:val="30"/>
          <w:cs/>
        </w:rPr>
        <w:t xml:space="preserve">ล้านบาท ณ วันที่ </w:t>
      </w:r>
      <w:r w:rsidR="001F5EA8" w:rsidRPr="00254A81">
        <w:rPr>
          <w:rFonts w:ascii="Angsana New" w:hAnsi="Angsana New"/>
          <w:sz w:val="30"/>
          <w:szCs w:val="30"/>
        </w:rPr>
        <w:t xml:space="preserve">31 </w:t>
      </w:r>
      <w:r w:rsidR="00467553" w:rsidRPr="00254A81">
        <w:rPr>
          <w:rFonts w:ascii="Angsana New" w:hAnsi="Angsana New"/>
          <w:sz w:val="30"/>
          <w:szCs w:val="30"/>
          <w:cs/>
        </w:rPr>
        <w:t>มีนาคม</w:t>
      </w:r>
      <w:r w:rsidR="001F5EA8" w:rsidRPr="00254A81">
        <w:rPr>
          <w:rFonts w:ascii="Angsana New" w:hAnsi="Angsana New"/>
          <w:sz w:val="30"/>
          <w:szCs w:val="30"/>
          <w:cs/>
        </w:rPr>
        <w:t xml:space="preserve"> </w:t>
      </w:r>
      <w:r w:rsidR="00467553" w:rsidRPr="00254A81">
        <w:rPr>
          <w:rFonts w:ascii="Angsana New" w:hAnsi="Angsana New"/>
          <w:sz w:val="30"/>
          <w:szCs w:val="30"/>
        </w:rPr>
        <w:t>25</w:t>
      </w:r>
      <w:r w:rsidR="00C55B47" w:rsidRPr="00254A81">
        <w:rPr>
          <w:rFonts w:ascii="Angsana New" w:hAnsi="Angsana New"/>
          <w:sz w:val="30"/>
          <w:szCs w:val="30"/>
        </w:rPr>
        <w:t>6</w:t>
      </w:r>
      <w:r w:rsidR="009F052B">
        <w:rPr>
          <w:rFonts w:ascii="Angsana New" w:hAnsi="Angsana New"/>
          <w:sz w:val="30"/>
          <w:szCs w:val="30"/>
        </w:rPr>
        <w:t>3</w:t>
      </w:r>
      <w:r w:rsidR="00300242" w:rsidRPr="00254A81">
        <w:rPr>
          <w:rFonts w:ascii="Angsana New" w:hAnsi="Angsana New"/>
          <w:sz w:val="30"/>
          <w:szCs w:val="30"/>
          <w:cs/>
        </w:rPr>
        <w:t xml:space="preserve"> </w:t>
      </w:r>
      <w:r w:rsidR="0068121C" w:rsidRPr="00254A81">
        <w:rPr>
          <w:rFonts w:ascii="Angsana New" w:hAnsi="Angsana New"/>
          <w:i/>
          <w:iCs/>
          <w:sz w:val="30"/>
          <w:szCs w:val="30"/>
        </w:rPr>
        <w:t xml:space="preserve">(31 </w:t>
      </w:r>
      <w:r w:rsidR="0068121C" w:rsidRPr="00254A81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ED5E03">
        <w:rPr>
          <w:rFonts w:ascii="Angsana New" w:hAnsi="Angsana New"/>
          <w:i/>
          <w:iCs/>
          <w:sz w:val="30"/>
          <w:szCs w:val="30"/>
        </w:rPr>
        <w:t>256</w:t>
      </w:r>
      <w:r w:rsidR="009F052B">
        <w:rPr>
          <w:rFonts w:ascii="Angsana New" w:hAnsi="Angsana New"/>
          <w:i/>
          <w:iCs/>
          <w:sz w:val="30"/>
          <w:szCs w:val="30"/>
        </w:rPr>
        <w:t>2</w:t>
      </w:r>
      <w:r w:rsidR="00ED5E03">
        <w:rPr>
          <w:rFonts w:ascii="Angsana New" w:hAnsi="Angsana New"/>
          <w:i/>
          <w:iCs/>
          <w:sz w:val="30"/>
          <w:szCs w:val="30"/>
        </w:rPr>
        <w:t xml:space="preserve">: </w:t>
      </w:r>
      <w:r w:rsidR="00ED5E03">
        <w:rPr>
          <w:rFonts w:ascii="Angsana New" w:hAnsi="Angsana New"/>
          <w:i/>
          <w:iCs/>
          <w:sz w:val="30"/>
          <w:szCs w:val="30"/>
        </w:rPr>
        <w:br/>
      </w:r>
      <w:r w:rsidR="009F052B">
        <w:rPr>
          <w:rFonts w:ascii="Angsana New" w:hAnsi="Angsana New"/>
          <w:i/>
          <w:iCs/>
          <w:sz w:val="30"/>
          <w:szCs w:val="30"/>
        </w:rPr>
        <w:t>6.6</w:t>
      </w:r>
      <w:r w:rsidR="0068121C" w:rsidRPr="00254A81">
        <w:rPr>
          <w:rFonts w:ascii="Angsana New" w:hAnsi="Angsana New"/>
          <w:i/>
          <w:iCs/>
          <w:sz w:val="30"/>
          <w:szCs w:val="30"/>
        </w:rPr>
        <w:t xml:space="preserve"> </w:t>
      </w:r>
      <w:r w:rsidR="0068121C" w:rsidRPr="00254A8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8121C" w:rsidRPr="00254A81">
        <w:rPr>
          <w:rFonts w:ascii="Angsana New" w:hAnsi="Angsana New"/>
          <w:i/>
          <w:iCs/>
          <w:sz w:val="30"/>
          <w:szCs w:val="30"/>
        </w:rPr>
        <w:t>)</w:t>
      </w:r>
      <w:r w:rsidR="0068121C" w:rsidRPr="00254A81">
        <w:rPr>
          <w:rFonts w:ascii="Angsana New" w:hAnsi="Angsana New"/>
          <w:sz w:val="30"/>
          <w:szCs w:val="30"/>
        </w:rPr>
        <w:t xml:space="preserve"> </w:t>
      </w:r>
      <w:r w:rsidR="001F5EA8" w:rsidRPr="00254A81">
        <w:rPr>
          <w:rFonts w:ascii="Angsana New" w:hAnsi="Angsana New"/>
          <w:sz w:val="30"/>
          <w:szCs w:val="30"/>
          <w:cs/>
        </w:rPr>
        <w:t xml:space="preserve">เป็นการวัดมูลค่ายุติธรรมระดับ </w:t>
      </w:r>
      <w:r w:rsidR="001F5EA8" w:rsidRPr="00254A81">
        <w:rPr>
          <w:rFonts w:ascii="Angsana New" w:hAnsi="Angsana New"/>
          <w:sz w:val="30"/>
          <w:szCs w:val="30"/>
        </w:rPr>
        <w:t xml:space="preserve">2 </w:t>
      </w:r>
      <w:r w:rsidR="001F5EA8" w:rsidRPr="00254A81">
        <w:rPr>
          <w:rFonts w:ascii="Angsana New" w:hAnsi="Angsana New"/>
          <w:sz w:val="30"/>
          <w:szCs w:val="30"/>
          <w:cs/>
        </w:rPr>
        <w:t>โดยอ้างอิงราคาจากนายหน้า</w:t>
      </w:r>
    </w:p>
    <w:p w:rsidR="00D50AB4" w:rsidRDefault="00D50AB4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6A5C" w:rsidRPr="00254A81" w:rsidRDefault="00CA04B0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br w:type="page"/>
      </w:r>
      <w:r w:rsidR="00D2432E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4F0BAF">
        <w:rPr>
          <w:rFonts w:ascii="Angsana New" w:hAnsi="Angsana New"/>
          <w:sz w:val="30"/>
          <w:szCs w:val="30"/>
          <w:u w:val="none"/>
          <w:lang w:val="en-US"/>
        </w:rPr>
        <w:t>6</w:t>
      </w:r>
      <w:r w:rsidR="00FB0C25" w:rsidRPr="00254A81">
        <w:rPr>
          <w:rFonts w:ascii="Angsana New" w:hAnsi="Angsana New"/>
          <w:sz w:val="30"/>
          <w:szCs w:val="30"/>
          <w:u w:val="none"/>
          <w:cs/>
        </w:rPr>
        <w:tab/>
      </w:r>
      <w:r w:rsidR="000B1CB9" w:rsidRPr="00254A81">
        <w:rPr>
          <w:rFonts w:ascii="Angsana New" w:hAnsi="Angsana New"/>
          <w:sz w:val="30"/>
          <w:szCs w:val="30"/>
          <w:u w:val="none"/>
          <w:cs/>
        </w:rPr>
        <w:t>ภาระผูกพัน</w:t>
      </w:r>
      <w:r w:rsidR="000452F8" w:rsidRPr="00254A81">
        <w:rPr>
          <w:rFonts w:ascii="Angsana New" w:hAnsi="Angsana New"/>
          <w:sz w:val="30"/>
          <w:szCs w:val="30"/>
          <w:u w:val="none"/>
          <w:cs/>
        </w:rPr>
        <w:t>และหนี้สินที่อาจเกิดขึ้น</w:t>
      </w:r>
      <w:r w:rsidR="000B1CB9" w:rsidRPr="00254A81">
        <w:rPr>
          <w:rFonts w:ascii="Angsana New" w:hAnsi="Angsana New"/>
          <w:sz w:val="30"/>
          <w:szCs w:val="30"/>
          <w:u w:val="none"/>
          <w:cs/>
        </w:rPr>
        <w:t>กับ</w:t>
      </w:r>
      <w:r w:rsidR="003E6A5C" w:rsidRPr="00254A81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:rsidR="000452F8" w:rsidRPr="00254A81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254A81" w:rsidTr="00CA04B0">
        <w:trPr>
          <w:cantSplit/>
          <w:tblHeader/>
        </w:trPr>
        <w:tc>
          <w:tcPr>
            <w:tcW w:w="6543" w:type="dxa"/>
          </w:tcPr>
          <w:p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371FC9"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254A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F8" w:rsidRPr="00254A81" w:rsidTr="00CA04B0">
        <w:trPr>
          <w:cantSplit/>
          <w:tblHeader/>
        </w:trPr>
        <w:tc>
          <w:tcPr>
            <w:tcW w:w="6543" w:type="dxa"/>
          </w:tcPr>
          <w:p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0452F8" w:rsidRPr="00CA04B0" w:rsidRDefault="00E85D1C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A979D9" w:rsidRPr="00CA04B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9F052B" w:rsidRPr="00CA04B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0452F8" w:rsidRPr="00254A81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0452F8" w:rsidRPr="00254A81" w:rsidRDefault="00E85D1C" w:rsidP="00ED5915">
            <w:pPr>
              <w:pStyle w:val="acctmergecolhdg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04B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90070F" w:rsidRPr="00254A81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="009F052B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0452F8" w:rsidRPr="00254A81" w:rsidTr="00CA04B0">
        <w:trPr>
          <w:cantSplit/>
        </w:trPr>
        <w:tc>
          <w:tcPr>
            <w:tcW w:w="6543" w:type="dxa"/>
          </w:tcPr>
          <w:p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:rsidR="000452F8" w:rsidRPr="00254A81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254A81" w:rsidTr="00CA04B0">
        <w:trPr>
          <w:cantSplit/>
        </w:trPr>
        <w:tc>
          <w:tcPr>
            <w:tcW w:w="6543" w:type="dxa"/>
          </w:tcPr>
          <w:p w:rsidR="000452F8" w:rsidRPr="00254A81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52F8" w:rsidRPr="00254A81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0452F8" w:rsidRPr="00254A81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:rsidR="00C14059" w:rsidRPr="00254A81" w:rsidRDefault="00C14059" w:rsidP="007450B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20,966</w:t>
            </w: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14059" w:rsidRPr="00254A81" w:rsidRDefault="00C14059" w:rsidP="007450B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A8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20,966</w:t>
            </w: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:rsidR="00C14059" w:rsidRPr="00254A81" w:rsidRDefault="00C14059" w:rsidP="00C1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C14059" w:rsidRPr="00254A81" w:rsidRDefault="00C14059" w:rsidP="00C1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:rsidR="00C14059" w:rsidRPr="00254A81" w:rsidRDefault="00C14059" w:rsidP="00C1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C14059" w:rsidRPr="00254A81" w:rsidRDefault="00C14059" w:rsidP="00C1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 w:rsidR="00CA546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254A8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:rsidR="00C14059" w:rsidRPr="00C14059" w:rsidRDefault="00E1432C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2,217</w:t>
            </w: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3,732</w:t>
            </w: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A5467" w:rsidP="00C1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A5467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1 - 5 </w:t>
            </w:r>
            <w:r w:rsidRPr="00CA546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4059" w:rsidRPr="00C14059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4059">
              <w:rPr>
                <w:rFonts w:ascii="Angsana New" w:hAnsi="Angsana New"/>
                <w:sz w:val="30"/>
                <w:szCs w:val="30"/>
                <w:lang w:val="en-US"/>
              </w:rPr>
              <w:t>2,788</w:t>
            </w: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1,838</w:t>
            </w: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14059" w:rsidRPr="00C14059" w:rsidRDefault="00E1432C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5,005</w:t>
            </w: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5,570</w:t>
            </w: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54A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:rsidR="00C14059" w:rsidRPr="00254A81" w:rsidRDefault="00C14059" w:rsidP="00C14059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C14059" w:rsidRPr="00254A81" w:rsidRDefault="00C14059" w:rsidP="00C14059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หนังสือค้ำประกันจากธนาคารสำหรับค่าไฟฟ้า</w:t>
            </w:r>
            <w:r w:rsidRPr="00254A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สำหรับธุรกิจของกิจการ</w:t>
            </w:r>
            <w:r w:rsidRPr="00254A8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4059"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</w:tr>
      <w:tr w:rsidR="00C14059" w:rsidRPr="00254A81" w:rsidTr="00CA04B0">
        <w:trPr>
          <w:cantSplit/>
        </w:trPr>
        <w:tc>
          <w:tcPr>
            <w:tcW w:w="6543" w:type="dxa"/>
          </w:tcPr>
          <w:p w:rsidR="00C14059" w:rsidRPr="00254A81" w:rsidRDefault="00C14059" w:rsidP="00C1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40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  <w:tc>
          <w:tcPr>
            <w:tcW w:w="270" w:type="dxa"/>
          </w:tcPr>
          <w:p w:rsidR="00C14059" w:rsidRPr="00254A81" w:rsidRDefault="00C14059" w:rsidP="00C1405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C14059" w:rsidRPr="00254A81" w:rsidRDefault="00C14059" w:rsidP="00C1405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</w:tr>
    </w:tbl>
    <w:p w:rsidR="00DB3F85" w:rsidRDefault="00DB3F85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452F8" w:rsidRPr="00254A81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0452F8" w:rsidRPr="00BC451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sz w:val="22"/>
          <w:szCs w:val="22"/>
        </w:rPr>
      </w:pPr>
    </w:p>
    <w:p w:rsidR="00C14059" w:rsidRDefault="000452F8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กลุ่มบริษัทได้ทำสัญญาเช่าดำเนินงานสำหรับเช่าสำนักงาน</w:t>
      </w:r>
      <w:r w:rsidR="00B61378" w:rsidRPr="00254A81">
        <w:rPr>
          <w:rFonts w:ascii="Angsana New" w:hAnsi="Angsana New"/>
          <w:sz w:val="30"/>
          <w:szCs w:val="30"/>
          <w:cs/>
        </w:rPr>
        <w:t xml:space="preserve"> อุปกรณ์สำนักงาน และยานพาหนะ</w:t>
      </w:r>
      <w:r w:rsidR="005C1DA5" w:rsidRPr="00254A81">
        <w:rPr>
          <w:rFonts w:ascii="Angsana New" w:hAnsi="Angsana New"/>
          <w:sz w:val="30"/>
          <w:szCs w:val="30"/>
          <w:cs/>
        </w:rPr>
        <w:t xml:space="preserve"> ซึ่งระยะเวลาของสัญญามีตั้งแต่</w:t>
      </w:r>
      <w:r w:rsidR="00B61378" w:rsidRPr="00254A81">
        <w:rPr>
          <w:rFonts w:ascii="Angsana New" w:hAnsi="Angsana New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sz w:val="30"/>
          <w:szCs w:val="30"/>
        </w:rPr>
        <w:t>1</w:t>
      </w:r>
      <w:r w:rsidRPr="00254A81">
        <w:rPr>
          <w:rFonts w:ascii="Angsana New" w:hAnsi="Angsana New"/>
          <w:sz w:val="30"/>
          <w:szCs w:val="30"/>
          <w:cs/>
        </w:rPr>
        <w:t xml:space="preserve"> ถึง </w:t>
      </w:r>
      <w:r w:rsidR="0018422C" w:rsidRPr="00254A81">
        <w:rPr>
          <w:rFonts w:ascii="Angsana New" w:hAnsi="Angsana New"/>
          <w:sz w:val="30"/>
          <w:szCs w:val="30"/>
        </w:rPr>
        <w:t>4</w:t>
      </w:r>
      <w:r w:rsidRPr="00254A81">
        <w:rPr>
          <w:rFonts w:ascii="Angsana New" w:hAnsi="Angsana New"/>
          <w:sz w:val="30"/>
          <w:szCs w:val="30"/>
          <w:cs/>
        </w:rPr>
        <w:t xml:space="preserve"> ปี</w:t>
      </w:r>
    </w:p>
    <w:p w:rsidR="00C14059" w:rsidRDefault="00C14059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:rsidR="000452F8" w:rsidRPr="00254A81" w:rsidRDefault="000452F8" w:rsidP="00C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4A81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หนังสือค้ำประกันธนาคารและเลตเตอร์ออฟเครดิต</w:t>
      </w:r>
    </w:p>
    <w:p w:rsidR="000452F8" w:rsidRPr="00BC451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  <w:cs/>
        </w:rPr>
      </w:pPr>
    </w:p>
    <w:p w:rsidR="00CD24CA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54A8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5740A4" w:rsidRPr="00254A81">
        <w:rPr>
          <w:rFonts w:ascii="Angsana New" w:hAnsi="Angsana New"/>
          <w:color w:val="000000"/>
          <w:sz w:val="30"/>
          <w:szCs w:val="30"/>
        </w:rPr>
        <w:t>31</w:t>
      </w:r>
      <w:r w:rsidR="005740A4" w:rsidRPr="00254A81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5740A4" w:rsidRPr="00254A81">
        <w:rPr>
          <w:rFonts w:ascii="Angsana New" w:hAnsi="Angsana New"/>
          <w:color w:val="000000"/>
          <w:sz w:val="30"/>
          <w:szCs w:val="30"/>
        </w:rPr>
        <w:t>25</w:t>
      </w:r>
      <w:r w:rsidR="0071163C" w:rsidRPr="00254A81">
        <w:rPr>
          <w:rFonts w:ascii="Angsana New" w:hAnsi="Angsana New"/>
          <w:color w:val="000000"/>
          <w:sz w:val="30"/>
          <w:szCs w:val="30"/>
        </w:rPr>
        <w:t>6</w:t>
      </w:r>
      <w:r w:rsidR="009F052B">
        <w:rPr>
          <w:rFonts w:ascii="Angsana New" w:hAnsi="Angsana New"/>
          <w:color w:val="000000"/>
          <w:sz w:val="30"/>
          <w:szCs w:val="30"/>
        </w:rPr>
        <w:t>3</w:t>
      </w:r>
      <w:r w:rsidRPr="00254A81">
        <w:rPr>
          <w:rFonts w:ascii="Angsana New" w:hAnsi="Angsana New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บริษัทมีหนังสือค้ำประกันซึ่งออกโดยธนาคารสำหรับค่าไฟฟ้าจำนวน</w:t>
      </w:r>
      <w:r w:rsidR="008D1C18" w:rsidRPr="00254A81">
        <w:rPr>
          <w:rFonts w:ascii="Angsana New" w:hAnsi="Angsana New"/>
          <w:color w:val="000000"/>
          <w:sz w:val="30"/>
          <w:szCs w:val="30"/>
        </w:rPr>
        <w:t xml:space="preserve"> </w:t>
      </w:r>
      <w:r w:rsidR="00E233D9">
        <w:rPr>
          <w:rFonts w:ascii="Angsana New" w:hAnsi="Angsana New"/>
          <w:color w:val="000000"/>
          <w:sz w:val="30"/>
          <w:szCs w:val="30"/>
        </w:rPr>
        <w:t>14</w:t>
      </w:r>
      <w:r w:rsidRPr="00254A81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254A81">
        <w:rPr>
          <w:rFonts w:ascii="Angsana New" w:hAnsi="Angsana New"/>
          <w:color w:val="000000"/>
          <w:sz w:val="30"/>
          <w:szCs w:val="30"/>
        </w:rPr>
        <w:t xml:space="preserve">        </w:t>
      </w:r>
      <w:r w:rsidRPr="00254A81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5740A4" w:rsidRPr="00254A81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254A8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มีนาคม</w:t>
      </w:r>
      <w:r w:rsidRPr="00254A8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163C" w:rsidRPr="00254A81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9F052B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="00C55B47" w:rsidRPr="00254A81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5C1DA5" w:rsidRPr="00254A8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163C" w:rsidRPr="00254A81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="009F052B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="005C1DA5" w:rsidRPr="00254A8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254A81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="00117F1D">
        <w:rPr>
          <w:rFonts w:ascii="Angsana New" w:hAnsi="Angsana New"/>
          <w:color w:val="000000"/>
          <w:sz w:val="30"/>
          <w:szCs w:val="30"/>
          <w:cs/>
        </w:rPr>
        <w:t xml:space="preserve"> แล</w:t>
      </w:r>
      <w:r w:rsidR="00117F1D" w:rsidRPr="006C2CF0">
        <w:rPr>
          <w:rFonts w:ascii="Angsana New" w:hAnsi="Angsana New" w:hint="cs"/>
          <w:color w:val="000000"/>
          <w:sz w:val="30"/>
          <w:szCs w:val="30"/>
          <w:cs/>
        </w:rPr>
        <w:t>ะ</w:t>
      </w:r>
      <w:r w:rsidR="004348B1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6C2CF0">
        <w:rPr>
          <w:rFonts w:ascii="Angsana New" w:hAnsi="Angsana New"/>
          <w:color w:val="000000"/>
          <w:sz w:val="30"/>
          <w:szCs w:val="30"/>
          <w:cs/>
        </w:rPr>
        <w:t>มีเลตเตอร์ออฟเครดิตซึ่งออกโดยธนาคารเพื่อค้ำประกันการจ่ายชำระเงิน</w:t>
      </w:r>
      <w:r w:rsidRPr="006C2CF0">
        <w:rPr>
          <w:rFonts w:ascii="Angsana New" w:hAnsi="Angsana New"/>
          <w:color w:val="000000"/>
          <w:sz w:val="30"/>
          <w:szCs w:val="30"/>
        </w:rPr>
        <w:br/>
      </w:r>
      <w:r w:rsidRPr="006C2CF0">
        <w:rPr>
          <w:rFonts w:ascii="Angsana New" w:hAnsi="Angsana New"/>
          <w:color w:val="000000"/>
          <w:sz w:val="30"/>
          <w:szCs w:val="30"/>
          <w:cs/>
        </w:rPr>
        <w:t xml:space="preserve">ให้กับเจ้าหนี้ </w:t>
      </w:r>
      <w:r w:rsidRPr="006C2CF0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3E2EDD" w:rsidRPr="006C2CF0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="003E2EDD" w:rsidRPr="006C2CF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มีนาคม </w:t>
      </w:r>
      <w:r w:rsidR="0071163C" w:rsidRPr="006C2CF0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9F052B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="0071163C" w:rsidRPr="006C2CF0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9F052B" w:rsidRPr="004348B1">
        <w:rPr>
          <w:rFonts w:ascii="Angsana New" w:hAnsi="Angsana New"/>
          <w:i/>
          <w:iCs/>
          <w:color w:val="000000"/>
          <w:sz w:val="30"/>
          <w:szCs w:val="30"/>
        </w:rPr>
        <w:t xml:space="preserve">28.56 </w:t>
      </w:r>
      <w:r w:rsidR="009F052B" w:rsidRPr="004348B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ล้านเหรียญสหรัฐอเมริกา</w:t>
      </w:r>
      <w:r w:rsidRPr="006C2CF0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:rsidR="00BC3A64" w:rsidRDefault="00BC3A64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A2323D" w:rsidRDefault="00A2323D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A2323D" w:rsidRDefault="00A2323D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D10849" w:rsidRPr="00D406FB" w:rsidRDefault="00D10849" w:rsidP="00D406F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 w:rsidRPr="00D406FB">
        <w:rPr>
          <w:rFonts w:ascii="Angsana New" w:hAnsi="Angsana New"/>
          <w:sz w:val="30"/>
          <w:szCs w:val="30"/>
          <w:u w:val="none"/>
        </w:rPr>
        <w:lastRenderedPageBreak/>
        <w:t>2</w:t>
      </w:r>
      <w:r w:rsidR="00C14059">
        <w:rPr>
          <w:rFonts w:ascii="Angsana New" w:hAnsi="Angsana New"/>
          <w:sz w:val="30"/>
          <w:szCs w:val="30"/>
          <w:u w:val="none"/>
          <w:lang w:val="en-US"/>
        </w:rPr>
        <w:t>7</w:t>
      </w:r>
      <w:r w:rsidRPr="00D406FB">
        <w:rPr>
          <w:rFonts w:ascii="Angsana New" w:hAnsi="Angsana New"/>
          <w:sz w:val="30"/>
          <w:szCs w:val="30"/>
          <w:u w:val="none"/>
        </w:rPr>
        <w:tab/>
      </w:r>
      <w:r w:rsidR="00D406FB" w:rsidRPr="00D406FB">
        <w:rPr>
          <w:rFonts w:ascii="Angsana New" w:hAnsi="Angsana New" w:hint="cs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:rsidR="00D10849" w:rsidRPr="00BC4512" w:rsidRDefault="00D10849" w:rsidP="00D10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C4512" w:rsidRPr="0049473E" w:rsidRDefault="0049473E" w:rsidP="00D10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9473E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49473E">
        <w:rPr>
          <w:rFonts w:ascii="Angsana New" w:hAnsi="Angsana New"/>
          <w:color w:val="000000"/>
          <w:sz w:val="30"/>
          <w:szCs w:val="30"/>
        </w:rPr>
        <w:t xml:space="preserve"> </w:t>
      </w:r>
      <w:r w:rsidRPr="0049473E">
        <w:rPr>
          <w:rFonts w:ascii="Angsana New" w:hAnsi="Angsana New"/>
          <w:color w:val="000000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49473E">
        <w:rPr>
          <w:rFonts w:ascii="Angsana New" w:hAnsi="Angsana New"/>
          <w:color w:val="000000"/>
          <w:sz w:val="30"/>
          <w:szCs w:val="30"/>
        </w:rPr>
        <w:t>1</w:t>
      </w:r>
      <w:r w:rsidRPr="0049473E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49473E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49473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:rsidR="0049473E" w:rsidRDefault="0049473E" w:rsidP="00D10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968"/>
        <w:gridCol w:w="3690"/>
      </w:tblGrid>
      <w:tr w:rsidR="00A2323D" w:rsidRPr="007D527D" w:rsidTr="00A2323D">
        <w:trPr>
          <w:trHeight w:hRule="exact" w:val="418"/>
        </w:trPr>
        <w:tc>
          <w:tcPr>
            <w:tcW w:w="4968" w:type="dxa"/>
            <w:shd w:val="clear" w:color="auto" w:fill="auto"/>
          </w:tcPr>
          <w:p w:rsidR="00A2323D" w:rsidRPr="006C2CF0" w:rsidRDefault="00A2323D" w:rsidP="00DB3F85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C2CF0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6C2CF0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  <w:r w:rsidRPr="006C2C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90" w:type="dxa"/>
            <w:shd w:val="clear" w:color="auto" w:fill="auto"/>
          </w:tcPr>
          <w:p w:rsidR="00A2323D" w:rsidRPr="006C2CF0" w:rsidRDefault="00A2323D" w:rsidP="00BC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2C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2323D" w:rsidRPr="00180F85" w:rsidTr="00A2323D">
        <w:tc>
          <w:tcPr>
            <w:tcW w:w="4968" w:type="dxa"/>
            <w:shd w:val="clear" w:color="auto" w:fill="auto"/>
          </w:tcPr>
          <w:p w:rsidR="00A2323D" w:rsidRPr="006C2CF0" w:rsidRDefault="00A2323D" w:rsidP="001F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6C2CF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690" w:type="dxa"/>
            <w:shd w:val="clear" w:color="auto" w:fill="auto"/>
          </w:tcPr>
          <w:p w:rsidR="00A2323D" w:rsidRPr="006C2CF0" w:rsidRDefault="00A2323D" w:rsidP="001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2323D" w:rsidRPr="00180F85" w:rsidTr="00A2323D">
        <w:tc>
          <w:tcPr>
            <w:tcW w:w="4968" w:type="dxa"/>
            <w:shd w:val="clear" w:color="auto" w:fill="auto"/>
          </w:tcPr>
          <w:p w:rsidR="00A2323D" w:rsidRPr="006C2CF0" w:rsidRDefault="00A2323D" w:rsidP="001F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690" w:type="dxa"/>
            <w:shd w:val="clear" w:color="auto" w:fill="auto"/>
          </w:tcPr>
          <w:p w:rsidR="00A2323D" w:rsidRPr="006C2CF0" w:rsidRDefault="00A2323D" w:rsidP="001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2323D" w:rsidRPr="00180F85" w:rsidTr="00A2323D">
        <w:tc>
          <w:tcPr>
            <w:tcW w:w="4968" w:type="dxa"/>
            <w:shd w:val="clear" w:color="auto" w:fill="auto"/>
          </w:tcPr>
          <w:p w:rsidR="00A2323D" w:rsidRPr="006C2CF0" w:rsidRDefault="00A2323D" w:rsidP="001F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690" w:type="dxa"/>
            <w:shd w:val="clear" w:color="auto" w:fill="auto"/>
          </w:tcPr>
          <w:p w:rsidR="00A2323D" w:rsidRPr="006C2CF0" w:rsidRDefault="00A2323D" w:rsidP="001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A2323D" w:rsidRPr="00180F85" w:rsidTr="00A2323D">
        <w:tc>
          <w:tcPr>
            <w:tcW w:w="4968" w:type="dxa"/>
            <w:shd w:val="clear" w:color="auto" w:fill="auto"/>
          </w:tcPr>
          <w:p w:rsidR="00A2323D" w:rsidRPr="006C2CF0" w:rsidRDefault="00A2323D" w:rsidP="001F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690" w:type="dxa"/>
            <w:shd w:val="clear" w:color="auto" w:fill="auto"/>
          </w:tcPr>
          <w:p w:rsidR="00A2323D" w:rsidRPr="006C2CF0" w:rsidRDefault="00A2323D" w:rsidP="001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ในหน่วยงานต่างประเทศ</w:t>
            </w:r>
          </w:p>
        </w:tc>
      </w:tr>
      <w:tr w:rsidR="00A2323D" w:rsidRPr="00180F85" w:rsidTr="00A2323D">
        <w:tc>
          <w:tcPr>
            <w:tcW w:w="4968" w:type="dxa"/>
            <w:shd w:val="clear" w:color="auto" w:fill="auto"/>
          </w:tcPr>
          <w:p w:rsidR="00A2323D" w:rsidRPr="006C2CF0" w:rsidRDefault="00A2323D" w:rsidP="001F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C2CF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690" w:type="dxa"/>
            <w:shd w:val="clear" w:color="auto" w:fill="auto"/>
          </w:tcPr>
          <w:p w:rsidR="00A2323D" w:rsidRPr="006C2CF0" w:rsidRDefault="00A2323D" w:rsidP="0018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CF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D757D" w:rsidRDefault="00BD757D" w:rsidP="00BD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:rsidR="00A2323D" w:rsidRDefault="00DB3F85" w:rsidP="00DB3F85">
      <w:pPr>
        <w:pStyle w:val="ListParagraph"/>
        <w:autoSpaceDE w:val="0"/>
        <w:autoSpaceDN w:val="0"/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* </w:t>
      </w:r>
      <w:r w:rsidR="00D406FB" w:rsidRPr="00513A03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A2323D" w:rsidRDefault="00A2323D" w:rsidP="00DB3F85">
      <w:pPr>
        <w:pStyle w:val="ListParagraph"/>
        <w:autoSpaceDE w:val="0"/>
        <w:autoSpaceDN w:val="0"/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D406FB" w:rsidRPr="00E65BE6" w:rsidRDefault="00D406FB" w:rsidP="00753DBF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346" w:hanging="346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5BE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406FB" w:rsidRPr="00D406FB" w:rsidRDefault="00D406FB" w:rsidP="00D4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A6CF5" w:rsidRPr="005A6CF5" w:rsidRDefault="005A6CF5" w:rsidP="005A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A6CF5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5A6CF5">
        <w:rPr>
          <w:rFonts w:ascii="Angsana New" w:hAnsi="Angsana New"/>
          <w:color w:val="000000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5A6CF5">
        <w:rPr>
          <w:rFonts w:ascii="Angsana New" w:hAnsi="Angsana New"/>
          <w:color w:val="000000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:rsidR="00D406FB" w:rsidRPr="00D406FB" w:rsidRDefault="00D406FB" w:rsidP="00D4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406FB" w:rsidRDefault="00D406FB" w:rsidP="00D4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06FB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ของ</w:t>
      </w:r>
      <w:r w:rsidR="006C2CF0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D406FB">
        <w:rPr>
          <w:rFonts w:ascii="Angsana New" w:hAnsi="Angsana New"/>
          <w:color w:val="000000"/>
          <w:sz w:val="30"/>
          <w:szCs w:val="30"/>
          <w:cs/>
        </w:rPr>
        <w:t> </w:t>
      </w:r>
    </w:p>
    <w:p w:rsidR="00D406FB" w:rsidRPr="00D406FB" w:rsidRDefault="00D406FB" w:rsidP="00D4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727F3" w:rsidRDefault="007727F3" w:rsidP="00D10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E2EDD" w:rsidRPr="00254A81" w:rsidRDefault="003E2EDD" w:rsidP="00A459B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sectPr w:rsidR="003E2EDD" w:rsidRPr="00254A81" w:rsidSect="00565946">
      <w:headerReference w:type="default" r:id="rId1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863" w:rsidRDefault="00633863">
      <w:r>
        <w:separator/>
      </w:r>
    </w:p>
  </w:endnote>
  <w:endnote w:type="continuationSeparator" w:id="0">
    <w:p w:rsidR="00633863" w:rsidRDefault="0063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D85" w:rsidRPr="00FB28A9" w:rsidRDefault="00EC6D8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4C1" w:rsidRPr="003125BC" w:rsidRDefault="00E864C1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863" w:rsidRDefault="00633863">
      <w:r>
        <w:separator/>
      </w:r>
    </w:p>
  </w:footnote>
  <w:footnote w:type="continuationSeparator" w:id="0">
    <w:p w:rsidR="00633863" w:rsidRDefault="0063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4C1" w:rsidRPr="00BE6A57" w:rsidRDefault="00E864C1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</w:p>
  <w:p w:rsidR="00E864C1" w:rsidRDefault="00E864C1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E864C1" w:rsidRDefault="00E864C1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63</w:t>
    </w:r>
  </w:p>
  <w:p w:rsidR="00E864C1" w:rsidRPr="00254659" w:rsidRDefault="00E864C1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4C1" w:rsidRPr="00BE6A57" w:rsidRDefault="00E864C1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</w:p>
  <w:p w:rsidR="00E864C1" w:rsidRDefault="00E864C1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E864C1" w:rsidRDefault="00E864C1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63</w:t>
    </w:r>
  </w:p>
  <w:p w:rsidR="00E864C1" w:rsidRPr="00254A81" w:rsidRDefault="00E864C1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1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15"/>
  </w:num>
  <w:num w:numId="6">
    <w:abstractNumId w:val="7"/>
  </w:num>
  <w:num w:numId="7">
    <w:abstractNumId w:val="9"/>
  </w:num>
  <w:num w:numId="8">
    <w:abstractNumId w:val="13"/>
  </w:num>
  <w:num w:numId="9">
    <w:abstractNumId w:val="3"/>
  </w:num>
  <w:num w:numId="10">
    <w:abstractNumId w:val="8"/>
  </w:num>
  <w:num w:numId="11">
    <w:abstractNumId w:val="12"/>
  </w:num>
  <w:num w:numId="12">
    <w:abstractNumId w:val="3"/>
  </w:num>
  <w:num w:numId="13">
    <w:abstractNumId w:val="0"/>
  </w:num>
  <w:num w:numId="14">
    <w:abstractNumId w:val="5"/>
  </w:num>
  <w:num w:numId="15">
    <w:abstractNumId w:val="0"/>
  </w:num>
  <w:num w:numId="16">
    <w:abstractNumId w:val="0"/>
  </w:num>
  <w:num w:numId="17">
    <w:abstractNumId w:val="0"/>
  </w:num>
  <w:num w:numId="18">
    <w:abstractNumId w:val="2"/>
  </w:num>
  <w:num w:numId="19">
    <w:abstractNumId w:val="0"/>
  </w:num>
  <w:num w:numId="20">
    <w:abstractNumId w:val="11"/>
  </w:num>
  <w:num w:numId="21">
    <w:abstractNumId w:val="14"/>
  </w:num>
  <w:num w:numId="22">
    <w:abstractNumId w:val="10"/>
  </w:num>
  <w:num w:numId="2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62B"/>
    <w:rsid w:val="000009E5"/>
    <w:rsid w:val="00000EC3"/>
    <w:rsid w:val="0000100B"/>
    <w:rsid w:val="00001498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8E2"/>
    <w:rsid w:val="00005ACB"/>
    <w:rsid w:val="00005BAB"/>
    <w:rsid w:val="00006A22"/>
    <w:rsid w:val="00006DD5"/>
    <w:rsid w:val="00006F80"/>
    <w:rsid w:val="00007613"/>
    <w:rsid w:val="000076CF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5103"/>
    <w:rsid w:val="00015111"/>
    <w:rsid w:val="0001532E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68A"/>
    <w:rsid w:val="00021CAD"/>
    <w:rsid w:val="00022087"/>
    <w:rsid w:val="000222E4"/>
    <w:rsid w:val="0002234A"/>
    <w:rsid w:val="000225C2"/>
    <w:rsid w:val="00022A53"/>
    <w:rsid w:val="00023CE6"/>
    <w:rsid w:val="00023E3C"/>
    <w:rsid w:val="00023E52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5A3"/>
    <w:rsid w:val="00033EFB"/>
    <w:rsid w:val="0003500D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7D6"/>
    <w:rsid w:val="00060A9B"/>
    <w:rsid w:val="00060FA0"/>
    <w:rsid w:val="00061076"/>
    <w:rsid w:val="000615A7"/>
    <w:rsid w:val="00061695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EC"/>
    <w:rsid w:val="00064F69"/>
    <w:rsid w:val="00065008"/>
    <w:rsid w:val="0006537A"/>
    <w:rsid w:val="00065604"/>
    <w:rsid w:val="00065C76"/>
    <w:rsid w:val="00065DAC"/>
    <w:rsid w:val="00066100"/>
    <w:rsid w:val="00066DCD"/>
    <w:rsid w:val="00066E87"/>
    <w:rsid w:val="00066F67"/>
    <w:rsid w:val="000672F9"/>
    <w:rsid w:val="000675C1"/>
    <w:rsid w:val="00067861"/>
    <w:rsid w:val="00070A65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927"/>
    <w:rsid w:val="00075D37"/>
    <w:rsid w:val="00075FFE"/>
    <w:rsid w:val="000763C4"/>
    <w:rsid w:val="00076626"/>
    <w:rsid w:val="0007695A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42DE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45E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887"/>
    <w:rsid w:val="000A64EC"/>
    <w:rsid w:val="000A6646"/>
    <w:rsid w:val="000A681F"/>
    <w:rsid w:val="000A6B19"/>
    <w:rsid w:val="000A7758"/>
    <w:rsid w:val="000A78E1"/>
    <w:rsid w:val="000A7D24"/>
    <w:rsid w:val="000A7FE3"/>
    <w:rsid w:val="000B013E"/>
    <w:rsid w:val="000B04B0"/>
    <w:rsid w:val="000B0A5B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DF0"/>
    <w:rsid w:val="000C5079"/>
    <w:rsid w:val="000C539F"/>
    <w:rsid w:val="000C55F6"/>
    <w:rsid w:val="000C606C"/>
    <w:rsid w:val="000C60CC"/>
    <w:rsid w:val="000C6188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412F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8D6"/>
    <w:rsid w:val="000F09AA"/>
    <w:rsid w:val="000F0BC6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635B"/>
    <w:rsid w:val="000F63C3"/>
    <w:rsid w:val="000F6884"/>
    <w:rsid w:val="000F6F02"/>
    <w:rsid w:val="000F70F4"/>
    <w:rsid w:val="000F744C"/>
    <w:rsid w:val="00100142"/>
    <w:rsid w:val="0010163B"/>
    <w:rsid w:val="00101A2A"/>
    <w:rsid w:val="00101D86"/>
    <w:rsid w:val="00101E1D"/>
    <w:rsid w:val="001022A4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C30"/>
    <w:rsid w:val="00110C31"/>
    <w:rsid w:val="001111B4"/>
    <w:rsid w:val="001111E1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412C"/>
    <w:rsid w:val="001344A9"/>
    <w:rsid w:val="001346D4"/>
    <w:rsid w:val="00134D5F"/>
    <w:rsid w:val="00134F04"/>
    <w:rsid w:val="00135138"/>
    <w:rsid w:val="0013549D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20"/>
    <w:rsid w:val="00140655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D8F"/>
    <w:rsid w:val="001476E8"/>
    <w:rsid w:val="001477FB"/>
    <w:rsid w:val="001479E1"/>
    <w:rsid w:val="00147A72"/>
    <w:rsid w:val="00147C10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0F85"/>
    <w:rsid w:val="001810C7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B3"/>
    <w:rsid w:val="001C6B2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67C"/>
    <w:rsid w:val="001D455D"/>
    <w:rsid w:val="001D4602"/>
    <w:rsid w:val="001D50EA"/>
    <w:rsid w:val="001D5200"/>
    <w:rsid w:val="001D522E"/>
    <w:rsid w:val="001D569B"/>
    <w:rsid w:val="001D58E8"/>
    <w:rsid w:val="001D5CD7"/>
    <w:rsid w:val="001D5D99"/>
    <w:rsid w:val="001D68F2"/>
    <w:rsid w:val="001D6989"/>
    <w:rsid w:val="001D6DE8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5CD"/>
    <w:rsid w:val="001E56F2"/>
    <w:rsid w:val="001E5A65"/>
    <w:rsid w:val="001E5D60"/>
    <w:rsid w:val="001E711F"/>
    <w:rsid w:val="001E76DB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E68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50E6"/>
    <w:rsid w:val="002363D2"/>
    <w:rsid w:val="0023690C"/>
    <w:rsid w:val="0023696E"/>
    <w:rsid w:val="00236EFF"/>
    <w:rsid w:val="00237022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2225"/>
    <w:rsid w:val="002524CA"/>
    <w:rsid w:val="00252647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74A1"/>
    <w:rsid w:val="0026771A"/>
    <w:rsid w:val="002707D7"/>
    <w:rsid w:val="00270D84"/>
    <w:rsid w:val="00270D87"/>
    <w:rsid w:val="00271213"/>
    <w:rsid w:val="00271216"/>
    <w:rsid w:val="00271CFF"/>
    <w:rsid w:val="0027246E"/>
    <w:rsid w:val="0027270F"/>
    <w:rsid w:val="0027295F"/>
    <w:rsid w:val="00272D23"/>
    <w:rsid w:val="002734AC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8B9"/>
    <w:rsid w:val="00276EC6"/>
    <w:rsid w:val="00276F0F"/>
    <w:rsid w:val="0027745D"/>
    <w:rsid w:val="002775DC"/>
    <w:rsid w:val="00277B88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C2"/>
    <w:rsid w:val="002923D5"/>
    <w:rsid w:val="00292DF9"/>
    <w:rsid w:val="00293041"/>
    <w:rsid w:val="00293470"/>
    <w:rsid w:val="0029489D"/>
    <w:rsid w:val="00294959"/>
    <w:rsid w:val="0029496E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478"/>
    <w:rsid w:val="002C79A4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CC2"/>
    <w:rsid w:val="00306E49"/>
    <w:rsid w:val="00307929"/>
    <w:rsid w:val="003106C8"/>
    <w:rsid w:val="00310BAA"/>
    <w:rsid w:val="00310CDC"/>
    <w:rsid w:val="00311319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B2D"/>
    <w:rsid w:val="0032529C"/>
    <w:rsid w:val="00325618"/>
    <w:rsid w:val="00325A62"/>
    <w:rsid w:val="00325C89"/>
    <w:rsid w:val="00325FA9"/>
    <w:rsid w:val="00326461"/>
    <w:rsid w:val="003267EF"/>
    <w:rsid w:val="00327557"/>
    <w:rsid w:val="00327B73"/>
    <w:rsid w:val="0033022B"/>
    <w:rsid w:val="00331012"/>
    <w:rsid w:val="00331205"/>
    <w:rsid w:val="0033174C"/>
    <w:rsid w:val="00331786"/>
    <w:rsid w:val="00331AEA"/>
    <w:rsid w:val="00331EDD"/>
    <w:rsid w:val="00331F60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1D92"/>
    <w:rsid w:val="00341FF4"/>
    <w:rsid w:val="00342A9C"/>
    <w:rsid w:val="00342EE8"/>
    <w:rsid w:val="0034379B"/>
    <w:rsid w:val="00343A16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606D7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B1"/>
    <w:rsid w:val="003717DA"/>
    <w:rsid w:val="003719B5"/>
    <w:rsid w:val="00371BBF"/>
    <w:rsid w:val="00371FC9"/>
    <w:rsid w:val="003721E6"/>
    <w:rsid w:val="0037248A"/>
    <w:rsid w:val="00372A4F"/>
    <w:rsid w:val="00372AAC"/>
    <w:rsid w:val="00372C1B"/>
    <w:rsid w:val="00373378"/>
    <w:rsid w:val="0037352F"/>
    <w:rsid w:val="00373EE4"/>
    <w:rsid w:val="00373F6E"/>
    <w:rsid w:val="003743F7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CE9"/>
    <w:rsid w:val="00377DBA"/>
    <w:rsid w:val="00377F8F"/>
    <w:rsid w:val="0038051B"/>
    <w:rsid w:val="00381513"/>
    <w:rsid w:val="003817A7"/>
    <w:rsid w:val="00382500"/>
    <w:rsid w:val="00382906"/>
    <w:rsid w:val="00382BE7"/>
    <w:rsid w:val="003830F0"/>
    <w:rsid w:val="00383858"/>
    <w:rsid w:val="003838C4"/>
    <w:rsid w:val="00383992"/>
    <w:rsid w:val="00383A8B"/>
    <w:rsid w:val="00384667"/>
    <w:rsid w:val="00384B88"/>
    <w:rsid w:val="00385C2A"/>
    <w:rsid w:val="00385CFC"/>
    <w:rsid w:val="0038605A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8E3"/>
    <w:rsid w:val="003A5944"/>
    <w:rsid w:val="003A5F27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BA4"/>
    <w:rsid w:val="003D703E"/>
    <w:rsid w:val="003D71FB"/>
    <w:rsid w:val="003D73F0"/>
    <w:rsid w:val="003E0536"/>
    <w:rsid w:val="003E0929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E3"/>
    <w:rsid w:val="003E40F4"/>
    <w:rsid w:val="003E41F8"/>
    <w:rsid w:val="003E4D97"/>
    <w:rsid w:val="003E5214"/>
    <w:rsid w:val="003E5404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97E"/>
    <w:rsid w:val="00402B97"/>
    <w:rsid w:val="0040339F"/>
    <w:rsid w:val="004039A4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5EA"/>
    <w:rsid w:val="0042693F"/>
    <w:rsid w:val="00426D32"/>
    <w:rsid w:val="00426F15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E40"/>
    <w:rsid w:val="00454E4A"/>
    <w:rsid w:val="004550BD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722"/>
    <w:rsid w:val="004608B8"/>
    <w:rsid w:val="00460D5A"/>
    <w:rsid w:val="004616BB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DD"/>
    <w:rsid w:val="00481566"/>
    <w:rsid w:val="004816BB"/>
    <w:rsid w:val="00481826"/>
    <w:rsid w:val="004825E8"/>
    <w:rsid w:val="00482DAC"/>
    <w:rsid w:val="004830E6"/>
    <w:rsid w:val="004834E0"/>
    <w:rsid w:val="0048377A"/>
    <w:rsid w:val="00483C44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E9"/>
    <w:rsid w:val="00491C1F"/>
    <w:rsid w:val="004920C5"/>
    <w:rsid w:val="00493061"/>
    <w:rsid w:val="004932A6"/>
    <w:rsid w:val="00493DEC"/>
    <w:rsid w:val="00493EEC"/>
    <w:rsid w:val="00493FE9"/>
    <w:rsid w:val="00494348"/>
    <w:rsid w:val="00494414"/>
    <w:rsid w:val="00494563"/>
    <w:rsid w:val="004946E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51CD"/>
    <w:rsid w:val="004A525C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3B8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1C8E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E0"/>
    <w:rsid w:val="004E3F1E"/>
    <w:rsid w:val="004E40FF"/>
    <w:rsid w:val="004E422F"/>
    <w:rsid w:val="004E54EA"/>
    <w:rsid w:val="004E577F"/>
    <w:rsid w:val="004E5E70"/>
    <w:rsid w:val="004E6230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4A"/>
    <w:rsid w:val="00501565"/>
    <w:rsid w:val="005015EB"/>
    <w:rsid w:val="00501D35"/>
    <w:rsid w:val="00502242"/>
    <w:rsid w:val="00502AAA"/>
    <w:rsid w:val="00502CEB"/>
    <w:rsid w:val="00503096"/>
    <w:rsid w:val="005038A1"/>
    <w:rsid w:val="00503D09"/>
    <w:rsid w:val="00503F43"/>
    <w:rsid w:val="005040E5"/>
    <w:rsid w:val="0050434D"/>
    <w:rsid w:val="005045EB"/>
    <w:rsid w:val="00504DC5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7ED0"/>
    <w:rsid w:val="00530507"/>
    <w:rsid w:val="00530740"/>
    <w:rsid w:val="00530AF1"/>
    <w:rsid w:val="00530C77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585E"/>
    <w:rsid w:val="00545D60"/>
    <w:rsid w:val="00546465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C44"/>
    <w:rsid w:val="00555EB7"/>
    <w:rsid w:val="00555F77"/>
    <w:rsid w:val="005563F9"/>
    <w:rsid w:val="005564F6"/>
    <w:rsid w:val="00556A88"/>
    <w:rsid w:val="00556AAC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729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97B"/>
    <w:rsid w:val="00591BF2"/>
    <w:rsid w:val="005921DE"/>
    <w:rsid w:val="00592247"/>
    <w:rsid w:val="0059334C"/>
    <w:rsid w:val="005933E0"/>
    <w:rsid w:val="005934EF"/>
    <w:rsid w:val="005939C1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4C6"/>
    <w:rsid w:val="005A58B4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F7"/>
    <w:rsid w:val="005C72BE"/>
    <w:rsid w:val="005C7524"/>
    <w:rsid w:val="005C76C7"/>
    <w:rsid w:val="005C7CB2"/>
    <w:rsid w:val="005C7DEF"/>
    <w:rsid w:val="005D0028"/>
    <w:rsid w:val="005D0BFC"/>
    <w:rsid w:val="005D0F71"/>
    <w:rsid w:val="005D1290"/>
    <w:rsid w:val="005D1409"/>
    <w:rsid w:val="005D1A55"/>
    <w:rsid w:val="005D20FC"/>
    <w:rsid w:val="005D218E"/>
    <w:rsid w:val="005D21BF"/>
    <w:rsid w:val="005D2931"/>
    <w:rsid w:val="005D2CB0"/>
    <w:rsid w:val="005D2E2B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425"/>
    <w:rsid w:val="005D75D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626F"/>
    <w:rsid w:val="005E6295"/>
    <w:rsid w:val="005E62A4"/>
    <w:rsid w:val="005E64EF"/>
    <w:rsid w:val="005E6C8B"/>
    <w:rsid w:val="005E6CE4"/>
    <w:rsid w:val="005E6D0E"/>
    <w:rsid w:val="005E6E25"/>
    <w:rsid w:val="005E7266"/>
    <w:rsid w:val="005E7466"/>
    <w:rsid w:val="005E7B4F"/>
    <w:rsid w:val="005E7DBC"/>
    <w:rsid w:val="005E7DE2"/>
    <w:rsid w:val="005F00A9"/>
    <w:rsid w:val="005F13DF"/>
    <w:rsid w:val="005F1419"/>
    <w:rsid w:val="005F1760"/>
    <w:rsid w:val="005F17FF"/>
    <w:rsid w:val="005F1D4C"/>
    <w:rsid w:val="005F26B8"/>
    <w:rsid w:val="005F27F8"/>
    <w:rsid w:val="005F35B3"/>
    <w:rsid w:val="005F37D8"/>
    <w:rsid w:val="005F3E86"/>
    <w:rsid w:val="005F3E8F"/>
    <w:rsid w:val="005F4495"/>
    <w:rsid w:val="005F4944"/>
    <w:rsid w:val="005F4D0A"/>
    <w:rsid w:val="005F5D7A"/>
    <w:rsid w:val="005F5D83"/>
    <w:rsid w:val="005F61AE"/>
    <w:rsid w:val="005F61CD"/>
    <w:rsid w:val="005F6E42"/>
    <w:rsid w:val="005F7038"/>
    <w:rsid w:val="005F771D"/>
    <w:rsid w:val="00600402"/>
    <w:rsid w:val="00600566"/>
    <w:rsid w:val="00600698"/>
    <w:rsid w:val="00600D8B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DCC"/>
    <w:rsid w:val="00604E8A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88C"/>
    <w:rsid w:val="00623489"/>
    <w:rsid w:val="00623748"/>
    <w:rsid w:val="00624053"/>
    <w:rsid w:val="00624350"/>
    <w:rsid w:val="0062448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2675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40023"/>
    <w:rsid w:val="00641557"/>
    <w:rsid w:val="0064163C"/>
    <w:rsid w:val="00641846"/>
    <w:rsid w:val="00641A30"/>
    <w:rsid w:val="00641B33"/>
    <w:rsid w:val="00641D00"/>
    <w:rsid w:val="00641EC0"/>
    <w:rsid w:val="00642391"/>
    <w:rsid w:val="006426F2"/>
    <w:rsid w:val="00642B12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6A1"/>
    <w:rsid w:val="00656931"/>
    <w:rsid w:val="00656ABF"/>
    <w:rsid w:val="00656DF1"/>
    <w:rsid w:val="00656E1D"/>
    <w:rsid w:val="0065728B"/>
    <w:rsid w:val="006575B3"/>
    <w:rsid w:val="006579FB"/>
    <w:rsid w:val="00657DD2"/>
    <w:rsid w:val="00657EE5"/>
    <w:rsid w:val="00657F55"/>
    <w:rsid w:val="0066007E"/>
    <w:rsid w:val="00660384"/>
    <w:rsid w:val="006609E4"/>
    <w:rsid w:val="00660ABA"/>
    <w:rsid w:val="00660DC7"/>
    <w:rsid w:val="00660FE0"/>
    <w:rsid w:val="006612EC"/>
    <w:rsid w:val="00661CFD"/>
    <w:rsid w:val="00662487"/>
    <w:rsid w:val="00662BB5"/>
    <w:rsid w:val="00662FD1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3123"/>
    <w:rsid w:val="006737C8"/>
    <w:rsid w:val="00674365"/>
    <w:rsid w:val="006747A9"/>
    <w:rsid w:val="00674940"/>
    <w:rsid w:val="00674979"/>
    <w:rsid w:val="00674AC4"/>
    <w:rsid w:val="0067536C"/>
    <w:rsid w:val="00675381"/>
    <w:rsid w:val="0067542F"/>
    <w:rsid w:val="006758DD"/>
    <w:rsid w:val="0067606B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23B"/>
    <w:rsid w:val="006A14CC"/>
    <w:rsid w:val="006A1B0E"/>
    <w:rsid w:val="006A1B37"/>
    <w:rsid w:val="006A250A"/>
    <w:rsid w:val="006A2695"/>
    <w:rsid w:val="006A2A27"/>
    <w:rsid w:val="006A2F21"/>
    <w:rsid w:val="006A314E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1F9"/>
    <w:rsid w:val="006C036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F56"/>
    <w:rsid w:val="006C50EE"/>
    <w:rsid w:val="006C57ED"/>
    <w:rsid w:val="006C580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B9D"/>
    <w:rsid w:val="007122DF"/>
    <w:rsid w:val="007129EC"/>
    <w:rsid w:val="00712F07"/>
    <w:rsid w:val="00713222"/>
    <w:rsid w:val="007132DF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B00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EAB"/>
    <w:rsid w:val="00731227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2F"/>
    <w:rsid w:val="0073453D"/>
    <w:rsid w:val="0073460C"/>
    <w:rsid w:val="007347CA"/>
    <w:rsid w:val="007349C7"/>
    <w:rsid w:val="00735559"/>
    <w:rsid w:val="00735816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E"/>
    <w:rsid w:val="007611B3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D99"/>
    <w:rsid w:val="00764DE0"/>
    <w:rsid w:val="00765145"/>
    <w:rsid w:val="007654CC"/>
    <w:rsid w:val="00765875"/>
    <w:rsid w:val="00765A5B"/>
    <w:rsid w:val="00765EA9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879"/>
    <w:rsid w:val="007A7F04"/>
    <w:rsid w:val="007B04A2"/>
    <w:rsid w:val="007B07C6"/>
    <w:rsid w:val="007B0886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2014"/>
    <w:rsid w:val="007C255B"/>
    <w:rsid w:val="007C26DF"/>
    <w:rsid w:val="007C26FA"/>
    <w:rsid w:val="007C27AC"/>
    <w:rsid w:val="007C28D3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E60"/>
    <w:rsid w:val="007F0006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ACF"/>
    <w:rsid w:val="007F4D19"/>
    <w:rsid w:val="007F50A3"/>
    <w:rsid w:val="007F584B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8003CE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12C7"/>
    <w:rsid w:val="0082143C"/>
    <w:rsid w:val="0082145C"/>
    <w:rsid w:val="008214D2"/>
    <w:rsid w:val="00821628"/>
    <w:rsid w:val="008220E3"/>
    <w:rsid w:val="0082278A"/>
    <w:rsid w:val="008229F2"/>
    <w:rsid w:val="00823175"/>
    <w:rsid w:val="008231C0"/>
    <w:rsid w:val="0082336D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927"/>
    <w:rsid w:val="00832E4C"/>
    <w:rsid w:val="00833A4E"/>
    <w:rsid w:val="0083438C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ECC"/>
    <w:rsid w:val="0084328E"/>
    <w:rsid w:val="008433BF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20A9"/>
    <w:rsid w:val="008626A7"/>
    <w:rsid w:val="00862A8A"/>
    <w:rsid w:val="00862C5F"/>
    <w:rsid w:val="00863097"/>
    <w:rsid w:val="00863C19"/>
    <w:rsid w:val="00863E83"/>
    <w:rsid w:val="00864095"/>
    <w:rsid w:val="0086418B"/>
    <w:rsid w:val="00864E4E"/>
    <w:rsid w:val="0086519D"/>
    <w:rsid w:val="008659BC"/>
    <w:rsid w:val="00866115"/>
    <w:rsid w:val="00866154"/>
    <w:rsid w:val="00866C42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9F2"/>
    <w:rsid w:val="008726CF"/>
    <w:rsid w:val="00872B55"/>
    <w:rsid w:val="00872D32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453E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857"/>
    <w:rsid w:val="00887A9B"/>
    <w:rsid w:val="008902C8"/>
    <w:rsid w:val="008905D4"/>
    <w:rsid w:val="00890640"/>
    <w:rsid w:val="00890DD5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DD"/>
    <w:rsid w:val="008A0A0A"/>
    <w:rsid w:val="008A0B79"/>
    <w:rsid w:val="008A0E6E"/>
    <w:rsid w:val="008A17EA"/>
    <w:rsid w:val="008A1CAA"/>
    <w:rsid w:val="008A29FD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8A"/>
    <w:rsid w:val="008B66A7"/>
    <w:rsid w:val="008B675B"/>
    <w:rsid w:val="008B6D30"/>
    <w:rsid w:val="008B72B5"/>
    <w:rsid w:val="008B7466"/>
    <w:rsid w:val="008C068E"/>
    <w:rsid w:val="008C177F"/>
    <w:rsid w:val="008C1984"/>
    <w:rsid w:val="008C1A65"/>
    <w:rsid w:val="008C29DB"/>
    <w:rsid w:val="008C32FC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36A3"/>
    <w:rsid w:val="008D3706"/>
    <w:rsid w:val="008D3E78"/>
    <w:rsid w:val="008D41DA"/>
    <w:rsid w:val="008D430E"/>
    <w:rsid w:val="008D44FE"/>
    <w:rsid w:val="008D4E0F"/>
    <w:rsid w:val="008D50EE"/>
    <w:rsid w:val="008D5470"/>
    <w:rsid w:val="008D54FC"/>
    <w:rsid w:val="008D5EA2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87A"/>
    <w:rsid w:val="008F08FE"/>
    <w:rsid w:val="008F0B59"/>
    <w:rsid w:val="008F0ED8"/>
    <w:rsid w:val="008F0F92"/>
    <w:rsid w:val="008F1059"/>
    <w:rsid w:val="008F22A0"/>
    <w:rsid w:val="008F26C0"/>
    <w:rsid w:val="008F2756"/>
    <w:rsid w:val="008F2A33"/>
    <w:rsid w:val="008F2FC2"/>
    <w:rsid w:val="008F3F48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2FDA"/>
    <w:rsid w:val="00913498"/>
    <w:rsid w:val="0091407D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266"/>
    <w:rsid w:val="009262B0"/>
    <w:rsid w:val="0092655E"/>
    <w:rsid w:val="009266D6"/>
    <w:rsid w:val="0092721F"/>
    <w:rsid w:val="0092779D"/>
    <w:rsid w:val="00930746"/>
    <w:rsid w:val="00930991"/>
    <w:rsid w:val="00930AA2"/>
    <w:rsid w:val="00931A11"/>
    <w:rsid w:val="00931A41"/>
    <w:rsid w:val="00931CF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5568"/>
    <w:rsid w:val="009D602F"/>
    <w:rsid w:val="009D60E5"/>
    <w:rsid w:val="009D6A3B"/>
    <w:rsid w:val="009D7190"/>
    <w:rsid w:val="009D72D0"/>
    <w:rsid w:val="009D7585"/>
    <w:rsid w:val="009D790F"/>
    <w:rsid w:val="009E01D1"/>
    <w:rsid w:val="009E07F8"/>
    <w:rsid w:val="009E0E9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D48"/>
    <w:rsid w:val="009F6763"/>
    <w:rsid w:val="009F6A28"/>
    <w:rsid w:val="009F6AC3"/>
    <w:rsid w:val="009F6E36"/>
    <w:rsid w:val="009F71A9"/>
    <w:rsid w:val="009F7B63"/>
    <w:rsid w:val="00A00154"/>
    <w:rsid w:val="00A00973"/>
    <w:rsid w:val="00A00B97"/>
    <w:rsid w:val="00A00C16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1987"/>
    <w:rsid w:val="00A11C5B"/>
    <w:rsid w:val="00A121B9"/>
    <w:rsid w:val="00A122A9"/>
    <w:rsid w:val="00A1249D"/>
    <w:rsid w:val="00A12B5B"/>
    <w:rsid w:val="00A12F08"/>
    <w:rsid w:val="00A1346F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87F"/>
    <w:rsid w:val="00A25CBD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C8A"/>
    <w:rsid w:val="00A55CD3"/>
    <w:rsid w:val="00A55DEC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454"/>
    <w:rsid w:val="00AA36B0"/>
    <w:rsid w:val="00AA389A"/>
    <w:rsid w:val="00AA38E6"/>
    <w:rsid w:val="00AA38FD"/>
    <w:rsid w:val="00AA416C"/>
    <w:rsid w:val="00AA4642"/>
    <w:rsid w:val="00AA51A3"/>
    <w:rsid w:val="00AA51CD"/>
    <w:rsid w:val="00AA582A"/>
    <w:rsid w:val="00AA66FC"/>
    <w:rsid w:val="00AA6B73"/>
    <w:rsid w:val="00AA706A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C014D"/>
    <w:rsid w:val="00AC025B"/>
    <w:rsid w:val="00AC04AD"/>
    <w:rsid w:val="00AC09E6"/>
    <w:rsid w:val="00AC0FB8"/>
    <w:rsid w:val="00AC16D0"/>
    <w:rsid w:val="00AC1782"/>
    <w:rsid w:val="00AC1CF3"/>
    <w:rsid w:val="00AC2050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D39"/>
    <w:rsid w:val="00AD228E"/>
    <w:rsid w:val="00AD23C6"/>
    <w:rsid w:val="00AD2646"/>
    <w:rsid w:val="00AD2BA3"/>
    <w:rsid w:val="00AD2CF6"/>
    <w:rsid w:val="00AD2D75"/>
    <w:rsid w:val="00AD31F9"/>
    <w:rsid w:val="00AD38CB"/>
    <w:rsid w:val="00AD39D0"/>
    <w:rsid w:val="00AD3B0B"/>
    <w:rsid w:val="00AD3B37"/>
    <w:rsid w:val="00AD40C9"/>
    <w:rsid w:val="00AD4442"/>
    <w:rsid w:val="00AD4601"/>
    <w:rsid w:val="00AD47A7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461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489"/>
    <w:rsid w:val="00AF4CEF"/>
    <w:rsid w:val="00AF4E28"/>
    <w:rsid w:val="00AF520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A3E"/>
    <w:rsid w:val="00B00C33"/>
    <w:rsid w:val="00B00C36"/>
    <w:rsid w:val="00B00E8F"/>
    <w:rsid w:val="00B0101B"/>
    <w:rsid w:val="00B010C9"/>
    <w:rsid w:val="00B016FF"/>
    <w:rsid w:val="00B0237A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0FD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312"/>
    <w:rsid w:val="00B259A4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94D"/>
    <w:rsid w:val="00B45D84"/>
    <w:rsid w:val="00B461E5"/>
    <w:rsid w:val="00B467D1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22F"/>
    <w:rsid w:val="00B81D2E"/>
    <w:rsid w:val="00B8200C"/>
    <w:rsid w:val="00B82206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888"/>
    <w:rsid w:val="00B929A9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213D"/>
    <w:rsid w:val="00BA2298"/>
    <w:rsid w:val="00BA22BE"/>
    <w:rsid w:val="00BA2680"/>
    <w:rsid w:val="00BA2944"/>
    <w:rsid w:val="00BA3C9A"/>
    <w:rsid w:val="00BA41F7"/>
    <w:rsid w:val="00BA443B"/>
    <w:rsid w:val="00BA45CB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32E1"/>
    <w:rsid w:val="00BB39A6"/>
    <w:rsid w:val="00BB3C88"/>
    <w:rsid w:val="00BB3CA0"/>
    <w:rsid w:val="00BB4024"/>
    <w:rsid w:val="00BB4070"/>
    <w:rsid w:val="00BB40E9"/>
    <w:rsid w:val="00BB41FF"/>
    <w:rsid w:val="00BB420D"/>
    <w:rsid w:val="00BB4AD9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10D3"/>
    <w:rsid w:val="00BC1215"/>
    <w:rsid w:val="00BC1EC3"/>
    <w:rsid w:val="00BC216C"/>
    <w:rsid w:val="00BC21C7"/>
    <w:rsid w:val="00BC2665"/>
    <w:rsid w:val="00BC2E1F"/>
    <w:rsid w:val="00BC2F64"/>
    <w:rsid w:val="00BC3061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B5D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D8B"/>
    <w:rsid w:val="00BD1F7C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E87"/>
    <w:rsid w:val="00BD4E8D"/>
    <w:rsid w:val="00BD5643"/>
    <w:rsid w:val="00BD5B37"/>
    <w:rsid w:val="00BD5B4D"/>
    <w:rsid w:val="00BD5D64"/>
    <w:rsid w:val="00BD68D7"/>
    <w:rsid w:val="00BD6AB0"/>
    <w:rsid w:val="00BD6DED"/>
    <w:rsid w:val="00BD702D"/>
    <w:rsid w:val="00BD757D"/>
    <w:rsid w:val="00BD7C33"/>
    <w:rsid w:val="00BE046F"/>
    <w:rsid w:val="00BE05E5"/>
    <w:rsid w:val="00BE08D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5688"/>
    <w:rsid w:val="00C35EDE"/>
    <w:rsid w:val="00C35F09"/>
    <w:rsid w:val="00C36352"/>
    <w:rsid w:val="00C36B22"/>
    <w:rsid w:val="00C36B88"/>
    <w:rsid w:val="00C36B8E"/>
    <w:rsid w:val="00C37425"/>
    <w:rsid w:val="00C37F8D"/>
    <w:rsid w:val="00C40165"/>
    <w:rsid w:val="00C40AF3"/>
    <w:rsid w:val="00C41427"/>
    <w:rsid w:val="00C414FD"/>
    <w:rsid w:val="00C41689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B5B"/>
    <w:rsid w:val="00C525F7"/>
    <w:rsid w:val="00C52959"/>
    <w:rsid w:val="00C536CF"/>
    <w:rsid w:val="00C544F6"/>
    <w:rsid w:val="00C54580"/>
    <w:rsid w:val="00C54A39"/>
    <w:rsid w:val="00C551C8"/>
    <w:rsid w:val="00C55693"/>
    <w:rsid w:val="00C557D2"/>
    <w:rsid w:val="00C55B47"/>
    <w:rsid w:val="00C55E2C"/>
    <w:rsid w:val="00C55F79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A5F"/>
    <w:rsid w:val="00C6448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34BD"/>
    <w:rsid w:val="00C73C5B"/>
    <w:rsid w:val="00C73D3D"/>
    <w:rsid w:val="00C74264"/>
    <w:rsid w:val="00C744BB"/>
    <w:rsid w:val="00C748CA"/>
    <w:rsid w:val="00C748EF"/>
    <w:rsid w:val="00C74D25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810"/>
    <w:rsid w:val="00C846AF"/>
    <w:rsid w:val="00C84ABD"/>
    <w:rsid w:val="00C84CCB"/>
    <w:rsid w:val="00C85403"/>
    <w:rsid w:val="00C85C47"/>
    <w:rsid w:val="00C8607B"/>
    <w:rsid w:val="00C863EE"/>
    <w:rsid w:val="00C869A7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D86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783"/>
    <w:rsid w:val="00CB2957"/>
    <w:rsid w:val="00CB2FAF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40A"/>
    <w:rsid w:val="00CD1E43"/>
    <w:rsid w:val="00CD2093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662"/>
    <w:rsid w:val="00CD7798"/>
    <w:rsid w:val="00CD794F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4108"/>
    <w:rsid w:val="00CE42C9"/>
    <w:rsid w:val="00CE4414"/>
    <w:rsid w:val="00CE4433"/>
    <w:rsid w:val="00CE44B5"/>
    <w:rsid w:val="00CE47E6"/>
    <w:rsid w:val="00CE47F4"/>
    <w:rsid w:val="00CE4AFE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4CF3"/>
    <w:rsid w:val="00D05131"/>
    <w:rsid w:val="00D05163"/>
    <w:rsid w:val="00D05B41"/>
    <w:rsid w:val="00D05F33"/>
    <w:rsid w:val="00D0650D"/>
    <w:rsid w:val="00D0680F"/>
    <w:rsid w:val="00D06AF5"/>
    <w:rsid w:val="00D06F3C"/>
    <w:rsid w:val="00D0723B"/>
    <w:rsid w:val="00D07A42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31D0"/>
    <w:rsid w:val="00D23539"/>
    <w:rsid w:val="00D2406C"/>
    <w:rsid w:val="00D2432E"/>
    <w:rsid w:val="00D243BB"/>
    <w:rsid w:val="00D2454A"/>
    <w:rsid w:val="00D245CE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10B4"/>
    <w:rsid w:val="00D51252"/>
    <w:rsid w:val="00D515C8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616F"/>
    <w:rsid w:val="00D667A8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F12"/>
    <w:rsid w:val="00D80AD4"/>
    <w:rsid w:val="00D80C31"/>
    <w:rsid w:val="00D80EBC"/>
    <w:rsid w:val="00D815DB"/>
    <w:rsid w:val="00D816A4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F01"/>
    <w:rsid w:val="00D93EC4"/>
    <w:rsid w:val="00D940AE"/>
    <w:rsid w:val="00D94650"/>
    <w:rsid w:val="00D946AF"/>
    <w:rsid w:val="00D94F20"/>
    <w:rsid w:val="00D9528D"/>
    <w:rsid w:val="00D956FC"/>
    <w:rsid w:val="00D95BCE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1097"/>
    <w:rsid w:val="00DA12F5"/>
    <w:rsid w:val="00DA1355"/>
    <w:rsid w:val="00DA18B1"/>
    <w:rsid w:val="00DA191B"/>
    <w:rsid w:val="00DA1DBB"/>
    <w:rsid w:val="00DA24A1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969"/>
    <w:rsid w:val="00DA7C9D"/>
    <w:rsid w:val="00DA7D5D"/>
    <w:rsid w:val="00DB008F"/>
    <w:rsid w:val="00DB0120"/>
    <w:rsid w:val="00DB0791"/>
    <w:rsid w:val="00DB0A0E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F6F"/>
    <w:rsid w:val="00DD7305"/>
    <w:rsid w:val="00DD73C0"/>
    <w:rsid w:val="00DD7670"/>
    <w:rsid w:val="00DD77C3"/>
    <w:rsid w:val="00DE0324"/>
    <w:rsid w:val="00DE03CF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8DB"/>
    <w:rsid w:val="00E010EF"/>
    <w:rsid w:val="00E012C3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32C"/>
    <w:rsid w:val="00E14569"/>
    <w:rsid w:val="00E155EE"/>
    <w:rsid w:val="00E15A5E"/>
    <w:rsid w:val="00E15AD5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751"/>
    <w:rsid w:val="00E21766"/>
    <w:rsid w:val="00E218AA"/>
    <w:rsid w:val="00E218E3"/>
    <w:rsid w:val="00E21CFA"/>
    <w:rsid w:val="00E226F8"/>
    <w:rsid w:val="00E227E5"/>
    <w:rsid w:val="00E22818"/>
    <w:rsid w:val="00E23166"/>
    <w:rsid w:val="00E233D9"/>
    <w:rsid w:val="00E23970"/>
    <w:rsid w:val="00E23B94"/>
    <w:rsid w:val="00E23DE1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23D"/>
    <w:rsid w:val="00E302D6"/>
    <w:rsid w:val="00E30492"/>
    <w:rsid w:val="00E304B2"/>
    <w:rsid w:val="00E3055E"/>
    <w:rsid w:val="00E30801"/>
    <w:rsid w:val="00E317EE"/>
    <w:rsid w:val="00E318C5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CDC"/>
    <w:rsid w:val="00E56EAD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44E"/>
    <w:rsid w:val="00E636A5"/>
    <w:rsid w:val="00E63FD3"/>
    <w:rsid w:val="00E64656"/>
    <w:rsid w:val="00E64865"/>
    <w:rsid w:val="00E65013"/>
    <w:rsid w:val="00E655A2"/>
    <w:rsid w:val="00E65A1B"/>
    <w:rsid w:val="00E65BE6"/>
    <w:rsid w:val="00E65BFC"/>
    <w:rsid w:val="00E65C95"/>
    <w:rsid w:val="00E6602D"/>
    <w:rsid w:val="00E6617A"/>
    <w:rsid w:val="00E6651F"/>
    <w:rsid w:val="00E665E8"/>
    <w:rsid w:val="00E66DE3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90250"/>
    <w:rsid w:val="00E90332"/>
    <w:rsid w:val="00E90C15"/>
    <w:rsid w:val="00E90E20"/>
    <w:rsid w:val="00E91091"/>
    <w:rsid w:val="00E911A8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AE"/>
    <w:rsid w:val="00EA0C4C"/>
    <w:rsid w:val="00EA1038"/>
    <w:rsid w:val="00EA104D"/>
    <w:rsid w:val="00EA1739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4C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412E"/>
    <w:rsid w:val="00EC492E"/>
    <w:rsid w:val="00EC517F"/>
    <w:rsid w:val="00EC62B2"/>
    <w:rsid w:val="00EC62F8"/>
    <w:rsid w:val="00EC6441"/>
    <w:rsid w:val="00EC6D22"/>
    <w:rsid w:val="00EC6D85"/>
    <w:rsid w:val="00EC7320"/>
    <w:rsid w:val="00EC74AC"/>
    <w:rsid w:val="00EC7574"/>
    <w:rsid w:val="00EC7E73"/>
    <w:rsid w:val="00ED04F8"/>
    <w:rsid w:val="00ED057F"/>
    <w:rsid w:val="00ED091B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1E1"/>
    <w:rsid w:val="00EE5892"/>
    <w:rsid w:val="00EE652E"/>
    <w:rsid w:val="00EE742B"/>
    <w:rsid w:val="00EE7510"/>
    <w:rsid w:val="00EF0854"/>
    <w:rsid w:val="00EF108E"/>
    <w:rsid w:val="00EF1144"/>
    <w:rsid w:val="00EF1722"/>
    <w:rsid w:val="00EF1942"/>
    <w:rsid w:val="00EF19DE"/>
    <w:rsid w:val="00EF2001"/>
    <w:rsid w:val="00EF3109"/>
    <w:rsid w:val="00EF322D"/>
    <w:rsid w:val="00EF3B86"/>
    <w:rsid w:val="00EF4057"/>
    <w:rsid w:val="00EF416F"/>
    <w:rsid w:val="00EF4D70"/>
    <w:rsid w:val="00EF539A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2A4"/>
    <w:rsid w:val="00F07C4B"/>
    <w:rsid w:val="00F10335"/>
    <w:rsid w:val="00F1060F"/>
    <w:rsid w:val="00F10716"/>
    <w:rsid w:val="00F108FD"/>
    <w:rsid w:val="00F10D5A"/>
    <w:rsid w:val="00F10E89"/>
    <w:rsid w:val="00F114B1"/>
    <w:rsid w:val="00F1175A"/>
    <w:rsid w:val="00F11F3B"/>
    <w:rsid w:val="00F1201E"/>
    <w:rsid w:val="00F12739"/>
    <w:rsid w:val="00F12D2F"/>
    <w:rsid w:val="00F12E94"/>
    <w:rsid w:val="00F1330D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1718"/>
    <w:rsid w:val="00F31B81"/>
    <w:rsid w:val="00F32038"/>
    <w:rsid w:val="00F32632"/>
    <w:rsid w:val="00F32BB3"/>
    <w:rsid w:val="00F32D4E"/>
    <w:rsid w:val="00F33203"/>
    <w:rsid w:val="00F33E4C"/>
    <w:rsid w:val="00F345EC"/>
    <w:rsid w:val="00F34B96"/>
    <w:rsid w:val="00F35B6C"/>
    <w:rsid w:val="00F3666B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7139"/>
    <w:rsid w:val="00F57468"/>
    <w:rsid w:val="00F6034C"/>
    <w:rsid w:val="00F603AE"/>
    <w:rsid w:val="00F603B2"/>
    <w:rsid w:val="00F60634"/>
    <w:rsid w:val="00F609DA"/>
    <w:rsid w:val="00F609FC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E89"/>
    <w:rsid w:val="00F93EA0"/>
    <w:rsid w:val="00F94312"/>
    <w:rsid w:val="00F9450D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50A"/>
    <w:rsid w:val="00FA15F2"/>
    <w:rsid w:val="00FA1BC9"/>
    <w:rsid w:val="00FA1BD3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64B"/>
    <w:rsid w:val="00FB59A8"/>
    <w:rsid w:val="00FB5A28"/>
    <w:rsid w:val="00FB5A99"/>
    <w:rsid w:val="00FB5C1E"/>
    <w:rsid w:val="00FB5D00"/>
    <w:rsid w:val="00FB5D89"/>
    <w:rsid w:val="00FB5F8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3300"/>
    <w:rsid w:val="00FD35AE"/>
    <w:rsid w:val="00FD375A"/>
    <w:rsid w:val="00FD389D"/>
    <w:rsid w:val="00FD41D0"/>
    <w:rsid w:val="00FD5293"/>
    <w:rsid w:val="00FD5BC1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49"/>
    <w:rsid w:val="00FE2779"/>
    <w:rsid w:val="00FE29D9"/>
    <w:rsid w:val="00FE33C4"/>
    <w:rsid w:val="00FE3958"/>
    <w:rsid w:val="00FE413B"/>
    <w:rsid w:val="00FE42B4"/>
    <w:rsid w:val="00FE4F74"/>
    <w:rsid w:val="00FE5552"/>
    <w:rsid w:val="00FE5E93"/>
    <w:rsid w:val="00FE65B8"/>
    <w:rsid w:val="00FE6A65"/>
    <w:rsid w:val="00FE6A6C"/>
    <w:rsid w:val="00FE739E"/>
    <w:rsid w:val="00FE7AF7"/>
    <w:rsid w:val="00FF027C"/>
    <w:rsid w:val="00FF065A"/>
    <w:rsid w:val="00FF0A31"/>
    <w:rsid w:val="00FF0EE8"/>
    <w:rsid w:val="00FF17B2"/>
    <w:rsid w:val="00FF1CBF"/>
    <w:rsid w:val="00FF21CB"/>
    <w:rsid w:val="00FF2B34"/>
    <w:rsid w:val="00FF2F34"/>
    <w:rsid w:val="00FF3990"/>
    <w:rsid w:val="00FF3AE1"/>
    <w:rsid w:val="00FF401E"/>
    <w:rsid w:val="00FF510C"/>
    <w:rsid w:val="00FF5156"/>
    <w:rsid w:val="00FF5B1D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CC8C37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E5F2A-6D1B-471F-B48C-0877E7A5D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57</Pages>
  <Words>13082</Words>
  <Characters>55611</Characters>
  <Application>Microsoft Office Word</Application>
  <DocSecurity>0</DocSecurity>
  <Lines>463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2020-05-27T05:36:00Z</cp:lastPrinted>
  <dcterms:created xsi:type="dcterms:W3CDTF">2020-05-28T08:28:00Z</dcterms:created>
  <dcterms:modified xsi:type="dcterms:W3CDTF">2020-05-28T08:31:00Z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