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7B2433" w:rsidRPr="00AC365B" w14:paraId="67CBEEDB" w14:textId="77777777" w:rsidTr="007E021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80B1C8" w14:textId="2AEC6A0E" w:rsidR="007B2433" w:rsidRPr="00AC365B" w:rsidRDefault="007926B1" w:rsidP="007E02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433" w:rsidRPr="00AC365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081349B" w14:textId="77777777" w:rsidR="007B2433" w:rsidRPr="00AC365B" w:rsidRDefault="007B2433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0EC1" w:rsidRPr="00AC365B" w14:paraId="0566F224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9394D7" w14:textId="77777777" w:rsidR="00BE0EC1" w:rsidRPr="00AC365B" w:rsidRDefault="00BE0EC1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7C1EB27" w14:textId="77777777" w:rsidR="00BE0EC1" w:rsidRPr="00AC365B" w:rsidRDefault="00BE0EC1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F29E9" w:rsidRPr="00AC365B" w14:paraId="643AA556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B82FDB" w14:textId="76C5A94B" w:rsidR="008F29E9" w:rsidRPr="00AC365B" w:rsidRDefault="000C653B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0AEDEA1A" w14:textId="09C4DE82" w:rsidR="008F29E9" w:rsidRPr="00AC365B" w:rsidRDefault="008F29E9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F29E9" w:rsidRPr="00AC365B" w14:paraId="1556ADAA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E5AF6E" w14:textId="68B0A10F" w:rsidR="008F29E9" w:rsidRPr="00AC365B" w:rsidRDefault="000C653B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F4E2E65" w14:textId="46CB1D05" w:rsidR="008F29E9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</w:t>
            </w:r>
            <w:r w:rsidR="00AE59AD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ใช้</w:t>
            </w: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</w:t>
            </w:r>
            <w:r w:rsidR="00AE59AD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ในการ</w:t>
            </w: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ดำเนินงานต่อเนื่อง</w:t>
            </w:r>
          </w:p>
        </w:tc>
      </w:tr>
      <w:tr w:rsidR="00B335E8" w:rsidRPr="00AC365B" w14:paraId="141A18D3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51057C" w14:textId="0FEE146D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C109B14" w14:textId="10B08EBF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335E8" w:rsidRPr="00AC365B" w14:paraId="60864A77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6FFDD" w14:textId="632DBA03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5B7632C3" w14:textId="606102B6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335E8" w:rsidRPr="00AC365B" w14:paraId="694C95A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E3A48E" w14:textId="41C09A9E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0A8D4995" w14:textId="04B1EB58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335E8" w:rsidRPr="00AC365B" w14:paraId="6F4B41E3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16B855" w14:textId="567591C2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957FB29" w14:textId="389E3FAC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335E8" w:rsidRPr="00AC365B" w14:paraId="56E40155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2B942E" w14:textId="7C0D7DBD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378726B0" w14:textId="29FD85DF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B335E8" w:rsidRPr="00AC365B" w14:paraId="19F75F6F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13FA17" w14:textId="71022010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5016E90C" w14:textId="7E05946C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335E8" w:rsidRPr="00AC365B" w14:paraId="17FD5DF7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14D248" w14:textId="132CB409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4472257" w14:textId="371C0053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B335E8" w:rsidRPr="00AC365B" w14:paraId="6DBC54C8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0A97F5" w14:textId="4DCF171E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3A7676E7" w14:textId="3A30B901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B335E8" w:rsidRPr="00AC365B" w14:paraId="5EF5BA0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6D0D66D4" w14:textId="2A557745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39E345B3" w14:textId="0D18E1E6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335E8" w:rsidRPr="00AC365B" w14:paraId="2F0DBB1F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F25EB" w14:textId="00D72A4C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6B156698" w14:textId="0E9EF958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335E8" w:rsidRPr="00AC365B" w14:paraId="0876B55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D06F4D" w14:textId="7883BC57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0290CF8B" w14:textId="03D04EB5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B335E8" w:rsidRPr="00AC365B" w14:paraId="422E7E5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9E8C0E" w14:textId="0AF3F480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3D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661D4D4" w14:textId="5D026298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335E8" w:rsidRPr="00AC365B" w14:paraId="20D3ABC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B29C37" w14:textId="6F99D37C" w:rsidR="00B335E8" w:rsidRPr="00AC365B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3D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48A5EF21" w14:textId="3F8D4B78" w:rsidR="00B335E8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335E8" w:rsidRPr="00AC365B" w14:paraId="3137905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724650" w14:textId="40D130BA" w:rsidR="00B335E8" w:rsidRPr="000A76C9" w:rsidRDefault="000C653B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3D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1B328F8" w14:textId="3AF7B2CE" w:rsidR="00B335E8" w:rsidRPr="000A76C9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217848" w:rsidRPr="00AC365B" w14:paraId="0752AE0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7776C5" w14:textId="298AED21" w:rsidR="00217848" w:rsidRPr="000A76C9" w:rsidRDefault="000C653B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3D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33455ECD" w14:textId="6EFE46DF" w:rsidR="00217848" w:rsidRPr="000A76C9" w:rsidRDefault="00217848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17848" w:rsidRPr="00AC365B" w14:paraId="551A1671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88E058" w14:textId="4597E718" w:rsidR="00217848" w:rsidRPr="000A76C9" w:rsidRDefault="00313D0E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74BEC1B4" w14:textId="06D03899" w:rsidR="00217848" w:rsidRPr="000A76C9" w:rsidRDefault="00217848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17848" w:rsidRPr="00AC365B" w14:paraId="6EC28A41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DBD739" w14:textId="567E09DD" w:rsidR="00217848" w:rsidRPr="000A76C9" w:rsidRDefault="00313D0E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084C360F" w14:textId="3C802864" w:rsidR="00217848" w:rsidRPr="000A76C9" w:rsidRDefault="00217848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17848" w:rsidRPr="00AC365B" w14:paraId="5C2A0DE6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BF3A05" w14:textId="6AFCD023" w:rsidR="00217848" w:rsidRPr="000A76C9" w:rsidRDefault="00313D0E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0458C27E" w14:textId="0B3E1341" w:rsidR="00217848" w:rsidRPr="000A76C9" w:rsidRDefault="00217848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217848" w:rsidRPr="00AC365B" w14:paraId="5B7E5D4E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41E40" w14:textId="7961FE27" w:rsidR="00217848" w:rsidRPr="000A76C9" w:rsidRDefault="000C653B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13D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554BE433" w14:textId="6A2D5638" w:rsidR="00217848" w:rsidRPr="000A76C9" w:rsidRDefault="00217848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17848" w:rsidRPr="00AC365B" w14:paraId="38143350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CE5EF1" w14:textId="6534F75C" w:rsidR="00217848" w:rsidRPr="000A76C9" w:rsidRDefault="000C653B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13D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7CFE0509" w14:textId="39D230D0" w:rsidR="00217848" w:rsidRPr="000A76C9" w:rsidRDefault="00217848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217848" w:rsidRPr="00AC365B" w14:paraId="7AF14039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016671" w14:textId="4633F07B" w:rsidR="00217848" w:rsidRPr="005F69D4" w:rsidRDefault="000C653B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13D0E"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0EEF9C8" w14:textId="6C14E2E9" w:rsidR="00217848" w:rsidRPr="005F69D4" w:rsidRDefault="00217848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17848" w:rsidRPr="00AC365B" w14:paraId="15C8957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39D15B" w14:textId="20426892" w:rsidR="00217848" w:rsidRPr="005F69D4" w:rsidRDefault="000C653B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13D0E"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5E845548" w14:textId="7851FF13" w:rsidR="00217848" w:rsidRPr="005F69D4" w:rsidRDefault="00217848" w:rsidP="002178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B37A34" w:rsidRPr="00AC365B" w14:paraId="5E09A995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395487" w14:textId="585A64FA" w:rsidR="00B37A34" w:rsidRPr="005F69D4" w:rsidRDefault="00B37A34" w:rsidP="00B37A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7920" w:type="dxa"/>
          </w:tcPr>
          <w:p w14:paraId="216C97D6" w14:textId="1EE0B43F" w:rsidR="00B37A34" w:rsidRPr="005F69D4" w:rsidRDefault="00B37A34" w:rsidP="00B37A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B37A34" w:rsidRPr="00AC365B" w14:paraId="7BF44609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BA5DA" w14:textId="2D6F9E2B" w:rsidR="00B37A34" w:rsidRPr="005F69D4" w:rsidRDefault="00B37A34" w:rsidP="00B37A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7920" w:type="dxa"/>
          </w:tcPr>
          <w:p w14:paraId="40D6652D" w14:textId="2E13A3D3" w:rsidR="00B37A34" w:rsidRPr="005F69D4" w:rsidRDefault="00B37A34" w:rsidP="00B37A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37A34" w:rsidRPr="00AC365B" w14:paraId="232B0106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2FCD8A" w14:textId="4280A514" w:rsidR="00B37A34" w:rsidRPr="005F69D4" w:rsidRDefault="00B37A34" w:rsidP="00B37A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7920" w:type="dxa"/>
          </w:tcPr>
          <w:p w14:paraId="75ED1427" w14:textId="5C49B86C" w:rsidR="00B37A34" w:rsidRPr="005F69D4" w:rsidRDefault="00B37A34" w:rsidP="00B37A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69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 (ขาดทุน) ต่อหุ้น</w:t>
            </w:r>
          </w:p>
        </w:tc>
      </w:tr>
    </w:tbl>
    <w:p w14:paraId="3970200B" w14:textId="77777777" w:rsidR="00B335E8" w:rsidRPr="00AC365B" w:rsidRDefault="00B335E8">
      <w:r w:rsidRPr="00AC365B">
        <w:rPr>
          <w:b/>
          <w:bCs/>
        </w:rPr>
        <w:br w:type="page"/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7920"/>
      </w:tblGrid>
      <w:tr w:rsidR="00BE0EC1" w:rsidRPr="00AC365B" w14:paraId="599AEC20" w14:textId="77777777" w:rsidTr="00F869F1">
        <w:tc>
          <w:tcPr>
            <w:tcW w:w="1278" w:type="dxa"/>
          </w:tcPr>
          <w:p w14:paraId="3C6651FA" w14:textId="05EDB740" w:rsidR="00BE0EC1" w:rsidRPr="00AC365B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920" w:type="dxa"/>
          </w:tcPr>
          <w:p w14:paraId="3C63BEC9" w14:textId="0B9BBB8B" w:rsidR="00BE0EC1" w:rsidRPr="00AC365B" w:rsidRDefault="00BE0EC1" w:rsidP="00BE0E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83D0B" w:rsidRPr="00AC365B" w14:paraId="4AE9CB80" w14:textId="77777777" w:rsidTr="00F869F1">
        <w:tc>
          <w:tcPr>
            <w:tcW w:w="1278" w:type="dxa"/>
          </w:tcPr>
          <w:p w14:paraId="433E4CC7" w14:textId="77777777" w:rsidR="00C83D0B" w:rsidRDefault="00C83D0B" w:rsidP="00C83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14395F" w14:textId="77777777" w:rsidR="00C83D0B" w:rsidRPr="00AC365B" w:rsidRDefault="00C83D0B" w:rsidP="00C83D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3D0B" w:rsidRPr="00AC365B" w14:paraId="5C068D0C" w14:textId="77777777" w:rsidTr="00F869F1">
        <w:tc>
          <w:tcPr>
            <w:tcW w:w="1278" w:type="dxa"/>
          </w:tcPr>
          <w:p w14:paraId="520173BA" w14:textId="6E33BE49" w:rsidR="00C83D0B" w:rsidRPr="00B37A34" w:rsidRDefault="00C83D0B" w:rsidP="00C83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7920" w:type="dxa"/>
          </w:tcPr>
          <w:p w14:paraId="4620310D" w14:textId="5217F227" w:rsidR="00C83D0B" w:rsidRPr="00B37A34" w:rsidRDefault="00C83D0B" w:rsidP="00C83D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83D0B" w:rsidRPr="00AC365B" w14:paraId="5A4E0070" w14:textId="77777777" w:rsidTr="00F869F1">
        <w:tc>
          <w:tcPr>
            <w:tcW w:w="1278" w:type="dxa"/>
          </w:tcPr>
          <w:p w14:paraId="62563F32" w14:textId="28820DD0" w:rsidR="00C83D0B" w:rsidRPr="00B37A34" w:rsidRDefault="00C83D0B" w:rsidP="00C83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7A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21C33ED4" w14:textId="2058B184" w:rsidR="00C83D0B" w:rsidRPr="00B37A34" w:rsidRDefault="00C83D0B" w:rsidP="00C83D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7A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C83D0B" w:rsidRPr="00AC365B" w14:paraId="109435A5" w14:textId="77777777" w:rsidTr="00F869F1">
        <w:tc>
          <w:tcPr>
            <w:tcW w:w="1278" w:type="dxa"/>
          </w:tcPr>
          <w:p w14:paraId="025DF096" w14:textId="1FA656D6" w:rsidR="00C83D0B" w:rsidRPr="00AC365B" w:rsidRDefault="00C83D0B" w:rsidP="00C83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752E698D" w14:textId="5975EEB9" w:rsidR="00C83D0B" w:rsidRPr="00AC365B" w:rsidRDefault="00C83D0B" w:rsidP="00C83D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C83D0B" w:rsidRPr="00AC365B" w14:paraId="4467863C" w14:textId="77777777" w:rsidTr="00F869F1">
        <w:tc>
          <w:tcPr>
            <w:tcW w:w="1278" w:type="dxa"/>
          </w:tcPr>
          <w:p w14:paraId="20DAB251" w14:textId="73772CF1" w:rsidR="00C83D0B" w:rsidRPr="00AC365B" w:rsidRDefault="00C83D0B" w:rsidP="00C83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336F0033" w14:textId="1C540B99" w:rsidR="00C83D0B" w:rsidRPr="00AC365B" w:rsidRDefault="00C83D0B" w:rsidP="00C83D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C83D0B" w:rsidRPr="00AC365B" w14:paraId="0B19EB1F" w14:textId="77777777" w:rsidTr="00F869F1">
        <w:tc>
          <w:tcPr>
            <w:tcW w:w="1278" w:type="dxa"/>
          </w:tcPr>
          <w:p w14:paraId="78BF57A9" w14:textId="27294A8A" w:rsidR="00C83D0B" w:rsidRPr="00AC365B" w:rsidRDefault="00C83D0B" w:rsidP="00C83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20DE4C18" w14:textId="5F4D9EA2" w:rsidR="00C83D0B" w:rsidRPr="00AC365B" w:rsidRDefault="00C83D0B" w:rsidP="00C83D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14:paraId="1B7E3C4F" w14:textId="77777777" w:rsidR="000D12EA" w:rsidRPr="00AC365B" w:rsidRDefault="000D12EA" w:rsidP="000D12EA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822E984" w14:textId="3635969D" w:rsidR="0025275A" w:rsidRPr="00AC365B" w:rsidRDefault="002371CF" w:rsidP="00B34C2D">
      <w:pPr>
        <w:pStyle w:val="index"/>
        <w:tabs>
          <w:tab w:val="clear" w:pos="1134"/>
        </w:tabs>
        <w:spacing w:after="0" w:line="240" w:lineRule="atLeast"/>
        <w:ind w:left="900" w:hanging="36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365B">
        <w:rPr>
          <w:b/>
          <w:bCs/>
        </w:rPr>
        <w:br w:type="page"/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4E654CF0" w14:textId="77777777" w:rsidR="0025275A" w:rsidRPr="007E0212" w:rsidRDefault="0025275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00"/>
        <w:jc w:val="thaiDistribute"/>
        <w:rPr>
          <w:rFonts w:asciiTheme="majorBidi" w:hAnsiTheme="majorBidi" w:cstheme="majorBidi"/>
        </w:rPr>
      </w:pPr>
    </w:p>
    <w:p w14:paraId="1F4560D1" w14:textId="71FC84AA" w:rsidR="0025275A" w:rsidRPr="00AC365B" w:rsidRDefault="004B6B6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ab/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9566A" w:rsidRPr="00AC365B">
        <w:rPr>
          <w:rFonts w:asciiTheme="majorBidi" w:hAnsiTheme="majorBidi" w:cstheme="majorBidi"/>
          <w:sz w:val="30"/>
          <w:szCs w:val="30"/>
          <w:cs/>
        </w:rPr>
        <w:t>นี้</w:t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AC365B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B4868"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="000C653B" w:rsidRPr="000C653B">
        <w:rPr>
          <w:rFonts w:asciiTheme="majorBidi" w:hAnsiTheme="majorBidi" w:cstheme="majorBidi"/>
          <w:sz w:val="30"/>
          <w:szCs w:val="30"/>
        </w:rPr>
        <w:t>2</w:t>
      </w:r>
      <w:r w:rsidR="00D610D5">
        <w:rPr>
          <w:rFonts w:asciiTheme="majorBidi" w:hAnsiTheme="majorBidi" w:cstheme="majorBidi"/>
          <w:sz w:val="30"/>
          <w:szCs w:val="30"/>
        </w:rPr>
        <w:t>5</w:t>
      </w:r>
      <w:r w:rsidR="009B5283">
        <w:rPr>
          <w:rFonts w:asciiTheme="majorBidi" w:hAnsiTheme="majorBidi" w:cstheme="majorBidi"/>
          <w:sz w:val="30"/>
          <w:szCs w:val="30"/>
        </w:rPr>
        <w:t xml:space="preserve"> </w:t>
      </w:r>
      <w:r w:rsidR="009B528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AB13DE" w:rsidRPr="00AC36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653B" w:rsidRPr="000C653B">
        <w:rPr>
          <w:rFonts w:asciiTheme="majorBidi" w:hAnsiTheme="majorBidi" w:cstheme="majorBidi"/>
          <w:sz w:val="30"/>
          <w:szCs w:val="30"/>
        </w:rPr>
        <w:t>2563</w:t>
      </w:r>
    </w:p>
    <w:p w14:paraId="439FEC4C" w14:textId="77777777" w:rsidR="00E66B73" w:rsidRPr="00AC365B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938E631" w14:textId="2E77BF95" w:rsidR="00E66B73" w:rsidRPr="00AC365B" w:rsidRDefault="00A55A02" w:rsidP="001800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C365B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E66B73" w:rsidRPr="00AC365B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  <w:r w:rsidR="00B970BF" w:rsidRPr="00AC365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6E3C3B0" w14:textId="77777777" w:rsidR="00E66B73" w:rsidRPr="00AC365B" w:rsidRDefault="00E66B73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AD70145" w14:textId="146E4C73" w:rsidR="00FF744B" w:rsidRPr="00AC365B" w:rsidRDefault="00ED72B8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44"/>
          <w:szCs w:val="44"/>
        </w:rPr>
      </w:pPr>
      <w:r w:rsidRPr="00AC365B">
        <w:rPr>
          <w:rFonts w:asciiTheme="majorBidi" w:hAnsiTheme="majorBidi" w:cstheme="majorBidi"/>
          <w:spacing w:val="4"/>
          <w:sz w:val="30"/>
          <w:szCs w:val="30"/>
          <w:cs/>
        </w:rPr>
        <w:tab/>
      </w:r>
      <w:r w:rsidR="00E66B73" w:rsidRPr="00AC365B">
        <w:rPr>
          <w:rFonts w:asciiTheme="majorBidi" w:hAnsiTheme="majorBidi" w:cstheme="majorBidi"/>
          <w:spacing w:val="4"/>
          <w:sz w:val="30"/>
          <w:szCs w:val="30"/>
          <w:cs/>
        </w:rPr>
        <w:t>บริษัท เนชั่น มัลติมีเดีย กรุ๊ป จำกัด (มหาชน)</w:t>
      </w:r>
      <w:r w:rsidR="00764C8F" w:rsidRPr="00AC365B">
        <w:rPr>
          <w:rFonts w:asciiTheme="majorBidi" w:hAnsiTheme="majorBidi" w:cstheme="majorBidi"/>
          <w:spacing w:val="4"/>
          <w:sz w:val="30"/>
          <w:szCs w:val="30"/>
        </w:rPr>
        <w:t xml:space="preserve"> “</w:t>
      </w:r>
      <w:r w:rsidR="00764C8F" w:rsidRPr="00AC365B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764C8F" w:rsidRPr="00AC365B">
        <w:rPr>
          <w:rFonts w:asciiTheme="majorBidi" w:hAnsiTheme="majorBidi" w:cstheme="majorBidi"/>
          <w:spacing w:val="4"/>
          <w:sz w:val="30"/>
          <w:szCs w:val="30"/>
        </w:rPr>
        <w:t>”</w:t>
      </w:r>
      <w:r w:rsidR="00764C8F" w:rsidRPr="00AC365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66B73" w:rsidRPr="00AC365B">
        <w:rPr>
          <w:rFonts w:asciiTheme="majorBidi" w:hAnsiTheme="majorBidi" w:cstheme="majorBidi"/>
          <w:spacing w:val="4"/>
          <w:sz w:val="30"/>
          <w:szCs w:val="30"/>
          <w:cs/>
        </w:rPr>
        <w:t>เป็นนิติบุคคล</w:t>
      </w:r>
      <w:r w:rsidR="00764C8F" w:rsidRPr="00AC365B">
        <w:rPr>
          <w:rFonts w:asciiTheme="majorBidi" w:hAnsiTheme="majorBidi" w:cstheme="majorBidi"/>
          <w:spacing w:val="4"/>
          <w:sz w:val="30"/>
          <w:szCs w:val="30"/>
          <w:cs/>
        </w:rPr>
        <w:t>ที่จัดตั้งขึ้น</w:t>
      </w:r>
      <w:r w:rsidR="00E66B73" w:rsidRPr="00AC365B">
        <w:rPr>
          <w:rFonts w:asciiTheme="majorBidi" w:hAnsiTheme="majorBidi" w:cstheme="majorBidi"/>
          <w:spacing w:val="4"/>
          <w:sz w:val="30"/>
          <w:szCs w:val="30"/>
          <w:cs/>
        </w:rPr>
        <w:t>ในประเทศไทย</w:t>
      </w:r>
      <w:r w:rsidR="001B4279" w:rsidRPr="00AC365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66B73" w:rsidRPr="00AC365B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311907" w:rsidRPr="00AC365B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FF744B" w:rsidRPr="00AC365B">
        <w:rPr>
          <w:rFonts w:asciiTheme="majorBidi" w:hAnsiTheme="majorBidi" w:cstheme="majorBidi"/>
          <w:spacing w:val="4"/>
          <w:sz w:val="30"/>
          <w:szCs w:val="30"/>
          <w:cs/>
        </w:rPr>
        <w:t>ที่อยู่</w:t>
      </w:r>
      <w:r w:rsidR="00AB0F46">
        <w:rPr>
          <w:rFonts w:asciiTheme="majorBidi" w:hAnsiTheme="majorBidi" w:cstheme="majorBidi"/>
          <w:spacing w:val="4"/>
          <w:sz w:val="30"/>
          <w:szCs w:val="30"/>
        </w:rPr>
        <w:br/>
      </w:r>
      <w:r w:rsidR="00FF744B" w:rsidRPr="00AB0F46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จดทะเบียนตั้งอยู่เลขที่ </w:t>
      </w:r>
      <w:r w:rsidR="000C653B" w:rsidRPr="000C653B">
        <w:rPr>
          <w:rFonts w:asciiTheme="majorBidi" w:hAnsiTheme="majorBidi" w:cstheme="majorBidi"/>
          <w:spacing w:val="-6"/>
          <w:sz w:val="30"/>
          <w:szCs w:val="30"/>
        </w:rPr>
        <w:t>1858</w:t>
      </w:r>
      <w:r w:rsidR="00330BF1" w:rsidRPr="00AB0F46">
        <w:rPr>
          <w:rFonts w:asciiTheme="majorBidi" w:hAnsiTheme="majorBidi" w:cstheme="majorBidi"/>
          <w:spacing w:val="-6"/>
          <w:sz w:val="30"/>
          <w:szCs w:val="30"/>
        </w:rPr>
        <w:t>/</w:t>
      </w:r>
      <w:r w:rsidR="000C653B" w:rsidRPr="000C653B">
        <w:rPr>
          <w:rFonts w:asciiTheme="majorBidi" w:hAnsiTheme="majorBidi" w:cstheme="majorBidi"/>
          <w:spacing w:val="-6"/>
          <w:sz w:val="30"/>
          <w:szCs w:val="30"/>
        </w:rPr>
        <w:t>121</w:t>
      </w:r>
      <w:r w:rsidR="008E58E2" w:rsidRPr="00AB0F46">
        <w:rPr>
          <w:rFonts w:asciiTheme="majorBidi" w:hAnsiTheme="majorBidi" w:cstheme="majorBidi"/>
          <w:spacing w:val="-6"/>
          <w:sz w:val="30"/>
          <w:szCs w:val="30"/>
        </w:rPr>
        <w:t>-</w:t>
      </w:r>
      <w:r w:rsidR="000C653B" w:rsidRPr="000C653B">
        <w:rPr>
          <w:rFonts w:asciiTheme="majorBidi" w:hAnsiTheme="majorBidi" w:cstheme="majorBidi"/>
          <w:spacing w:val="-6"/>
          <w:sz w:val="30"/>
          <w:szCs w:val="30"/>
        </w:rPr>
        <w:t>122</w:t>
      </w:r>
      <w:r w:rsidR="008E58E2" w:rsidRPr="00AB0F46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3256BC" w:rsidRPr="00AB0F4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C653B" w:rsidRPr="000C653B">
        <w:rPr>
          <w:rFonts w:asciiTheme="majorBidi" w:hAnsiTheme="majorBidi" w:cstheme="majorBidi"/>
          <w:spacing w:val="-6"/>
          <w:sz w:val="30"/>
          <w:szCs w:val="30"/>
        </w:rPr>
        <w:t>1858</w:t>
      </w:r>
      <w:r w:rsidR="006D4795" w:rsidRPr="00AB0F46">
        <w:rPr>
          <w:rFonts w:asciiTheme="majorBidi" w:hAnsiTheme="majorBidi" w:cstheme="majorBidi"/>
          <w:spacing w:val="-6"/>
          <w:sz w:val="30"/>
          <w:szCs w:val="30"/>
        </w:rPr>
        <w:t>/</w:t>
      </w:r>
      <w:r w:rsidR="000C653B" w:rsidRPr="000C653B">
        <w:rPr>
          <w:rFonts w:asciiTheme="majorBidi" w:hAnsiTheme="majorBidi" w:cstheme="majorBidi"/>
          <w:spacing w:val="-6"/>
          <w:sz w:val="30"/>
          <w:szCs w:val="30"/>
        </w:rPr>
        <w:t>125</w:t>
      </w:r>
      <w:r w:rsidR="008E58E2" w:rsidRPr="00AB0F46">
        <w:rPr>
          <w:rFonts w:asciiTheme="majorBidi" w:hAnsiTheme="majorBidi" w:cstheme="majorBidi"/>
          <w:spacing w:val="-6"/>
          <w:sz w:val="30"/>
          <w:szCs w:val="30"/>
        </w:rPr>
        <w:t>-</w:t>
      </w:r>
      <w:r w:rsidR="000C653B" w:rsidRPr="000C653B">
        <w:rPr>
          <w:rFonts w:asciiTheme="majorBidi" w:hAnsiTheme="majorBidi" w:cstheme="majorBidi"/>
          <w:spacing w:val="-6"/>
          <w:sz w:val="30"/>
          <w:szCs w:val="30"/>
        </w:rPr>
        <w:t>128</w:t>
      </w:r>
      <w:r w:rsidR="008E58E2" w:rsidRPr="00AB0F4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E5D90" w:rsidRPr="00AB0F46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ชั้น </w:t>
      </w:r>
      <w:r w:rsidR="000C653B" w:rsidRPr="000C653B">
        <w:rPr>
          <w:rFonts w:asciiTheme="majorBidi" w:hAnsiTheme="majorBidi" w:cstheme="majorBidi"/>
          <w:spacing w:val="-6"/>
          <w:sz w:val="30"/>
          <w:szCs w:val="30"/>
        </w:rPr>
        <w:t>28</w:t>
      </w:r>
      <w:r w:rsidR="00422F15" w:rsidRPr="00AB0F46">
        <w:rPr>
          <w:rFonts w:asciiTheme="majorBidi" w:hAnsiTheme="majorBidi" w:cstheme="majorBidi"/>
          <w:spacing w:val="-6"/>
          <w:sz w:val="30"/>
          <w:szCs w:val="30"/>
          <w:cs/>
        </w:rPr>
        <w:t xml:space="preserve">, </w:t>
      </w:r>
      <w:r w:rsidR="000C653B" w:rsidRPr="000C653B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2F6B7B" w:rsidRPr="00AB0F4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F6B7B" w:rsidRPr="00AB0F46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6D4795" w:rsidRPr="00AB0F4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C653B" w:rsidRPr="000C653B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8E58E2" w:rsidRPr="00AB0F4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E58E2" w:rsidRPr="00AB0F46">
        <w:rPr>
          <w:rFonts w:asciiTheme="majorBidi" w:hAnsiTheme="majorBidi" w:cstheme="majorBidi"/>
          <w:spacing w:val="-6"/>
          <w:sz w:val="30"/>
          <w:szCs w:val="30"/>
          <w:cs/>
        </w:rPr>
        <w:t>ถนน</w:t>
      </w:r>
      <w:r w:rsidR="00422F15" w:rsidRPr="00AB0F46">
        <w:rPr>
          <w:rFonts w:asciiTheme="majorBidi" w:hAnsiTheme="majorBidi" w:cstheme="majorBidi"/>
          <w:spacing w:val="-6"/>
          <w:sz w:val="30"/>
          <w:szCs w:val="30"/>
          <w:cs/>
        </w:rPr>
        <w:t>เทพรัตน</w:t>
      </w:r>
      <w:r w:rsidR="008E58E2" w:rsidRPr="00AB0F4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E58E2" w:rsidRPr="00AB0F46">
        <w:rPr>
          <w:rFonts w:asciiTheme="majorBidi" w:hAnsiTheme="majorBidi" w:cstheme="majorBidi"/>
          <w:spacing w:val="-6"/>
          <w:sz w:val="30"/>
          <w:szCs w:val="30"/>
          <w:cs/>
        </w:rPr>
        <w:t>แขวงบางนา</w:t>
      </w:r>
      <w:r w:rsidR="00422F15" w:rsidRPr="00AB0F46">
        <w:rPr>
          <w:rFonts w:asciiTheme="majorBidi" w:hAnsiTheme="majorBidi" w:cstheme="majorBidi"/>
          <w:spacing w:val="-6"/>
          <w:sz w:val="30"/>
          <w:szCs w:val="30"/>
          <w:cs/>
        </w:rPr>
        <w:t>ใต้</w:t>
      </w:r>
      <w:r w:rsidR="008E58E2" w:rsidRPr="00AB0F4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เขตบา</w:t>
      </w:r>
      <w:r w:rsidR="0099524C" w:rsidRPr="00AB0F46">
        <w:rPr>
          <w:rFonts w:asciiTheme="majorBidi" w:hAnsiTheme="majorBidi" w:cstheme="majorBidi"/>
          <w:spacing w:val="-6"/>
          <w:sz w:val="30"/>
          <w:szCs w:val="30"/>
          <w:cs/>
        </w:rPr>
        <w:t>ง</w:t>
      </w:r>
      <w:r w:rsidR="008E58E2" w:rsidRPr="00AB0F46">
        <w:rPr>
          <w:rFonts w:asciiTheme="majorBidi" w:hAnsiTheme="majorBidi" w:cstheme="majorBidi"/>
          <w:spacing w:val="-6"/>
          <w:sz w:val="30"/>
          <w:szCs w:val="30"/>
          <w:cs/>
        </w:rPr>
        <w:t>นา</w:t>
      </w:r>
      <w:r w:rsidR="008E58E2" w:rsidRPr="00AC365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E58E2" w:rsidRPr="00AC365B">
        <w:rPr>
          <w:rFonts w:asciiTheme="majorBidi" w:hAnsiTheme="majorBidi" w:cstheme="majorBidi"/>
          <w:spacing w:val="4"/>
          <w:sz w:val="30"/>
          <w:szCs w:val="30"/>
          <w:cs/>
        </w:rPr>
        <w:t>กรุงเทพมหานคร</w:t>
      </w:r>
    </w:p>
    <w:p w14:paraId="15586EBD" w14:textId="77777777" w:rsidR="00FF744B" w:rsidRPr="00AC365B" w:rsidRDefault="00FF744B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C9D04C0" w14:textId="2F8D2934" w:rsidR="0017421C" w:rsidRPr="00AC365B" w:rsidRDefault="00ED72B8" w:rsidP="004A5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ab/>
      </w:r>
      <w:r w:rsidR="00FF744B" w:rsidRPr="00AC365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66B73" w:rsidRPr="00AC365B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764C8F" w:rsidRPr="00AC365B">
        <w:rPr>
          <w:rFonts w:asciiTheme="majorBidi" w:hAnsiTheme="majorBidi" w:cstheme="majorBidi"/>
          <w:sz w:val="30"/>
          <w:szCs w:val="30"/>
          <w:cs/>
        </w:rPr>
        <w:t>กับ</w:t>
      </w:r>
      <w:r w:rsidR="00E66B73" w:rsidRPr="00AC365B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567213" w:rsidRPr="00AC365B">
        <w:rPr>
          <w:rFonts w:asciiTheme="majorBidi" w:hAnsiTheme="majorBidi" w:cstheme="majorBidi"/>
          <w:sz w:val="30"/>
          <w:szCs w:val="30"/>
          <w:cs/>
        </w:rPr>
        <w:t>เมื่อ</w:t>
      </w:r>
      <w:r w:rsidR="00043E2A" w:rsidRPr="00AC365B">
        <w:rPr>
          <w:rFonts w:asciiTheme="majorBidi" w:hAnsiTheme="majorBidi" w:cstheme="majorBidi"/>
          <w:sz w:val="30"/>
          <w:szCs w:val="30"/>
          <w:cs/>
        </w:rPr>
        <w:t>เดือน</w:t>
      </w:r>
      <w:r w:rsidR="00764C8F" w:rsidRPr="00AC365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C653B" w:rsidRPr="000C653B">
        <w:rPr>
          <w:rFonts w:asciiTheme="majorBidi" w:hAnsiTheme="majorBidi" w:cstheme="majorBidi"/>
          <w:sz w:val="30"/>
          <w:szCs w:val="30"/>
        </w:rPr>
        <w:t>2531</w:t>
      </w:r>
      <w:r w:rsidR="00764C8F" w:rsidRPr="00AC365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ECC2D84" w14:textId="77777777" w:rsidR="00BC1CEE" w:rsidRPr="00AC365B" w:rsidRDefault="00BC1CEE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9FAECDA" w14:textId="24BA0E15" w:rsidR="001B4279" w:rsidRPr="005239B6" w:rsidRDefault="00C17293" w:rsidP="002B6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4A5A22">
        <w:rPr>
          <w:rFonts w:asciiTheme="majorBidi" w:hAnsiTheme="majorBidi" w:cstheme="majorBidi"/>
          <w:spacing w:val="-6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</w:t>
      </w:r>
      <w:r w:rsidR="00857E2B" w:rsidRPr="004A5A2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234EAF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สิ่งพิมพ์ </w:t>
      </w:r>
      <w:r w:rsidR="00770912" w:rsidRPr="004A5A22">
        <w:rPr>
          <w:rFonts w:asciiTheme="majorBidi" w:hAnsiTheme="majorBidi" w:cstheme="majorBidi"/>
          <w:spacing w:val="-6"/>
          <w:sz w:val="30"/>
          <w:szCs w:val="30"/>
          <w:cs/>
        </w:rPr>
        <w:t>ให้บริการโฆษณา</w:t>
      </w:r>
      <w:r w:rsidR="00234EAF" w:rsidRPr="004A5A2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6276DF" w:rsidRPr="004A5A22">
        <w:rPr>
          <w:rFonts w:asciiTheme="majorBidi" w:hAnsiTheme="majorBidi" w:cstheme="majorBidi"/>
          <w:spacing w:val="-6"/>
          <w:sz w:val="30"/>
          <w:szCs w:val="30"/>
          <w:cs/>
        </w:rPr>
        <w:t>ข้อมูลข่าวสา</w:t>
      </w:r>
      <w:r w:rsidR="00F73C32" w:rsidRPr="004A5A22">
        <w:rPr>
          <w:rFonts w:asciiTheme="majorBidi" w:hAnsiTheme="majorBidi" w:cstheme="majorBidi"/>
          <w:spacing w:val="-6"/>
          <w:sz w:val="30"/>
          <w:szCs w:val="30"/>
          <w:cs/>
        </w:rPr>
        <w:t>ร</w:t>
      </w:r>
      <w:r w:rsidR="00857E2B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70912" w:rsidRPr="00AC365B">
        <w:rPr>
          <w:rFonts w:asciiTheme="majorBidi" w:hAnsiTheme="majorBidi" w:cstheme="majorBidi"/>
          <w:spacing w:val="-6"/>
          <w:sz w:val="30"/>
          <w:szCs w:val="30"/>
          <w:cs/>
        </w:rPr>
        <w:t>และอื่นๆ</w:t>
      </w:r>
      <w:r w:rsidR="00BE6A95" w:rsidRPr="00AC365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E6A95" w:rsidRPr="00AC365B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กลุ่มบริษัทดำเนินธุรกิจหลักเกี่ยวกับ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>การผลิต</w:t>
      </w:r>
      <w:r w:rsidR="0099524C" w:rsidRPr="004A5A2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>จำหน่ายหนังสือ</w:t>
      </w:r>
      <w:r w:rsidR="00BB6C09" w:rsidRPr="004A5A22">
        <w:rPr>
          <w:rFonts w:asciiTheme="majorBidi" w:hAnsiTheme="majorBidi" w:cstheme="majorBidi"/>
          <w:spacing w:val="-6"/>
          <w:sz w:val="30"/>
          <w:szCs w:val="30"/>
          <w:cs/>
        </w:rPr>
        <w:t>พิมพ์ สิ่งพิมพ์ สิ่งพิมพ์ดิจิ</w:t>
      </w:r>
      <w:r w:rsidR="00E73F6C" w:rsidRPr="004A5A22">
        <w:rPr>
          <w:rFonts w:asciiTheme="majorBidi" w:hAnsiTheme="majorBidi" w:cstheme="majorBidi"/>
          <w:spacing w:val="-6"/>
          <w:sz w:val="30"/>
          <w:szCs w:val="30"/>
          <w:cs/>
        </w:rPr>
        <w:t>ตอล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000566A5" w:rsidRPr="004A5A22">
        <w:rPr>
          <w:rFonts w:asciiTheme="majorBidi" w:hAnsiTheme="majorBidi" w:cstheme="majorBidi"/>
          <w:spacing w:val="-6"/>
          <w:sz w:val="30"/>
          <w:szCs w:val="30"/>
        </w:rPr>
        <w:br/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>สื่อโฆษณา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ผลิตรายการโทรทัศน์ ให้บริการโฆษณาและข้อมูลข่าวสารผ่านสื่อโทรทัศน์และอื่นๆ </w:t>
      </w:r>
      <w:r w:rsidR="001B4279" w:rsidRPr="00AC365B">
        <w:rPr>
          <w:rFonts w:asciiTheme="majorBidi" w:hAnsiTheme="majorBidi" w:cstheme="majorBidi"/>
          <w:spacing w:val="-6"/>
          <w:sz w:val="30"/>
          <w:szCs w:val="30"/>
          <w:cs/>
        </w:rPr>
        <w:t>รายละเอียดของ</w:t>
      </w:r>
      <w:r w:rsidR="004A5A22">
        <w:rPr>
          <w:rFonts w:asciiTheme="majorBidi" w:hAnsiTheme="majorBidi" w:cstheme="majorBidi"/>
          <w:spacing w:val="-6"/>
          <w:sz w:val="30"/>
          <w:szCs w:val="30"/>
        </w:rPr>
        <w:br/>
      </w:r>
      <w:r w:rsidR="006974D8" w:rsidRPr="004A5A22">
        <w:rPr>
          <w:rFonts w:asciiTheme="majorBidi" w:hAnsiTheme="majorBidi" w:cstheme="majorBidi"/>
          <w:spacing w:val="-6"/>
          <w:sz w:val="30"/>
          <w:szCs w:val="30"/>
          <w:cs/>
        </w:rPr>
        <w:t>บริษัทร่วมและ</w:t>
      </w:r>
      <w:r w:rsidR="001B4279" w:rsidRPr="004A5A22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</w:t>
      </w:r>
      <w:r w:rsidR="0049566A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ณ วันที่ </w:t>
      </w:r>
      <w:r w:rsidR="000C653B" w:rsidRPr="004A5A22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426366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="00330BF1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C653B" w:rsidRPr="004A5A22">
        <w:rPr>
          <w:rFonts w:asciiTheme="majorBidi" w:hAnsiTheme="majorBidi" w:cstheme="majorBidi"/>
          <w:spacing w:val="-6"/>
          <w:sz w:val="30"/>
          <w:szCs w:val="30"/>
        </w:rPr>
        <w:t>2562</w:t>
      </w:r>
      <w:r w:rsidR="00716186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00ED72B8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C653B" w:rsidRPr="004A5A22">
        <w:rPr>
          <w:rFonts w:asciiTheme="majorBidi" w:hAnsiTheme="majorBidi" w:cstheme="majorBidi"/>
          <w:spacing w:val="-6"/>
          <w:sz w:val="30"/>
          <w:szCs w:val="30"/>
        </w:rPr>
        <w:t>2561</w:t>
      </w:r>
      <w:r w:rsidR="00AA417A" w:rsidRPr="004A5A2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57E2B" w:rsidRPr="004A5A22">
        <w:rPr>
          <w:rFonts w:asciiTheme="majorBidi" w:hAnsiTheme="majorBidi" w:cstheme="majorBidi"/>
          <w:spacing w:val="-6"/>
          <w:sz w:val="30"/>
          <w:szCs w:val="30"/>
          <w:cs/>
        </w:rPr>
        <w:t>ได้เปิดเผยไว้</w:t>
      </w:r>
      <w:r w:rsidR="005B35E9" w:rsidRPr="004A5A22">
        <w:rPr>
          <w:rFonts w:asciiTheme="majorBidi" w:hAnsiTheme="majorBidi" w:cstheme="majorBidi"/>
          <w:spacing w:val="-6"/>
          <w:sz w:val="30"/>
          <w:szCs w:val="30"/>
          <w:cs/>
        </w:rPr>
        <w:t>ในหมายเหตุ</w:t>
      </w:r>
      <w:r w:rsidR="001A3F1E" w:rsidRPr="004A5A22">
        <w:rPr>
          <w:rFonts w:asciiTheme="majorBidi" w:hAnsiTheme="majorBidi" w:cstheme="majorBidi"/>
          <w:spacing w:val="-6"/>
          <w:sz w:val="30"/>
          <w:szCs w:val="30"/>
          <w:cs/>
        </w:rPr>
        <w:t>ข้อ</w:t>
      </w:r>
      <w:r w:rsidR="00546AE3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C653B" w:rsidRPr="004A5A22">
        <w:rPr>
          <w:rFonts w:asciiTheme="majorBidi" w:hAnsiTheme="majorBidi" w:cstheme="majorBidi"/>
          <w:spacing w:val="-6"/>
          <w:sz w:val="30"/>
          <w:szCs w:val="30"/>
        </w:rPr>
        <w:t>11</w:t>
      </w:r>
      <w:r w:rsidR="006974D8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0C653B" w:rsidRPr="004A5A22">
        <w:rPr>
          <w:rFonts w:asciiTheme="majorBidi" w:hAnsiTheme="majorBidi" w:cstheme="majorBidi"/>
          <w:spacing w:val="-6"/>
          <w:sz w:val="30"/>
          <w:szCs w:val="30"/>
        </w:rPr>
        <w:t>12</w:t>
      </w:r>
    </w:p>
    <w:p w14:paraId="2483ACC1" w14:textId="77777777" w:rsidR="00B57A6F" w:rsidRPr="00AC365B" w:rsidRDefault="00B57A6F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1A2FCF4E" w14:textId="5DEEFD46" w:rsidR="00A14BB3" w:rsidRPr="00AC365B" w:rsidRDefault="00A14BB3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บริษัท เนชั่น ดิจิทัล คอนเทนท์ จำกัด (เดิมชื่อ </w:t>
      </w:r>
      <w:r w:rsidRPr="00AC365B">
        <w:rPr>
          <w:rFonts w:ascii="Angsana New" w:hAnsi="Angsana New"/>
          <w:spacing w:val="-4"/>
          <w:sz w:val="30"/>
          <w:szCs w:val="30"/>
        </w:rPr>
        <w:t>“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บริษัท สปริง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26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จำกัด</w:t>
      </w:r>
      <w:r w:rsidRPr="00AC365B">
        <w:rPr>
          <w:rFonts w:ascii="Angsana New" w:hAnsi="Angsana New"/>
          <w:spacing w:val="-4"/>
          <w:sz w:val="30"/>
          <w:szCs w:val="30"/>
        </w:rPr>
        <w:t>”</w:t>
      </w:r>
      <w:r w:rsidR="00A84549">
        <w:rPr>
          <w:rFonts w:ascii="Angsana New" w:hAnsi="Angsana New"/>
          <w:spacing w:val="-4"/>
          <w:sz w:val="30"/>
          <w:szCs w:val="30"/>
        </w:rPr>
        <w:t xml:space="preserve"> </w:t>
      </w:r>
      <w:r w:rsidR="00A84549">
        <w:rPr>
          <w:rFonts w:ascii="Angsana New" w:hAnsi="Angsana New" w:hint="cs"/>
          <w:spacing w:val="-4"/>
          <w:sz w:val="30"/>
          <w:szCs w:val="30"/>
          <w:cs/>
        </w:rPr>
        <w:t xml:space="preserve">หรือ </w:t>
      </w:r>
      <w:r w:rsidR="00A84549" w:rsidRPr="00AC365B">
        <w:rPr>
          <w:rFonts w:ascii="Angsana New" w:hAnsi="Angsana New"/>
          <w:spacing w:val="-4"/>
          <w:sz w:val="30"/>
          <w:szCs w:val="30"/>
        </w:rPr>
        <w:t>“</w:t>
      </w:r>
      <w:r w:rsidR="00A84549" w:rsidRPr="00B00963">
        <w:rPr>
          <w:rFonts w:ascii="Angsana New" w:hAnsi="Angsana New"/>
          <w:sz w:val="30"/>
          <w:szCs w:val="30"/>
          <w:cs/>
        </w:rPr>
        <w:t>บริษัท แบงคอก บิสสิเนส บรอดแคสติ้ง จำกัด</w:t>
      </w:r>
      <w:r w:rsidR="00A84549" w:rsidRPr="00AC365B">
        <w:rPr>
          <w:rFonts w:ascii="Angsana New" w:hAnsi="Angsana New"/>
          <w:spacing w:val="-4"/>
          <w:sz w:val="30"/>
          <w:szCs w:val="30"/>
        </w:rPr>
        <w:t>”</w:t>
      </w:r>
      <w:r w:rsidRPr="00AC365B">
        <w:rPr>
          <w:rFonts w:ascii="Angsana New" w:hAnsi="Angsana New"/>
          <w:spacing w:val="-4"/>
          <w:sz w:val="30"/>
          <w:szCs w:val="30"/>
        </w:rPr>
        <w:t>)</w:t>
      </w:r>
      <w:r w:rsidR="00A845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="00A845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ในหมวดหมู่ทั่วไป แบบความคมชัดปกติ จากคณะกรรมการกิจการกระจายเสียง กิจการโทรทัศน์และกิจการโทรคมนาคมแห่งชาติ (</w:t>
      </w:r>
      <w:r w:rsidRPr="00AC365B">
        <w:rPr>
          <w:rFonts w:ascii="Angsana New" w:hAnsi="Angsana New"/>
          <w:spacing w:val="-4"/>
          <w:sz w:val="30"/>
          <w:szCs w:val="30"/>
        </w:rPr>
        <w:t>“</w:t>
      </w:r>
      <w:r w:rsidRPr="00AC365B">
        <w:rPr>
          <w:rFonts w:ascii="Angsana New" w:hAnsi="Angsana New"/>
          <w:spacing w:val="-4"/>
          <w:sz w:val="30"/>
          <w:szCs w:val="30"/>
          <w:cs/>
        </w:rPr>
        <w:t>กสทช.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”)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 </w:t>
      </w:r>
      <w:r w:rsidR="000C653B" w:rsidRPr="000C653B">
        <w:rPr>
          <w:rFonts w:ascii="Angsana New" w:hAnsi="Angsana New"/>
          <w:spacing w:val="-4"/>
          <w:sz w:val="30"/>
          <w:szCs w:val="30"/>
        </w:rPr>
        <w:t>15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ปี เริ่มตั้งแต่วันที่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เมษายน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2557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ถึงวันที่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24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เมษายน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2572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ตามที่กล่าวไว้ในหมายเหตุข้อ </w:t>
      </w:r>
      <w:r w:rsidR="000C653B" w:rsidRPr="000C653B">
        <w:rPr>
          <w:rFonts w:ascii="Angsana New" w:hAnsi="Angsana New"/>
          <w:spacing w:val="-4"/>
          <w:sz w:val="30"/>
          <w:szCs w:val="30"/>
        </w:rPr>
        <w:t>1</w:t>
      </w:r>
      <w:r w:rsidR="003A191E">
        <w:rPr>
          <w:rFonts w:ascii="Angsana New" w:hAnsi="Angsana New"/>
          <w:spacing w:val="-4"/>
          <w:sz w:val="30"/>
          <w:szCs w:val="30"/>
        </w:rPr>
        <w:t>6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คณะรักษาความสงบแห่งชาติออกคำสั่งที่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4</w:t>
      </w:r>
      <w:r w:rsidRPr="00AC365B">
        <w:rPr>
          <w:rFonts w:ascii="Angsana New" w:hAnsi="Angsana New"/>
          <w:spacing w:val="-4"/>
          <w:sz w:val="30"/>
          <w:szCs w:val="30"/>
          <w:cs/>
        </w:rPr>
        <w:t>/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2562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บริษัท เนชั่น ดิจิทัล คอนเทนท์ จำกัด ได้ยื่นความประสงค์ขอคืนใบอนุญาตให้ใช้คลื่นความถี่เพื่อให้บริการโทรทัศน์ในระบบดิจิตอลแก่กสทช.และได้รับอนุมัติเห็นชอบการคืนช่องดังกล่าว ในวันที่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27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2562</w:t>
      </w:r>
    </w:p>
    <w:p w14:paraId="08171E6D" w14:textId="77777777" w:rsidR="00B57A6F" w:rsidRPr="00AC365B" w:rsidRDefault="00B57A6F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9F6F1D8" w14:textId="347521E5" w:rsidR="00B57A6F" w:rsidRDefault="00A14BB3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 ซึ่งเป็นบริษัทย่อยทางอ้อม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ในหมวดหมู่ข่าวสารและสาระแบบความคมชัดปกติ จาก</w:t>
      </w:r>
      <w:r w:rsidR="004362C9">
        <w:rPr>
          <w:rFonts w:ascii="Angsana New" w:hAnsi="Angsana New"/>
          <w:sz w:val="30"/>
          <w:szCs w:val="30"/>
        </w:rPr>
        <w:t xml:space="preserve"> </w:t>
      </w:r>
      <w:r w:rsidR="004362C9" w:rsidRPr="00AC365B">
        <w:rPr>
          <w:rFonts w:ascii="Angsana New" w:hAnsi="Angsana New"/>
          <w:spacing w:val="-4"/>
          <w:sz w:val="30"/>
          <w:szCs w:val="30"/>
          <w:cs/>
        </w:rPr>
        <w:t>กสทช</w:t>
      </w:r>
      <w:r w:rsidR="004362C9">
        <w:rPr>
          <w:rFonts w:ascii="Angsana New" w:hAnsi="Angsana New"/>
          <w:spacing w:val="-4"/>
          <w:sz w:val="30"/>
          <w:szCs w:val="30"/>
        </w:rPr>
        <w:t>.</w:t>
      </w:r>
      <w:r w:rsidRPr="00AC365B">
        <w:rPr>
          <w:rFonts w:ascii="Angsana New" w:hAnsi="Angsana New"/>
          <w:sz w:val="30"/>
          <w:szCs w:val="30"/>
          <w:cs/>
        </w:rPr>
        <w:t xml:space="preserve"> โดยมีระยะเวลา </w:t>
      </w:r>
      <w:r w:rsidR="000C653B" w:rsidRPr="000C653B">
        <w:rPr>
          <w:rFonts w:ascii="Angsana New" w:hAnsi="Angsana New"/>
          <w:sz w:val="30"/>
          <w:szCs w:val="30"/>
        </w:rPr>
        <w:t>15</w:t>
      </w:r>
      <w:r w:rsidRPr="00AC365B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="000C653B" w:rsidRPr="000C653B">
        <w:rPr>
          <w:rFonts w:ascii="Angsana New" w:hAnsi="Angsana New"/>
          <w:sz w:val="30"/>
          <w:szCs w:val="30"/>
        </w:rPr>
        <w:t>25</w:t>
      </w:r>
      <w:r w:rsidRPr="00AC365B">
        <w:rPr>
          <w:rFonts w:ascii="Angsana New" w:hAnsi="Angsana New"/>
          <w:sz w:val="30"/>
          <w:szCs w:val="30"/>
          <w:cs/>
        </w:rPr>
        <w:t xml:space="preserve"> เมษายน </w:t>
      </w:r>
      <w:r w:rsidR="000C653B" w:rsidRPr="000C653B">
        <w:rPr>
          <w:rFonts w:ascii="Angsana New" w:hAnsi="Angsana New"/>
          <w:sz w:val="30"/>
          <w:szCs w:val="30"/>
        </w:rPr>
        <w:t>2557</w:t>
      </w:r>
      <w:r w:rsidRPr="00AC365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0C653B" w:rsidRPr="000C653B">
        <w:rPr>
          <w:rFonts w:ascii="Angsana New" w:hAnsi="Angsana New"/>
          <w:sz w:val="30"/>
          <w:szCs w:val="30"/>
        </w:rPr>
        <w:t>24</w:t>
      </w:r>
      <w:r w:rsidRPr="00AC365B">
        <w:rPr>
          <w:rFonts w:ascii="Angsana New" w:hAnsi="Angsana New"/>
          <w:sz w:val="30"/>
          <w:szCs w:val="30"/>
          <w:cs/>
        </w:rPr>
        <w:t xml:space="preserve"> เมษายน </w:t>
      </w:r>
      <w:r w:rsidR="000C653B" w:rsidRPr="000C653B">
        <w:rPr>
          <w:rFonts w:ascii="Angsana New" w:hAnsi="Angsana New"/>
          <w:sz w:val="30"/>
          <w:szCs w:val="30"/>
        </w:rPr>
        <w:t>2572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</w:p>
    <w:p w14:paraId="6B6C564E" w14:textId="77777777" w:rsidR="003A191E" w:rsidRPr="00AC365B" w:rsidRDefault="003A191E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ADDF4D9" w14:textId="77777777" w:rsidR="003A191E" w:rsidRDefault="003A1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7EDA6BDD" w14:textId="3637EF23" w:rsidR="00700F08" w:rsidRPr="00AC365B" w:rsidRDefault="00700F08" w:rsidP="002B6B3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C365B">
        <w:rPr>
          <w:rFonts w:asciiTheme="majorBidi" w:hAnsiTheme="majorBidi"/>
          <w:b/>
          <w:b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7D1E5578" w14:textId="77777777" w:rsidR="00C273E5" w:rsidRPr="009455B6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</w:rPr>
      </w:pPr>
    </w:p>
    <w:p w14:paraId="786B29F1" w14:textId="3E4B64D9" w:rsidR="00C1687F" w:rsidRPr="00AC365B" w:rsidRDefault="00C1687F" w:rsidP="00C168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AC365B">
        <w:rPr>
          <w:rFonts w:ascii="Angsana New" w:eastAsia="Calibri" w:hAnsi="Angsana New"/>
          <w:color w:val="000000"/>
          <w:sz w:val="30"/>
          <w:szCs w:val="30"/>
          <w:cs/>
        </w:rPr>
        <w:t>สำหรับปี</w:t>
      </w:r>
      <w:r w:rsidRPr="00AC365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CE77D3">
        <w:rPr>
          <w:rFonts w:ascii="Angsana New" w:eastAsia="Calibri" w:hAnsi="Angsana New"/>
          <w:sz w:val="30"/>
          <w:szCs w:val="30"/>
          <w:cs/>
        </w:rPr>
        <w:t>กลุ่มบริษัทมีขาดทุน</w:t>
      </w:r>
      <w:r w:rsidRPr="00AC365B">
        <w:rPr>
          <w:rFonts w:ascii="Angsana New" w:eastAsia="Calibri" w:hAnsi="Angsana New"/>
          <w:sz w:val="30"/>
          <w:szCs w:val="30"/>
          <w:cs/>
        </w:rPr>
        <w:t xml:space="preserve">สุทธิจำนวน </w:t>
      </w:r>
      <w:r w:rsidR="000C653B" w:rsidRPr="000C653B">
        <w:rPr>
          <w:rFonts w:ascii="Angsana New" w:eastAsia="Calibri" w:hAnsi="Angsana New"/>
          <w:sz w:val="30"/>
          <w:szCs w:val="30"/>
        </w:rPr>
        <w:t>2</w:t>
      </w:r>
      <w:r w:rsidR="00CE77D3">
        <w:rPr>
          <w:rFonts w:ascii="Angsana New" w:eastAsia="Calibri" w:hAnsi="Angsana New"/>
          <w:sz w:val="30"/>
          <w:szCs w:val="30"/>
          <w:cs/>
        </w:rPr>
        <w:t>.</w:t>
      </w:r>
      <w:r w:rsidR="000C653B" w:rsidRPr="000C653B">
        <w:rPr>
          <w:rFonts w:ascii="Angsana New" w:eastAsia="Calibri" w:hAnsi="Angsana New"/>
          <w:sz w:val="30"/>
          <w:szCs w:val="30"/>
        </w:rPr>
        <w:t>10</w:t>
      </w:r>
      <w:r w:rsidRPr="00AC365B">
        <w:rPr>
          <w:rFonts w:ascii="Angsana New" w:eastAsia="Calibri" w:hAnsi="Angsana New"/>
          <w:sz w:val="30"/>
          <w:szCs w:val="30"/>
        </w:rPr>
        <w:t xml:space="preserve"> </w:t>
      </w:r>
      <w:r w:rsidRPr="00AC365B">
        <w:rPr>
          <w:rFonts w:ascii="Angsana New" w:eastAsia="Calibri" w:hAnsi="Angsana New"/>
          <w:sz w:val="30"/>
          <w:szCs w:val="30"/>
          <w:cs/>
        </w:rPr>
        <w:t xml:space="preserve">ล้านบาท ทั้งนี้หากไม่รวมการรับรู้ส่วนต่างค่าชดเชยจากการคืนใบอนุญาตให้ใช้คลื่นความถี่และประกอบกิจการโทรทัศน์จำนวน </w:t>
      </w:r>
      <w:r w:rsidR="000C653B" w:rsidRPr="000C653B">
        <w:rPr>
          <w:rFonts w:ascii="Angsana New" w:eastAsia="Calibri" w:hAnsi="Angsana New"/>
          <w:sz w:val="30"/>
          <w:szCs w:val="30"/>
        </w:rPr>
        <w:t>331</w:t>
      </w:r>
      <w:r w:rsidR="00A14BB3" w:rsidRPr="00AC365B">
        <w:rPr>
          <w:rFonts w:ascii="Angsana New" w:eastAsia="Calibri" w:hAnsi="Angsana New"/>
          <w:sz w:val="30"/>
          <w:szCs w:val="30"/>
          <w:cs/>
        </w:rPr>
        <w:t>.</w:t>
      </w:r>
      <w:r w:rsidR="000C653B" w:rsidRPr="000C653B">
        <w:rPr>
          <w:rFonts w:ascii="Angsana New" w:eastAsia="Calibri" w:hAnsi="Angsana New"/>
          <w:sz w:val="30"/>
          <w:szCs w:val="30"/>
        </w:rPr>
        <w:t>35</w:t>
      </w:r>
      <w:r w:rsidRPr="00AC365B">
        <w:rPr>
          <w:rFonts w:ascii="Angsana New" w:eastAsia="Calibri" w:hAnsi="Angsana New"/>
          <w:sz w:val="30"/>
          <w:szCs w:val="30"/>
          <w:cs/>
        </w:rPr>
        <w:t xml:space="preserve"> ล้านบาท และกำไรจากการจำหน่ายเงินลงทุนในบริษัทร่วมจำนวน </w:t>
      </w:r>
      <w:r w:rsidR="000C653B" w:rsidRPr="000C653B">
        <w:rPr>
          <w:rFonts w:ascii="Angsana New" w:eastAsia="Calibri" w:hAnsi="Angsana New"/>
          <w:sz w:val="30"/>
          <w:szCs w:val="30"/>
        </w:rPr>
        <w:t>180</w:t>
      </w:r>
      <w:r w:rsidR="00A14BB3" w:rsidRPr="00AC365B">
        <w:rPr>
          <w:rFonts w:ascii="Angsana New" w:eastAsia="Calibri" w:hAnsi="Angsana New"/>
          <w:sz w:val="30"/>
          <w:szCs w:val="30"/>
          <w:cs/>
        </w:rPr>
        <w:t>.</w:t>
      </w:r>
      <w:r w:rsidR="000C653B" w:rsidRPr="000C653B">
        <w:rPr>
          <w:rFonts w:ascii="Angsana New" w:eastAsia="Calibri" w:hAnsi="Angsana New"/>
          <w:sz w:val="30"/>
          <w:szCs w:val="30"/>
        </w:rPr>
        <w:t>36</w:t>
      </w:r>
      <w:r w:rsidRPr="00AC365B">
        <w:rPr>
          <w:rFonts w:ascii="Angsana New" w:eastAsia="Calibri" w:hAnsi="Angsana New"/>
          <w:sz w:val="30"/>
          <w:szCs w:val="30"/>
        </w:rPr>
        <w:t xml:space="preserve"> </w:t>
      </w:r>
      <w:r w:rsidRPr="00AC365B">
        <w:rPr>
          <w:rFonts w:ascii="Angsana New" w:eastAsia="Calibri" w:hAnsi="Angsana New"/>
          <w:sz w:val="30"/>
          <w:szCs w:val="30"/>
          <w:cs/>
        </w:rPr>
        <w:t>ล้านบาท</w:t>
      </w:r>
      <w:r w:rsidRPr="00AC365B">
        <w:rPr>
          <w:rFonts w:ascii="Angsana New" w:eastAsia="Calibri" w:hAnsi="Angsana New"/>
          <w:sz w:val="30"/>
          <w:szCs w:val="30"/>
        </w:rPr>
        <w:t xml:space="preserve"> </w:t>
      </w:r>
      <w:r w:rsidR="009C05AD">
        <w:rPr>
          <w:rFonts w:ascii="Angsana New" w:eastAsia="Calibri" w:hAnsi="Angsana New" w:hint="cs"/>
          <w:sz w:val="30"/>
          <w:szCs w:val="30"/>
          <w:cs/>
        </w:rPr>
        <w:t xml:space="preserve">ตามที่กล่าวไว้ในหมายเหตุข้อ </w:t>
      </w:r>
      <w:r w:rsidR="009C05AD">
        <w:rPr>
          <w:rFonts w:ascii="Angsana New" w:eastAsia="Calibri" w:hAnsi="Angsana New"/>
          <w:sz w:val="30"/>
          <w:szCs w:val="30"/>
        </w:rPr>
        <w:t xml:space="preserve">16 </w:t>
      </w:r>
      <w:r w:rsidR="009C05AD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9C05AD">
        <w:rPr>
          <w:rFonts w:ascii="Angsana New" w:eastAsia="Calibri" w:hAnsi="Angsana New"/>
          <w:sz w:val="30"/>
          <w:szCs w:val="30"/>
        </w:rPr>
        <w:t xml:space="preserve">11 </w:t>
      </w:r>
      <w:r w:rsidR="009C05AD">
        <w:rPr>
          <w:rFonts w:ascii="Angsana New" w:eastAsia="Calibri" w:hAnsi="Angsana New" w:hint="cs"/>
          <w:sz w:val="30"/>
          <w:szCs w:val="30"/>
          <w:cs/>
        </w:rPr>
        <w:t xml:space="preserve">ตามลำดับ </w:t>
      </w:r>
      <w:r w:rsidRPr="00AC365B">
        <w:rPr>
          <w:rFonts w:ascii="Angsana New" w:eastAsia="Calibri" w:hAnsi="Angsana New"/>
          <w:sz w:val="30"/>
          <w:szCs w:val="30"/>
          <w:cs/>
        </w:rPr>
        <w:t xml:space="preserve">กลุ่มบริษัทจะมีขาดทุนสุทธิจำนวน </w:t>
      </w:r>
      <w:r w:rsidR="000C653B" w:rsidRPr="000C653B">
        <w:rPr>
          <w:rFonts w:ascii="Angsana New" w:eastAsia="Calibri" w:hAnsi="Angsana New"/>
          <w:sz w:val="30"/>
          <w:szCs w:val="30"/>
        </w:rPr>
        <w:t>513</w:t>
      </w:r>
      <w:r w:rsidR="00CE77D3">
        <w:rPr>
          <w:rFonts w:ascii="Angsana New" w:eastAsia="Calibri" w:hAnsi="Angsana New"/>
          <w:sz w:val="30"/>
          <w:szCs w:val="30"/>
          <w:cs/>
        </w:rPr>
        <w:t>.</w:t>
      </w:r>
      <w:r w:rsidR="000C653B" w:rsidRPr="000C653B">
        <w:rPr>
          <w:rFonts w:ascii="Angsana New" w:eastAsia="Calibri" w:hAnsi="Angsana New"/>
          <w:sz w:val="30"/>
          <w:szCs w:val="30"/>
        </w:rPr>
        <w:t>81</w:t>
      </w:r>
      <w:r w:rsidRPr="00AC365B">
        <w:rPr>
          <w:rFonts w:ascii="Angsana New" w:eastAsia="Calibri" w:hAnsi="Angsana New"/>
          <w:sz w:val="30"/>
          <w:szCs w:val="30"/>
        </w:rPr>
        <w:t xml:space="preserve"> </w:t>
      </w:r>
      <w:r w:rsidRPr="00AC365B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="003A191E" w:rsidRPr="003A191E">
        <w:rPr>
          <w:rFonts w:ascii="Angsana New" w:eastAsia="Calibri" w:hAnsi="Angsana New"/>
          <w:i/>
          <w:iCs/>
          <w:sz w:val="30"/>
          <w:szCs w:val="30"/>
        </w:rPr>
        <w:t xml:space="preserve">(2561: </w:t>
      </w:r>
      <w:r w:rsidR="003A191E" w:rsidRPr="003A191E">
        <w:rPr>
          <w:rFonts w:ascii="Angsana New" w:eastAsia="Calibri" w:hAnsi="Angsana New" w:hint="cs"/>
          <w:i/>
          <w:iCs/>
          <w:sz w:val="30"/>
          <w:szCs w:val="30"/>
          <w:cs/>
        </w:rPr>
        <w:t>กำไร</w:t>
      </w:r>
      <w:r w:rsidR="00B70A69" w:rsidRPr="00B70A69">
        <w:rPr>
          <w:rFonts w:ascii="Angsana New" w:eastAsia="Calibri" w:hAnsi="Angsana New"/>
          <w:i/>
          <w:iCs/>
          <w:sz w:val="30"/>
          <w:szCs w:val="30"/>
          <w:cs/>
        </w:rPr>
        <w:t>สุทธิ</w:t>
      </w:r>
      <w:r w:rsidR="003A191E" w:rsidRPr="003A191E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="003A191E" w:rsidRPr="003A191E">
        <w:rPr>
          <w:rFonts w:ascii="Angsana New" w:eastAsia="Calibri" w:hAnsi="Angsana New"/>
          <w:i/>
          <w:iCs/>
          <w:sz w:val="30"/>
          <w:szCs w:val="30"/>
        </w:rPr>
        <w:t xml:space="preserve">290.50 </w:t>
      </w:r>
      <w:r w:rsidR="003A191E" w:rsidRPr="003A191E">
        <w:rPr>
          <w:rFonts w:ascii="Angsana New" w:eastAsia="Calibri" w:hAnsi="Angsana New" w:hint="cs"/>
          <w:i/>
          <w:iCs/>
          <w:sz w:val="30"/>
          <w:szCs w:val="30"/>
          <w:cs/>
        </w:rPr>
        <w:t>ล้านบาท</w:t>
      </w:r>
      <w:r w:rsidR="009455B6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9455B6">
        <w:rPr>
          <w:rFonts w:ascii="Angsana New" w:eastAsia="Calibri" w:hAnsi="Angsana New" w:hint="cs"/>
          <w:i/>
          <w:iCs/>
          <w:sz w:val="30"/>
          <w:szCs w:val="30"/>
          <w:cs/>
        </w:rPr>
        <w:t>ซึ่งเกิดจากการกลับราย</w:t>
      </w:r>
      <w:r w:rsidR="00C51CB8">
        <w:rPr>
          <w:rFonts w:ascii="Angsana New" w:eastAsia="Calibri" w:hAnsi="Angsana New" w:hint="cs"/>
          <w:i/>
          <w:iCs/>
          <w:sz w:val="30"/>
          <w:szCs w:val="30"/>
          <w:cs/>
        </w:rPr>
        <w:t>การ</w:t>
      </w:r>
      <w:r w:rsidR="009455B6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ผลขาดทุนจากการด้อยค่าของสินทรัพย์และค่าเผื่อหนี้สงสัยจะสูญจำนวน </w:t>
      </w:r>
      <w:r w:rsidR="009455B6">
        <w:rPr>
          <w:rFonts w:ascii="Angsana New" w:eastAsia="Calibri" w:hAnsi="Angsana New"/>
          <w:i/>
          <w:iCs/>
          <w:sz w:val="30"/>
          <w:szCs w:val="30"/>
        </w:rPr>
        <w:t xml:space="preserve">1,184.53 </w:t>
      </w:r>
      <w:r w:rsidR="009455B6">
        <w:rPr>
          <w:rFonts w:ascii="Angsana New" w:eastAsia="Calibri" w:hAnsi="Angsana New" w:hint="cs"/>
          <w:i/>
          <w:iCs/>
          <w:sz w:val="30"/>
          <w:szCs w:val="30"/>
          <w:cs/>
        </w:rPr>
        <w:t>ล้านบาท</w:t>
      </w:r>
      <w:r w:rsidR="003A191E" w:rsidRPr="003A191E">
        <w:rPr>
          <w:rFonts w:ascii="Angsana New" w:eastAsia="Calibri" w:hAnsi="Angsana New"/>
          <w:i/>
          <w:iCs/>
          <w:sz w:val="30"/>
          <w:szCs w:val="30"/>
        </w:rPr>
        <w:t>)</w:t>
      </w:r>
      <w:r w:rsidR="003A191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Pr="00052A91">
        <w:rPr>
          <w:rFonts w:ascii="Angsana New" w:hAnsi="Angsana New"/>
          <w:spacing w:val="-6"/>
          <w:sz w:val="30"/>
          <w:szCs w:val="30"/>
          <w:cs/>
        </w:rPr>
        <w:t xml:space="preserve">บริษัทมีขาดทุนสุทธิสำหรับปีสิ้นสุดวันที่ </w:t>
      </w:r>
      <w:r w:rsidR="000C653B" w:rsidRPr="00052A91">
        <w:rPr>
          <w:rFonts w:ascii="Angsana New" w:hAnsi="Angsana New"/>
          <w:spacing w:val="-6"/>
          <w:sz w:val="30"/>
          <w:szCs w:val="30"/>
        </w:rPr>
        <w:t>31</w:t>
      </w:r>
      <w:r w:rsidRPr="00052A91">
        <w:rPr>
          <w:rFonts w:ascii="Angsana New" w:hAnsi="Angsana New"/>
          <w:spacing w:val="-6"/>
          <w:sz w:val="30"/>
          <w:szCs w:val="30"/>
        </w:rPr>
        <w:t xml:space="preserve"> </w:t>
      </w:r>
      <w:r w:rsidRPr="00052A91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0C653B" w:rsidRPr="00052A91">
        <w:rPr>
          <w:rFonts w:ascii="Angsana New" w:hAnsi="Angsana New"/>
          <w:spacing w:val="-6"/>
          <w:sz w:val="30"/>
          <w:szCs w:val="30"/>
        </w:rPr>
        <w:t>2562</w:t>
      </w:r>
      <w:r w:rsidRPr="00052A91">
        <w:rPr>
          <w:rFonts w:ascii="Angsana New" w:hAnsi="Angsana New"/>
          <w:spacing w:val="-6"/>
          <w:sz w:val="30"/>
          <w:szCs w:val="30"/>
          <w:cs/>
        </w:rPr>
        <w:t xml:space="preserve"> จำนวน </w:t>
      </w:r>
      <w:r w:rsidR="000C653B" w:rsidRPr="00052A91">
        <w:rPr>
          <w:rFonts w:ascii="Angsana New" w:hAnsi="Angsana New"/>
          <w:spacing w:val="-6"/>
          <w:sz w:val="30"/>
          <w:szCs w:val="30"/>
        </w:rPr>
        <w:t>375</w:t>
      </w:r>
      <w:r w:rsidR="00022DFC" w:rsidRPr="00052A91">
        <w:rPr>
          <w:rFonts w:ascii="Angsana New" w:hAnsi="Angsana New"/>
          <w:spacing w:val="-6"/>
          <w:sz w:val="30"/>
          <w:szCs w:val="30"/>
        </w:rPr>
        <w:t>.</w:t>
      </w:r>
      <w:r w:rsidR="000C653B" w:rsidRPr="00052A91">
        <w:rPr>
          <w:rFonts w:ascii="Angsana New" w:hAnsi="Angsana New"/>
          <w:spacing w:val="-6"/>
          <w:sz w:val="30"/>
          <w:szCs w:val="30"/>
        </w:rPr>
        <w:t>30</w:t>
      </w:r>
      <w:r w:rsidRPr="00052A91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052A91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0C653B" w:rsidRPr="00052A91">
        <w:rPr>
          <w:rFonts w:ascii="Angsana New" w:hAnsi="Angsana New"/>
          <w:i/>
          <w:iCs/>
          <w:spacing w:val="-6"/>
          <w:sz w:val="30"/>
          <w:szCs w:val="30"/>
        </w:rPr>
        <w:t>2561</w:t>
      </w:r>
      <w:r w:rsidRPr="00052A91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8E3312" w:rsidRPr="00052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0C653B" w:rsidRPr="00052A91">
        <w:rPr>
          <w:rFonts w:ascii="Angsana New" w:hAnsi="Angsana New"/>
          <w:i/>
          <w:iCs/>
          <w:spacing w:val="-6"/>
          <w:sz w:val="30"/>
          <w:szCs w:val="30"/>
        </w:rPr>
        <w:t>73</w:t>
      </w:r>
      <w:r w:rsidR="00A14BB3" w:rsidRPr="00052A91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0C653B" w:rsidRPr="00052A91">
        <w:rPr>
          <w:rFonts w:ascii="Angsana New" w:hAnsi="Angsana New"/>
          <w:i/>
          <w:iCs/>
          <w:spacing w:val="-6"/>
          <w:sz w:val="30"/>
          <w:szCs w:val="30"/>
        </w:rPr>
        <w:t>33</w:t>
      </w:r>
      <w:r w:rsidRPr="00052A91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52A91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  <w:r w:rsidRPr="00AC365B">
        <w:rPr>
          <w:rFonts w:ascii="Angsana New" w:hAnsi="Angsana New"/>
          <w:sz w:val="30"/>
          <w:szCs w:val="30"/>
          <w:cs/>
        </w:rPr>
        <w:t xml:space="preserve"> และ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052A91">
        <w:rPr>
          <w:rFonts w:ascii="Angsana New" w:hAnsi="Angsana New"/>
          <w:spacing w:val="-6"/>
          <w:sz w:val="30"/>
          <w:szCs w:val="30"/>
          <w:cs/>
        </w:rPr>
        <w:t xml:space="preserve">ณ วันเดียวกัน กลุ่มบริษัทและบริษัทมีหนี้สินหมุนเวียนรวมสูงกว่าสินทรัพย์หมุนเวียนรวมจำนวน </w:t>
      </w:r>
      <w:bookmarkStart w:id="0" w:name="_Hlk34396803"/>
      <w:r w:rsidR="000C653B" w:rsidRPr="00052A91">
        <w:rPr>
          <w:rFonts w:ascii="Angsana New" w:hAnsi="Angsana New"/>
          <w:spacing w:val="-6"/>
          <w:sz w:val="30"/>
          <w:szCs w:val="30"/>
        </w:rPr>
        <w:t>218</w:t>
      </w:r>
      <w:r w:rsidR="00CE77D3" w:rsidRPr="00052A91">
        <w:rPr>
          <w:rFonts w:ascii="Angsana New" w:hAnsi="Angsana New"/>
          <w:spacing w:val="-6"/>
          <w:sz w:val="30"/>
          <w:szCs w:val="30"/>
          <w:cs/>
        </w:rPr>
        <w:t>.</w:t>
      </w:r>
      <w:r w:rsidR="000C653B" w:rsidRPr="00052A91">
        <w:rPr>
          <w:rFonts w:ascii="Angsana New" w:hAnsi="Angsana New"/>
          <w:spacing w:val="-6"/>
          <w:sz w:val="30"/>
          <w:szCs w:val="30"/>
        </w:rPr>
        <w:t>05</w:t>
      </w:r>
      <w:r w:rsidRPr="00052A91">
        <w:rPr>
          <w:rFonts w:ascii="Angsana New" w:hAnsi="Angsana New"/>
          <w:spacing w:val="-6"/>
          <w:sz w:val="30"/>
          <w:szCs w:val="30"/>
        </w:rPr>
        <w:t xml:space="preserve"> </w:t>
      </w:r>
      <w:bookmarkEnd w:id="0"/>
      <w:r w:rsidRPr="00052A91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และ </w:t>
      </w:r>
      <w:r w:rsidR="000C653B" w:rsidRPr="000C653B">
        <w:rPr>
          <w:rFonts w:ascii="Angsana New" w:hAnsi="Angsana New"/>
          <w:sz w:val="30"/>
          <w:szCs w:val="30"/>
        </w:rPr>
        <w:t>497</w:t>
      </w:r>
      <w:r w:rsidR="00CE77D3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91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AC365B">
        <w:rPr>
          <w:rFonts w:ascii="Angsana New" w:hAnsi="Angsana New"/>
          <w:i/>
          <w:iCs/>
          <w:sz w:val="30"/>
          <w:szCs w:val="30"/>
        </w:rPr>
        <w:t>(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2561</w:t>
      </w:r>
      <w:r w:rsidRPr="00AC365B">
        <w:rPr>
          <w:rFonts w:ascii="Angsana New" w:hAnsi="Angsana New"/>
          <w:i/>
          <w:iCs/>
          <w:sz w:val="30"/>
          <w:szCs w:val="30"/>
        </w:rPr>
        <w:t>:</w:t>
      </w:r>
      <w:r w:rsidRPr="00AC36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1</w:t>
      </w:r>
      <w:r w:rsidRPr="00AC365B">
        <w:rPr>
          <w:rFonts w:ascii="Angsana New" w:hAnsi="Angsana New"/>
          <w:i/>
          <w:iCs/>
          <w:sz w:val="30"/>
          <w:szCs w:val="30"/>
        </w:rPr>
        <w:t>,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026</w:t>
      </w:r>
      <w:r w:rsidRPr="00AC365B">
        <w:rPr>
          <w:rFonts w:ascii="Angsana New" w:hAnsi="Angsana New"/>
          <w:i/>
          <w:iCs/>
          <w:sz w:val="30"/>
          <w:szCs w:val="30"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60</w:t>
      </w:r>
      <w:r w:rsidRPr="00AC365B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825</w:t>
      </w:r>
      <w:r w:rsidRPr="00AC365B">
        <w:rPr>
          <w:rFonts w:ascii="Angsana New" w:hAnsi="Angsana New"/>
          <w:i/>
          <w:iCs/>
          <w:sz w:val="30"/>
          <w:szCs w:val="30"/>
          <w:cs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96</w:t>
      </w:r>
      <w:r w:rsidRPr="00AC365B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AC365B">
        <w:rPr>
          <w:rFonts w:ascii="Angsana New" w:hAnsi="Angsana New"/>
          <w:sz w:val="30"/>
          <w:szCs w:val="30"/>
          <w:cs/>
        </w:rPr>
        <w:t xml:space="preserve"> และมีขาดทุนสะสมจำนวน </w:t>
      </w:r>
      <w:bookmarkStart w:id="1" w:name="_Hlk34396825"/>
      <w:r w:rsidR="000C653B" w:rsidRPr="000C653B">
        <w:rPr>
          <w:rFonts w:ascii="Angsana New" w:hAnsi="Angsana New"/>
          <w:sz w:val="30"/>
          <w:szCs w:val="30"/>
        </w:rPr>
        <w:t>3</w:t>
      </w:r>
      <w:r w:rsidR="00CE77D3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224</w:t>
      </w:r>
      <w:r w:rsidR="00CE77D3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10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52A91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0C653B" w:rsidRPr="00052A91">
        <w:rPr>
          <w:rFonts w:ascii="Angsana New" w:hAnsi="Angsana New"/>
          <w:spacing w:val="-4"/>
          <w:sz w:val="30"/>
          <w:szCs w:val="30"/>
        </w:rPr>
        <w:t>3</w:t>
      </w:r>
      <w:r w:rsidR="00A14BB3" w:rsidRPr="00052A91">
        <w:rPr>
          <w:rFonts w:ascii="Angsana New" w:hAnsi="Angsana New"/>
          <w:spacing w:val="-4"/>
          <w:sz w:val="30"/>
          <w:szCs w:val="30"/>
        </w:rPr>
        <w:t>,</w:t>
      </w:r>
      <w:r w:rsidR="000C653B" w:rsidRPr="00052A91">
        <w:rPr>
          <w:rFonts w:ascii="Angsana New" w:hAnsi="Angsana New"/>
          <w:spacing w:val="-4"/>
          <w:sz w:val="30"/>
          <w:szCs w:val="30"/>
        </w:rPr>
        <w:t>509</w:t>
      </w:r>
      <w:r w:rsidR="00CE77D3" w:rsidRPr="00052A91">
        <w:rPr>
          <w:rFonts w:ascii="Angsana New" w:hAnsi="Angsana New"/>
          <w:spacing w:val="-4"/>
          <w:sz w:val="30"/>
          <w:szCs w:val="30"/>
          <w:cs/>
        </w:rPr>
        <w:t>.</w:t>
      </w:r>
      <w:r w:rsidR="000C653B" w:rsidRPr="00052A91">
        <w:rPr>
          <w:rFonts w:ascii="Angsana New" w:hAnsi="Angsana New"/>
          <w:spacing w:val="-4"/>
          <w:sz w:val="30"/>
          <w:szCs w:val="30"/>
        </w:rPr>
        <w:t>30</w:t>
      </w:r>
      <w:r w:rsidRPr="00052A91">
        <w:rPr>
          <w:rFonts w:ascii="Angsana New" w:hAnsi="Angsana New"/>
          <w:spacing w:val="-4"/>
          <w:sz w:val="30"/>
          <w:szCs w:val="30"/>
          <w:cs/>
        </w:rPr>
        <w:t xml:space="preserve"> </w:t>
      </w:r>
      <w:bookmarkEnd w:id="1"/>
      <w:r w:rsidRPr="00052A91">
        <w:rPr>
          <w:rFonts w:ascii="Angsana New" w:hAnsi="Angsana New"/>
          <w:spacing w:val="-4"/>
          <w:sz w:val="30"/>
          <w:szCs w:val="30"/>
          <w:cs/>
        </w:rPr>
        <w:t xml:space="preserve">ล้านบาท ตามลำดับ </w:t>
      </w:r>
      <w:r w:rsidRPr="00052A91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0C653B" w:rsidRPr="00052A91">
        <w:rPr>
          <w:rFonts w:ascii="Angsana New" w:hAnsi="Angsana New"/>
          <w:i/>
          <w:iCs/>
          <w:spacing w:val="-4"/>
          <w:sz w:val="30"/>
          <w:szCs w:val="30"/>
        </w:rPr>
        <w:t>2561</w:t>
      </w:r>
      <w:r w:rsidRPr="00052A91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052A9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0C653B" w:rsidRPr="00052A91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052A91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0C653B" w:rsidRPr="00052A91">
        <w:rPr>
          <w:rFonts w:ascii="Angsana New" w:hAnsi="Angsana New"/>
          <w:i/>
          <w:iCs/>
          <w:spacing w:val="-4"/>
          <w:sz w:val="30"/>
          <w:szCs w:val="30"/>
        </w:rPr>
        <w:t>235</w:t>
      </w:r>
      <w:r w:rsidRPr="00052A91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0C653B" w:rsidRPr="00052A91">
        <w:rPr>
          <w:rFonts w:ascii="Angsana New" w:hAnsi="Angsana New"/>
          <w:i/>
          <w:iCs/>
          <w:spacing w:val="-4"/>
          <w:sz w:val="30"/>
          <w:szCs w:val="30"/>
        </w:rPr>
        <w:t>33</w:t>
      </w:r>
      <w:r w:rsidRPr="00052A91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52A91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Pr="00052A91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52A9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และ </w:t>
      </w:r>
      <w:r w:rsidR="000C653B" w:rsidRPr="00052A91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052A91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0C653B" w:rsidRPr="00052A91">
        <w:rPr>
          <w:rFonts w:ascii="Angsana New" w:hAnsi="Angsana New"/>
          <w:i/>
          <w:iCs/>
          <w:spacing w:val="-4"/>
          <w:sz w:val="30"/>
          <w:szCs w:val="30"/>
        </w:rPr>
        <w:t>138</w:t>
      </w:r>
      <w:r w:rsidRPr="00052A91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0C653B" w:rsidRPr="00052A91">
        <w:rPr>
          <w:rFonts w:ascii="Angsana New" w:hAnsi="Angsana New"/>
          <w:i/>
          <w:iCs/>
          <w:spacing w:val="-4"/>
          <w:sz w:val="30"/>
          <w:szCs w:val="30"/>
        </w:rPr>
        <w:t>80</w:t>
      </w:r>
      <w:r w:rsidRPr="00052A91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52A91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Pr="00AC365B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Pr="00052A9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) </w:t>
      </w:r>
      <w:r w:rsidR="00315769" w:rsidRPr="00052A91">
        <w:rPr>
          <w:rFonts w:ascii="Angsana New" w:hAnsi="Angsana New" w:hint="cs"/>
          <w:spacing w:val="-4"/>
          <w:sz w:val="30"/>
          <w:szCs w:val="30"/>
          <w:cs/>
        </w:rPr>
        <w:t xml:space="preserve">และบริษัทมีขาดทุนสะสมเกินทุนจำนวน </w:t>
      </w:r>
      <w:r w:rsidR="00315769" w:rsidRPr="00052A91">
        <w:rPr>
          <w:rFonts w:ascii="Angsana New" w:hAnsi="Angsana New"/>
          <w:spacing w:val="-4"/>
          <w:sz w:val="30"/>
          <w:szCs w:val="30"/>
        </w:rPr>
        <w:t xml:space="preserve">125.27 </w:t>
      </w:r>
      <w:r w:rsidR="00315769" w:rsidRPr="00052A91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315769" w:rsidRPr="00052A91">
        <w:rPr>
          <w:rFonts w:ascii="Angsana New" w:hAnsi="Angsana New"/>
          <w:i/>
          <w:iCs/>
          <w:spacing w:val="-4"/>
          <w:sz w:val="30"/>
          <w:szCs w:val="30"/>
        </w:rPr>
        <w:t xml:space="preserve">(2561: </w:t>
      </w:r>
      <w:r w:rsidR="00315769" w:rsidRPr="00052A91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รวมส่วนของผู้ถือหุ้น </w:t>
      </w:r>
      <w:r w:rsidR="00315769" w:rsidRPr="00052A91">
        <w:rPr>
          <w:rFonts w:ascii="Angsana New" w:hAnsi="Angsana New"/>
          <w:i/>
          <w:iCs/>
          <w:spacing w:val="-4"/>
          <w:sz w:val="30"/>
          <w:szCs w:val="30"/>
        </w:rPr>
        <w:t xml:space="preserve">251.88 </w:t>
      </w:r>
      <w:r w:rsidR="00315769" w:rsidRPr="00052A91">
        <w:rPr>
          <w:rFonts w:ascii="Angsana New" w:hAnsi="Angsana New" w:hint="cs"/>
          <w:i/>
          <w:iCs/>
          <w:spacing w:val="-4"/>
          <w:sz w:val="30"/>
          <w:szCs w:val="30"/>
          <w:cs/>
        </w:rPr>
        <w:t>ล</w:t>
      </w:r>
      <w:r w:rsidR="002D62D1" w:rsidRPr="00052A91">
        <w:rPr>
          <w:rFonts w:ascii="Angsana New" w:hAnsi="Angsana New" w:hint="cs"/>
          <w:i/>
          <w:iCs/>
          <w:spacing w:val="-4"/>
          <w:sz w:val="30"/>
          <w:szCs w:val="30"/>
          <w:cs/>
        </w:rPr>
        <w:t>้า</w:t>
      </w:r>
      <w:r w:rsidR="00315769" w:rsidRPr="00052A91">
        <w:rPr>
          <w:rFonts w:ascii="Angsana New" w:hAnsi="Angsana New" w:hint="cs"/>
          <w:i/>
          <w:iCs/>
          <w:spacing w:val="-4"/>
          <w:sz w:val="30"/>
          <w:szCs w:val="30"/>
          <w:cs/>
        </w:rPr>
        <w:t>นบาท)</w:t>
      </w:r>
      <w:r w:rsidR="00315769" w:rsidRPr="0031576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="00A14BB3" w:rsidRPr="00AC365B">
        <w:rPr>
          <w:rFonts w:ascii="Angsana New" w:hAnsi="Angsana New"/>
          <w:sz w:val="30"/>
          <w:szCs w:val="30"/>
          <w:cs/>
        </w:rPr>
        <w:t>ปัจจัย</w:t>
      </w:r>
      <w:r w:rsidR="00A14BB3" w:rsidRPr="00DE3C04">
        <w:rPr>
          <w:rFonts w:ascii="Angsana New" w:hAnsi="Angsana New"/>
          <w:spacing w:val="-6"/>
          <w:sz w:val="30"/>
          <w:szCs w:val="30"/>
          <w:cs/>
        </w:rPr>
        <w:t xml:space="preserve">ภายนอกจากสถานการณ์ในปัจจุบันต่อภาวะเศรษฐกิจโดยรวมและอาจส่งผลกระทบต่อการดำเนินงานของกลุ่มบริษัท </w:t>
      </w:r>
      <w:r w:rsidR="00A14BB3" w:rsidRPr="00AC365B">
        <w:rPr>
          <w:rFonts w:ascii="Angsana New" w:hAnsi="Angsana New"/>
          <w:sz w:val="30"/>
          <w:szCs w:val="30"/>
          <w:cs/>
        </w:rPr>
        <w:t>ทั้งนี้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 กลุ่มบริษัทและบริษัทใช้นโยบายและวิธีการเพื่อจัดการความเสี่ยงด้านสภาพคล่อง และสถานการณ์อื่นๆ เช่น กลุ่มบริษัทได้ทำแผนการลดค่าใช้จ่ายดำเนินงาน ซึ่งทำให้สามารถปรับปรุงฐานะการเงิน สภาพคล่อง กระแสเงินสดและผลการดำเนินงานของกลุ่มบริษัทและบริษัท รวมถึง การลดอัตราดอกเบี้ยจ่าย การจัดตารางการจ่ายชำระหนี้ใหม่ที่ผ่อนปรนมากขึ้น ทำให้กลุ่มบริษัทมีวงเงินสินเชื่อเพียงพอเพื่อเป็นทุนหมุนเวียนในการดำเนินงาน</w:t>
      </w:r>
    </w:p>
    <w:p w14:paraId="42350A05" w14:textId="77777777" w:rsidR="00C1687F" w:rsidRPr="009455B6" w:rsidRDefault="00C1687F" w:rsidP="00C168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7CE4B3F" w14:textId="3F2C6ED7" w:rsidR="00C1687F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6"/>
          <w:sz w:val="30"/>
          <w:szCs w:val="30"/>
        </w:rPr>
      </w:pPr>
      <w:r w:rsidRPr="00AC365B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ีนโยบายที่จะมุ่งเน้นดำเนินการในธุรกิจหลักที่กลุ่มบริษัทมีความรู้และความเชี่ยวชาญอย่างแท้จริง กล่าวคือ สื่อสิ่งพิมพ์ การจัดกิจกรรมที่เกี่ยวข้อง ธุรกิจสื่อโทรทัศน์ ด้านหมวดหมู่ข่าวสารและสาระที่มีความชำนาญ และการผลิตเนื้อหารายการ (</w:t>
      </w:r>
      <w:r w:rsidRPr="00AC365B">
        <w:rPr>
          <w:rFonts w:ascii="Angsana New" w:hAnsi="Angsana New" w:cs="Angsana New"/>
          <w:sz w:val="30"/>
          <w:szCs w:val="30"/>
        </w:rPr>
        <w:t xml:space="preserve">Contents) </w:t>
      </w:r>
      <w:r w:rsidRPr="00AC365B">
        <w:rPr>
          <w:rFonts w:ascii="Angsana New" w:hAnsi="Angsana New" w:cs="Angsana New"/>
          <w:sz w:val="30"/>
          <w:szCs w:val="30"/>
          <w:cs/>
        </w:rPr>
        <w:t>รวมไปถึงธุรกิจที่เกี่ยวข้องที่มีศักยภาพในการเติบโตและเสริมกับธุรกิจหลักของกลุ่มบริษัท เพื่อให้สามารถดำเนินธุรกิจต่อไปได้</w:t>
      </w:r>
      <w:r w:rsidRPr="00AC365B">
        <w:rPr>
          <w:rFonts w:ascii="Angsana New" w:hAnsi="Angsana New" w:cs="Angsana New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และสามารถระดมกำลังทรัพยากรภายในกลุ่มบริษัทในด้านต่างๆ ให้กับรายการข่าวสารที่มีอยู่ได้อย่างเต็มที่สอดคล้องกับนโยบายการดำเนินธุรกิจหลัก กลุ่มบริษัทมีการปรับปรุงรูปแบบการนำเสนอข่าวและรายการในสื่อต่างๆ ของกลุ่มบริษัทเพื่อเพิ่มรายได้ค่าโฆษณา ปรับโครงสร้างการทำงานและเพิ่มอัตรากำลังคนของฝ่ายการตลาดเพื่อขยายฐานลูกค้า ปรับปรุงอุปกรณ์ผลิตรายการและออกอากาศ และปรับโครงสร้างฝ่ายผลิตรายการให้มีประสิทธิภาพ ปรับผังรายการโทรทัศน์ให้มีความโดดเด่น ปรับเปลี่ยนรูปแบบของรายการเพื่อเพิ่มจำนวนผู้ชมรายการและเพิ่มช่องทางการหารายได้ในรูปแบบอื่นๆ เช่น สื่อแบบใหม่ การจัดกิจกรรมสัมมนาและกิจกรรมต่างๆ เป็นต้น นอกจากนี้ ผู้บริหารมีแผนในการเพิ่มรายได้โดยการใช้เทคโนโลยีปัญญาประดิษฐ์ (</w:t>
      </w:r>
      <w:r w:rsidRPr="00AC365B">
        <w:rPr>
          <w:rFonts w:ascii="Angsana New" w:hAnsi="Angsana New" w:cs="Angsana New"/>
          <w:sz w:val="30"/>
          <w:szCs w:val="30"/>
        </w:rPr>
        <w:t xml:space="preserve">Artificial Intelligence) </w:t>
      </w:r>
      <w:r w:rsidRPr="00AC365B">
        <w:rPr>
          <w:rFonts w:ascii="Angsana New" w:hAnsi="Angsana New" w:cs="Angsana New"/>
          <w:sz w:val="30"/>
          <w:szCs w:val="30"/>
          <w:cs/>
        </w:rPr>
        <w:t>รวมถึงการขยายส่วนงานดิจิตอล การปรับปรุงรูปแบบในการดำเนินรายการเพื่อให้รายการน่าสนใจและปรับปรุงรูปแบบการให้เช่าเวลาออกอากาศสำหรับลูกค้าทุกกลุ่มเป้าหมายให้มี</w:t>
      </w:r>
      <w:r w:rsidRPr="00AC365B">
        <w:rPr>
          <w:rFonts w:ascii="Angsana New" w:hAnsi="Angsana New" w:cs="Angsana New"/>
          <w:sz w:val="30"/>
          <w:szCs w:val="30"/>
          <w:cs/>
        </w:rPr>
        <w:lastRenderedPageBreak/>
        <w:t xml:space="preserve">ประสิทธิภาพมากขึ้น อีกทั้งผลในเชิงบวกจากการบรรเทาผลกระทบต่อผู้ประกอบการกิจการวิทยุกระจายเสียง </w:t>
      </w:r>
      <w:r w:rsidRPr="00AC365B">
        <w:rPr>
          <w:rFonts w:ascii="Angsana New" w:hAnsi="Angsana New" w:cs="Angsana New"/>
          <w:sz w:val="30"/>
          <w:szCs w:val="30"/>
          <w:cs/>
        </w:rPr>
        <w:br/>
        <w:t>วิทยุโทรทัศน์ และกิจการกระจายเสียงและกิจการโทรทัศน์ ตามที่กล่าวไว้ในหมายเหตุข้อ</w:t>
      </w:r>
      <w:r w:rsidRPr="00AC365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 w:cs="Angsana New"/>
          <w:spacing w:val="-6"/>
          <w:sz w:val="30"/>
          <w:szCs w:val="30"/>
        </w:rPr>
        <w:t>1</w:t>
      </w:r>
      <w:r w:rsidR="003A191E">
        <w:rPr>
          <w:rFonts w:ascii="Angsana New" w:hAnsi="Angsana New" w:cs="Angsana New"/>
          <w:spacing w:val="-6"/>
          <w:sz w:val="30"/>
          <w:szCs w:val="30"/>
        </w:rPr>
        <w:t>6</w:t>
      </w:r>
    </w:p>
    <w:p w14:paraId="2CE99F0B" w14:textId="77777777" w:rsidR="009455B6" w:rsidRPr="009455B6" w:rsidRDefault="009455B6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12"/>
          <w:szCs w:val="12"/>
        </w:rPr>
      </w:pPr>
    </w:p>
    <w:p w14:paraId="1C5A750A" w14:textId="5D2343B7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C365B">
        <w:rPr>
          <w:rFonts w:ascii="Angsana New" w:hAnsi="Angsana New" w:cs="Angsana New"/>
          <w:spacing w:val="-2"/>
          <w:sz w:val="30"/>
          <w:szCs w:val="30"/>
          <w:cs/>
        </w:rPr>
        <w:t xml:space="preserve">การปรับโครงสร้างธุรกิจของกลุ่มบริษัท กลุ่มบริษัทจะมุ่งเน้นการดำเนินธุรกิจหลักอันประกอบด้วยธุรกิจสื่อสิ่งพิมพ์ ธุรกิจสื่อโทรทัศน์ และสื่อต่างๆ ดังนั้น กลุ่มบริษัทได้จำหน่ายที่ดินพร้อมสิ่งปลูกสร้างในไตรมาสที่ </w:t>
      </w:r>
      <w:r w:rsidR="000C653B" w:rsidRPr="000C653B">
        <w:rPr>
          <w:rFonts w:ascii="Angsana New" w:hAnsi="Angsana New" w:cs="Angsana New"/>
          <w:spacing w:val="-2"/>
          <w:sz w:val="30"/>
          <w:szCs w:val="30"/>
        </w:rPr>
        <w:t>1</w:t>
      </w:r>
      <w:r w:rsidRPr="00AC36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0C653B" w:rsidRPr="000C653B">
        <w:rPr>
          <w:rFonts w:ascii="Angsana New" w:hAnsi="Angsana New" w:cs="Angsana New"/>
          <w:spacing w:val="-2"/>
          <w:sz w:val="30"/>
          <w:szCs w:val="30"/>
        </w:rPr>
        <w:t>2</w:t>
      </w:r>
      <w:r w:rsidRPr="00AC365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pacing w:val="-2"/>
          <w:sz w:val="30"/>
          <w:szCs w:val="30"/>
          <w:cs/>
        </w:rPr>
        <w:br/>
        <w:t>เพื่อนำกระแสเงินสดมาจ่ายชำระหนี้สิน เพื่อลดภาระดอกเบี้ย รวมถึงกลุ่มบริษัทมีแผนในการปรับโครงสร้างทางการเงิน การหาแหล่งเงินทุนเพิ่มเติมเพื่อเพิ่มสภาพคล่องและความแข็งแกร่งทางการเงิน เช่น การระดมทุน และการกู้ยืมเงินจากสถาบันการเงินที่มีต้นทุนทางการเงินที่เหมาะสมกับสภาวะตลาด เป็นต้น</w:t>
      </w:r>
    </w:p>
    <w:p w14:paraId="5548D00E" w14:textId="77777777" w:rsidR="00C1687F" w:rsidRPr="009455B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6562979A" w14:textId="71854B19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C365B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C653B" w:rsidRPr="000C653B">
        <w:rPr>
          <w:rFonts w:ascii="Angsana New" w:hAnsi="Angsana New" w:cs="Angsana New"/>
          <w:sz w:val="30"/>
          <w:szCs w:val="30"/>
        </w:rPr>
        <w:t>15</w:t>
      </w:r>
      <w:r w:rsidRPr="00AC365B">
        <w:rPr>
          <w:rFonts w:ascii="Angsana New" w:hAnsi="Angsana New" w:cs="Angsana New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C653B" w:rsidRPr="000C653B">
        <w:rPr>
          <w:rFonts w:ascii="Angsana New" w:hAnsi="Angsana New" w:cs="Angsana New"/>
          <w:sz w:val="30"/>
          <w:szCs w:val="30"/>
        </w:rPr>
        <w:t>2562</w:t>
      </w:r>
      <w:r w:rsidRPr="00AC365B">
        <w:rPr>
          <w:rFonts w:ascii="Angsana New" w:hAnsi="Angsana New" w:cs="Angsana New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คณะกรรมการมีมติอนุมัติให้กลุ่มบริษัทปรับโครงสร้างกลุ่มธุรกิจสื่อสิ่งพิมพ์ใหม่ โดยการโอนการดำเนินงานของบริษัทย่อย </w:t>
      </w:r>
      <w:r w:rsidR="000C653B" w:rsidRPr="000C653B">
        <w:rPr>
          <w:rFonts w:ascii="Angsana New" w:hAnsi="Angsana New" w:cs="Angsana New"/>
          <w:sz w:val="30"/>
          <w:szCs w:val="30"/>
        </w:rPr>
        <w:t>3</w:t>
      </w:r>
      <w:r w:rsidRPr="00AC365B">
        <w:rPr>
          <w:rFonts w:ascii="Angsana New" w:hAnsi="Angsana New" w:cs="Angsana New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แห่ง รวมเข้ากับการดำเนินงานภายใต้บริษัท เพื่อประโยชน์ของกลุ่มบริษัทในการลดขั้นตอนการทำงานและปริมาณงานที่ซ้ำซ้อน ส่งผลให้ค่าใช้จ่ายลดลง โดยมีผลตั้งแต่วันที่ </w:t>
      </w:r>
      <w:r w:rsidR="000C653B" w:rsidRPr="000C653B">
        <w:rPr>
          <w:rFonts w:ascii="Angsana New" w:hAnsi="Angsana New" w:cs="Angsana New"/>
          <w:sz w:val="30"/>
          <w:szCs w:val="30"/>
        </w:rPr>
        <w:t>1</w:t>
      </w:r>
      <w:r w:rsidRPr="00AC365B">
        <w:rPr>
          <w:rFonts w:ascii="Angsana New" w:hAnsi="Angsana New" w:cs="Angsana New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0C653B" w:rsidRPr="000C653B">
        <w:rPr>
          <w:rFonts w:ascii="Angsana New" w:hAnsi="Angsana New" w:cs="Angsana New"/>
          <w:sz w:val="30"/>
          <w:szCs w:val="30"/>
        </w:rPr>
        <w:t>2562</w:t>
      </w:r>
      <w:r w:rsidRPr="00AC365B">
        <w:rPr>
          <w:rFonts w:ascii="Angsana New" w:hAnsi="Angsana New" w:cs="Angsana New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เป็นต้นไป</w:t>
      </w:r>
    </w:p>
    <w:p w14:paraId="125EEC14" w14:textId="77777777" w:rsidR="00C1687F" w:rsidRPr="009455B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5E937BC7" w14:textId="77777777" w:rsidR="00C1687F" w:rsidRPr="00AC365B" w:rsidRDefault="00C1687F" w:rsidP="00C1687F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C365B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ดังนั้น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B006A31" w14:textId="77777777" w:rsidR="00C1687F" w:rsidRPr="009455B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39F6BF08" w14:textId="77777777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AC365B">
        <w:rPr>
          <w:rFonts w:ascii="Angsana New" w:hAnsi="Angsana New" w:cs="Angsana New"/>
          <w:i/>
          <w:iCs/>
          <w:sz w:val="30"/>
          <w:szCs w:val="30"/>
          <w:cs/>
        </w:rPr>
        <w:t>เกณฑ์การขึ้นเครื่องหมาย “</w:t>
      </w:r>
      <w:r w:rsidRPr="00AC365B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14:paraId="4A0B5898" w14:textId="77777777" w:rsidR="00C1687F" w:rsidRPr="009455B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30528C06" w14:textId="6AED0F82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C365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 w:cs="Angsana New"/>
          <w:sz w:val="30"/>
          <w:szCs w:val="30"/>
        </w:rPr>
        <w:t>14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C653B" w:rsidRPr="000C653B">
        <w:rPr>
          <w:rFonts w:ascii="Angsana New" w:hAnsi="Angsana New" w:cs="Angsana New"/>
          <w:sz w:val="30"/>
          <w:szCs w:val="30"/>
        </w:rPr>
        <w:t>2561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ตลาดหลักทรัพย์แห่งประเทศไทย (</w:t>
      </w:r>
      <w:r w:rsidRPr="00AC365B">
        <w:rPr>
          <w:rFonts w:ascii="Angsana New" w:hAnsi="Angsana New" w:cs="Angsana New"/>
          <w:sz w:val="30"/>
          <w:szCs w:val="30"/>
        </w:rPr>
        <w:t xml:space="preserve">“SET”)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AC365B">
        <w:rPr>
          <w:rFonts w:ascii="Angsana New" w:hAnsi="Angsana New" w:cs="Angsana New"/>
          <w:sz w:val="30"/>
          <w:szCs w:val="30"/>
        </w:rPr>
        <w:t xml:space="preserve">“C” (Caution)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</w:t>
      </w:r>
      <w:r w:rsidR="000C653B" w:rsidRPr="000C653B">
        <w:rPr>
          <w:rFonts w:ascii="Angsana New" w:hAnsi="Angsana New" w:cs="Angsana New"/>
          <w:sz w:val="30"/>
          <w:szCs w:val="30"/>
        </w:rPr>
        <w:t>50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ของทุนชำระแล้ว ทั้งนี้บริษัทได้เผยแพร่แผนการแก้ไขเหตุดังกล่าวแล้ว</w:t>
      </w:r>
    </w:p>
    <w:p w14:paraId="57DC6F21" w14:textId="77777777" w:rsidR="00C273E5" w:rsidRPr="009455B6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</w:rPr>
      </w:pPr>
    </w:p>
    <w:p w14:paraId="4B42ECAB" w14:textId="505C4546" w:rsidR="004A04B7" w:rsidRPr="00AC365B" w:rsidRDefault="00E66B73" w:rsidP="001800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C365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FE173DA" w14:textId="77777777" w:rsidR="001001BD" w:rsidRPr="009455B6" w:rsidRDefault="001001BD" w:rsidP="00F81DE5">
      <w:pPr>
        <w:pStyle w:val="Heading8"/>
        <w:spacing w:line="240" w:lineRule="auto"/>
        <w:ind w:left="567" w:right="0" w:hanging="567"/>
        <w:jc w:val="thaiDistribute"/>
        <w:rPr>
          <w:rFonts w:asciiTheme="majorBidi" w:hAnsiTheme="majorBidi" w:cstheme="majorBidi"/>
          <w:sz w:val="12"/>
          <w:szCs w:val="12"/>
        </w:rPr>
      </w:pPr>
    </w:p>
    <w:p w14:paraId="172640CC" w14:textId="73DE3540" w:rsidR="00716186" w:rsidRPr="00AC365B" w:rsidRDefault="00716186" w:rsidP="001800B2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365B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1909A57" w14:textId="77777777" w:rsidR="00716186" w:rsidRPr="009455B6" w:rsidRDefault="00716186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10"/>
          <w:szCs w:val="10"/>
        </w:rPr>
      </w:pPr>
    </w:p>
    <w:p w14:paraId="1DE44B6D" w14:textId="081692DE" w:rsidR="00807091" w:rsidRDefault="00ED72B8" w:rsidP="0080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ab/>
      </w:r>
      <w:r w:rsidR="00534EA6" w:rsidRPr="00AC365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34196" w:rsidRPr="00AC365B">
        <w:rPr>
          <w:rFonts w:asciiTheme="majorBidi" w:hAnsiTheme="majorBidi" w:cstheme="majorBidi"/>
          <w:sz w:val="30"/>
          <w:szCs w:val="30"/>
        </w:rPr>
        <w:br/>
      </w:r>
      <w:r w:rsidR="00534EA6" w:rsidRPr="00AC365B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</w:t>
      </w:r>
      <w:r w:rsidR="00D4358C" w:rsidRPr="00AC365B">
        <w:rPr>
          <w:rFonts w:asciiTheme="majorBidi" w:hAnsiTheme="majorBidi" w:cstheme="majorBidi"/>
          <w:sz w:val="30"/>
          <w:szCs w:val="30"/>
          <w:cs/>
        </w:rPr>
        <w:t>ตลาดหลักทรัพย์ที่เกี่ยวข้อง</w:t>
      </w:r>
    </w:p>
    <w:p w14:paraId="650D1634" w14:textId="77777777" w:rsidR="009455B6" w:rsidRPr="009455B6" w:rsidRDefault="009455B6" w:rsidP="0080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z w:val="6"/>
          <w:szCs w:val="6"/>
        </w:rPr>
      </w:pPr>
    </w:p>
    <w:p w14:paraId="46832920" w14:textId="77777777" w:rsidR="00C65677" w:rsidRPr="009455B6" w:rsidRDefault="00C65677" w:rsidP="0080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z w:val="2"/>
          <w:szCs w:val="2"/>
        </w:rPr>
      </w:pPr>
    </w:p>
    <w:p w14:paraId="7BF5FB2C" w14:textId="4219B4A3" w:rsidR="00C65677" w:rsidRDefault="00ED72B8" w:rsidP="00C6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pacing w:val="-6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ab/>
      </w:r>
      <w:r w:rsidR="00807091" w:rsidRPr="00AC365B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</w:t>
      </w:r>
      <w:r w:rsidR="00807091" w:rsidRPr="00AC365B">
        <w:rPr>
          <w:rFonts w:ascii="Angsana New" w:hAnsi="Angsana New"/>
          <w:sz w:val="30"/>
          <w:szCs w:val="30"/>
        </w:rPr>
        <w:t xml:space="preserve"> </w:t>
      </w:r>
      <w:r w:rsidR="00807091" w:rsidRPr="00AC365B">
        <w:rPr>
          <w:rFonts w:ascii="Angsana New" w:hAnsi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="003A191E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="00807091" w:rsidRPr="00AC365B">
        <w:rPr>
          <w:rFonts w:ascii="Angsana New" w:hAnsi="Angsana New"/>
          <w:sz w:val="30"/>
          <w:szCs w:val="30"/>
          <w:rtl/>
          <w:cs/>
        </w:rPr>
        <w:t xml:space="preserve"> </w:t>
      </w:r>
      <w:r w:rsidR="00807091" w:rsidRPr="00AC365B">
        <w:rPr>
          <w:rFonts w:ascii="Angsana New" w:hAnsi="Angsana New"/>
          <w:sz w:val="30"/>
          <w:szCs w:val="30"/>
          <w:cs/>
        </w:rPr>
        <w:t xml:space="preserve">มกราคม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="00807091" w:rsidRPr="00AC365B">
        <w:rPr>
          <w:rFonts w:ascii="Angsana New" w:hAnsi="Angsana New"/>
          <w:sz w:val="30"/>
          <w:szCs w:val="30"/>
        </w:rPr>
        <w:t xml:space="preserve"> </w:t>
      </w:r>
      <w:r w:rsidR="00807091" w:rsidRPr="00AC365B">
        <w:rPr>
          <w:rFonts w:ascii="Angsana New" w:hAnsi="Angsana New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807091" w:rsidRPr="00AC365B">
        <w:rPr>
          <w:rFonts w:ascii="Angsana New" w:hAnsi="Angsana New"/>
          <w:sz w:val="30"/>
          <w:szCs w:val="30"/>
        </w:rPr>
        <w:t xml:space="preserve"> </w:t>
      </w:r>
      <w:r w:rsidR="00807091" w:rsidRPr="00AC365B">
        <w:rPr>
          <w:rFonts w:ascii="Angsana New" w:hAnsi="Angsana New"/>
          <w:sz w:val="30"/>
          <w:szCs w:val="30"/>
          <w:cs/>
        </w:rPr>
        <w:t>ซึ่งไม่มีผลกระทบอย่างมีสาระสำคัญต่อ</w:t>
      </w:r>
      <w:r w:rsidR="00951E2D">
        <w:rPr>
          <w:rFonts w:ascii="Angsana New" w:hAnsi="Angsana New"/>
          <w:sz w:val="30"/>
          <w:szCs w:val="30"/>
        </w:rPr>
        <w:br/>
      </w:r>
      <w:r w:rsidR="00807091" w:rsidRPr="00AC365B">
        <w:rPr>
          <w:rFonts w:ascii="Angsana New" w:hAnsi="Angsana New"/>
          <w:sz w:val="30"/>
          <w:szCs w:val="30"/>
          <w:cs/>
        </w:rPr>
        <w:t xml:space="preserve">งบการเงินของกลุ่มบริษัท ทั้งนี้ กลุ่มบริษัทได้ปฏิบัติตามมาตรฐานการรายงานทางการเงิน ฉบับที่ </w:t>
      </w:r>
      <w:r w:rsidR="000C653B" w:rsidRPr="000C653B">
        <w:rPr>
          <w:rFonts w:ascii="Angsana New" w:hAnsi="Angsana New"/>
          <w:sz w:val="30"/>
          <w:szCs w:val="30"/>
        </w:rPr>
        <w:t>15</w:t>
      </w:r>
      <w:r w:rsidR="00807091" w:rsidRPr="00AC365B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(“</w:t>
      </w:r>
      <w:r w:rsidR="00807091" w:rsidRPr="00AC365B">
        <w:rPr>
          <w:rFonts w:ascii="Angsana New" w:hAnsi="Angsana New"/>
          <w:sz w:val="30"/>
          <w:szCs w:val="30"/>
        </w:rPr>
        <w:t xml:space="preserve">TFRS </w:t>
      </w:r>
      <w:r w:rsidR="000C653B" w:rsidRPr="000C653B">
        <w:rPr>
          <w:rFonts w:ascii="Angsana New" w:hAnsi="Angsana New"/>
          <w:sz w:val="30"/>
          <w:szCs w:val="30"/>
        </w:rPr>
        <w:t>15</w:t>
      </w:r>
      <w:r w:rsidR="00807091" w:rsidRPr="00AC365B">
        <w:rPr>
          <w:rFonts w:ascii="Angsana New" w:hAnsi="Angsana New"/>
          <w:sz w:val="30"/>
          <w:szCs w:val="30"/>
          <w:cs/>
        </w:rPr>
        <w:t xml:space="preserve">”) เป็นครั้งแรกแทนมาตรฐานการบัญชี ฉบับที่ </w:t>
      </w:r>
      <w:r w:rsidR="000C653B" w:rsidRPr="000C653B">
        <w:rPr>
          <w:rFonts w:ascii="Angsana New" w:hAnsi="Angsana New"/>
          <w:sz w:val="30"/>
          <w:szCs w:val="30"/>
        </w:rPr>
        <w:t>18</w:t>
      </w:r>
      <w:r w:rsidR="00807091" w:rsidRPr="00AC365B">
        <w:rPr>
          <w:rFonts w:ascii="Angsana New" w:hAnsi="Angsana New"/>
          <w:sz w:val="30"/>
          <w:szCs w:val="30"/>
          <w:cs/>
        </w:rPr>
        <w:t xml:space="preserve"> เรื่อง รายได้ (“</w:t>
      </w:r>
      <w:r w:rsidR="00807091" w:rsidRPr="00AC365B">
        <w:rPr>
          <w:rFonts w:ascii="Angsana New" w:hAnsi="Angsana New"/>
          <w:sz w:val="30"/>
          <w:szCs w:val="30"/>
        </w:rPr>
        <w:t xml:space="preserve">TAS </w:t>
      </w:r>
      <w:r w:rsidR="000C653B" w:rsidRPr="000C653B">
        <w:rPr>
          <w:rFonts w:ascii="Angsana New" w:hAnsi="Angsana New"/>
          <w:sz w:val="30"/>
          <w:szCs w:val="30"/>
        </w:rPr>
        <w:t>18</w:t>
      </w:r>
      <w:r w:rsidR="00807091" w:rsidRPr="00AC365B">
        <w:rPr>
          <w:rFonts w:ascii="Angsana New" w:hAnsi="Angsana New"/>
          <w:sz w:val="30"/>
          <w:szCs w:val="30"/>
          <w:cs/>
        </w:rPr>
        <w:t>”) แ</w:t>
      </w:r>
      <w:r w:rsidR="00C65677">
        <w:rPr>
          <w:rFonts w:ascii="Angsana New" w:hAnsi="Angsana New" w:hint="cs"/>
          <w:sz w:val="30"/>
          <w:szCs w:val="30"/>
          <w:cs/>
        </w:rPr>
        <w:t>ละ</w:t>
      </w:r>
      <w:r w:rsidR="00807091" w:rsidRPr="009455B6">
        <w:rPr>
          <w:rFonts w:ascii="Angsana New" w:hAnsi="Angsana New"/>
          <w:spacing w:val="-6"/>
          <w:sz w:val="30"/>
          <w:szCs w:val="30"/>
          <w:cs/>
        </w:rPr>
        <w:t xml:space="preserve">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0C653B" w:rsidRPr="009455B6">
        <w:rPr>
          <w:rFonts w:ascii="Angsana New" w:hAnsi="Angsana New"/>
          <w:spacing w:val="-6"/>
          <w:sz w:val="30"/>
          <w:szCs w:val="30"/>
        </w:rPr>
        <w:t>4</w:t>
      </w:r>
      <w:r w:rsidR="00807091" w:rsidRPr="009455B6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="00362E05" w:rsidRPr="009455B6">
        <w:rPr>
          <w:rFonts w:ascii="Angsana New" w:hAnsi="Angsana New"/>
          <w:spacing w:val="-6"/>
          <w:sz w:val="30"/>
          <w:szCs w:val="30"/>
          <w:cs/>
        </w:rPr>
        <w:t>ต</w:t>
      </w:r>
      <w:r w:rsidR="00807091" w:rsidRPr="009455B6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0D614C1E" w14:textId="77777777" w:rsidR="00C65677" w:rsidRPr="009455B6" w:rsidRDefault="00C65677" w:rsidP="0094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  <w:cs/>
        </w:rPr>
      </w:pPr>
    </w:p>
    <w:p w14:paraId="6EE60F54" w14:textId="4F8385CB" w:rsidR="006F54B9" w:rsidRPr="00C65677" w:rsidRDefault="00807091" w:rsidP="00C6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0C653B" w:rsidRPr="000C653B">
        <w:rPr>
          <w:rFonts w:ascii="Angsana New" w:hAnsi="Angsana New"/>
          <w:sz w:val="30"/>
          <w:szCs w:val="30"/>
        </w:rPr>
        <w:t>3</w:t>
      </w:r>
      <w:r w:rsidR="0034375D">
        <w:rPr>
          <w:rFonts w:ascii="Angsana New" w:hAnsi="Angsana New"/>
          <w:sz w:val="30"/>
          <w:szCs w:val="30"/>
        </w:rPr>
        <w:t>2</w:t>
      </w:r>
    </w:p>
    <w:p w14:paraId="0861BE05" w14:textId="6F391698" w:rsidR="00124116" w:rsidRPr="00C65677" w:rsidRDefault="00124116" w:rsidP="001241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Cs w:val="18"/>
        </w:rPr>
      </w:pPr>
    </w:p>
    <w:p w14:paraId="77DE406A" w14:textId="02742FBA" w:rsidR="00716186" w:rsidRPr="00AC365B" w:rsidRDefault="00716186" w:rsidP="001800B2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245A2CFA" w14:textId="77777777" w:rsidR="00716186" w:rsidRPr="001D309A" w:rsidRDefault="00716186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27C4013" w14:textId="59524153" w:rsidR="00716186" w:rsidRPr="00AC365B" w:rsidRDefault="00780DE5" w:rsidP="00950721">
      <w:pPr>
        <w:pStyle w:val="BodyText2"/>
        <w:tabs>
          <w:tab w:val="clear" w:pos="540"/>
        </w:tabs>
        <w:ind w:left="567" w:hanging="567"/>
        <w:rPr>
          <w:cs/>
        </w:rPr>
      </w:pPr>
      <w:r w:rsidRPr="00AC365B">
        <w:rPr>
          <w:cs/>
        </w:rPr>
        <w:tab/>
        <w:t>งบการเงิน</w:t>
      </w:r>
      <w:r w:rsidR="00716186" w:rsidRPr="00AC365B">
        <w:rPr>
          <w:cs/>
        </w:rPr>
        <w:t>นี้จัดทำเป็นเงินบาทซึ่งเป็นสกุลเงินที่ใช้ในการดำเนินงานของบริษัท</w:t>
      </w:r>
    </w:p>
    <w:p w14:paraId="63B2D6CB" w14:textId="77777777" w:rsidR="00716186" w:rsidRPr="001D309A" w:rsidRDefault="00716186" w:rsidP="00950721">
      <w:pPr>
        <w:pStyle w:val="BodyText2"/>
        <w:tabs>
          <w:tab w:val="clear" w:pos="540"/>
        </w:tabs>
        <w:ind w:left="567" w:hanging="567"/>
        <w:rPr>
          <w:sz w:val="16"/>
          <w:szCs w:val="16"/>
        </w:rPr>
      </w:pPr>
    </w:p>
    <w:p w14:paraId="5EE704EF" w14:textId="1365A124" w:rsidR="00716186" w:rsidRPr="00AC365B" w:rsidRDefault="00716186" w:rsidP="001800B2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365B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E170AD" w:rsidRPr="00AC365B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ใช้วิจารณญาณและการประมาณการ</w:t>
      </w:r>
    </w:p>
    <w:p w14:paraId="5FB520D6" w14:textId="77777777" w:rsidR="00716186" w:rsidRPr="000E71A5" w:rsidRDefault="00716186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4"/>
          <w:szCs w:val="14"/>
        </w:rPr>
      </w:pPr>
    </w:p>
    <w:p w14:paraId="2EF92039" w14:textId="77777777" w:rsidR="0045720D" w:rsidRPr="00AC365B" w:rsidRDefault="0045720D" w:rsidP="000E7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37D212E" w14:textId="77777777" w:rsidR="00A13E24" w:rsidRPr="00C65677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4"/>
          <w:szCs w:val="14"/>
        </w:rPr>
      </w:pPr>
    </w:p>
    <w:p w14:paraId="31848930" w14:textId="1534AFDB" w:rsidR="0045720D" w:rsidRPr="00AC365B" w:rsidRDefault="0045720D" w:rsidP="0045720D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การใช้วิจารณญาณ</w:t>
      </w:r>
    </w:p>
    <w:p w14:paraId="448FB2AF" w14:textId="77777777" w:rsidR="0045720D" w:rsidRPr="000E71A5" w:rsidRDefault="0045720D" w:rsidP="0045720D">
      <w:pPr>
        <w:ind w:left="540"/>
        <w:jc w:val="thaiDistribute"/>
        <w:rPr>
          <w:rFonts w:ascii="Angsana New" w:hAnsi="Angsana New"/>
          <w:sz w:val="6"/>
          <w:szCs w:val="6"/>
        </w:rPr>
      </w:pPr>
    </w:p>
    <w:p w14:paraId="57C6AF8D" w14:textId="1A5AC485" w:rsidR="0045720D" w:rsidRDefault="0045720D" w:rsidP="0045720D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2731EA19" w14:textId="77777777" w:rsidR="00C65677" w:rsidRPr="00C3102B" w:rsidRDefault="00C65677" w:rsidP="001D309A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6930"/>
      </w:tblGrid>
      <w:tr w:rsidR="0045720D" w:rsidRPr="00AC365B" w14:paraId="2634CB06" w14:textId="77777777" w:rsidTr="00763AB5">
        <w:tc>
          <w:tcPr>
            <w:tcW w:w="2340" w:type="dxa"/>
            <w:shd w:val="clear" w:color="auto" w:fill="auto"/>
          </w:tcPr>
          <w:p w14:paraId="2DEA0154" w14:textId="2BEF033D" w:rsidR="0045720D" w:rsidRPr="00AC365B" w:rsidRDefault="000C653B" w:rsidP="006309AD">
            <w:pPr>
              <w:ind w:left="450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45720D" w:rsidRPr="00AC365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45720D" w:rsidRPr="00AC365B">
              <w:rPr>
                <w:rFonts w:ascii="Angsana New" w:eastAsia="Calibri" w:hAnsi="Angsana New" w:cstheme="minorBidi"/>
                <w:sz w:val="30"/>
                <w:szCs w:val="30"/>
                <w:cs/>
              </w:rPr>
              <w:t>(</w:t>
            </w:r>
            <w:r w:rsidR="006309AD" w:rsidRPr="00AC365B">
              <w:rPr>
                <w:rFonts w:ascii="Angsana New" w:eastAsia="Calibri" w:hAnsi="Angsana New" w:cs="Angsana New"/>
                <w:sz w:val="30"/>
                <w:szCs w:val="30"/>
                <w:cs/>
              </w:rPr>
              <w:t>ต</w:t>
            </w:r>
            <w:r w:rsidR="0045720D" w:rsidRPr="00AC365B">
              <w:rPr>
                <w:rFonts w:ascii="Angsana New" w:eastAsia="Calibri" w:hAnsi="Angsana New" w:cstheme="minorBidi"/>
                <w:sz w:val="30"/>
                <w:szCs w:val="30"/>
                <w:cs/>
              </w:rPr>
              <w:t>)</w:t>
            </w:r>
            <w:r w:rsidR="0045720D" w:rsidRPr="00AC365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45720D" w:rsidRPr="00AC365B">
              <w:rPr>
                <w:rFonts w:ascii="Angsana New" w:eastAsia="Calibri" w:hAnsi="Angsana New" w:cs="Angsana New"/>
                <w:sz w:val="30"/>
                <w:szCs w:val="30"/>
                <w:cs/>
              </w:rPr>
              <w:t>และ</w:t>
            </w:r>
            <w:r w:rsidR="0045720D" w:rsidRPr="00AC365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34375D">
              <w:rPr>
                <w:rFonts w:ascii="Angsana New" w:eastAsia="Calibri" w:hAnsi="Angsana New"/>
                <w:sz w:val="30"/>
                <w:szCs w:val="30"/>
              </w:rPr>
              <w:t>1</w:t>
            </w:r>
          </w:p>
        </w:tc>
        <w:tc>
          <w:tcPr>
            <w:tcW w:w="6930" w:type="dxa"/>
            <w:shd w:val="clear" w:color="auto" w:fill="auto"/>
          </w:tcPr>
          <w:p w14:paraId="0541C92A" w14:textId="77777777" w:rsidR="0045720D" w:rsidRPr="00AC365B" w:rsidRDefault="0045720D" w:rsidP="00C1687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47CEF4F9" w14:textId="77777777" w:rsidR="0045720D" w:rsidRPr="00AC365B" w:rsidRDefault="0045720D" w:rsidP="0045720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98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การขายสินค้าและการให้บริการหลายประเภทเข้าด้วยกันจะสามารถบันทึกรายการแยกจากกันได้หรือไม่</w:t>
            </w:r>
          </w:p>
          <w:p w14:paraId="6998CE72" w14:textId="77777777" w:rsidR="0045720D" w:rsidRPr="00AC365B" w:rsidRDefault="0045720D" w:rsidP="0045720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การขายสินค้าและการให้บริการควรจะรับรู้รายได้ตลอดช่วงเวลาหนึ่ง หรือควรจะรับรู้ ณ เวลาใดเวลาหนึ่ง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62399B9C" w14:textId="77777777" w:rsidR="0045720D" w:rsidRPr="00E8740C" w:rsidRDefault="0045720D" w:rsidP="00457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14"/>
          <w:szCs w:val="14"/>
        </w:rPr>
      </w:pPr>
    </w:p>
    <w:p w14:paraId="525D7654" w14:textId="1D8714E7" w:rsidR="0045720D" w:rsidRPr="00AC365B" w:rsidRDefault="0045720D" w:rsidP="0045720D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6691437D" w14:textId="77777777" w:rsidR="0045720D" w:rsidRPr="00E8740C" w:rsidRDefault="0045720D" w:rsidP="0045720D">
      <w:pPr>
        <w:ind w:left="540"/>
        <w:jc w:val="thaiDistribute"/>
        <w:rPr>
          <w:rFonts w:ascii="Angsana New" w:hAnsi="Angsana New"/>
          <w:sz w:val="6"/>
          <w:szCs w:val="6"/>
        </w:rPr>
      </w:pPr>
    </w:p>
    <w:p w14:paraId="6DD6FD7B" w14:textId="7EF49EA9" w:rsidR="0045720D" w:rsidRDefault="0045720D" w:rsidP="0045720D">
      <w:pPr>
        <w:ind w:left="990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  <w:r w:rsidRPr="00AC365B">
        <w:rPr>
          <w:rFonts w:ascii="Angsana New" w:hAnsi="Angsana New"/>
          <w:sz w:val="30"/>
          <w:szCs w:val="30"/>
          <w:shd w:val="clear" w:color="auto" w:fill="FFFFFF"/>
          <w:cs/>
        </w:rPr>
        <w:t>ข้อมูลเกี่ยวกับข้อสมมติและความไม่แน่นอนของการประมาณการ</w:t>
      </w:r>
      <w:r w:rsidRPr="00AC365B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AC365B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ณ วันที่ </w:t>
      </w:r>
      <w:r w:rsidR="000C653B" w:rsidRPr="000C653B">
        <w:rPr>
          <w:rFonts w:ascii="Angsana New" w:hAnsi="Angsana New"/>
          <w:sz w:val="30"/>
          <w:szCs w:val="30"/>
          <w:shd w:val="clear" w:color="auto" w:fill="FFFFFF"/>
        </w:rPr>
        <w:t>31</w:t>
      </w:r>
      <w:r w:rsidRPr="00AC365B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AC365B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  <w:shd w:val="clear" w:color="auto" w:fill="FFFFFF"/>
        </w:rPr>
        <w:t>2562</w:t>
      </w:r>
      <w:r w:rsidRPr="00AC365B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AC365B">
        <w:rPr>
          <w:rFonts w:ascii="Angsana New" w:hAnsi="Angsana New"/>
          <w:sz w:val="30"/>
          <w:szCs w:val="30"/>
          <w:shd w:val="clear" w:color="auto" w:fill="FFFFFF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350DF8">
        <w:rPr>
          <w:rFonts w:ascii="Angsana New" w:hAnsi="Angsana New"/>
          <w:sz w:val="30"/>
          <w:szCs w:val="30"/>
          <w:shd w:val="clear" w:color="auto" w:fill="FFFFFF"/>
          <w:cs/>
        </w:rPr>
        <w:br/>
      </w:r>
      <w:r w:rsidRPr="00AC365B">
        <w:rPr>
          <w:rFonts w:ascii="Angsana New" w:hAnsi="Angsana New"/>
          <w:sz w:val="30"/>
          <w:szCs w:val="30"/>
          <w:shd w:val="clear" w:color="auto" w:fill="FFFFFF"/>
          <w:cs/>
        </w:rPr>
        <w:t>ในปีบัญชีถัดไป ได้เปิดเผยในหมายเหตุข้อต่อไปนี้</w:t>
      </w:r>
    </w:p>
    <w:p w14:paraId="65591D67" w14:textId="77777777" w:rsidR="000E71A5" w:rsidRPr="00C3102B" w:rsidRDefault="000E71A5" w:rsidP="001D309A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/>
          <w:sz w:val="12"/>
          <w:szCs w:val="12"/>
          <w:shd w:val="clear" w:color="auto" w:fill="FFFFFF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45720D" w:rsidRPr="00AC365B" w14:paraId="625D4DB0" w14:textId="77777777" w:rsidTr="00350DF8">
        <w:tc>
          <w:tcPr>
            <w:tcW w:w="2340" w:type="dxa"/>
          </w:tcPr>
          <w:p w14:paraId="57026DFA" w14:textId="6559583B" w:rsidR="0045720D" w:rsidRPr="00AC365B" w:rsidRDefault="000C653B" w:rsidP="00C1687F">
            <w:pPr>
              <w:ind w:left="450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45720D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5720D" w:rsidRPr="00AC365B">
              <w:rPr>
                <w:rFonts w:ascii="Angsana New" w:eastAsia="Calibri" w:hAnsi="Angsana New"/>
                <w:sz w:val="30"/>
                <w:szCs w:val="30"/>
                <w:cs/>
              </w:rPr>
              <w:t>และ</w:t>
            </w:r>
            <w:r w:rsidR="0045720D"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930" w:type="dxa"/>
          </w:tcPr>
          <w:p w14:paraId="1341E790" w14:textId="77777777" w:rsidR="0045720D" w:rsidRPr="00AC365B" w:rsidRDefault="0045720D" w:rsidP="00C1687F">
            <w:pPr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การวัดมูลค่าค่าเผื่อหนี้สงสัยจะสูญของลูกหนี้การค้าและลูกหนี้อื่น</w:t>
            </w:r>
          </w:p>
        </w:tc>
      </w:tr>
      <w:tr w:rsidR="0045720D" w:rsidRPr="00AC365B" w14:paraId="062F8258" w14:textId="77777777" w:rsidTr="00350DF8">
        <w:tc>
          <w:tcPr>
            <w:tcW w:w="2340" w:type="dxa"/>
          </w:tcPr>
          <w:p w14:paraId="307A32A1" w14:textId="13D18586" w:rsidR="0045720D" w:rsidRPr="009B5283" w:rsidRDefault="000C653B" w:rsidP="006309AD">
            <w:pPr>
              <w:ind w:left="45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0C653B">
              <w:rPr>
                <w:rFonts w:ascii="Angsana New" w:hAnsi="Angsana New"/>
                <w:spacing w:val="-10"/>
                <w:sz w:val="30"/>
                <w:szCs w:val="30"/>
              </w:rPr>
              <w:t>11</w:t>
            </w:r>
            <w:r w:rsidR="0045720D" w:rsidRPr="009B5283">
              <w:rPr>
                <w:rFonts w:ascii="Angsana New" w:hAnsi="Angsana New"/>
                <w:spacing w:val="-10"/>
                <w:sz w:val="30"/>
                <w:szCs w:val="30"/>
              </w:rPr>
              <w:t xml:space="preserve">, </w:t>
            </w:r>
            <w:r w:rsidRPr="000C653B">
              <w:rPr>
                <w:rFonts w:ascii="Angsana New" w:hAnsi="Angsana New"/>
                <w:spacing w:val="-10"/>
                <w:sz w:val="30"/>
                <w:szCs w:val="30"/>
              </w:rPr>
              <w:t>12</w:t>
            </w:r>
            <w:r w:rsidR="006309AD" w:rsidRPr="009B5283">
              <w:rPr>
                <w:rFonts w:ascii="Angsana New" w:hAnsi="Angsana New"/>
                <w:spacing w:val="-10"/>
                <w:sz w:val="30"/>
                <w:szCs w:val="30"/>
              </w:rPr>
              <w:t xml:space="preserve">, </w:t>
            </w:r>
            <w:r w:rsidRPr="000C653B">
              <w:rPr>
                <w:rFonts w:ascii="Angsana New" w:hAnsi="Angsana New"/>
                <w:spacing w:val="-10"/>
                <w:sz w:val="30"/>
                <w:szCs w:val="30"/>
              </w:rPr>
              <w:t>1</w:t>
            </w:r>
            <w:r w:rsidR="0034375D">
              <w:rPr>
                <w:rFonts w:ascii="Angsana New" w:hAnsi="Angsana New"/>
                <w:spacing w:val="-10"/>
                <w:sz w:val="30"/>
                <w:szCs w:val="30"/>
              </w:rPr>
              <w:t>4</w:t>
            </w:r>
            <w:r w:rsidR="006309AD" w:rsidRPr="009B5283">
              <w:rPr>
                <w:rFonts w:ascii="Angsana New" w:hAnsi="Angsana New"/>
                <w:spacing w:val="-10"/>
                <w:sz w:val="30"/>
                <w:szCs w:val="30"/>
              </w:rPr>
              <w:t xml:space="preserve">, </w:t>
            </w:r>
            <w:r w:rsidRPr="000C653B">
              <w:rPr>
                <w:rFonts w:ascii="Angsana New" w:hAnsi="Angsana New"/>
                <w:spacing w:val="-10"/>
                <w:sz w:val="30"/>
                <w:szCs w:val="30"/>
              </w:rPr>
              <w:t>1</w:t>
            </w:r>
            <w:r w:rsidR="0034375D">
              <w:rPr>
                <w:rFonts w:ascii="Angsana New" w:hAnsi="Angsana New"/>
                <w:spacing w:val="-10"/>
                <w:sz w:val="30"/>
                <w:szCs w:val="30"/>
              </w:rPr>
              <w:t>5</w:t>
            </w:r>
            <w:r w:rsidR="0045720D" w:rsidRPr="009B5283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45720D" w:rsidRPr="009B5283">
              <w:rPr>
                <w:rFonts w:ascii="Angsana New" w:hAnsi="Angsana New"/>
                <w:spacing w:val="-10"/>
                <w:sz w:val="30"/>
                <w:szCs w:val="30"/>
                <w:cs/>
              </w:rPr>
              <w:t>และ</w:t>
            </w:r>
            <w:r w:rsidR="00350DF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0C653B">
              <w:rPr>
                <w:rFonts w:ascii="Angsana New" w:hAnsi="Angsana New"/>
                <w:spacing w:val="-10"/>
                <w:sz w:val="30"/>
                <w:szCs w:val="30"/>
              </w:rPr>
              <w:t>1</w:t>
            </w:r>
            <w:r w:rsidR="0034375D">
              <w:rPr>
                <w:rFonts w:ascii="Angsana New" w:hAnsi="Angsana New"/>
                <w:spacing w:val="-10"/>
                <w:sz w:val="30"/>
                <w:szCs w:val="30"/>
              </w:rPr>
              <w:t>6</w:t>
            </w:r>
          </w:p>
        </w:tc>
        <w:tc>
          <w:tcPr>
            <w:tcW w:w="6930" w:type="dxa"/>
          </w:tcPr>
          <w:p w14:paraId="5AF50E39" w14:textId="30017DF5" w:rsidR="0045720D" w:rsidRPr="00AC365B" w:rsidRDefault="0045720D" w:rsidP="00C1687F">
            <w:pPr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5720D" w:rsidRPr="00AC365B" w14:paraId="753C956B" w14:textId="77777777" w:rsidTr="00350DF8">
        <w:tc>
          <w:tcPr>
            <w:tcW w:w="2340" w:type="dxa"/>
          </w:tcPr>
          <w:p w14:paraId="67A81114" w14:textId="45E085BB" w:rsidR="0045720D" w:rsidRPr="00AC365B" w:rsidRDefault="0034375D" w:rsidP="00C1687F">
            <w:pPr>
              <w:ind w:left="4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6930" w:type="dxa"/>
          </w:tcPr>
          <w:p w14:paraId="35A4256D" w14:textId="5CC050C5" w:rsidR="009B5283" w:rsidRPr="00AC365B" w:rsidRDefault="0045720D" w:rsidP="00C65677">
            <w:pPr>
              <w:ind w:left="324" w:hanging="3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44449C73" w14:textId="77777777" w:rsidR="00C65677" w:rsidRPr="00E8740C" w:rsidRDefault="00C65677" w:rsidP="00C656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4"/>
          <w:szCs w:val="4"/>
        </w:rPr>
      </w:pPr>
    </w:p>
    <w:p w14:paraId="60D0D307" w14:textId="77777777" w:rsidR="0008116B" w:rsidRPr="00C3102B" w:rsidRDefault="0008116B" w:rsidP="000811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4"/>
          <w:szCs w:val="4"/>
        </w:rPr>
      </w:pPr>
    </w:p>
    <w:p w14:paraId="1FCBD638" w14:textId="7EA025A3" w:rsidR="00A13E24" w:rsidRPr="00AC365B" w:rsidRDefault="00A13E24" w:rsidP="001800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69E5E3AE" w14:textId="77777777" w:rsidR="00A13E24" w:rsidRPr="00AC365B" w:rsidRDefault="00A13E24" w:rsidP="001A10EB">
      <w:pPr>
        <w:pStyle w:val="BodyText2"/>
        <w:spacing w:line="160" w:lineRule="atLeast"/>
        <w:ind w:left="547" w:right="43"/>
      </w:pPr>
    </w:p>
    <w:p w14:paraId="335C7309" w14:textId="77777777" w:rsidR="00A13E24" w:rsidRPr="00AC365B" w:rsidRDefault="00A13E24" w:rsidP="00950721">
      <w:pPr>
        <w:pStyle w:val="AccPolicyalternative"/>
        <w:tabs>
          <w:tab w:val="clear" w:pos="540"/>
        </w:tabs>
        <w:ind w:left="567" w:right="0"/>
      </w:pPr>
      <w:r w:rsidRPr="00AC365B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7CB5FE87" w14:textId="77777777" w:rsidR="00807814" w:rsidRPr="00AC365B" w:rsidRDefault="00807814" w:rsidP="00950721">
      <w:pPr>
        <w:pStyle w:val="AccPolicyalternative"/>
        <w:tabs>
          <w:tab w:val="clear" w:pos="540"/>
        </w:tabs>
        <w:ind w:left="567" w:right="0"/>
      </w:pPr>
    </w:p>
    <w:p w14:paraId="2B7B007C" w14:textId="0F9EE797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8CE5A0F" w14:textId="77777777" w:rsidR="00A13E24" w:rsidRPr="00AC365B" w:rsidRDefault="00A13E24" w:rsidP="001A10EB">
      <w:pPr>
        <w:pStyle w:val="BodyText2"/>
        <w:spacing w:line="160" w:lineRule="atLeast"/>
        <w:ind w:left="547" w:right="43"/>
      </w:pPr>
    </w:p>
    <w:p w14:paraId="0F61B018" w14:textId="77777777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งบการเงิน</w:t>
      </w:r>
      <w:r w:rsidR="00707087" w:rsidRPr="00AC365B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="00A73883" w:rsidRPr="00AC365B">
        <w:rPr>
          <w:rFonts w:ascii="Angsana New" w:hAnsi="Angsana New"/>
          <w:sz w:val="30"/>
          <w:szCs w:val="30"/>
          <w:cs/>
        </w:rPr>
        <w:t xml:space="preserve"> </w:t>
      </w:r>
      <w:r w:rsidR="00707087" w:rsidRPr="00AC365B">
        <w:rPr>
          <w:rFonts w:ascii="Angsana New" w:hAnsi="Angsana New"/>
          <w:sz w:val="30"/>
          <w:szCs w:val="30"/>
          <w:cs/>
        </w:rPr>
        <w:t>และ</w:t>
      </w:r>
      <w:r w:rsidRPr="00AC365B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="00707087" w:rsidRPr="00AC365B">
        <w:rPr>
          <w:rFonts w:ascii="Angsana New" w:hAnsi="Angsana New"/>
          <w:sz w:val="30"/>
          <w:szCs w:val="30"/>
          <w:cs/>
        </w:rPr>
        <w:t>(รวมกันเรียกว่า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>กลุ่มบริษัท</w:t>
      </w:r>
      <w:r w:rsidRPr="00AC365B">
        <w:rPr>
          <w:rFonts w:ascii="Angsana New" w:hAnsi="Angsana New"/>
          <w:sz w:val="30"/>
          <w:szCs w:val="30"/>
        </w:rPr>
        <w:t>”</w:t>
      </w:r>
      <w:r w:rsidRPr="00AC365B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</w:t>
      </w:r>
      <w:r w:rsidR="001406C5" w:rsidRPr="00AC365B">
        <w:rPr>
          <w:rFonts w:ascii="Angsana New" w:hAnsi="Angsana New"/>
          <w:sz w:val="30"/>
          <w:szCs w:val="30"/>
          <w:cs/>
        </w:rPr>
        <w:t>บริษัทร่วม</w:t>
      </w:r>
    </w:p>
    <w:p w14:paraId="1ABDE49F" w14:textId="77777777" w:rsidR="002F6B7B" w:rsidRPr="00AC365B" w:rsidRDefault="002F6B7B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0918A68" w14:textId="512C2119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A777D63" w14:textId="77777777" w:rsidR="00A73883" w:rsidRPr="00AC365B" w:rsidRDefault="00A73883" w:rsidP="00A73883">
      <w:pPr>
        <w:pStyle w:val="BodyText2"/>
        <w:spacing w:line="240" w:lineRule="atLeast"/>
        <w:ind w:left="540" w:right="47"/>
        <w:rPr>
          <w:sz w:val="22"/>
          <w:szCs w:val="22"/>
        </w:rPr>
      </w:pPr>
    </w:p>
    <w:p w14:paraId="3512355A" w14:textId="7DDED750" w:rsidR="00381010" w:rsidRPr="00AC365B" w:rsidRDefault="00B01313" w:rsidP="00381010">
      <w:pPr>
        <w:pStyle w:val="BodyText2"/>
        <w:ind w:left="540" w:right="47"/>
        <w:rPr>
          <w:sz w:val="16"/>
          <w:szCs w:val="16"/>
        </w:rPr>
      </w:pPr>
      <w:r w:rsidRPr="00AC365B">
        <w:rPr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764E63" w:rsidRPr="00AC365B">
        <w:br/>
      </w:r>
      <w:r w:rsidRPr="00AC365B">
        <w:rPr>
          <w:cs/>
        </w:rPr>
        <w:t>นับแต่วันที่มีการควบคุมจนถึงวันที่การควบคุมสิ้นสุดลง</w:t>
      </w:r>
      <w:r w:rsidR="00381010" w:rsidRPr="00AC365B">
        <w:rPr>
          <w:cs/>
        </w:rPr>
        <w:t xml:space="preserve"> </w:t>
      </w:r>
    </w:p>
    <w:p w14:paraId="1695973D" w14:textId="77777777" w:rsidR="005B4AD3" w:rsidRPr="00AC365B" w:rsidRDefault="005B4AD3" w:rsidP="001A10EB">
      <w:pPr>
        <w:pStyle w:val="BodyText2"/>
        <w:spacing w:line="160" w:lineRule="atLeast"/>
        <w:ind w:left="547" w:right="43"/>
        <w:rPr>
          <w:sz w:val="24"/>
          <w:szCs w:val="24"/>
        </w:rPr>
      </w:pPr>
    </w:p>
    <w:p w14:paraId="03D7B4F6" w14:textId="77777777" w:rsidR="000173B0" w:rsidRPr="00AC365B" w:rsidRDefault="000173B0" w:rsidP="005B4AD3">
      <w:pPr>
        <w:pStyle w:val="BodyText2"/>
        <w:spacing w:line="240" w:lineRule="atLeast"/>
        <w:ind w:left="540"/>
        <w:rPr>
          <w:b/>
          <w:bCs/>
          <w:color w:val="0000FF"/>
        </w:rPr>
      </w:pPr>
      <w:r w:rsidRPr="00AC365B">
        <w:rPr>
          <w:i/>
          <w:iCs/>
          <w:cs/>
        </w:rPr>
        <w:t>ส่วนได้เสียที่ไม่มีอำนาจควบคุม</w:t>
      </w:r>
      <w:r w:rsidRPr="00AC365B">
        <w:rPr>
          <w:cs/>
        </w:rPr>
        <w:t xml:space="preserve"> </w:t>
      </w:r>
    </w:p>
    <w:p w14:paraId="054604E2" w14:textId="77777777" w:rsidR="000173B0" w:rsidRPr="00AC365B" w:rsidRDefault="000173B0" w:rsidP="005C21AC">
      <w:pPr>
        <w:pStyle w:val="BodyText2"/>
        <w:spacing w:line="160" w:lineRule="atLeast"/>
        <w:ind w:left="547" w:right="43"/>
        <w:rPr>
          <w:sz w:val="28"/>
          <w:szCs w:val="28"/>
        </w:rPr>
      </w:pPr>
    </w:p>
    <w:p w14:paraId="6A35F876" w14:textId="1D31AC68" w:rsidR="00BE6A95" w:rsidRPr="00AC365B" w:rsidRDefault="00B01313" w:rsidP="00BE6A95">
      <w:pPr>
        <w:pStyle w:val="BodyText2"/>
        <w:ind w:left="540" w:right="47"/>
      </w:pPr>
      <w:r w:rsidRPr="00AC365B">
        <w:rPr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389C712" w14:textId="77777777" w:rsidR="00BE6A95" w:rsidRPr="00AC365B" w:rsidRDefault="00BE6A95" w:rsidP="00BE6A95">
      <w:pPr>
        <w:pStyle w:val="BodyText2"/>
        <w:ind w:left="540" w:right="47"/>
        <w:rPr>
          <w:sz w:val="24"/>
          <w:szCs w:val="24"/>
        </w:rPr>
      </w:pPr>
    </w:p>
    <w:p w14:paraId="47A6CF36" w14:textId="4E837621" w:rsidR="000173B0" w:rsidRPr="00AC365B" w:rsidRDefault="00B01313" w:rsidP="00BE6A95">
      <w:pPr>
        <w:pStyle w:val="BodyText2"/>
        <w:ind w:left="540" w:right="47"/>
      </w:pPr>
      <w:r w:rsidRPr="00AC365B">
        <w:rPr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ผู้ถือหุ้น</w:t>
      </w:r>
    </w:p>
    <w:p w14:paraId="2457AB41" w14:textId="77777777" w:rsidR="00B01313" w:rsidRPr="00AC365B" w:rsidRDefault="00B01313" w:rsidP="00BE6A95">
      <w:pPr>
        <w:pStyle w:val="BodyText2"/>
        <w:ind w:left="540" w:right="47"/>
        <w:rPr>
          <w:sz w:val="28"/>
          <w:szCs w:val="28"/>
        </w:rPr>
      </w:pPr>
    </w:p>
    <w:p w14:paraId="65682401" w14:textId="322B650C" w:rsidR="00A73883" w:rsidRPr="00AC365B" w:rsidRDefault="00A73883" w:rsidP="00A73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673A2EF3" w14:textId="77777777" w:rsidR="00A73883" w:rsidRPr="008B55FA" w:rsidRDefault="00A73883" w:rsidP="005C21AC">
      <w:pPr>
        <w:pStyle w:val="BodyText2"/>
        <w:tabs>
          <w:tab w:val="clear" w:pos="540"/>
        </w:tabs>
        <w:spacing w:line="160" w:lineRule="atLeast"/>
        <w:ind w:left="547" w:right="43"/>
        <w:rPr>
          <w:sz w:val="22"/>
          <w:szCs w:val="22"/>
        </w:rPr>
      </w:pPr>
    </w:p>
    <w:p w14:paraId="13AA3CCA" w14:textId="2AAB9EA3" w:rsidR="00B01313" w:rsidRPr="00AC365B" w:rsidRDefault="00B01313" w:rsidP="00B01313">
      <w:pPr>
        <w:pStyle w:val="BodyText2"/>
        <w:spacing w:line="240" w:lineRule="atLeast"/>
        <w:ind w:left="540" w:right="47"/>
      </w:pPr>
      <w:r w:rsidRPr="00AC365B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AC365B">
        <w:rPr>
          <w:cs/>
        </w:rPr>
        <w:br/>
      </w:r>
      <w:r w:rsidRPr="00AC365B">
        <w:rPr>
          <w:spacing w:val="-4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</w:t>
      </w:r>
      <w:r w:rsidRPr="00AC365B">
        <w:rPr>
          <w:spacing w:val="-4"/>
          <w:cs/>
        </w:rPr>
        <w:br/>
      </w:r>
      <w:r w:rsidRPr="00AC365B">
        <w:rPr>
          <w:cs/>
        </w:rPr>
        <w:t>เดิมที่ยังคงเหลืออยู่ให้วัดมูลค่าด้วยมูลค่ายุติธรรม ณ วันที่สูญเสียการควบคุม</w:t>
      </w:r>
    </w:p>
    <w:p w14:paraId="14F19D9F" w14:textId="14389E67" w:rsidR="00443D99" w:rsidRPr="00C65677" w:rsidRDefault="00443D99" w:rsidP="00B01313">
      <w:pPr>
        <w:pStyle w:val="BodyText2"/>
        <w:spacing w:line="240" w:lineRule="atLeast"/>
        <w:ind w:left="540" w:right="47"/>
        <w:rPr>
          <w:sz w:val="20"/>
          <w:szCs w:val="20"/>
        </w:rPr>
      </w:pPr>
    </w:p>
    <w:p w14:paraId="7A4A17B8" w14:textId="77777777" w:rsidR="008B55FA" w:rsidRDefault="008B5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13A031B" w14:textId="5542AF40" w:rsidR="00443D99" w:rsidRPr="00AC365B" w:rsidRDefault="00443D99" w:rsidP="0044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1995EB1E" w14:textId="77777777" w:rsidR="00443D99" w:rsidRPr="008B55FA" w:rsidRDefault="00443D99" w:rsidP="0044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7699C3E" w14:textId="08E11105" w:rsidR="00443D99" w:rsidRPr="00AC365B" w:rsidRDefault="00443D99" w:rsidP="00443D9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199BAECC" w14:textId="77777777" w:rsidR="00443D99" w:rsidRPr="008B55FA" w:rsidRDefault="00443D99" w:rsidP="0044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48D8B66" w14:textId="677E34CB" w:rsidR="00443D99" w:rsidRPr="00AC365B" w:rsidRDefault="00443D99" w:rsidP="00443D9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  <w:r w:rsidR="002F6B7B" w:rsidRPr="00AC365B">
        <w:rPr>
          <w:rFonts w:ascii="Angsana New" w:hAnsi="Angsana New"/>
          <w:sz w:val="30"/>
          <w:szCs w:val="30"/>
          <w:cs/>
        </w:rPr>
        <w:t>ดังกล่าว</w:t>
      </w:r>
    </w:p>
    <w:p w14:paraId="45297FE0" w14:textId="77777777" w:rsidR="00443D99" w:rsidRPr="008B55FA" w:rsidRDefault="00443D99" w:rsidP="0044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641B9A93" w14:textId="5E43A5FC" w:rsidR="00443D99" w:rsidRPr="00AC365B" w:rsidRDefault="00443D99" w:rsidP="00443D99">
      <w:pPr>
        <w:pStyle w:val="BodyText"/>
        <w:spacing w:after="0"/>
        <w:ind w:left="540"/>
        <w:jc w:val="thaiDistribute"/>
        <w:rPr>
          <w:szCs w:val="22"/>
        </w:rPr>
      </w:pPr>
      <w:r w:rsidRPr="00AC365B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70739B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23E8D3F3" w14:textId="529BBD67" w:rsidR="00336566" w:rsidRPr="00AC365B" w:rsidRDefault="00336566" w:rsidP="00443D99">
      <w:pPr>
        <w:pStyle w:val="BodyText2"/>
        <w:tabs>
          <w:tab w:val="clear" w:pos="540"/>
        </w:tabs>
        <w:rPr>
          <w:i/>
          <w:iCs/>
          <w:sz w:val="28"/>
          <w:szCs w:val="28"/>
        </w:rPr>
      </w:pPr>
    </w:p>
    <w:p w14:paraId="0057276A" w14:textId="77777777" w:rsidR="000A41BF" w:rsidRPr="00AC365B" w:rsidRDefault="000A41BF" w:rsidP="000A41BF">
      <w:pPr>
        <w:pStyle w:val="BodyText2"/>
        <w:spacing w:line="240" w:lineRule="atLeast"/>
        <w:ind w:left="540" w:right="47"/>
        <w:rPr>
          <w:i/>
          <w:iCs/>
        </w:rPr>
      </w:pPr>
      <w:r w:rsidRPr="00AC365B">
        <w:rPr>
          <w:i/>
          <w:iCs/>
          <w:cs/>
        </w:rPr>
        <w:t xml:space="preserve">การรวมธุรกิจภายใต้การควบคุมเดียวกัน </w:t>
      </w:r>
    </w:p>
    <w:p w14:paraId="2A8FAB42" w14:textId="77777777" w:rsidR="000A41BF" w:rsidRPr="008B55FA" w:rsidRDefault="000A41BF" w:rsidP="000A4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64A9BAB9" w14:textId="4D602826" w:rsidR="000A41BF" w:rsidRPr="00AC365B" w:rsidRDefault="000A41BF" w:rsidP="000A41BF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="002F6B7B"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="002F6B7B"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5E6D38D3" w14:textId="77777777" w:rsidR="000A41BF" w:rsidRPr="008B55FA" w:rsidRDefault="000A41BF" w:rsidP="000A4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F29ECE4" w14:textId="77777777" w:rsidR="000A41BF" w:rsidRPr="00AC365B" w:rsidRDefault="000A41BF" w:rsidP="000A41BF">
      <w:pPr>
        <w:pStyle w:val="BodyText2"/>
        <w:spacing w:line="240" w:lineRule="atLeast"/>
        <w:ind w:left="540"/>
        <w:rPr>
          <w:rFonts w:cstheme="minorBidi"/>
        </w:rPr>
      </w:pPr>
      <w:r w:rsidRPr="00AC365B">
        <w:rPr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AC365B">
        <w:t xml:space="preserve"> </w:t>
      </w:r>
      <w:r w:rsidRPr="00AC365B">
        <w:rPr>
          <w:cs/>
        </w:rPr>
        <w:t>จนถึงวันที่การควบคุมสิ้นสุด</w:t>
      </w:r>
    </w:p>
    <w:p w14:paraId="0B0E6618" w14:textId="77777777" w:rsidR="00192166" w:rsidRPr="00AC365B" w:rsidRDefault="00192166" w:rsidP="000A41BF">
      <w:pPr>
        <w:pStyle w:val="BodyText2"/>
        <w:spacing w:line="240" w:lineRule="atLeast"/>
        <w:ind w:left="540"/>
        <w:rPr>
          <w:rFonts w:cstheme="minorBidi"/>
        </w:rPr>
      </w:pPr>
    </w:p>
    <w:p w14:paraId="6B81AFDE" w14:textId="4E04A989" w:rsidR="00A13E24" w:rsidRPr="00AC365B" w:rsidRDefault="00A73883" w:rsidP="00950721">
      <w:pPr>
        <w:pStyle w:val="BodyText2"/>
        <w:tabs>
          <w:tab w:val="clear" w:pos="540"/>
        </w:tabs>
        <w:ind w:left="567"/>
        <w:rPr>
          <w:i/>
          <w:iCs/>
        </w:rPr>
      </w:pPr>
      <w:r w:rsidRPr="00AC365B">
        <w:rPr>
          <w:i/>
          <w:iCs/>
          <w:cs/>
        </w:rPr>
        <w:t>ก</w:t>
      </w:r>
      <w:r w:rsidR="00A13E24" w:rsidRPr="00AC365B">
        <w:rPr>
          <w:i/>
          <w:iCs/>
          <w:cs/>
        </w:rPr>
        <w:t>ารตัดรายการในงบการเงินรวม</w:t>
      </w:r>
    </w:p>
    <w:p w14:paraId="6944C44B" w14:textId="77777777" w:rsidR="00A13E24" w:rsidRPr="00AC365B" w:rsidRDefault="00A13E24" w:rsidP="00950721">
      <w:pPr>
        <w:pStyle w:val="BodyText2"/>
        <w:tabs>
          <w:tab w:val="clear" w:pos="540"/>
        </w:tabs>
        <w:ind w:left="567"/>
        <w:rPr>
          <w:sz w:val="28"/>
          <w:szCs w:val="28"/>
        </w:rPr>
      </w:pPr>
    </w:p>
    <w:p w14:paraId="461080E9" w14:textId="3BCBC77C" w:rsidR="00B01313" w:rsidRPr="00AC365B" w:rsidRDefault="00B01313" w:rsidP="00B0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2F6B7B" w:rsidRPr="00AC365B">
        <w:rPr>
          <w:rFonts w:ascii="Angsana New" w:hAnsi="Angsana New"/>
          <w:sz w:val="30"/>
          <w:szCs w:val="30"/>
        </w:rPr>
        <w:t xml:space="preserve"> </w:t>
      </w:r>
      <w:r w:rsidR="002F6B7B" w:rsidRPr="00AC365B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แต่เท่าที่เมื่อไม่ได้หลักฐานการด้อยค่าเกิดขึ้น</w:t>
      </w:r>
    </w:p>
    <w:p w14:paraId="227FD0B6" w14:textId="426F6762" w:rsidR="00266EBC" w:rsidRPr="00AC365B" w:rsidRDefault="0026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82C836D" w14:textId="77777777" w:rsidR="00C65677" w:rsidRDefault="00C6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D94D1B7" w14:textId="4146E784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613E4AC5" w14:textId="77777777" w:rsidR="00A13E24" w:rsidRPr="006B6A5C" w:rsidRDefault="00A13E24" w:rsidP="00950721">
      <w:pPr>
        <w:pStyle w:val="BodyText2"/>
        <w:tabs>
          <w:tab w:val="clear" w:pos="540"/>
        </w:tabs>
        <w:ind w:left="567"/>
        <w:rPr>
          <w:sz w:val="18"/>
          <w:szCs w:val="18"/>
        </w:rPr>
      </w:pPr>
    </w:p>
    <w:p w14:paraId="2DC759FC" w14:textId="77777777" w:rsidR="00A13E24" w:rsidRPr="00AC365B" w:rsidRDefault="00A13E24" w:rsidP="00950721">
      <w:pPr>
        <w:pStyle w:val="BodyText2"/>
        <w:tabs>
          <w:tab w:val="clear" w:pos="540"/>
        </w:tabs>
        <w:ind w:left="567"/>
        <w:rPr>
          <w:i/>
          <w:iCs/>
        </w:rPr>
      </w:pPr>
      <w:r w:rsidRPr="00AC365B">
        <w:rPr>
          <w:i/>
          <w:iCs/>
          <w:cs/>
        </w:rPr>
        <w:t>รายการบัญชีที่เป็นเงินตราต่างประเทศ</w:t>
      </w:r>
    </w:p>
    <w:p w14:paraId="53D3DA09" w14:textId="77777777" w:rsidR="00A13E24" w:rsidRPr="00C65677" w:rsidRDefault="00A13E24" w:rsidP="00950721">
      <w:pPr>
        <w:pStyle w:val="BodyText2"/>
        <w:tabs>
          <w:tab w:val="clear" w:pos="540"/>
        </w:tabs>
        <w:ind w:left="567"/>
        <w:rPr>
          <w:sz w:val="24"/>
          <w:szCs w:val="24"/>
        </w:rPr>
      </w:pPr>
    </w:p>
    <w:p w14:paraId="01605BAC" w14:textId="77777777" w:rsidR="00A13E24" w:rsidRPr="00AC365B" w:rsidRDefault="00A13E24" w:rsidP="00950721">
      <w:pPr>
        <w:pStyle w:val="BodyText2"/>
        <w:tabs>
          <w:tab w:val="clear" w:pos="540"/>
        </w:tabs>
        <w:ind w:left="567"/>
      </w:pPr>
      <w:r w:rsidRPr="00AC365B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2072CD9E" w14:textId="77777777" w:rsidR="001D0363" w:rsidRPr="00C65677" w:rsidRDefault="001D0363" w:rsidP="00950721">
      <w:pPr>
        <w:pStyle w:val="BodyText2"/>
        <w:tabs>
          <w:tab w:val="clear" w:pos="540"/>
        </w:tabs>
        <w:ind w:left="567"/>
        <w:rPr>
          <w:sz w:val="24"/>
          <w:szCs w:val="24"/>
        </w:rPr>
      </w:pPr>
    </w:p>
    <w:p w14:paraId="68A98523" w14:textId="77777777" w:rsidR="00543085" w:rsidRPr="00AC365B" w:rsidRDefault="00A13E24" w:rsidP="00950721">
      <w:pPr>
        <w:pStyle w:val="BodyText2"/>
        <w:tabs>
          <w:tab w:val="clear" w:pos="540"/>
        </w:tabs>
        <w:ind w:left="567"/>
      </w:pPr>
      <w:r w:rsidRPr="00AC365B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1749F8" w:rsidRPr="00AC365B">
        <w:rPr>
          <w:cs/>
        </w:rPr>
        <w:br/>
      </w:r>
      <w:r w:rsidRPr="00AC365B">
        <w:rPr>
          <w:cs/>
        </w:rPr>
        <w:t>การดำเนินงานโดยใช้อัตราแลกเปลี่ยน ณ วันนั้น</w:t>
      </w:r>
    </w:p>
    <w:p w14:paraId="4A657DA3" w14:textId="77777777" w:rsidR="009A33CD" w:rsidRPr="00BE0C0C" w:rsidRDefault="009A33CD" w:rsidP="00950721">
      <w:pPr>
        <w:pStyle w:val="BodyText2"/>
        <w:tabs>
          <w:tab w:val="clear" w:pos="540"/>
        </w:tabs>
        <w:ind w:left="567"/>
        <w:rPr>
          <w:sz w:val="20"/>
          <w:szCs w:val="20"/>
        </w:rPr>
      </w:pPr>
    </w:p>
    <w:p w14:paraId="3291A710" w14:textId="77777777" w:rsidR="00A13E24" w:rsidRPr="00AC365B" w:rsidRDefault="00A13E24" w:rsidP="00950721">
      <w:pPr>
        <w:pStyle w:val="BodyText2"/>
        <w:tabs>
          <w:tab w:val="clear" w:pos="540"/>
        </w:tabs>
        <w:ind w:left="567"/>
      </w:pPr>
      <w:r w:rsidRPr="00AC365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1749F8" w:rsidRPr="00AC365B">
        <w:rPr>
          <w:cs/>
        </w:rPr>
        <w:br/>
      </w:r>
      <w:r w:rsidRPr="00AC365B">
        <w:rPr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8C2EA48" w14:textId="77777777" w:rsidR="00A13E24" w:rsidRPr="00C65677" w:rsidRDefault="00A13E24" w:rsidP="00950721">
      <w:pPr>
        <w:pStyle w:val="BodyText2"/>
        <w:tabs>
          <w:tab w:val="clear" w:pos="540"/>
        </w:tabs>
        <w:ind w:left="567"/>
        <w:rPr>
          <w:sz w:val="20"/>
          <w:szCs w:val="20"/>
        </w:rPr>
      </w:pPr>
    </w:p>
    <w:p w14:paraId="08A27AFD" w14:textId="77777777" w:rsidR="004B0478" w:rsidRPr="00AC365B" w:rsidRDefault="00A13E24" w:rsidP="00950721">
      <w:pPr>
        <w:pStyle w:val="BodyText2"/>
        <w:tabs>
          <w:tab w:val="clear" w:pos="540"/>
        </w:tabs>
        <w:ind w:left="567"/>
        <w:rPr>
          <w:cs/>
        </w:rPr>
      </w:pPr>
      <w:r w:rsidRPr="00AC365B">
        <w:rPr>
          <w:cs/>
        </w:rPr>
        <w:t>ผลต่างของอัตราแลกเปล</w:t>
      </w:r>
      <w:r w:rsidR="00690E9C" w:rsidRPr="00AC365B">
        <w:rPr>
          <w:cs/>
        </w:rPr>
        <w:t>ี่ยนที่เกิดขึ้นจากการแปลงค่า</w:t>
      </w:r>
      <w:r w:rsidRPr="00AC365B">
        <w:rPr>
          <w:cs/>
        </w:rPr>
        <w:t>รับรู้เป็นกำไรหรือขาดทุนใน</w:t>
      </w:r>
      <w:r w:rsidR="00024601" w:rsidRPr="00AC365B">
        <w:rPr>
          <w:cs/>
        </w:rPr>
        <w:t>งวด</w:t>
      </w:r>
      <w:r w:rsidRPr="00AC365B">
        <w:rPr>
          <w:cs/>
        </w:rPr>
        <w:t>บัญชีนั้น</w:t>
      </w:r>
    </w:p>
    <w:p w14:paraId="5C55038A" w14:textId="77777777" w:rsidR="00273DF8" w:rsidRPr="00BE0C0C" w:rsidRDefault="00273DF8" w:rsidP="0086393E">
      <w:pPr>
        <w:pStyle w:val="BodyText2"/>
        <w:tabs>
          <w:tab w:val="clear" w:pos="540"/>
        </w:tabs>
        <w:ind w:left="567"/>
        <w:rPr>
          <w:sz w:val="22"/>
          <w:szCs w:val="22"/>
        </w:rPr>
      </w:pPr>
    </w:p>
    <w:p w14:paraId="4475B7D9" w14:textId="1EC18A72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31ADD31" w14:textId="77777777" w:rsidR="00A13E24" w:rsidRPr="00BE0C0C" w:rsidRDefault="00A13E24" w:rsidP="0086393E">
      <w:pPr>
        <w:pStyle w:val="BodyText2"/>
        <w:tabs>
          <w:tab w:val="clear" w:pos="540"/>
        </w:tabs>
        <w:ind w:left="567"/>
        <w:rPr>
          <w:sz w:val="24"/>
          <w:szCs w:val="24"/>
        </w:rPr>
      </w:pPr>
    </w:p>
    <w:p w14:paraId="68A48713" w14:textId="77777777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1749F8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B95377" w:rsidRPr="00AC365B">
        <w:rPr>
          <w:rFonts w:ascii="Angsana New" w:hAnsi="Angsana New"/>
          <w:sz w:val="30"/>
          <w:szCs w:val="30"/>
          <w:cs/>
        </w:rPr>
        <w:t>กิจกรรมจัดหาเงิน</w:t>
      </w:r>
      <w:r w:rsidRPr="00AC365B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0ADEE1DC" w14:textId="77777777" w:rsidR="00FC48E4" w:rsidRPr="00AC365B" w:rsidRDefault="00FC48E4" w:rsidP="0086393E">
      <w:pPr>
        <w:pStyle w:val="BodyText2"/>
        <w:tabs>
          <w:tab w:val="clear" w:pos="540"/>
        </w:tabs>
        <w:ind w:left="567"/>
        <w:rPr>
          <w:sz w:val="24"/>
          <w:szCs w:val="24"/>
          <w:cs/>
        </w:rPr>
      </w:pPr>
    </w:p>
    <w:p w14:paraId="238B755D" w14:textId="245723F6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  <w:r w:rsidR="006F25E0">
        <w:rPr>
          <w:rFonts w:ascii="Angsana New" w:hAnsi="Angsana New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14:paraId="38222C5B" w14:textId="77777777" w:rsidR="00A13E24" w:rsidRPr="00AC365B" w:rsidRDefault="00A13E24" w:rsidP="0086393E">
      <w:pPr>
        <w:pStyle w:val="BodyText2"/>
        <w:tabs>
          <w:tab w:val="clear" w:pos="540"/>
        </w:tabs>
        <w:ind w:left="567"/>
        <w:rPr>
          <w:sz w:val="24"/>
          <w:szCs w:val="24"/>
        </w:rPr>
      </w:pPr>
    </w:p>
    <w:p w14:paraId="6CAE209E" w14:textId="40EE9B5F" w:rsidR="005601E3" w:rsidRDefault="005601E3" w:rsidP="005601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CCB60A2" w14:textId="77777777" w:rsidR="00C65677" w:rsidRPr="00BE0C0C" w:rsidRDefault="00C65677" w:rsidP="005601E3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817C5C0" w14:textId="77777777" w:rsidR="005601E3" w:rsidRPr="00AC365B" w:rsidRDefault="005601E3" w:rsidP="005601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330A21C1" w14:textId="77777777" w:rsidR="005601E3" w:rsidRPr="00C65677" w:rsidRDefault="005601E3" w:rsidP="005601E3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6BDBC23" w14:textId="77777777" w:rsidR="005601E3" w:rsidRPr="00AC365B" w:rsidRDefault="005601E3" w:rsidP="005601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0B32F644" w14:textId="46DDEB13" w:rsidR="00266EBC" w:rsidRPr="00C65677" w:rsidRDefault="0026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1B47034D" w14:textId="1C768E04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0E5670C6" w14:textId="77777777" w:rsidR="00A13E24" w:rsidRPr="006B6A5C" w:rsidRDefault="00A13E24" w:rsidP="00950721">
      <w:pPr>
        <w:pStyle w:val="BodyText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14:paraId="25312091" w14:textId="77777777" w:rsidR="00F970B8" w:rsidRPr="00AC365B" w:rsidRDefault="00A13E24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cs/>
        </w:rPr>
      </w:pPr>
      <w:r w:rsidRPr="00AC365B">
        <w:rPr>
          <w:rFonts w:ascii="Angsana New" w:hAnsi="Angsana New" w:cs="Angsana New"/>
          <w:cs/>
        </w:rPr>
        <w:t>สินค้าคงเหลือ</w:t>
      </w:r>
      <w:r w:rsidR="0018037C" w:rsidRPr="00AC365B">
        <w:rPr>
          <w:rFonts w:ascii="Angsana New" w:hAnsi="Angsana New" w:cs="Angsana New"/>
          <w:cs/>
        </w:rPr>
        <w:t>วัดมูลค่าด้วย</w:t>
      </w:r>
      <w:r w:rsidRPr="00AC365B">
        <w:rPr>
          <w:rFonts w:ascii="Angsana New" w:hAnsi="Angsana New" w:cs="Angsana New"/>
          <w:cs/>
        </w:rPr>
        <w:t>ราคาทุนหรือมูลค่าสุทธิที่จะได้รับแล้วแต่ราคาใดจะต่ำกว่า</w:t>
      </w:r>
    </w:p>
    <w:p w14:paraId="68BB1CD6" w14:textId="77E64B39" w:rsidR="00F970B8" w:rsidRPr="00C65677" w:rsidRDefault="00F9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  <w:lang w:val="th-TH"/>
        </w:rPr>
      </w:pPr>
    </w:p>
    <w:p w14:paraId="6D4E267D" w14:textId="7D118E93" w:rsidR="00A13E24" w:rsidRPr="00AC365B" w:rsidRDefault="00A13E24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lang w:val="en-US"/>
        </w:rPr>
      </w:pPr>
      <w:r w:rsidRPr="00AC365B">
        <w:rPr>
          <w:rFonts w:ascii="Angsana New" w:hAnsi="Angsana New" w:cs="Angsana New"/>
          <w:cs/>
          <w:lang w:val="en-US"/>
        </w:rPr>
        <w:lastRenderedPageBreak/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</w:t>
      </w:r>
      <w:r w:rsidR="001749F8" w:rsidRPr="00AC365B">
        <w:rPr>
          <w:rFonts w:ascii="Angsana New" w:hAnsi="Angsana New" w:cs="Angsana New"/>
          <w:cs/>
          <w:lang w:val="en-US"/>
        </w:rPr>
        <w:br/>
      </w:r>
      <w:r w:rsidRPr="00AC365B">
        <w:rPr>
          <w:rFonts w:ascii="Angsana New" w:hAnsi="Angsana New" w:cs="Angsana New"/>
          <w:cs/>
          <w:lang w:val="en-US"/>
        </w:rPr>
        <w:t>การผลิตอย่างเหมาะสมโดยคำนึงถึงระดับกำลังการผลิตตามปกติ</w:t>
      </w:r>
    </w:p>
    <w:p w14:paraId="25978A20" w14:textId="77777777" w:rsidR="00764E63" w:rsidRPr="0029630E" w:rsidRDefault="00764E63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0975622F" w14:textId="1F6B6B5C" w:rsidR="00A13E24" w:rsidRPr="00201E9F" w:rsidRDefault="00A13E24" w:rsidP="00201E9F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lang w:val="en-US"/>
        </w:rPr>
      </w:pPr>
      <w:r w:rsidRPr="00201E9F">
        <w:rPr>
          <w:rFonts w:ascii="Angsana New" w:hAnsi="Angsana New" w:cs="Angsana New"/>
          <w:cs/>
          <w:lang w:val="en-US"/>
        </w:rPr>
        <w:t xml:space="preserve">สินค้าสำเร็จรูปประกอบด้วย หนังสือ แผ่นซีดี แผ่นดีวีดีและรายการโทรทัศน์ที่ผลิตเสร็จ </w:t>
      </w:r>
      <w:r w:rsidR="005B4D17" w:rsidRPr="00201E9F">
        <w:rPr>
          <w:rFonts w:ascii="Angsana New" w:hAnsi="Angsana New" w:cs="Angsana New"/>
          <w:cs/>
          <w:lang w:val="en-US"/>
        </w:rPr>
        <w:t>ต้นทุนของสินค้าคำนวณโดยใช้วิธี</w:t>
      </w:r>
      <w:r w:rsidR="00747DCE" w:rsidRPr="00201E9F">
        <w:rPr>
          <w:rFonts w:ascii="Angsana New" w:hAnsi="Angsana New" w:cs="Angsana New"/>
          <w:cs/>
          <w:lang w:val="en-US"/>
        </w:rPr>
        <w:t xml:space="preserve"> ดังนี้</w:t>
      </w:r>
    </w:p>
    <w:p w14:paraId="774451BA" w14:textId="77777777" w:rsidR="00A13E24" w:rsidRPr="0029630E" w:rsidRDefault="00A13E24" w:rsidP="00950721">
      <w:pPr>
        <w:pStyle w:val="BodyText"/>
        <w:tabs>
          <w:tab w:val="clear" w:pos="907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6030"/>
      </w:tblGrid>
      <w:tr w:rsidR="00764E63" w:rsidRPr="00AC365B" w14:paraId="21FB3020" w14:textId="77777777" w:rsidTr="00201E9F">
        <w:tc>
          <w:tcPr>
            <w:tcW w:w="3240" w:type="dxa"/>
          </w:tcPr>
          <w:p w14:paraId="130056AB" w14:textId="31B54491" w:rsidR="00764E63" w:rsidRPr="00AC365B" w:rsidRDefault="00764E63" w:rsidP="0029630E">
            <w:pPr>
              <w:tabs>
                <w:tab w:val="left" w:pos="540"/>
              </w:tabs>
              <w:spacing w:line="240" w:lineRule="auto"/>
              <w:ind w:right="-43" w:hanging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br w:type="page"/>
            </w:r>
            <w:r w:rsidR="005E2018"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หนังสือ แผ่นซีดีและแผ่นดีวีดี</w:t>
            </w:r>
          </w:p>
        </w:tc>
        <w:tc>
          <w:tcPr>
            <w:tcW w:w="6030" w:type="dxa"/>
          </w:tcPr>
          <w:p w14:paraId="7BCA7BC5" w14:textId="121F4682" w:rsidR="00764E63" w:rsidRPr="00AC365B" w:rsidRDefault="00F514E4" w:rsidP="007070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764E63" w:rsidRPr="00AC365B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วิธีถัวเฉลี่ยถ่วงน้ำหนัก </w:t>
            </w:r>
            <w:r w:rsidR="00764E63" w:rsidRPr="00AC365B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="00764E63" w:rsidRPr="00AC365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เข้าก่อนออกก่อน</w:t>
            </w:r>
          </w:p>
        </w:tc>
      </w:tr>
      <w:tr w:rsidR="00764E63" w:rsidRPr="00AC365B" w14:paraId="4C1DCDEE" w14:textId="77777777" w:rsidTr="00201E9F">
        <w:tc>
          <w:tcPr>
            <w:tcW w:w="3240" w:type="dxa"/>
          </w:tcPr>
          <w:p w14:paraId="3C720355" w14:textId="1214297F" w:rsidR="00764E63" w:rsidRPr="00AC365B" w:rsidRDefault="005E2018" w:rsidP="0029630E">
            <w:pPr>
              <w:tabs>
                <w:tab w:val="left" w:pos="540"/>
              </w:tabs>
              <w:spacing w:line="240" w:lineRule="auto"/>
              <w:ind w:right="-43" w:hanging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4E63" w:rsidRPr="00AC365B">
              <w:rPr>
                <w:rFonts w:ascii="Angsana New" w:hAnsi="Angsana New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6030" w:type="dxa"/>
          </w:tcPr>
          <w:p w14:paraId="1D7928C5" w14:textId="3BB9F768" w:rsidR="00764E63" w:rsidRPr="00AC365B" w:rsidRDefault="00F514E4" w:rsidP="00764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250" w:right="70" w:hanging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764E63" w:rsidRPr="00AC365B">
              <w:rPr>
                <w:rFonts w:ascii="Angsana New" w:hAnsi="Angsana New"/>
                <w:sz w:val="30"/>
                <w:szCs w:val="30"/>
                <w:cs/>
              </w:rPr>
              <w:t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รับรู้เป็นต้นทุนเมื่อได้โอนสิทธิและส่งมอบ หรือ</w:t>
            </w:r>
            <w:r w:rsidR="00764E63"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64E63" w:rsidRPr="00AC365B">
              <w:rPr>
                <w:rFonts w:ascii="Angsana New" w:hAnsi="Angsana New"/>
                <w:sz w:val="30"/>
                <w:szCs w:val="30"/>
                <w:cs/>
              </w:rPr>
              <w:t>เมื่อได้ออกอากาศแล้ว หรือตัดจำหน่ายโดยวิธีเส้นตรงตามประมาณการระยะเวลาการออกอากาศ</w:t>
            </w:r>
          </w:p>
        </w:tc>
      </w:tr>
      <w:tr w:rsidR="00764E63" w:rsidRPr="00AC365B" w14:paraId="37DFD992" w14:textId="77777777" w:rsidTr="00201E9F">
        <w:tc>
          <w:tcPr>
            <w:tcW w:w="3240" w:type="dxa"/>
          </w:tcPr>
          <w:p w14:paraId="53DAB418" w14:textId="59E7B1C7" w:rsidR="00764E63" w:rsidRPr="00AC365B" w:rsidRDefault="005E2018" w:rsidP="0029630E">
            <w:pPr>
              <w:pStyle w:val="a"/>
              <w:tabs>
                <w:tab w:val="clear" w:pos="1080"/>
                <w:tab w:val="left" w:pos="540"/>
              </w:tabs>
              <w:ind w:right="-43" w:hanging="20"/>
              <w:jc w:val="both"/>
              <w:rPr>
                <w:rFonts w:ascii="Angsana New" w:hAnsi="Angsana New" w:cs="Angsana New"/>
                <w:cs/>
              </w:rPr>
            </w:pPr>
            <w:r w:rsidRPr="00AC365B">
              <w:rPr>
                <w:rFonts w:ascii="Angsana New" w:hAnsi="Angsana New" w:cs="Angsana New"/>
                <w:cs/>
              </w:rPr>
              <w:t xml:space="preserve"> </w:t>
            </w:r>
            <w:r w:rsidR="00764E63" w:rsidRPr="00AC365B">
              <w:rPr>
                <w:rFonts w:ascii="Angsana New" w:hAnsi="Angsana New" w:cs="Angsana New"/>
                <w:cs/>
              </w:rPr>
              <w:t>วัสดุ ของใช้สิ้นเปลืองและอื่นๆ</w:t>
            </w:r>
          </w:p>
        </w:tc>
        <w:tc>
          <w:tcPr>
            <w:tcW w:w="6030" w:type="dxa"/>
          </w:tcPr>
          <w:p w14:paraId="7DFB9714" w14:textId="7C2C5248" w:rsidR="00764E63" w:rsidRPr="00AC365B" w:rsidRDefault="00F514E4" w:rsidP="007070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764E63" w:rsidRPr="00AC365B">
              <w:rPr>
                <w:rFonts w:ascii="Angsana New" w:hAnsi="Angsana New" w:cs="Angsana New"/>
                <w:sz w:val="30"/>
                <w:szCs w:val="30"/>
                <w:cs/>
              </w:rPr>
              <w:t>วิธีถัวเฉลี่ยถ่วงน้ำหนัก</w:t>
            </w:r>
            <w:r w:rsidR="00764E63" w:rsidRPr="00AC365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764E63" w:rsidRPr="00AC365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 เข้าก่อนออกก่อน</w:t>
            </w:r>
          </w:p>
        </w:tc>
      </w:tr>
      <w:tr w:rsidR="00764E63" w:rsidRPr="00AC365B" w14:paraId="4DBE2A71" w14:textId="77777777" w:rsidTr="00201E9F">
        <w:tc>
          <w:tcPr>
            <w:tcW w:w="3240" w:type="dxa"/>
          </w:tcPr>
          <w:p w14:paraId="21AA80E5" w14:textId="289C123C" w:rsidR="00764E63" w:rsidRPr="00AC365B" w:rsidRDefault="005E2018" w:rsidP="0029630E">
            <w:pPr>
              <w:pStyle w:val="a"/>
              <w:tabs>
                <w:tab w:val="clear" w:pos="1080"/>
                <w:tab w:val="left" w:pos="540"/>
              </w:tabs>
              <w:ind w:right="-43" w:hanging="20"/>
              <w:jc w:val="both"/>
              <w:rPr>
                <w:rFonts w:ascii="Angsana New" w:hAnsi="Angsana New" w:cs="Angsana New"/>
                <w:cs/>
              </w:rPr>
            </w:pPr>
            <w:r w:rsidRPr="00AC365B">
              <w:rPr>
                <w:rFonts w:ascii="Angsana New" w:hAnsi="Angsana New" w:cs="Angsana New"/>
                <w:cs/>
              </w:rPr>
              <w:t xml:space="preserve"> </w:t>
            </w:r>
            <w:r w:rsidR="00764E63" w:rsidRPr="00AC365B">
              <w:rPr>
                <w:rFonts w:ascii="Angsana New" w:hAnsi="Angsana New" w:cs="Angsana New"/>
                <w:cs/>
              </w:rPr>
              <w:t>งานระหว่างทำสำหรับโครงการ</w:t>
            </w:r>
          </w:p>
        </w:tc>
        <w:tc>
          <w:tcPr>
            <w:tcW w:w="6030" w:type="dxa"/>
          </w:tcPr>
          <w:p w14:paraId="47D4E767" w14:textId="0F215848" w:rsidR="00764E63" w:rsidRPr="00AC365B" w:rsidRDefault="00F514E4" w:rsidP="00E8445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764E63" w:rsidRPr="00AC365B">
              <w:rPr>
                <w:rFonts w:ascii="Angsana New" w:hAnsi="Angsana New" w:cs="Angsana New"/>
                <w:sz w:val="30"/>
                <w:szCs w:val="30"/>
                <w:cs/>
              </w:rPr>
              <w:t>ประกอบด้วยต้นทุนการเตรียมการ วัดมูลค่าด้วยราคาทุน</w:t>
            </w:r>
          </w:p>
        </w:tc>
      </w:tr>
    </w:tbl>
    <w:p w14:paraId="7B94230C" w14:textId="77777777" w:rsidR="00764E63" w:rsidRPr="0029630E" w:rsidRDefault="00764E63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</w:p>
    <w:p w14:paraId="10876E76" w14:textId="0F38424B" w:rsidR="00A13E24" w:rsidRPr="00AC365B" w:rsidRDefault="00A13E24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pacing w:val="-4"/>
          <w:cs/>
        </w:rPr>
      </w:pPr>
      <w:r w:rsidRPr="00AC365B">
        <w:rPr>
          <w:rFonts w:ascii="Angsana New" w:hAnsi="Angsana New" w:cs="Angsana New"/>
          <w:spacing w:val="-4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AF4604" w:rsidRPr="00AC365B">
        <w:rPr>
          <w:rFonts w:ascii="Angsana New" w:hAnsi="Angsana New" w:cs="Angsana New"/>
          <w:spacing w:val="-4"/>
          <w:lang w:val="en-US"/>
        </w:rPr>
        <w:br/>
      </w:r>
      <w:r w:rsidRPr="00AC365B">
        <w:rPr>
          <w:rFonts w:ascii="Angsana New" w:hAnsi="Angsana New" w:cs="Angsana New"/>
          <w:spacing w:val="-4"/>
          <w:cs/>
        </w:rPr>
        <w:t xml:space="preserve">โดยประมาณในการขาย </w:t>
      </w:r>
    </w:p>
    <w:p w14:paraId="640BDF4E" w14:textId="77777777" w:rsidR="00336566" w:rsidRPr="0029630E" w:rsidRDefault="00336566" w:rsidP="001A53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both"/>
        <w:rPr>
          <w:rFonts w:ascii="Angsana New" w:hAnsi="Angsana New"/>
          <w:b/>
          <w:bCs/>
          <w:i/>
          <w:iCs/>
          <w:sz w:val="28"/>
          <w:szCs w:val="28"/>
          <w:cs/>
          <w:lang w:val="th-TH"/>
        </w:rPr>
      </w:pPr>
    </w:p>
    <w:p w14:paraId="712AD41A" w14:textId="6D88E4AC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1317D8B8" w14:textId="77777777" w:rsidR="00A13E24" w:rsidRPr="0029630E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4E1B448" w14:textId="77777777" w:rsidR="00A13E24" w:rsidRPr="00AC365B" w:rsidRDefault="00576790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เงินลงทุนในบริษัทร่วมและ</w:t>
      </w:r>
      <w:r w:rsidR="00A13E24" w:rsidRPr="00AC365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31CDF2CB" w14:textId="77777777" w:rsidR="00A13E24" w:rsidRPr="0029630E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4E817E8" w14:textId="54BF82F2" w:rsidR="005B4AD3" w:rsidRPr="00AC365B" w:rsidRDefault="00576790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เงินลงทุนในบริษัทร่วมและ</w:t>
      </w:r>
      <w:r w:rsidR="00A13E24" w:rsidRPr="00AC365B">
        <w:rPr>
          <w:rFonts w:ascii="Angsana New" w:hAnsi="Angsana New"/>
          <w:sz w:val="30"/>
          <w:szCs w:val="30"/>
          <w:cs/>
        </w:rPr>
        <w:t>บริษัทย่อยในงบการเงินเฉพาะกิจการของบริษัทบันทึกบัญชีโดยใช้วิธีราคาทุน</w:t>
      </w:r>
      <w:r w:rsidR="00196649" w:rsidRPr="00AC365B">
        <w:rPr>
          <w:rFonts w:ascii="Angsana New" w:hAnsi="Angsana New"/>
          <w:sz w:val="30"/>
          <w:szCs w:val="30"/>
          <w:cs/>
        </w:rPr>
        <w:t>หัก</w:t>
      </w:r>
      <w:r w:rsidR="00AF4604" w:rsidRPr="00AC365B">
        <w:rPr>
          <w:rFonts w:ascii="Angsana New" w:hAnsi="Angsana New"/>
          <w:sz w:val="30"/>
          <w:szCs w:val="30"/>
        </w:rPr>
        <w:br/>
      </w:r>
      <w:r w:rsidR="00196649" w:rsidRPr="00AC365B">
        <w:rPr>
          <w:rFonts w:ascii="Angsana New" w:hAnsi="Angsana New"/>
          <w:sz w:val="30"/>
          <w:szCs w:val="30"/>
          <w:cs/>
        </w:rPr>
        <w:t xml:space="preserve">ผลขาดทุนจากการด้อยค่าสะสม </w:t>
      </w:r>
      <w:r w:rsidR="00A13E24" w:rsidRPr="00AC365B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</w:t>
      </w:r>
      <w:r w:rsidRPr="00AC365B">
        <w:rPr>
          <w:rFonts w:ascii="Angsana New" w:hAnsi="Angsana New"/>
          <w:sz w:val="30"/>
          <w:szCs w:val="30"/>
          <w:cs/>
        </w:rPr>
        <w:t>วนได้เสีย</w:t>
      </w:r>
    </w:p>
    <w:p w14:paraId="2AB2A031" w14:textId="77777777" w:rsidR="00FA20A9" w:rsidRPr="0029630E" w:rsidRDefault="00FA20A9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2525975" w14:textId="3D1E34C4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</w:t>
      </w:r>
      <w:r w:rsidR="00094894" w:rsidRPr="00AC365B">
        <w:rPr>
          <w:rFonts w:ascii="Angsana New" w:hAnsi="Angsana New"/>
          <w:i/>
          <w:iCs/>
          <w:sz w:val="30"/>
          <w:szCs w:val="30"/>
          <w:cs/>
        </w:rPr>
        <w:t>หนี้และตราสาร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ทุนอื่น</w:t>
      </w:r>
    </w:p>
    <w:p w14:paraId="6C3EA98E" w14:textId="77777777" w:rsidR="00094894" w:rsidRPr="0029630E" w:rsidRDefault="0009489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3AFB9470" w14:textId="26AEFFA2" w:rsidR="00094894" w:rsidRPr="00AC365B" w:rsidRDefault="0009489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ตราสารหนี้</w:t>
      </w:r>
      <w:r w:rsidR="009B5283">
        <w:rPr>
          <w:rFonts w:ascii="Angsana New" w:hAnsi="Angsana New"/>
          <w:sz w:val="30"/>
          <w:szCs w:val="30"/>
          <w:cs/>
        </w:rPr>
        <w:t>และตราสารทุน</w:t>
      </w:r>
      <w:r w:rsidRPr="00AC365B">
        <w:rPr>
          <w:rFonts w:ascii="Angsana New" w:hAnsi="Angsana New"/>
          <w:sz w:val="30"/>
          <w:szCs w:val="30"/>
          <w:cs/>
        </w:rPr>
        <w:t>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</w:t>
      </w:r>
      <w:r w:rsidR="00C84F1B" w:rsidRPr="00AC365B">
        <w:rPr>
          <w:rFonts w:ascii="Angsana New" w:hAnsi="Angsana New"/>
          <w:sz w:val="30"/>
          <w:szCs w:val="30"/>
          <w:cs/>
        </w:rPr>
        <w:t>ใน</w:t>
      </w:r>
      <w:r w:rsidRPr="00AC365B">
        <w:rPr>
          <w:rFonts w:ascii="Angsana New" w:hAnsi="Angsana New"/>
          <w:sz w:val="30"/>
          <w:szCs w:val="30"/>
          <w:cs/>
        </w:rPr>
        <w:t>กำไรหรือขาดทุน</w:t>
      </w:r>
    </w:p>
    <w:p w14:paraId="607A5D3C" w14:textId="77777777" w:rsidR="00A13E24" w:rsidRPr="0029630E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2"/>
          <w:szCs w:val="32"/>
        </w:rPr>
      </w:pPr>
    </w:p>
    <w:p w14:paraId="653DA619" w14:textId="77777777" w:rsidR="0034375D" w:rsidRDefault="00343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57AAC0" w14:textId="5177351E" w:rsidR="00A13E24" w:rsidRPr="00AC365B" w:rsidRDefault="009B5283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ตราสารหนี้และ</w:t>
      </w:r>
      <w:r w:rsidR="00A13E24" w:rsidRPr="00AC365B">
        <w:rPr>
          <w:rFonts w:ascii="Angsana New" w:hAnsi="Angsana New"/>
          <w:sz w:val="30"/>
          <w:szCs w:val="30"/>
          <w:cs/>
        </w:rPr>
        <w:t xml:space="preserve">ตราสารทุนซึ่งเป็นหลักทรัพย์ในความต้องการของตลาด </w:t>
      </w:r>
      <w:r w:rsidR="005648BE" w:rsidRPr="00AC365B">
        <w:rPr>
          <w:rFonts w:ascii="Angsana New" w:hAnsi="Angsana New"/>
          <w:sz w:val="30"/>
          <w:szCs w:val="30"/>
          <w:cs/>
        </w:rPr>
        <w:t>นอกเหนือจากที่ถือไว้เพื่อค้า</w:t>
      </w:r>
      <w:r w:rsidR="00FA3C96" w:rsidRPr="00AC365B">
        <w:rPr>
          <w:rFonts w:ascii="Angsana New" w:hAnsi="Angsana New"/>
          <w:sz w:val="30"/>
          <w:szCs w:val="30"/>
          <w:cs/>
        </w:rPr>
        <w:t>หรือตั้งใจถือไว้จนครบกำหนด</w:t>
      </w:r>
      <w:r w:rsidR="00A13E24" w:rsidRPr="00AC365B">
        <w:rPr>
          <w:rFonts w:ascii="Angsana New" w:hAnsi="Angsana New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</w:t>
      </w:r>
      <w:r w:rsidR="003C7171" w:rsidRPr="00AC365B">
        <w:rPr>
          <w:rFonts w:ascii="Angsana New" w:hAnsi="Angsana New"/>
          <w:sz w:val="30"/>
          <w:szCs w:val="30"/>
          <w:cs/>
        </w:rPr>
        <w:t>รับรู้ในกำไร</w:t>
      </w:r>
      <w:r w:rsidR="005648BE" w:rsidRPr="00AC365B">
        <w:rPr>
          <w:rFonts w:ascii="Angsana New" w:hAnsi="Angsana New"/>
          <w:sz w:val="30"/>
          <w:szCs w:val="30"/>
          <w:cs/>
        </w:rPr>
        <w:t>หรือขาดทุน</w:t>
      </w:r>
      <w:r w:rsidR="005648BE" w:rsidRPr="00AC365B">
        <w:rPr>
          <w:rFonts w:ascii="Angsana New" w:hAnsi="Angsana New"/>
          <w:sz w:val="30"/>
          <w:szCs w:val="30"/>
        </w:rPr>
        <w:t xml:space="preserve"> </w:t>
      </w:r>
      <w:r w:rsidR="00A13E24" w:rsidRPr="00AC365B">
        <w:rPr>
          <w:rFonts w:ascii="Angsana New" w:hAnsi="Angsana New"/>
          <w:sz w:val="30"/>
          <w:szCs w:val="30"/>
          <w:cs/>
        </w:rPr>
        <w:t>เมื่อมีการตัดจำหน่ายเงินลงทุน จะรับรู้ผลกำไรหรือขาดทุนสะสมที่เคยบันทึกในส่วนของผู้ถือ</w:t>
      </w:r>
      <w:r w:rsidR="003534EE" w:rsidRPr="00AC365B">
        <w:rPr>
          <w:rFonts w:ascii="Angsana New" w:hAnsi="Angsana New"/>
          <w:sz w:val="30"/>
          <w:szCs w:val="30"/>
          <w:cs/>
        </w:rPr>
        <w:t>หุ้นโดยตรงเข้ากำไรหรือขาดทุน</w:t>
      </w:r>
    </w:p>
    <w:p w14:paraId="2B3E6D6E" w14:textId="77777777" w:rsidR="003534EE" w:rsidRPr="0034375D" w:rsidRDefault="003534EE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4F8DB19" w14:textId="77777777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9FA0229" w14:textId="77777777" w:rsidR="00A13E24" w:rsidRPr="0034375D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7319B95" w14:textId="77777777" w:rsidR="00A13E24" w:rsidRPr="00621BD5" w:rsidRDefault="00A13E24" w:rsidP="00E64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9"/>
          <w:sz w:val="30"/>
          <w:szCs w:val="30"/>
        </w:rPr>
      </w:pPr>
      <w:r w:rsidRPr="00621BD5">
        <w:rPr>
          <w:rFonts w:ascii="Angsana New" w:hAnsi="Angsana New"/>
          <w:spacing w:val="-9"/>
          <w:sz w:val="30"/>
          <w:szCs w:val="30"/>
          <w:cs/>
        </w:rPr>
        <w:t>มูลค่ายุติธรรมของเครื่องมือทางการเงินสำหรับหลักทรัพย์</w:t>
      </w:r>
      <w:r w:rsidR="00971902" w:rsidRPr="00621BD5">
        <w:rPr>
          <w:rFonts w:ascii="Angsana New" w:hAnsi="Angsana New"/>
          <w:spacing w:val="-9"/>
          <w:sz w:val="30"/>
          <w:szCs w:val="30"/>
          <w:cs/>
        </w:rPr>
        <w:t>เพื่อค้าและ</w:t>
      </w:r>
      <w:r w:rsidR="00583DDA" w:rsidRPr="00621BD5">
        <w:rPr>
          <w:rFonts w:ascii="Angsana New" w:hAnsi="Angsana New"/>
          <w:spacing w:val="-9"/>
          <w:sz w:val="30"/>
          <w:szCs w:val="30"/>
          <w:cs/>
        </w:rPr>
        <w:t>หลักทรัพย์</w:t>
      </w:r>
      <w:r w:rsidRPr="00621BD5">
        <w:rPr>
          <w:rFonts w:ascii="Angsana New" w:hAnsi="Angsana New"/>
          <w:spacing w:val="-9"/>
          <w:sz w:val="30"/>
          <w:szCs w:val="30"/>
          <w:cs/>
        </w:rPr>
        <w:t>เผื่อขายจะใช้ราคาเสนอซื้อ ณ วันที่รายงาน</w:t>
      </w:r>
    </w:p>
    <w:p w14:paraId="452AA847" w14:textId="77777777" w:rsidR="00273DF8" w:rsidRPr="0034375D" w:rsidRDefault="00273DF8" w:rsidP="00DB5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0867D18" w14:textId="77777777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1279B845" w14:textId="77777777" w:rsidR="002C4E1D" w:rsidRPr="0034375D" w:rsidRDefault="002C4E1D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29EEB88" w14:textId="701C19AD" w:rsidR="00A13E24" w:rsidRPr="00AC365B" w:rsidRDefault="00C014A1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A13E24" w:rsidRPr="00AC365B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</w:t>
      </w:r>
      <w:r w:rsidR="00A13E24" w:rsidRPr="00AC365B">
        <w:rPr>
          <w:rFonts w:ascii="Angsana New" w:hAnsi="Angsana New"/>
          <w:spacing w:val="-2"/>
          <w:sz w:val="30"/>
          <w:szCs w:val="30"/>
          <w:cs/>
        </w:rPr>
        <w:t>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5BEB0A7" w14:textId="77777777" w:rsidR="00A13E24" w:rsidRPr="0034375D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F8BADE3" w14:textId="77777777" w:rsidR="00543085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ในกรณีที่กลุ่มบริษัทจำหน่</w:t>
      </w:r>
      <w:r w:rsidR="00C014A1" w:rsidRPr="00AC365B">
        <w:rPr>
          <w:rFonts w:ascii="Angsana New" w:hAnsi="Angsana New"/>
          <w:sz w:val="30"/>
          <w:szCs w:val="30"/>
          <w:cs/>
        </w:rPr>
        <w:t>ายบางส่วนของเงินลงทุนที่ถืออยู่</w:t>
      </w:r>
      <w:r w:rsidRPr="00AC365B">
        <w:rPr>
          <w:rFonts w:ascii="Angsana New" w:hAnsi="Angsana New"/>
          <w:sz w:val="30"/>
          <w:szCs w:val="30"/>
          <w:cs/>
        </w:rPr>
        <w:t xml:space="preserve">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2C9AD8A6" w14:textId="77777777" w:rsidR="004B0478" w:rsidRPr="0034375D" w:rsidRDefault="004B0478" w:rsidP="00EF1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4B762375" w14:textId="7F84D438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E3B2077" w14:textId="77777777" w:rsidR="00A73883" w:rsidRPr="0034375D" w:rsidRDefault="00A73883" w:rsidP="00375F36">
      <w:pPr>
        <w:pStyle w:val="AccPolicyHeading"/>
        <w:rPr>
          <w:sz w:val="24"/>
          <w:szCs w:val="24"/>
        </w:rPr>
      </w:pPr>
    </w:p>
    <w:p w14:paraId="0D592A5C" w14:textId="77777777" w:rsidR="00AB5D9A" w:rsidRPr="00AC365B" w:rsidRDefault="00AB5D9A" w:rsidP="00375F36">
      <w:pPr>
        <w:pStyle w:val="AccPolicyHeading"/>
        <w:rPr>
          <w:sz w:val="30"/>
          <w:szCs w:val="30"/>
        </w:rPr>
      </w:pPr>
      <w:r w:rsidRPr="00AC365B">
        <w:rPr>
          <w:sz w:val="30"/>
          <w:szCs w:val="30"/>
          <w:cs/>
        </w:rPr>
        <w:t>อส</w:t>
      </w:r>
      <w:r w:rsidR="00357310" w:rsidRPr="00AC365B">
        <w:rPr>
          <w:sz w:val="30"/>
          <w:szCs w:val="30"/>
          <w:cs/>
        </w:rPr>
        <w:t>ังหาริมทรัพย์เพื่อการลงทุนได้แก</w:t>
      </w:r>
      <w:r w:rsidR="00FA3C96" w:rsidRPr="00AC365B">
        <w:rPr>
          <w:sz w:val="30"/>
          <w:szCs w:val="30"/>
          <w:cs/>
        </w:rPr>
        <w:t xml:space="preserve">่ที่ดิน </w:t>
      </w:r>
      <w:r w:rsidR="00357310" w:rsidRPr="00AC365B">
        <w:rPr>
          <w:sz w:val="30"/>
          <w:szCs w:val="30"/>
          <w:cs/>
        </w:rPr>
        <w:t>อาคารชุด</w:t>
      </w:r>
      <w:r w:rsidR="00263021" w:rsidRPr="00AC365B">
        <w:rPr>
          <w:sz w:val="30"/>
          <w:szCs w:val="30"/>
          <w:cs/>
        </w:rPr>
        <w:t>และส่วนปรับปรุง</w:t>
      </w:r>
      <w:r w:rsidR="002C05DD" w:rsidRPr="00AC365B">
        <w:rPr>
          <w:sz w:val="30"/>
          <w:szCs w:val="30"/>
          <w:cs/>
        </w:rPr>
        <w:t>ที่ถือครองเพื่อหาประโยชน์จากรายได้ค่าเช่าหรือจากมูลค่าที่เพิ่มขึ้นหรือทั้งสองอย่าง</w:t>
      </w:r>
      <w:r w:rsidRPr="00AC365B">
        <w:rPr>
          <w:sz w:val="30"/>
          <w:szCs w:val="30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22673E37" w14:textId="77777777" w:rsidR="00F1290B" w:rsidRPr="0034375D" w:rsidRDefault="00F1290B" w:rsidP="00375F36">
      <w:pPr>
        <w:pStyle w:val="AccPolicyHeading"/>
        <w:rPr>
          <w:sz w:val="24"/>
          <w:szCs w:val="24"/>
        </w:rPr>
      </w:pPr>
    </w:p>
    <w:p w14:paraId="12765399" w14:textId="3C2995DE" w:rsidR="00F970B8" w:rsidRPr="00AC365B" w:rsidRDefault="00357310" w:rsidP="00375F36">
      <w:pPr>
        <w:pStyle w:val="AccPolicyHeading"/>
        <w:rPr>
          <w:sz w:val="30"/>
          <w:szCs w:val="30"/>
          <w:cs/>
        </w:rPr>
      </w:pPr>
      <w:r w:rsidRPr="00AC365B">
        <w:rPr>
          <w:sz w:val="30"/>
          <w:szCs w:val="30"/>
          <w:cs/>
        </w:rPr>
        <w:t>อสังหาริมทรัพย์เพื่อการลงทุน</w:t>
      </w:r>
      <w:r w:rsidR="00EB264E" w:rsidRPr="00AC365B">
        <w:rPr>
          <w:sz w:val="30"/>
          <w:szCs w:val="30"/>
          <w:cs/>
        </w:rPr>
        <w:t>วัดมูลค่าด้วย</w:t>
      </w:r>
      <w:r w:rsidRPr="00AC365B">
        <w:rPr>
          <w:sz w:val="30"/>
          <w:szCs w:val="30"/>
          <w:cs/>
        </w:rPr>
        <w:t xml:space="preserve">ราคาทุนหักค่าเสื่อมราคาสะสมและขาดทุนจากการด้อยค่า </w:t>
      </w:r>
    </w:p>
    <w:p w14:paraId="6071DF95" w14:textId="77777777" w:rsidR="00186FB6" w:rsidRPr="0034375D" w:rsidRDefault="00186FB6" w:rsidP="0035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B9B5084" w14:textId="77777777" w:rsidR="00357310" w:rsidRPr="00AC365B" w:rsidRDefault="00357310" w:rsidP="0035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606C9551" w14:textId="77777777" w:rsidR="004832CA" w:rsidRPr="0034375D" w:rsidRDefault="004832CA" w:rsidP="0033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0A93B90" w14:textId="25E33D4C" w:rsidR="00357310" w:rsidRPr="00AC365B" w:rsidRDefault="00357310" w:rsidP="0033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375ED5CF" w14:textId="77777777" w:rsidR="00AB5D9A" w:rsidRPr="0034375D" w:rsidRDefault="00AB5D9A" w:rsidP="00F9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7344" w:type="dxa"/>
        <w:tblInd w:w="558" w:type="dxa"/>
        <w:tblLook w:val="0000" w:firstRow="0" w:lastRow="0" w:firstColumn="0" w:lastColumn="0" w:noHBand="0" w:noVBand="0"/>
      </w:tblPr>
      <w:tblGrid>
        <w:gridCol w:w="5474"/>
        <w:gridCol w:w="1195"/>
        <w:gridCol w:w="675"/>
      </w:tblGrid>
      <w:tr w:rsidR="009B4C4B" w:rsidRPr="00AC365B" w14:paraId="568F1A60" w14:textId="77777777" w:rsidTr="00405907">
        <w:tc>
          <w:tcPr>
            <w:tcW w:w="5474" w:type="dxa"/>
            <w:shd w:val="clear" w:color="auto" w:fill="auto"/>
            <w:vAlign w:val="bottom"/>
          </w:tcPr>
          <w:p w14:paraId="4C3D3F83" w14:textId="77777777" w:rsidR="009B4C4B" w:rsidRPr="00AC365B" w:rsidRDefault="009B4C4B" w:rsidP="00EE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อาคารชุด</w:t>
            </w:r>
            <w:r w:rsidR="00583DDA" w:rsidRPr="00AC365B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195" w:type="dxa"/>
          </w:tcPr>
          <w:p w14:paraId="64BA7235" w14:textId="3FE3C94B" w:rsidR="009B4C4B" w:rsidRPr="00AC365B" w:rsidRDefault="000C653B" w:rsidP="0068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FBC517D" w14:textId="77777777" w:rsidR="009B4C4B" w:rsidRPr="00AC365B" w:rsidRDefault="009B4C4B" w:rsidP="0068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AF3B947" w14:textId="77777777" w:rsidR="009B4C4B" w:rsidRPr="0034375D" w:rsidRDefault="009B4C4B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A3EC224" w14:textId="11F840C1" w:rsidR="00BE6276" w:rsidRPr="00AC365B" w:rsidRDefault="00357310" w:rsidP="00EE2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บริษัทไม่คิดค่าเสื่อมราคาสำหรับอสังหาริมทรัพย์</w:t>
      </w:r>
      <w:r w:rsidR="00583DDA" w:rsidRPr="00AC365B">
        <w:rPr>
          <w:rFonts w:ascii="Angsana New" w:hAnsi="Angsana New"/>
          <w:sz w:val="30"/>
          <w:szCs w:val="30"/>
          <w:cs/>
        </w:rPr>
        <w:t>เพื่อการลงทุน</w:t>
      </w:r>
      <w:r w:rsidRPr="00AC365B">
        <w:rPr>
          <w:rFonts w:ascii="Angsana New" w:hAnsi="Angsana New"/>
          <w:sz w:val="30"/>
          <w:szCs w:val="30"/>
          <w:cs/>
        </w:rPr>
        <w:t>ประเภทที่ดิน</w:t>
      </w:r>
    </w:p>
    <w:p w14:paraId="134BC9C5" w14:textId="04F842C3" w:rsidR="00A13E24" w:rsidRPr="00AC365B" w:rsidRDefault="0029630E" w:rsidP="0029630E">
      <w:pPr>
        <w:pStyle w:val="Heading8"/>
        <w:numPr>
          <w:ilvl w:val="1"/>
          <w:numId w:val="31"/>
        </w:numPr>
        <w:tabs>
          <w:tab w:val="left" w:pos="450"/>
        </w:tabs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 </w:t>
      </w:r>
      <w:r w:rsidR="00A13E24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5D884921" w14:textId="77777777" w:rsidR="00A13E24" w:rsidRPr="004F418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14:paraId="506A6A87" w14:textId="77777777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1D859A55" w14:textId="77777777" w:rsidR="00A13E24" w:rsidRPr="004F418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22"/>
          <w:szCs w:val="22"/>
          <w:cs/>
        </w:rPr>
      </w:pPr>
    </w:p>
    <w:p w14:paraId="297E67D3" w14:textId="77777777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161E549" w14:textId="77777777" w:rsidR="00A13E24" w:rsidRPr="004F418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3A62757" w14:textId="77777777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B264E" w:rsidRPr="00AC365B">
        <w:rPr>
          <w:rFonts w:ascii="Angsana New" w:hAnsi="Angsana New"/>
          <w:sz w:val="30"/>
          <w:szCs w:val="30"/>
          <w:cs/>
        </w:rPr>
        <w:t>วัดมูลค่าด้วย</w:t>
      </w:r>
      <w:r w:rsidRPr="00AC365B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917BA9" w:rsidRPr="00AC365B">
        <w:rPr>
          <w:rFonts w:ascii="Angsana New" w:hAnsi="Angsana New"/>
          <w:sz w:val="30"/>
          <w:szCs w:val="30"/>
          <w:cs/>
        </w:rPr>
        <w:t>ยกเว้นที่ดินที่</w:t>
      </w:r>
      <w:r w:rsidR="00F51B74" w:rsidRPr="00AC365B">
        <w:rPr>
          <w:rFonts w:ascii="Angsana New" w:hAnsi="Angsana New"/>
          <w:sz w:val="30"/>
          <w:szCs w:val="30"/>
          <w:cs/>
        </w:rPr>
        <w:br/>
      </w:r>
      <w:r w:rsidR="00917BA9" w:rsidRPr="00AC365B">
        <w:rPr>
          <w:rFonts w:ascii="Angsana New" w:hAnsi="Angsana New"/>
          <w:sz w:val="30"/>
          <w:szCs w:val="30"/>
          <w:cs/>
        </w:rPr>
        <w:t>วัดมูลค่าด้วยราคาที่ตีใหม่ ราคาที่ดินที่ตีใหม่หมายถึงมูลค่ายุติธรรมซึ่งกำหนดจากเกณฑ์การใช้งานของสินทรัพย์ที่มีอยู่จริง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วันที่มีการตีราคาใหม่และค่าเผื่อการด้อยค่าของสินทรัพย์</w:t>
      </w:r>
    </w:p>
    <w:p w14:paraId="28401E55" w14:textId="77777777" w:rsidR="00A13E24" w:rsidRPr="004F418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ED861AB" w14:textId="3E9CF9CB" w:rsidR="00EB3936" w:rsidRPr="00AC365B" w:rsidRDefault="00A13E24" w:rsidP="001E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E07012" w:rsidRPr="00AC365B">
        <w:rPr>
          <w:rFonts w:ascii="Angsana New" w:hAnsi="Angsana New"/>
          <w:sz w:val="30"/>
          <w:szCs w:val="30"/>
          <w:cs/>
        </w:rPr>
        <w:t>และ</w:t>
      </w:r>
      <w:r w:rsidR="00C014A1" w:rsidRPr="00AC365B">
        <w:rPr>
          <w:rFonts w:ascii="Angsana New" w:hAnsi="Angsana New"/>
          <w:sz w:val="30"/>
          <w:szCs w:val="30"/>
          <w:cs/>
        </w:rPr>
        <w:t>ต้นทุนทางตรงอื่น</w:t>
      </w:r>
      <w:r w:rsidRPr="00AC365B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</w:t>
      </w:r>
      <w:r w:rsidR="00C014A1" w:rsidRPr="00AC365B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Pr="00AC365B">
        <w:rPr>
          <w:rFonts w:ascii="Angsana New" w:hAnsi="Angsana New"/>
          <w:sz w:val="30"/>
          <w:szCs w:val="30"/>
          <w:cs/>
        </w:rPr>
        <w:t xml:space="preserve"> ต้นทุนในการรื้อถอน</w:t>
      </w:r>
      <w:r w:rsidR="00074418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การขนย้าย</w:t>
      </w:r>
      <w:r w:rsidR="00E07012"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การบูรณะสถานที่ตั้งของสินทรัพย์ </w:t>
      </w:r>
      <w:r w:rsidR="00FB2440" w:rsidRPr="00AC365B">
        <w:rPr>
          <w:rFonts w:ascii="Angsana New" w:hAnsi="Angsana New"/>
          <w:sz w:val="30"/>
          <w:szCs w:val="30"/>
        </w:rPr>
        <w:t xml:space="preserve"> </w:t>
      </w:r>
      <w:r w:rsidR="00FB2440" w:rsidRPr="00AC365B">
        <w:rPr>
          <w:rFonts w:ascii="Angsana New" w:hAnsi="Angsana New"/>
          <w:sz w:val="30"/>
          <w:szCs w:val="30"/>
          <w:cs/>
        </w:rPr>
        <w:t>สำหรับอ</w:t>
      </w:r>
      <w:r w:rsidR="00CB314B" w:rsidRPr="00AC365B">
        <w:rPr>
          <w:rFonts w:ascii="Angsana New" w:hAnsi="Angsana New"/>
          <w:sz w:val="30"/>
          <w:szCs w:val="30"/>
          <w:cs/>
        </w:rPr>
        <w:t>ุปกรณ์</w:t>
      </w:r>
      <w:r w:rsidR="00FB2440" w:rsidRPr="00AC365B">
        <w:rPr>
          <w:rFonts w:ascii="Angsana New" w:hAnsi="Angsana New"/>
          <w:sz w:val="30"/>
          <w:szCs w:val="30"/>
          <w:cs/>
        </w:rPr>
        <w:t>ที่ควบคุมโดยใช้ลิขสิทธิ์ซอฟ</w:t>
      </w:r>
      <w:r w:rsidR="002C05DD" w:rsidRPr="00AC365B">
        <w:rPr>
          <w:rFonts w:ascii="Angsana New" w:hAnsi="Angsana New"/>
          <w:sz w:val="30"/>
          <w:szCs w:val="30"/>
          <w:cs/>
        </w:rPr>
        <w:t>ต์</w:t>
      </w:r>
      <w:r w:rsidR="00FB2440" w:rsidRPr="00AC365B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</w:t>
      </w:r>
      <w:r w:rsidR="002C05DD" w:rsidRPr="00AC365B">
        <w:rPr>
          <w:rFonts w:ascii="Angsana New" w:hAnsi="Angsana New"/>
          <w:sz w:val="30"/>
          <w:szCs w:val="30"/>
          <w:cs/>
        </w:rPr>
        <w:t>ซอฟต์</w:t>
      </w:r>
      <w:r w:rsidR="00FB2440" w:rsidRPr="00AC365B">
        <w:rPr>
          <w:rFonts w:ascii="Angsana New" w:hAnsi="Angsana New"/>
          <w:sz w:val="30"/>
          <w:szCs w:val="30"/>
          <w:cs/>
        </w:rPr>
        <w:t>แวร์นั้นให้ถือว่า ลิขสิทธิ์ซอฟ</w:t>
      </w:r>
      <w:r w:rsidR="002C05DD" w:rsidRPr="00AC365B">
        <w:rPr>
          <w:rFonts w:ascii="Angsana New" w:hAnsi="Angsana New"/>
          <w:sz w:val="30"/>
          <w:szCs w:val="30"/>
          <w:cs/>
        </w:rPr>
        <w:t>ต์</w:t>
      </w:r>
      <w:r w:rsidR="00FB2440" w:rsidRPr="00AC365B">
        <w:rPr>
          <w:rFonts w:ascii="Angsana New" w:hAnsi="Angsana New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0E27BF35" w14:textId="77777777" w:rsidR="00900766" w:rsidRPr="004F4186" w:rsidRDefault="00900766" w:rsidP="00EB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  <w:cs/>
        </w:rPr>
      </w:pPr>
    </w:p>
    <w:p w14:paraId="25DEFED1" w14:textId="77777777" w:rsidR="00E47307" w:rsidRPr="00AC365B" w:rsidRDefault="00A13E24" w:rsidP="00EB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074418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</w:p>
    <w:p w14:paraId="76E251FE" w14:textId="77777777" w:rsidR="00357310" w:rsidRPr="004F4186" w:rsidRDefault="00357310" w:rsidP="00E47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</w:rPr>
      </w:pPr>
    </w:p>
    <w:p w14:paraId="795A3DB9" w14:textId="77777777" w:rsidR="00D548BC" w:rsidRPr="00AC365B" w:rsidRDefault="00E47307" w:rsidP="00E47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กำ</w:t>
      </w:r>
      <w:r w:rsidR="00A13E24" w:rsidRPr="00AC365B">
        <w:rPr>
          <w:rFonts w:ascii="Angsana New" w:hAnsi="Angsana New"/>
          <w:sz w:val="30"/>
          <w:szCs w:val="30"/>
          <w:cs/>
        </w:rPr>
        <w:t>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074418" w:rsidRPr="00AC365B">
        <w:rPr>
          <w:rFonts w:ascii="Angsana New" w:hAnsi="Angsana New"/>
          <w:sz w:val="30"/>
          <w:szCs w:val="30"/>
          <w:cs/>
        </w:rPr>
        <w:br/>
      </w:r>
      <w:r w:rsidR="00A13E24" w:rsidRPr="00AC365B">
        <w:rPr>
          <w:rFonts w:ascii="Angsana New" w:hAnsi="Angsana New"/>
          <w:spacing w:val="-6"/>
          <w:sz w:val="30"/>
          <w:szCs w:val="30"/>
          <w:cs/>
        </w:rPr>
        <w:t>การจำหน่ายกับมูลค่าตามบัญชีของที่ดิน อาคาร</w:t>
      </w:r>
      <w:r w:rsidR="005C21AC" w:rsidRPr="00AC365B">
        <w:rPr>
          <w:rFonts w:ascii="Angsana New" w:hAnsi="Angsana New"/>
          <w:spacing w:val="-6"/>
          <w:sz w:val="30"/>
          <w:szCs w:val="30"/>
        </w:rPr>
        <w:t xml:space="preserve"> </w:t>
      </w:r>
      <w:r w:rsidR="00A13E24" w:rsidRPr="00AC365B">
        <w:rPr>
          <w:rFonts w:ascii="Angsana New" w:hAnsi="Angsana New"/>
          <w:spacing w:val="-6"/>
          <w:sz w:val="30"/>
          <w:szCs w:val="30"/>
          <w:cs/>
        </w:rPr>
        <w:t>และอุปกรณ์ โดย</w:t>
      </w:r>
      <w:r w:rsidR="00EB264E" w:rsidRPr="00AC365B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F51B74" w:rsidRPr="00AC365B">
        <w:rPr>
          <w:rFonts w:ascii="Angsana New" w:hAnsi="Angsana New"/>
          <w:sz w:val="30"/>
          <w:szCs w:val="30"/>
          <w:cs/>
        </w:rPr>
        <w:t xml:space="preserve"> เมื่อมีการขายสินทรัพย์ที่</w:t>
      </w:r>
      <w:r w:rsidR="00970AEE" w:rsidRPr="00AC365B">
        <w:rPr>
          <w:rFonts w:ascii="Angsana New" w:hAnsi="Angsana New"/>
          <w:sz w:val="30"/>
          <w:szCs w:val="30"/>
          <w:cs/>
        </w:rPr>
        <w:br/>
      </w:r>
      <w:r w:rsidR="00F51B74" w:rsidRPr="00AC365B">
        <w:rPr>
          <w:rFonts w:ascii="Angsana New" w:hAnsi="Angsana New"/>
          <w:sz w:val="30"/>
          <w:szCs w:val="30"/>
          <w:cs/>
        </w:rPr>
        <w:t>ตีราคาใหม่</w:t>
      </w:r>
      <w:r w:rsidR="00AD5862" w:rsidRPr="00AC365B">
        <w:rPr>
          <w:rFonts w:ascii="Angsana New" w:hAnsi="Angsana New"/>
          <w:sz w:val="30"/>
          <w:szCs w:val="30"/>
          <w:cs/>
        </w:rPr>
        <w:t xml:space="preserve">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11066235" w14:textId="1DF49CB1" w:rsidR="00266EBC" w:rsidRPr="004F4186" w:rsidRDefault="0026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</w:rPr>
      </w:pPr>
    </w:p>
    <w:p w14:paraId="6D02C745" w14:textId="7CDDD731" w:rsidR="006C6B14" w:rsidRPr="00AC365B" w:rsidRDefault="006C6B1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1EA3A56B" w14:textId="77777777" w:rsidR="00273DF8" w:rsidRPr="004F4186" w:rsidRDefault="00273DF8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2"/>
          <w:szCs w:val="22"/>
        </w:rPr>
      </w:pPr>
    </w:p>
    <w:p w14:paraId="070DBD63" w14:textId="77777777" w:rsidR="006C6B14" w:rsidRPr="00AC365B" w:rsidRDefault="006C6B14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  <w:cs/>
        </w:rPr>
      </w:pPr>
      <w:r w:rsidRPr="00AC365B">
        <w:rPr>
          <w:rFonts w:ascii="Angsana New" w:hAnsi="Angsana New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35272554" w14:textId="77777777" w:rsidR="00A13E24" w:rsidRPr="004F418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both"/>
        <w:rPr>
          <w:rFonts w:ascii="Angsana New" w:hAnsi="Angsana New"/>
          <w:sz w:val="8"/>
          <w:szCs w:val="8"/>
        </w:rPr>
      </w:pPr>
    </w:p>
    <w:p w14:paraId="39CFE15B" w14:textId="0281AC2B" w:rsidR="006C6B14" w:rsidRPr="00AC365B" w:rsidRDefault="006C6B14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>ส่วนเกินทุนจากการ</w:t>
      </w:r>
      <w:r w:rsidR="00787921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ตีราคาสินทรัพย์</w:t>
      </w:r>
      <w:r w:rsidRPr="00AC365B">
        <w:rPr>
          <w:rFonts w:ascii="Angsana New" w:hAnsi="Angsana New"/>
          <w:sz w:val="30"/>
          <w:szCs w:val="30"/>
        </w:rPr>
        <w:t>”</w:t>
      </w:r>
      <w:r w:rsidRPr="00AC365B">
        <w:rPr>
          <w:rFonts w:ascii="Angsana New" w:hAnsi="Angsana New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</w:t>
      </w:r>
      <w:r w:rsidR="00787921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ไม่รวมในการคำนวณกำไรหรือขาดทุนจากการจำหน่ายสินทรัพย์</w:t>
      </w:r>
    </w:p>
    <w:p w14:paraId="7DECCEF0" w14:textId="07E1A7D3" w:rsidR="00167886" w:rsidRPr="00AC365B" w:rsidRDefault="00167886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F00059" w14:textId="216EE3FB" w:rsidR="009B28FC" w:rsidRPr="00AC365B" w:rsidRDefault="009B28FC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</w:t>
      </w:r>
    </w:p>
    <w:p w14:paraId="362CDC6A" w14:textId="7210AC3E" w:rsidR="009B28FC" w:rsidRPr="00A92935" w:rsidRDefault="009B28FC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7113DED8" w14:textId="2D206759" w:rsidR="009B28FC" w:rsidRPr="00AC365B" w:rsidRDefault="009B28FC" w:rsidP="009B2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 และแสดงรายการ “ส่วนเกินทุนจากการตีราคาสินทรัพย์”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“ส่วนเกินทุนจากการตีราคาสินทรัพย์” ในองค์ประกอบอื่นของส่วนของผู้ถือหุ้น ส่วนที่ลดลงต้องรับรู้ในกำไรขาดทุนเบ็ดเสร็จอื่น  และต้องนำไปลดส่วนเกินทุนจากการ</w:t>
      </w:r>
      <w:r w:rsidR="00787921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ตีราคาสินทรัพย์ ขาดทุนส่วนที่เหลือรับรู้ในกำไรหรือขาดทุนทันที</w:t>
      </w:r>
    </w:p>
    <w:p w14:paraId="53AFC44E" w14:textId="77777777" w:rsidR="00C65677" w:rsidRPr="00A92935" w:rsidRDefault="00C65677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</w:rPr>
      </w:pPr>
    </w:p>
    <w:p w14:paraId="1D51AC53" w14:textId="50186A38" w:rsidR="006C6B14" w:rsidRPr="00AC365B" w:rsidRDefault="006C6B14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14CBA73" w14:textId="77777777" w:rsidR="006C6B14" w:rsidRPr="00A92935" w:rsidRDefault="006C6B1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both"/>
        <w:rPr>
          <w:rFonts w:ascii="Angsana New" w:hAnsi="Angsana New"/>
          <w:sz w:val="12"/>
          <w:szCs w:val="12"/>
        </w:rPr>
      </w:pPr>
    </w:p>
    <w:p w14:paraId="2293C988" w14:textId="1B72C3EB" w:rsidR="00167886" w:rsidRPr="00AC365B" w:rsidRDefault="00A13E24" w:rsidP="00167886">
      <w:pPr>
        <w:pStyle w:val="Default"/>
        <w:ind w:left="56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AC365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</w:t>
      </w:r>
      <w:r w:rsidRPr="00AC36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บัญชีของรายการ</w:t>
      </w:r>
      <w:r w:rsidR="005C21AC" w:rsidRPr="00AC36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 xml:space="preserve">ที่ดิน </w:t>
      </w:r>
      <w:r w:rsidRPr="00AC36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อาคารและ</w:t>
      </w:r>
      <w:r w:rsidRPr="00AC365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C014A1" w:rsidRPr="00AC365B">
        <w:rPr>
          <w:rFonts w:ascii="Angsana New" w:eastAsia="Times New Roman" w:hAnsi="Angsana New" w:cs="Angsana New"/>
          <w:color w:val="auto"/>
          <w:sz w:val="30"/>
          <w:szCs w:val="30"/>
          <w:cs/>
        </w:rPr>
        <w:t>งรายการนั้นได้อย่างน่าเชื่อถือ</w:t>
      </w:r>
      <w:r w:rsidR="00C014A1" w:rsidRPr="00AC365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AC365B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5C21AC" w:rsidRPr="00AC365B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ที่ดิน </w:t>
      </w:r>
      <w:r w:rsidRPr="00AC365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1CD2D5F8" w14:textId="77777777" w:rsidR="00167886" w:rsidRPr="00AC365B" w:rsidRDefault="00167886" w:rsidP="00167886">
      <w:pPr>
        <w:pStyle w:val="Default"/>
        <w:ind w:left="56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5A9963E" w14:textId="095B225C" w:rsidR="00A13E24" w:rsidRPr="00AC365B" w:rsidRDefault="00A13E24" w:rsidP="00950721">
      <w:pPr>
        <w:pStyle w:val="Default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C365B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55F5898F" w14:textId="77777777" w:rsidR="00A13E24" w:rsidRPr="00A92935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0"/>
          <w:szCs w:val="20"/>
        </w:rPr>
      </w:pPr>
    </w:p>
    <w:p w14:paraId="47AB2644" w14:textId="77777777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BE7C716" w14:textId="77777777" w:rsidR="00BB04B8" w:rsidRPr="009B5283" w:rsidRDefault="00BB04B8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0"/>
          <w:szCs w:val="20"/>
        </w:rPr>
      </w:pPr>
    </w:p>
    <w:p w14:paraId="55CD5C4D" w14:textId="6A941DE9" w:rsidR="00D96DB1" w:rsidRPr="00AC365B" w:rsidRDefault="00A13E24" w:rsidP="00284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</w:t>
      </w:r>
      <w:r w:rsidR="00C014A1" w:rsidRPr="00AC365B">
        <w:rPr>
          <w:rFonts w:ascii="Angsana New" w:hAnsi="Angsana New"/>
          <w:sz w:val="30"/>
          <w:szCs w:val="30"/>
          <w:cs/>
        </w:rPr>
        <w:t>วนประกอบของสินทรัพย์แต่ละรายการ</w:t>
      </w:r>
      <w:r w:rsidRPr="00AC365B">
        <w:rPr>
          <w:rFonts w:ascii="Angsana New" w:hAnsi="Angsana New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425AD07C" w14:textId="77777777" w:rsidR="00D96DB1" w:rsidRPr="00A92935" w:rsidRDefault="00D96DB1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8"/>
          <w:szCs w:val="8"/>
          <w:cs/>
        </w:rPr>
      </w:pPr>
    </w:p>
    <w:tbl>
      <w:tblPr>
        <w:tblW w:w="9093" w:type="dxa"/>
        <w:tblInd w:w="450" w:type="dxa"/>
        <w:tblLook w:val="0000" w:firstRow="0" w:lastRow="0" w:firstColumn="0" w:lastColumn="0" w:noHBand="0" w:noVBand="0"/>
      </w:tblPr>
      <w:tblGrid>
        <w:gridCol w:w="4888"/>
        <w:gridCol w:w="3330"/>
        <w:gridCol w:w="875"/>
      </w:tblGrid>
      <w:tr w:rsidR="00A13E24" w:rsidRPr="00AC365B" w14:paraId="73BC39E7" w14:textId="77777777" w:rsidTr="00480FE2">
        <w:tc>
          <w:tcPr>
            <w:tcW w:w="4888" w:type="dxa"/>
          </w:tcPr>
          <w:p w14:paraId="30FD0F12" w14:textId="77777777" w:rsidR="00A13E24" w:rsidRPr="00AC365B" w:rsidRDefault="00D96DB1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br w:type="page"/>
            </w:r>
            <w:r w:rsidR="00A13E24" w:rsidRPr="00AC365B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330" w:type="dxa"/>
          </w:tcPr>
          <w:p w14:paraId="77380033" w14:textId="534FDFF7" w:rsidR="00A13E24" w:rsidRPr="00AC365B" w:rsidRDefault="000C653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75" w:type="dxa"/>
            <w:vAlign w:val="bottom"/>
          </w:tcPr>
          <w:p w14:paraId="3A6C9C7D" w14:textId="77777777" w:rsidR="00A13E24" w:rsidRPr="00AC365B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AC365B" w14:paraId="19B3E1CA" w14:textId="77777777" w:rsidTr="00480FE2">
        <w:tc>
          <w:tcPr>
            <w:tcW w:w="4888" w:type="dxa"/>
          </w:tcPr>
          <w:p w14:paraId="17065299" w14:textId="77777777" w:rsidR="00A13E24" w:rsidRPr="00AC365B" w:rsidRDefault="00A13E24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3330" w:type="dxa"/>
          </w:tcPr>
          <w:p w14:paraId="689B7ED6" w14:textId="2502773D" w:rsidR="00A13E24" w:rsidRPr="00AC365B" w:rsidRDefault="000C653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</w:t>
            </w:r>
            <w:r w:rsidR="00A13E24"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5" w:type="dxa"/>
            <w:vAlign w:val="bottom"/>
          </w:tcPr>
          <w:p w14:paraId="305DCDFB" w14:textId="77777777" w:rsidR="00A13E24" w:rsidRPr="00AC365B" w:rsidRDefault="00A13E24" w:rsidP="00D86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43180" w:rsidRPr="00AC365B" w14:paraId="7F07AB84" w14:textId="77777777" w:rsidTr="00480FE2">
        <w:tc>
          <w:tcPr>
            <w:tcW w:w="4888" w:type="dxa"/>
          </w:tcPr>
          <w:p w14:paraId="138A37E0" w14:textId="50072123" w:rsidR="00743180" w:rsidRPr="00AC365B" w:rsidRDefault="00743180" w:rsidP="00743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ส่วนปรับปรุงสินทรัพย์เช่า</w:t>
            </w:r>
          </w:p>
        </w:tc>
        <w:tc>
          <w:tcPr>
            <w:tcW w:w="3330" w:type="dxa"/>
          </w:tcPr>
          <w:p w14:paraId="388E3CC8" w14:textId="77541B30" w:rsidR="00743180" w:rsidRDefault="000C653B" w:rsidP="00743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7431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43BE852B" w14:textId="5A06A590" w:rsidR="00743180" w:rsidRPr="00AC365B" w:rsidRDefault="00743180" w:rsidP="00743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AC365B" w14:paraId="40226082" w14:textId="77777777" w:rsidTr="00480FE2">
        <w:tc>
          <w:tcPr>
            <w:tcW w:w="4888" w:type="dxa"/>
          </w:tcPr>
          <w:p w14:paraId="2A2DD57D" w14:textId="77777777" w:rsidR="00A13E24" w:rsidRPr="00AC365B" w:rsidRDefault="00A13E24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330" w:type="dxa"/>
          </w:tcPr>
          <w:p w14:paraId="3B63EA56" w14:textId="0DE1ACD0" w:rsidR="00A13E24" w:rsidRPr="00AC365B" w:rsidRDefault="000C653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0321BB7D" w14:textId="77777777" w:rsidR="00A13E24" w:rsidRPr="00AC365B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AC365B" w14:paraId="6C77CF5F" w14:textId="77777777" w:rsidTr="00480FE2">
        <w:tc>
          <w:tcPr>
            <w:tcW w:w="4888" w:type="dxa"/>
          </w:tcPr>
          <w:p w14:paraId="01DD3A9E" w14:textId="77777777" w:rsidR="00A13E24" w:rsidRPr="00AC365B" w:rsidRDefault="00A13E24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3330" w:type="dxa"/>
          </w:tcPr>
          <w:p w14:paraId="1F1E6C48" w14:textId="5F7FBC53" w:rsidR="00A13E24" w:rsidRPr="00AC365B" w:rsidRDefault="000C653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1A5C5B" w:rsidRPr="00AC365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1A5C5B" w:rsidRPr="00AC365B">
              <w:rPr>
                <w:rFonts w:ascii="Angsana New" w:hAnsi="Angsana New"/>
                <w:sz w:val="30"/>
                <w:szCs w:val="30"/>
              </w:rPr>
              <w:t>-</w:t>
            </w:r>
            <w:r w:rsidR="00A13E24" w:rsidRPr="00AC365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6D2CD86D" w14:textId="77777777" w:rsidR="00A13E24" w:rsidRPr="00AC365B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AC365B" w14:paraId="3388E2B4" w14:textId="77777777" w:rsidTr="00480FE2">
        <w:tc>
          <w:tcPr>
            <w:tcW w:w="4888" w:type="dxa"/>
          </w:tcPr>
          <w:p w14:paraId="4B5B606E" w14:textId="77777777" w:rsidR="00A13E24" w:rsidRPr="00AC365B" w:rsidRDefault="00A13E24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330" w:type="dxa"/>
          </w:tcPr>
          <w:p w14:paraId="0B8F2B9D" w14:textId="44A1DCAA" w:rsidR="00A13E24" w:rsidRPr="00AC365B" w:rsidRDefault="000C653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0E88DCBC" w14:textId="77777777" w:rsidR="00A13E24" w:rsidRPr="00AC365B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AC365B" w14:paraId="2C7E991C" w14:textId="77777777" w:rsidTr="00480FE2">
        <w:tc>
          <w:tcPr>
            <w:tcW w:w="4888" w:type="dxa"/>
          </w:tcPr>
          <w:p w14:paraId="59760825" w14:textId="77777777" w:rsidR="00A13E24" w:rsidRPr="00AC365B" w:rsidRDefault="00A13E24" w:rsidP="003F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330" w:type="dxa"/>
          </w:tcPr>
          <w:p w14:paraId="20234A10" w14:textId="2FFD5595" w:rsidR="00A13E24" w:rsidRPr="00AC365B" w:rsidRDefault="000C653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04DCFA65" w14:textId="77777777" w:rsidR="00A13E24" w:rsidRPr="00AC365B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FC4854A" w14:textId="77777777" w:rsidR="00074418" w:rsidRPr="00A92935" w:rsidRDefault="00074418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14"/>
          <w:szCs w:val="14"/>
        </w:rPr>
      </w:pPr>
    </w:p>
    <w:p w14:paraId="013A319E" w14:textId="77777777" w:rsidR="00A13E24" w:rsidRPr="00AC365B" w:rsidRDefault="00A13E24" w:rsidP="00352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>กลุ่มบริษัทไม่คิดค่าเสื่อมราคาสำหรับที่ดินและสิ</w:t>
      </w:r>
      <w:r w:rsidR="00FF373E" w:rsidRPr="00AC365B">
        <w:rPr>
          <w:rFonts w:ascii="Angsana New" w:hAnsi="Angsana New"/>
          <w:sz w:val="30"/>
          <w:szCs w:val="30"/>
          <w:cs/>
        </w:rPr>
        <w:t>นทรัพย์ที่อยู่ระหว่างการ</w:t>
      </w:r>
      <w:r w:rsidR="00D528CA" w:rsidRPr="00AC365B">
        <w:rPr>
          <w:rFonts w:ascii="Angsana New" w:hAnsi="Angsana New"/>
          <w:sz w:val="30"/>
          <w:szCs w:val="30"/>
          <w:cs/>
        </w:rPr>
        <w:t>ก่อสร้างและ</w:t>
      </w:r>
      <w:r w:rsidRPr="00AC365B">
        <w:rPr>
          <w:rFonts w:ascii="Angsana New" w:hAnsi="Angsana New"/>
          <w:sz w:val="30"/>
          <w:szCs w:val="30"/>
          <w:cs/>
        </w:rPr>
        <w:t>ติดตั้ง</w:t>
      </w:r>
    </w:p>
    <w:p w14:paraId="308E23AF" w14:textId="77777777" w:rsidR="00284603" w:rsidRPr="004D56EC" w:rsidRDefault="00284603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2"/>
          <w:szCs w:val="22"/>
          <w:cs/>
        </w:rPr>
      </w:pPr>
    </w:p>
    <w:p w14:paraId="57FBCDA3" w14:textId="190AB5A3" w:rsidR="00D548BC" w:rsidRDefault="00A13E24" w:rsidP="0048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AE6E4C3" w14:textId="77777777" w:rsidR="00C65677" w:rsidRPr="00AC365B" w:rsidRDefault="00C65677" w:rsidP="0048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D99C195" w14:textId="4B48F557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EA4668B" w14:textId="77777777" w:rsidR="00A13E24" w:rsidRPr="004D56EC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2"/>
          <w:szCs w:val="22"/>
        </w:rPr>
      </w:pPr>
    </w:p>
    <w:p w14:paraId="43FEAE40" w14:textId="77777777" w:rsidR="00A13E24" w:rsidRPr="00AC365B" w:rsidRDefault="00A13E24" w:rsidP="004D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27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AC365B">
        <w:rPr>
          <w:rFonts w:ascii="Angsana New" w:eastAsia="Calibri" w:hAnsi="Angsana New"/>
          <w:i/>
          <w:i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1C6F993B" w14:textId="77777777" w:rsidR="00A13E24" w:rsidRPr="004D56EC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2"/>
          <w:szCs w:val="22"/>
        </w:rPr>
      </w:pPr>
    </w:p>
    <w:p w14:paraId="005626F5" w14:textId="7975637F" w:rsidR="002174C2" w:rsidRPr="00AC365B" w:rsidRDefault="005E4697" w:rsidP="00FF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C365B">
        <w:rPr>
          <w:rFonts w:ascii="Angsana New" w:eastAsia="Calibri" w:hAnsi="Angsana New"/>
          <w:sz w:val="30"/>
          <w:szCs w:val="30"/>
          <w:cs/>
        </w:rPr>
        <w:t>มูลค่าตามบัญชีของ</w:t>
      </w:r>
      <w:r w:rsidR="009D09AB" w:rsidRPr="00AC365B">
        <w:rPr>
          <w:rFonts w:ascii="Angsana New" w:eastAsia="Calibri" w:hAnsi="Angsana New"/>
          <w:sz w:val="30"/>
          <w:szCs w:val="30"/>
          <w:cs/>
        </w:rPr>
        <w:t>ใบอนุญาตให้ใช้คลื่นความถ</w:t>
      </w:r>
      <w:r w:rsidRPr="00AC365B">
        <w:rPr>
          <w:rFonts w:ascii="Angsana New" w:eastAsia="Calibri" w:hAnsi="Angsana New"/>
          <w:sz w:val="30"/>
          <w:szCs w:val="30"/>
          <w:cs/>
        </w:rPr>
        <w:t>ี่และประกอบกิจการโทรทัศน์ ประกอบด้วย ต้นทุนทางตรงที่เกี่ยวข้องกับ</w:t>
      </w:r>
      <w:r w:rsidR="009D09AB" w:rsidRPr="00AC365B">
        <w:rPr>
          <w:rFonts w:ascii="Angsana New" w:eastAsia="Calibri" w:hAnsi="Angsana New"/>
          <w:sz w:val="30"/>
          <w:szCs w:val="30"/>
          <w:cs/>
        </w:rPr>
        <w:t>การได้มาซึ่งใบอนุญาต</w:t>
      </w:r>
      <w:r w:rsidRPr="00AC365B">
        <w:rPr>
          <w:rFonts w:ascii="Angsana New" w:eastAsia="Calibri" w:hAnsi="Angsana New"/>
          <w:sz w:val="30"/>
          <w:szCs w:val="30"/>
          <w:cs/>
        </w:rPr>
        <w:t>ให้ใช้คลื่นความถี่และประกอบกิจการ</w:t>
      </w:r>
      <w:r w:rsidR="009D09AB" w:rsidRPr="00AC365B">
        <w:rPr>
          <w:rFonts w:ascii="Angsana New" w:eastAsia="Calibri" w:hAnsi="Angsana New"/>
          <w:sz w:val="30"/>
          <w:szCs w:val="30"/>
          <w:cs/>
        </w:rPr>
        <w:t>โทรทัศน์ภาคพื้นดินในระบบดิจิตอล ประเภทบริการทางธุรกิจระดับชาติ ในหมวดหมู่ข่าวสารและส</w:t>
      </w:r>
      <w:r w:rsidRPr="00AC365B">
        <w:rPr>
          <w:rFonts w:ascii="Angsana New" w:eastAsia="Calibri" w:hAnsi="Angsana New"/>
          <w:sz w:val="30"/>
          <w:szCs w:val="30"/>
          <w:cs/>
        </w:rPr>
        <w:t>าระ และหมวดหมู่ทั่วไป</w:t>
      </w:r>
      <w:r w:rsidR="00B0261B" w:rsidRPr="00AC365B">
        <w:rPr>
          <w:rFonts w:ascii="Angsana New" w:eastAsia="Calibri" w:hAnsi="Angsana New"/>
          <w:sz w:val="30"/>
          <w:szCs w:val="30"/>
        </w:rPr>
        <w:t xml:space="preserve"> </w:t>
      </w:r>
      <w:r w:rsidR="00D6736B" w:rsidRPr="00AC365B">
        <w:rPr>
          <w:rFonts w:ascii="Angsana New" w:eastAsia="Calibri" w:hAnsi="Angsana New"/>
          <w:sz w:val="30"/>
          <w:szCs w:val="30"/>
          <w:cs/>
        </w:rPr>
        <w:t>แบบความคมชัดปกติ</w:t>
      </w:r>
      <w:r w:rsidR="002C6903" w:rsidRPr="00AC365B">
        <w:rPr>
          <w:rFonts w:ascii="Angsana New" w:eastAsia="Calibri" w:hAnsi="Angsana New"/>
          <w:sz w:val="30"/>
          <w:szCs w:val="30"/>
          <w:cs/>
        </w:rPr>
        <w:t xml:space="preserve"> </w:t>
      </w:r>
      <w:r w:rsidR="00D6736B" w:rsidRPr="00AC365B">
        <w:rPr>
          <w:rFonts w:ascii="Angsana New" w:eastAsia="Calibri" w:hAnsi="Angsana New"/>
          <w:sz w:val="30"/>
          <w:szCs w:val="30"/>
          <w:cs/>
        </w:rPr>
        <w:t xml:space="preserve">   </w:t>
      </w:r>
      <w:r w:rsidRPr="00AC365B">
        <w:rPr>
          <w:rFonts w:ascii="Angsana New" w:eastAsia="Calibri" w:hAnsi="Angsana New"/>
          <w:sz w:val="30"/>
          <w:szCs w:val="30"/>
          <w:cs/>
        </w:rPr>
        <w:t>แสดง</w:t>
      </w:r>
      <w:r w:rsidR="008D69A5" w:rsidRPr="00AC365B">
        <w:rPr>
          <w:rFonts w:ascii="Angsana New" w:eastAsia="Calibri" w:hAnsi="Angsana New"/>
          <w:sz w:val="30"/>
          <w:szCs w:val="30"/>
          <w:cs/>
        </w:rPr>
        <w:t>มูลค่าเทียบเท่าเงินสด</w:t>
      </w:r>
      <w:r w:rsidRPr="00AC365B">
        <w:rPr>
          <w:rFonts w:ascii="Angsana New" w:eastAsia="Calibri" w:hAnsi="Angsana New"/>
          <w:sz w:val="30"/>
          <w:szCs w:val="30"/>
          <w:cs/>
        </w:rPr>
        <w:t>โดยวิธีคิดลดจำนวนเงินที่ต้องจ่า</w:t>
      </w:r>
      <w:r w:rsidR="00B0261B" w:rsidRPr="00AC365B">
        <w:rPr>
          <w:rFonts w:ascii="Angsana New" w:eastAsia="Calibri" w:hAnsi="Angsana New"/>
          <w:sz w:val="30"/>
          <w:szCs w:val="30"/>
          <w:cs/>
        </w:rPr>
        <w:t>ยชำระเพื่อให้เป็นมูลค่าปัจจุบัน</w:t>
      </w:r>
      <w:r w:rsidRPr="00AC365B">
        <w:rPr>
          <w:rFonts w:ascii="Angsana New" w:eastAsia="Calibri" w:hAnsi="Angsana New"/>
          <w:sz w:val="30"/>
          <w:szCs w:val="30"/>
          <w:cs/>
        </w:rPr>
        <w:t>โดยใช้อัตราคิดลด</w:t>
      </w:r>
      <w:r w:rsidR="005C6B8A" w:rsidRPr="00AC365B">
        <w:rPr>
          <w:rFonts w:ascii="Angsana New" w:eastAsia="Calibri" w:hAnsi="Angsana New"/>
          <w:sz w:val="30"/>
          <w:szCs w:val="30"/>
          <w:cs/>
        </w:rPr>
        <w:br/>
      </w:r>
      <w:r w:rsidRPr="00AC365B">
        <w:rPr>
          <w:rFonts w:ascii="Angsana New" w:eastAsia="Calibri" w:hAnsi="Angsana New"/>
          <w:sz w:val="30"/>
          <w:szCs w:val="30"/>
          <w:cs/>
        </w:rPr>
        <w:t>ตามท้องตลาด</w:t>
      </w:r>
      <w:r w:rsidR="00587C0F" w:rsidRPr="00AC365B">
        <w:rPr>
          <w:rFonts w:ascii="Angsana New" w:eastAsia="Calibri" w:hAnsi="Angsana New"/>
          <w:sz w:val="30"/>
          <w:szCs w:val="30"/>
          <w:cs/>
        </w:rPr>
        <w:t xml:space="preserve"> </w:t>
      </w:r>
      <w:r w:rsidR="00C84F1B" w:rsidRPr="00AC365B">
        <w:rPr>
          <w:rFonts w:ascii="Angsana New" w:hAnsi="Angsana New"/>
          <w:sz w:val="30"/>
          <w:szCs w:val="30"/>
          <w:cs/>
        </w:rPr>
        <w:t>วัดมูลค่าด้วย</w:t>
      </w:r>
      <w:r w:rsidR="009D09AB" w:rsidRPr="00AC365B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C84F1B" w:rsidRPr="00AC365B">
        <w:rPr>
          <w:rFonts w:ascii="Angsana New" w:hAnsi="Angsana New"/>
          <w:sz w:val="30"/>
          <w:szCs w:val="30"/>
          <w:cs/>
        </w:rPr>
        <w:t>ผล</w:t>
      </w:r>
      <w:r w:rsidR="009D09AB" w:rsidRPr="00AC365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D09AB" w:rsidRPr="00AC365B">
        <w:rPr>
          <w:rFonts w:ascii="Angsana New" w:hAnsi="Angsana New"/>
          <w:sz w:val="30"/>
          <w:szCs w:val="30"/>
        </w:rPr>
        <w:t xml:space="preserve"> </w:t>
      </w:r>
      <w:r w:rsidR="009D09AB" w:rsidRPr="00AC365B">
        <w:rPr>
          <w:rFonts w:ascii="Angsana New" w:eastAsia="Calibri" w:hAnsi="Angsana New"/>
          <w:sz w:val="30"/>
          <w:szCs w:val="30"/>
          <w:cs/>
        </w:rPr>
        <w:t>ผลต่างระหว่างราคาเทียบเท่าเงินสดกับจำนวนเงินทั้งหมดที่ต้องจ่ายชำระ</w:t>
      </w:r>
      <w:r w:rsidR="002C6903" w:rsidRPr="00AC365B">
        <w:rPr>
          <w:rFonts w:ascii="Angsana New" w:eastAsia="Calibri" w:hAnsi="Angsana New"/>
          <w:sz w:val="30"/>
          <w:szCs w:val="30"/>
          <w:cs/>
        </w:rPr>
        <w:t>บันทึก</w:t>
      </w:r>
      <w:r w:rsidR="009D09AB" w:rsidRPr="00AC365B">
        <w:rPr>
          <w:rFonts w:ascii="Angsana New" w:eastAsia="Calibri" w:hAnsi="Angsana New"/>
          <w:sz w:val="30"/>
          <w:szCs w:val="30"/>
          <w:cs/>
        </w:rPr>
        <w:t>เป็น</w:t>
      </w:r>
      <w:r w:rsidR="002C6903" w:rsidRPr="00AC365B">
        <w:rPr>
          <w:rFonts w:ascii="Angsana New" w:eastAsia="Calibri" w:hAnsi="Angsana New"/>
          <w:sz w:val="30"/>
          <w:szCs w:val="30"/>
          <w:cs/>
        </w:rPr>
        <w:t>ต้นทุนทางการเงินตลอดอายุ</w:t>
      </w:r>
      <w:r w:rsidR="00CE015F" w:rsidRPr="00AC365B">
        <w:rPr>
          <w:rFonts w:ascii="Angsana New" w:eastAsia="Calibri" w:hAnsi="Angsana New"/>
          <w:sz w:val="30"/>
          <w:szCs w:val="30"/>
          <w:cs/>
        </w:rPr>
        <w:t>ของ</w:t>
      </w:r>
      <w:r w:rsidR="009D09AB" w:rsidRPr="00AC365B">
        <w:rPr>
          <w:rFonts w:ascii="Angsana New" w:eastAsia="Calibri" w:hAnsi="Angsana New"/>
          <w:sz w:val="30"/>
          <w:szCs w:val="30"/>
          <w:cs/>
        </w:rPr>
        <w:t>การ</w:t>
      </w:r>
      <w:r w:rsidR="002C6903" w:rsidRPr="00AC365B">
        <w:rPr>
          <w:rFonts w:ascii="Angsana New" w:eastAsia="Calibri" w:hAnsi="Angsana New"/>
          <w:sz w:val="30"/>
          <w:szCs w:val="30"/>
          <w:cs/>
        </w:rPr>
        <w:t>จ่าย</w:t>
      </w:r>
      <w:r w:rsidR="009D09AB" w:rsidRPr="00AC365B">
        <w:rPr>
          <w:rFonts w:ascii="Angsana New" w:eastAsia="Calibri" w:hAnsi="Angsana New"/>
          <w:sz w:val="30"/>
          <w:szCs w:val="30"/>
          <w:cs/>
        </w:rPr>
        <w:t>ชำระค่าธรรมเนียมการได้รับใบอนุญาตให้ใช้คลื่นควา</w:t>
      </w:r>
      <w:r w:rsidR="0057441A" w:rsidRPr="00AC365B">
        <w:rPr>
          <w:rFonts w:ascii="Angsana New" w:eastAsia="Calibri" w:hAnsi="Angsana New"/>
          <w:sz w:val="30"/>
          <w:szCs w:val="30"/>
          <w:cs/>
        </w:rPr>
        <w:t>มถี่และประกอบกิจการโทรทัศน์ สินทรัพย์จะ</w:t>
      </w:r>
      <w:r w:rsidR="00DD422B" w:rsidRPr="00AC365B">
        <w:rPr>
          <w:rFonts w:ascii="Angsana New" w:eastAsia="Calibri" w:hAnsi="Angsana New"/>
          <w:sz w:val="30"/>
          <w:szCs w:val="30"/>
          <w:cs/>
        </w:rPr>
        <w:t>เริ่มตัดจำหน่าย</w:t>
      </w:r>
      <w:r w:rsidR="009D09AB" w:rsidRPr="00AC365B">
        <w:rPr>
          <w:rFonts w:ascii="Angsana New" w:eastAsia="Calibri" w:hAnsi="Angsana New"/>
          <w:sz w:val="30"/>
          <w:szCs w:val="30"/>
          <w:cs/>
        </w:rPr>
        <w:t>เมื่อพร้อมที่จะให้บริการ</w:t>
      </w:r>
    </w:p>
    <w:p w14:paraId="5AD51CAF" w14:textId="77777777" w:rsidR="00FA20A9" w:rsidRPr="00DD2AFB" w:rsidRDefault="00FA20A9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8B4818B" w14:textId="6B46DDAD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0FDA6496" w14:textId="77777777" w:rsidR="00A13E24" w:rsidRPr="004D56EC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8518CCB" w14:textId="4BCA884A" w:rsidR="00A13E24" w:rsidRPr="00AC365B" w:rsidRDefault="00A13E24" w:rsidP="009507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="00444A45"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ที่กลุ่มบริษัทซื้อ</w:t>
      </w:r>
      <w:r w:rsidR="007F6FB2" w:rsidRPr="00AC365B">
        <w:rPr>
          <w:rFonts w:ascii="Angsana New" w:hAnsi="Angsana New"/>
          <w:sz w:val="30"/>
          <w:szCs w:val="30"/>
          <w:cs/>
        </w:rPr>
        <w:t>มาและมีอายุการใช้งานจำกัด วัดมูลค่าด้วย</w:t>
      </w:r>
      <w:r w:rsidRPr="00AC365B">
        <w:rPr>
          <w:rFonts w:ascii="Angsana New" w:hAnsi="Angsana New"/>
          <w:sz w:val="30"/>
          <w:szCs w:val="30"/>
          <w:cs/>
        </w:rPr>
        <w:t>รา</w:t>
      </w:r>
      <w:r w:rsidR="00444A45" w:rsidRPr="00AC365B">
        <w:rPr>
          <w:rFonts w:ascii="Angsana New" w:hAnsi="Angsana New"/>
          <w:sz w:val="30"/>
          <w:szCs w:val="30"/>
          <w:cs/>
        </w:rPr>
        <w:t>คาทุนหักค่าตัดจำหน่ายสะสมและ</w:t>
      </w:r>
      <w:r w:rsidR="00C84F1B" w:rsidRPr="00AC365B">
        <w:rPr>
          <w:rFonts w:ascii="Angsana New" w:hAnsi="Angsana New"/>
          <w:sz w:val="30"/>
          <w:szCs w:val="30"/>
          <w:cs/>
        </w:rPr>
        <w:t>ผล</w:t>
      </w:r>
      <w:r w:rsidRPr="00AC365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B5283">
        <w:rPr>
          <w:rFonts w:ascii="Angsana New" w:hAnsi="Angsana New"/>
          <w:sz w:val="30"/>
          <w:szCs w:val="30"/>
          <w:cs/>
        </w:rPr>
        <w:t>สะสม</w:t>
      </w:r>
    </w:p>
    <w:p w14:paraId="7B933613" w14:textId="77777777" w:rsidR="00BE0242" w:rsidRPr="00AC365B" w:rsidRDefault="00BE0242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98E75D4" w14:textId="77777777" w:rsidR="00A13E24" w:rsidRPr="00AC365B" w:rsidRDefault="00A13E24" w:rsidP="009507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94B3AD4" w14:textId="77777777" w:rsidR="00A13E24" w:rsidRPr="00AC365B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61CB7AC" w14:textId="77777777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C365B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76BF2775" w14:textId="77777777" w:rsidR="004B0478" w:rsidRPr="00AC365B" w:rsidRDefault="004B0478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E59BBE0" w14:textId="77777777" w:rsidR="00A13E24" w:rsidRPr="00AC365B" w:rsidRDefault="00A13E24" w:rsidP="004B04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6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73894A54" w14:textId="77777777" w:rsidR="00A13E24" w:rsidRPr="00AC365B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4F55D11" w14:textId="77777777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AC365B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4004C64" w14:textId="77777777" w:rsidR="00A13E24" w:rsidRPr="00AC365B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1A7F4B82" w14:textId="77777777" w:rsidR="00935716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4DBF09E2" w14:textId="291B98F2" w:rsidR="009B28FC" w:rsidRPr="00A57638" w:rsidRDefault="009B2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7A56800D" w14:textId="14990FC0" w:rsidR="00A13E24" w:rsidRPr="00AC365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37B65D0" w14:textId="77777777" w:rsidR="005B4AD3" w:rsidRPr="00AC365B" w:rsidRDefault="005B4AD3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</w:rPr>
      </w:pPr>
    </w:p>
    <w:tbl>
      <w:tblPr>
        <w:tblW w:w="9540" w:type="dxa"/>
        <w:tblInd w:w="450" w:type="dxa"/>
        <w:tblLook w:val="0000" w:firstRow="0" w:lastRow="0" w:firstColumn="0" w:lastColumn="0" w:noHBand="0" w:noVBand="0"/>
      </w:tblPr>
      <w:tblGrid>
        <w:gridCol w:w="4320"/>
        <w:gridCol w:w="360"/>
        <w:gridCol w:w="540"/>
        <w:gridCol w:w="3960"/>
        <w:gridCol w:w="360"/>
      </w:tblGrid>
      <w:tr w:rsidR="001E213B" w:rsidRPr="00AC365B" w14:paraId="37508874" w14:textId="77777777" w:rsidTr="00864005">
        <w:tc>
          <w:tcPr>
            <w:tcW w:w="5220" w:type="dxa"/>
            <w:gridSpan w:val="3"/>
          </w:tcPr>
          <w:p w14:paraId="0787439E" w14:textId="1E0A1044" w:rsidR="001E213B" w:rsidRPr="00AC365B" w:rsidRDefault="001E213B" w:rsidP="001E213B">
            <w:pPr>
              <w:tabs>
                <w:tab w:val="clear" w:pos="454"/>
                <w:tab w:val="clear" w:pos="907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ใบอนุญาตให้ใช้คลื่นความถี่และประกอบกิจการโทรทัศน์   </w:t>
            </w:r>
          </w:p>
        </w:tc>
        <w:tc>
          <w:tcPr>
            <w:tcW w:w="3960" w:type="dxa"/>
          </w:tcPr>
          <w:p w14:paraId="1599DB33" w14:textId="494CE3AD" w:rsidR="001E213B" w:rsidRPr="00AC365B" w:rsidRDefault="001E213B" w:rsidP="001E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360" w:type="dxa"/>
          </w:tcPr>
          <w:p w14:paraId="1E33765D" w14:textId="012021BA" w:rsidR="001E213B" w:rsidRPr="00AC365B" w:rsidRDefault="001E213B" w:rsidP="001E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E213B" w:rsidRPr="00AC365B" w14:paraId="3B408ED2" w14:textId="77777777" w:rsidTr="001E213B">
        <w:tc>
          <w:tcPr>
            <w:tcW w:w="4320" w:type="dxa"/>
          </w:tcPr>
          <w:p w14:paraId="278FAC99" w14:textId="1BA29C0C" w:rsidR="001E213B" w:rsidRPr="00AC365B" w:rsidRDefault="001E213B" w:rsidP="001E213B">
            <w:pPr>
              <w:tabs>
                <w:tab w:val="clear" w:pos="454"/>
                <w:tab w:val="clear" w:pos="907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br w:type="page"/>
              <w:t>โปรแกรมคอมพิวเตอร์และลิขสิทธิ์ซอฟต์แวร์</w:t>
            </w:r>
          </w:p>
        </w:tc>
        <w:tc>
          <w:tcPr>
            <w:tcW w:w="900" w:type="dxa"/>
            <w:gridSpan w:val="2"/>
          </w:tcPr>
          <w:p w14:paraId="4DDD36FC" w14:textId="175A2A1A" w:rsidR="001E213B" w:rsidRPr="00AC365B" w:rsidRDefault="001E213B" w:rsidP="001E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</w:tcPr>
          <w:p w14:paraId="7AD181C9" w14:textId="25C74BB3" w:rsidR="001E213B" w:rsidRPr="00AC365B" w:rsidRDefault="001E213B" w:rsidP="001E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3A932D60" w14:textId="247A1703" w:rsidR="001E213B" w:rsidRPr="00AC365B" w:rsidRDefault="001E213B" w:rsidP="001E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E213B" w:rsidRPr="00AC365B" w14:paraId="54DDC427" w14:textId="77777777" w:rsidTr="001E213B">
        <w:tc>
          <w:tcPr>
            <w:tcW w:w="4320" w:type="dxa"/>
          </w:tcPr>
          <w:p w14:paraId="36B3EB0D" w14:textId="4849380C" w:rsidR="001E213B" w:rsidRPr="00AC365B" w:rsidRDefault="001E213B" w:rsidP="001E213B">
            <w:pPr>
              <w:tabs>
                <w:tab w:val="clear" w:pos="454"/>
                <w:tab w:val="clear" w:pos="907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br w:type="page"/>
              <w:t>ค่าลิขสิทธิ์รายการ</w:t>
            </w:r>
          </w:p>
        </w:tc>
        <w:tc>
          <w:tcPr>
            <w:tcW w:w="900" w:type="dxa"/>
            <w:gridSpan w:val="2"/>
          </w:tcPr>
          <w:p w14:paraId="2F4D269E" w14:textId="790DF73E" w:rsidR="001E213B" w:rsidRPr="00AC365B" w:rsidRDefault="001E213B" w:rsidP="001E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</w:tcPr>
          <w:p w14:paraId="3BFD9278" w14:textId="69AFE26C" w:rsidR="001E213B" w:rsidRPr="00AC365B" w:rsidRDefault="001E213B" w:rsidP="001E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DCF4D85" w14:textId="526D08F5" w:rsidR="001E213B" w:rsidRPr="00AC365B" w:rsidRDefault="001E213B" w:rsidP="001E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E213B" w:rsidRPr="00AC365B" w14:paraId="17716B55" w14:textId="77777777" w:rsidTr="001E213B">
        <w:tc>
          <w:tcPr>
            <w:tcW w:w="4320" w:type="dxa"/>
          </w:tcPr>
          <w:p w14:paraId="2437BF1E" w14:textId="36246214" w:rsidR="001E213B" w:rsidRPr="00AC365B" w:rsidRDefault="001E213B" w:rsidP="00D96DB1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สิทธิในการเผยแพร่ภาพ</w:t>
            </w:r>
          </w:p>
        </w:tc>
        <w:tc>
          <w:tcPr>
            <w:tcW w:w="360" w:type="dxa"/>
          </w:tcPr>
          <w:p w14:paraId="45495D13" w14:textId="77777777" w:rsidR="001E213B" w:rsidRPr="00AC365B" w:rsidRDefault="001E213B" w:rsidP="0034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20" w:right="-1190" w:hanging="5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09AB9B4C" w14:textId="09E8DBEA" w:rsidR="001E213B" w:rsidRPr="00AC365B" w:rsidRDefault="001E213B" w:rsidP="0034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20" w:right="-1190" w:hanging="5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ตัดจำหน่ายโดยวิธีเส้นตรงตามระยะเวลาที่กำหนดในสัญญา</w:t>
            </w:r>
          </w:p>
        </w:tc>
      </w:tr>
      <w:tr w:rsidR="001E213B" w:rsidRPr="00AC365B" w14:paraId="11B9445D" w14:textId="77777777" w:rsidTr="001E213B">
        <w:tc>
          <w:tcPr>
            <w:tcW w:w="4320" w:type="dxa"/>
          </w:tcPr>
          <w:p w14:paraId="752F629C" w14:textId="2CD357D5" w:rsidR="001E213B" w:rsidRPr="00AC365B" w:rsidRDefault="001E213B" w:rsidP="00D96DB1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900" w:type="dxa"/>
            <w:gridSpan w:val="2"/>
          </w:tcPr>
          <w:p w14:paraId="35E6E67F" w14:textId="3C1185F5" w:rsidR="001E213B" w:rsidRPr="00AC365B" w:rsidRDefault="001E213B" w:rsidP="0024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</w:tcPr>
          <w:p w14:paraId="37C2973D" w14:textId="074CCD64" w:rsidR="001E213B" w:rsidRPr="00AC365B" w:rsidRDefault="001E213B" w:rsidP="001E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360" w:type="dxa"/>
          </w:tcPr>
          <w:p w14:paraId="7625584C" w14:textId="2A847D2B" w:rsidR="001E213B" w:rsidRPr="00AC365B" w:rsidRDefault="001E213B" w:rsidP="005C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B8054DE" w14:textId="77777777" w:rsidR="00444A45" w:rsidRPr="00AC365B" w:rsidRDefault="00444A45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</w:rPr>
      </w:pPr>
    </w:p>
    <w:p w14:paraId="55447B26" w14:textId="44B8D541" w:rsidR="00BB04B8" w:rsidRPr="00AC365B" w:rsidRDefault="00444A45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กลุ่มบริษัทไม่คิดค่าตัดจำหน่ายสำหรับโปรแกรมคอมพิวเตอร์</w:t>
      </w:r>
      <w:r w:rsidR="006802C1" w:rsidRPr="00AC365B">
        <w:rPr>
          <w:rFonts w:ascii="Angsana New" w:hAnsi="Angsana New"/>
          <w:sz w:val="30"/>
          <w:szCs w:val="30"/>
          <w:cs/>
        </w:rPr>
        <w:t>ที่อยู่</w:t>
      </w:r>
      <w:r w:rsidRPr="00AC365B">
        <w:rPr>
          <w:rFonts w:ascii="Angsana New" w:hAnsi="Angsana New"/>
          <w:sz w:val="30"/>
          <w:szCs w:val="30"/>
          <w:cs/>
        </w:rPr>
        <w:t>ระหว่าง</w:t>
      </w:r>
      <w:r w:rsidR="006802C1" w:rsidRPr="00AC365B">
        <w:rPr>
          <w:rFonts w:ascii="Angsana New" w:hAnsi="Angsana New"/>
          <w:sz w:val="30"/>
          <w:szCs w:val="30"/>
          <w:cs/>
        </w:rPr>
        <w:t>การ</w:t>
      </w:r>
      <w:r w:rsidRPr="00AC365B">
        <w:rPr>
          <w:rFonts w:ascii="Angsana New" w:hAnsi="Angsana New"/>
          <w:sz w:val="30"/>
          <w:szCs w:val="30"/>
          <w:cs/>
        </w:rPr>
        <w:t>ติดตั้ง</w:t>
      </w:r>
    </w:p>
    <w:p w14:paraId="01D9FE87" w14:textId="77777777" w:rsidR="00D548BC" w:rsidRPr="00AC365B" w:rsidRDefault="00D548BC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3F354AFA" w14:textId="33DB5846" w:rsidR="005924A5" w:rsidRDefault="00A13E24" w:rsidP="008D6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 และปรับปรุงตามความเหมาะสม</w:t>
      </w:r>
    </w:p>
    <w:p w14:paraId="00D643A9" w14:textId="77777777" w:rsidR="009B5283" w:rsidRPr="00AC365B" w:rsidRDefault="009B5283" w:rsidP="008D6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FC9597" w14:textId="16A3C7FB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0903951B" w14:textId="77777777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697BD8B7" w14:textId="037A7A8A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022DFC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</w:t>
      </w:r>
      <w:r w:rsidR="00FB2440" w:rsidRPr="00AC365B">
        <w:rPr>
          <w:rFonts w:ascii="Angsana New" w:hAnsi="Angsana New"/>
          <w:sz w:val="30"/>
          <w:szCs w:val="30"/>
          <w:cs/>
        </w:rPr>
        <w:t>ารให้ประโยชน์ไม่ทราบแน่นอน หรือ</w:t>
      </w:r>
      <w:r w:rsidRPr="00AC365B">
        <w:rPr>
          <w:rFonts w:ascii="Angsana New" w:hAnsi="Angsana New"/>
          <w:sz w:val="30"/>
          <w:szCs w:val="30"/>
          <w:cs/>
        </w:rPr>
        <w:t>ยังไม่พร้อมใช้งาน จะประมาณมูลค่าที่คาดว่าจะได้รับคืนทุกปีในช่วงเวลาเดียวกัน</w:t>
      </w:r>
    </w:p>
    <w:p w14:paraId="4F35CF41" w14:textId="77777777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E5CC43B" w14:textId="776B937A" w:rsidR="00D528CA" w:rsidRPr="00AC365B" w:rsidRDefault="00A13E24" w:rsidP="00D52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D528CA" w:rsidRPr="00AC365B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D528CA" w:rsidRPr="00AC365B">
        <w:rPr>
          <w:rFonts w:ascii="Angsana New" w:hAnsi="Angsana New"/>
          <w:spacing w:val="-8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D528CA" w:rsidRPr="00AC365B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14:paraId="5CE838BA" w14:textId="22C752C2" w:rsidR="00BF53C6" w:rsidRPr="00C65677" w:rsidRDefault="00BF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DDED106" w14:textId="023596D6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</w:t>
      </w:r>
      <w:r w:rsidR="00141C2A" w:rsidRPr="00AC365B">
        <w:rPr>
          <w:rFonts w:ascii="Angsana New" w:hAnsi="Angsana New"/>
          <w:sz w:val="30"/>
          <w:szCs w:val="30"/>
          <w:cs/>
        </w:rPr>
        <w:t>นดังกล่าว ยอดขาดทุนที่บันทึกใน</w:t>
      </w:r>
      <w:r w:rsidRPr="00AC365B">
        <w:rPr>
          <w:rFonts w:ascii="Angsana New" w:hAnsi="Angsana New"/>
          <w:sz w:val="30"/>
          <w:szCs w:val="30"/>
          <w:cs/>
        </w:rPr>
        <w:t>กำไร</w:t>
      </w:r>
      <w:r w:rsidR="00141C2A" w:rsidRPr="00AC365B">
        <w:rPr>
          <w:rFonts w:ascii="Angsana New" w:hAnsi="Angsana New"/>
          <w:sz w:val="30"/>
          <w:szCs w:val="30"/>
          <w:cs/>
        </w:rPr>
        <w:t>หรือ</w:t>
      </w:r>
      <w:r w:rsidRPr="00AC365B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6805CF09" w14:textId="77777777" w:rsidR="00A13E24" w:rsidRPr="003F7658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1E46FD9" w14:textId="374D9AE8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3A3C107" w14:textId="77777777" w:rsidR="00A13E24" w:rsidRPr="00C65677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C312AA4" w14:textId="77777777" w:rsidR="00CF38DB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53DD495" w14:textId="77777777" w:rsidR="00EB3936" w:rsidRPr="003F7658" w:rsidRDefault="00EB393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0112D79" w14:textId="77777777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</w:t>
      </w:r>
      <w:r w:rsidR="00C014A1" w:rsidRPr="00AC365B">
        <w:rPr>
          <w:rFonts w:ascii="Angsana New" w:hAnsi="Angsana New"/>
          <w:sz w:val="30"/>
          <w:szCs w:val="30"/>
          <w:cs/>
        </w:rPr>
        <w:t>เมินมูลค่าจากการใช้ของสินทรัพย์</w:t>
      </w:r>
      <w:r w:rsidRPr="00AC365B">
        <w:rPr>
          <w:rFonts w:ascii="Angsana New" w:hAnsi="Angsana New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E0A5086" w14:textId="466EE134" w:rsidR="00F14592" w:rsidRPr="00181B37" w:rsidRDefault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14:paraId="7CC00F26" w14:textId="691ACFAA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6F122946" w14:textId="77777777" w:rsidR="00A13E24" w:rsidRPr="00181B37" w:rsidRDefault="00A13E24" w:rsidP="009A7A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6C66807" w14:textId="6C56A54D" w:rsidR="00E47307" w:rsidRPr="00AC365B" w:rsidRDefault="00313689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ส่วนสิน</w:t>
      </w:r>
      <w:r w:rsidR="00BB04B8" w:rsidRPr="00AC365B">
        <w:rPr>
          <w:rFonts w:ascii="Angsana New" w:hAnsi="Angsana New"/>
          <w:sz w:val="30"/>
          <w:szCs w:val="30"/>
          <w:cs/>
        </w:rPr>
        <w:t>ทรัพย์ทางการเงินที่เป็น</w:t>
      </w:r>
      <w:r w:rsidR="003A525F" w:rsidRPr="00AC365B">
        <w:rPr>
          <w:rFonts w:ascii="Angsana New" w:hAnsi="Angsana New"/>
          <w:sz w:val="30"/>
          <w:szCs w:val="30"/>
          <w:cs/>
        </w:rPr>
        <w:t>ตราสารทุน</w:t>
      </w:r>
      <w:r w:rsidRPr="00AC365B">
        <w:rPr>
          <w:rFonts w:ascii="Angsana New" w:hAnsi="Angsana New"/>
          <w:sz w:val="30"/>
          <w:szCs w:val="30"/>
          <w:cs/>
        </w:rPr>
        <w:t>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53105AA8" w14:textId="77777777" w:rsidR="00775F8A" w:rsidRPr="00181B37" w:rsidRDefault="00775F8A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03184012" w14:textId="7767AB33" w:rsidR="00A13E24" w:rsidRPr="00AC365B" w:rsidRDefault="00A13E24" w:rsidP="003136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</w:t>
      </w:r>
      <w:r w:rsidR="008616E3" w:rsidRPr="00AC365B">
        <w:rPr>
          <w:rFonts w:ascii="Angsana New" w:hAnsi="Angsana New"/>
          <w:sz w:val="30"/>
          <w:szCs w:val="30"/>
          <w:cs/>
        </w:rPr>
        <w:t>งวด</w:t>
      </w:r>
      <w:r w:rsidR="00FB5D95" w:rsidRPr="00AC365B">
        <w:rPr>
          <w:rFonts w:ascii="Angsana New" w:hAnsi="Angsana New"/>
          <w:sz w:val="30"/>
          <w:szCs w:val="30"/>
          <w:cs/>
        </w:rPr>
        <w:t>ก่อนจะถูกประเมิน</w:t>
      </w:r>
      <w:r w:rsidR="00FB5D95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ณ ทุกวันที่ที่ออกรายงานว่ามีข</w:t>
      </w:r>
      <w:r w:rsidR="00C014A1" w:rsidRPr="00AC365B">
        <w:rPr>
          <w:rFonts w:ascii="Angsana New" w:hAnsi="Angsana New"/>
          <w:sz w:val="30"/>
          <w:szCs w:val="30"/>
          <w:cs/>
        </w:rPr>
        <w:t>้อบ่งชี้เรื่องการด้อยค่าหรือไม่</w:t>
      </w:r>
      <w:r w:rsidRPr="00AC365B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 หากมี</w:t>
      </w:r>
      <w:r w:rsidR="00FB5D95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</w:t>
      </w:r>
      <w:r w:rsidR="00C014A1" w:rsidRPr="00AC365B">
        <w:rPr>
          <w:rFonts w:ascii="Angsana New" w:hAnsi="Angsana New"/>
          <w:sz w:val="30"/>
          <w:szCs w:val="30"/>
          <w:cs/>
        </w:rPr>
        <w:t>รับคืน</w:t>
      </w:r>
      <w:r w:rsidRPr="00AC365B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</w:t>
      </w:r>
      <w:r w:rsidR="00FB5D95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ค่าตัดจำหน่าย เสมือนหนึ่งไม่เคยมีการบันทึกขาดทุนจากการด้อยค่ามาก่อน</w:t>
      </w:r>
    </w:p>
    <w:p w14:paraId="560018F3" w14:textId="53BEA3F5" w:rsidR="009B28FC" w:rsidRPr="00C65677" w:rsidRDefault="009B2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14:paraId="4FC2E5BA" w14:textId="3455ADFA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02F3FC9F" w14:textId="77777777" w:rsidR="00A13E24" w:rsidRPr="00181B37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652F1063" w14:textId="77777777" w:rsidR="00141C2A" w:rsidRPr="00AC365B" w:rsidRDefault="005062D9" w:rsidP="00E473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</w:t>
      </w:r>
      <w:r w:rsidR="006802C1" w:rsidRPr="00AC365B">
        <w:rPr>
          <w:rFonts w:ascii="Angsana New" w:hAnsi="Angsana New"/>
          <w:sz w:val="30"/>
          <w:szCs w:val="30"/>
          <w:cs/>
        </w:rPr>
        <w:t>ไถ่ถอน</w:t>
      </w:r>
      <w:r w:rsidRPr="00AC365B">
        <w:rPr>
          <w:rFonts w:ascii="Angsana New" w:hAnsi="Angsana New"/>
          <w:sz w:val="30"/>
          <w:szCs w:val="30"/>
          <w:cs/>
        </w:rPr>
        <w:t>จะบันทึกในกำไรหรือขาดทุนตลอดอายุการกู้ยืมโดยใช้วิธีอัตราดอกเบี้ยที่แท้จริง</w:t>
      </w:r>
    </w:p>
    <w:p w14:paraId="5994A1BF" w14:textId="77777777" w:rsidR="00141C2A" w:rsidRPr="00181B37" w:rsidRDefault="00141C2A" w:rsidP="00E473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360E0FED" w14:textId="46C9CF2B" w:rsidR="00A13E24" w:rsidRPr="00AC365B" w:rsidRDefault="00FE39B8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เ</w:t>
      </w:r>
      <w:r w:rsidR="00A13E24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จ้าหนี้การค้าและเจ้าหนี้อื่น</w:t>
      </w:r>
    </w:p>
    <w:p w14:paraId="5485D462" w14:textId="77777777" w:rsidR="00A13E24" w:rsidRPr="00181B37" w:rsidRDefault="00A13E24" w:rsidP="00375F36">
      <w:pPr>
        <w:pStyle w:val="AccPolicyHeading"/>
        <w:rPr>
          <w:sz w:val="24"/>
          <w:szCs w:val="24"/>
        </w:rPr>
      </w:pPr>
    </w:p>
    <w:p w14:paraId="2D3192E9" w14:textId="16E2EFAC" w:rsidR="00A13E2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1B11635E" w14:textId="77777777" w:rsidR="00C65677" w:rsidRPr="00181B37" w:rsidRDefault="00C65677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72138715" w14:textId="62381A30" w:rsidR="00C47A49" w:rsidRPr="00AC365B" w:rsidRDefault="00C47A49" w:rsidP="00C47A49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6F283500" w14:textId="77777777" w:rsidR="00181B37" w:rsidRPr="00181B37" w:rsidRDefault="00181B37" w:rsidP="00C47A4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B8AE17D" w14:textId="5430CCA8" w:rsidR="00C47A49" w:rsidRPr="00AC365B" w:rsidRDefault="00C47A49" w:rsidP="00C47A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AC365B">
        <w:rPr>
          <w:rFonts w:ascii="Angsana New" w:hAnsi="Angsana New"/>
          <w:sz w:val="30"/>
          <w:szCs w:val="30"/>
          <w:cs/>
        </w:rPr>
        <w:br/>
        <w:t>กลุ่มบริษัทรับรู้รายได้ที่เกี่ยวข้อง</w:t>
      </w:r>
    </w:p>
    <w:p w14:paraId="61DDD048" w14:textId="77777777" w:rsidR="004832CA" w:rsidRPr="004A4BD3" w:rsidRDefault="004832CA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158C399E" w14:textId="76AE6CD6" w:rsidR="00A13E24" w:rsidRPr="00AC365B" w:rsidRDefault="00A13E24" w:rsidP="00192166">
      <w:pPr>
        <w:pStyle w:val="Heading8"/>
        <w:numPr>
          <w:ilvl w:val="1"/>
          <w:numId w:val="31"/>
        </w:numPr>
        <w:spacing w:line="240" w:lineRule="auto"/>
        <w:ind w:left="544" w:right="0" w:hanging="5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3F8B259C" w14:textId="77777777" w:rsidR="00A13E24" w:rsidRPr="00AC365B" w:rsidRDefault="00A13E24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582EA8E3" w14:textId="77777777" w:rsidR="005924A5" w:rsidRPr="00AC365B" w:rsidRDefault="005924A5" w:rsidP="00D5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C365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1111F6CB" w14:textId="77777777" w:rsidR="005924A5" w:rsidRPr="004A4BD3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7935738E" w14:textId="77777777" w:rsidR="005924A5" w:rsidRPr="00AC365B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AC365B">
        <w:rPr>
          <w:rFonts w:ascii="Angsana New" w:hAnsi="Angsana New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70256507" w14:textId="65E07A72" w:rsidR="009B047B" w:rsidRPr="004A4BD3" w:rsidRDefault="009B0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3696AB6E" w14:textId="0264CD52" w:rsidR="005924A5" w:rsidRPr="00AC365B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AC365B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D3B5C86" w14:textId="77777777" w:rsidR="005924A5" w:rsidRPr="004A4BD3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</w:p>
    <w:p w14:paraId="7959580B" w14:textId="77777777" w:rsidR="005924A5" w:rsidRPr="00AC365B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AC365B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</w:t>
      </w:r>
      <w:r w:rsidR="00C014A1" w:rsidRPr="00AC365B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AC365B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14:paraId="73939641" w14:textId="77777777" w:rsidR="005924A5" w:rsidRPr="004A4BD3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</w:p>
    <w:p w14:paraId="7FF829FB" w14:textId="77777777" w:rsidR="005924A5" w:rsidRPr="00AC365B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AC365B">
        <w:rPr>
          <w:rFonts w:ascii="Angsana New" w:hAnsi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6E6F7173" w14:textId="77777777" w:rsidR="002B473A" w:rsidRPr="004A4BD3" w:rsidRDefault="002B473A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4603EF0" w14:textId="06AA618B" w:rsidR="008A71D0" w:rsidRPr="00AC365B" w:rsidRDefault="005924A5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  <w:cs/>
        </w:rPr>
      </w:pPr>
      <w:r w:rsidRPr="00AC365B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C365B">
        <w:rPr>
          <w:rFonts w:ascii="Angsana New" w:hAnsi="Angsana New"/>
          <w:i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="005E2018" w:rsidRPr="00AC365B">
        <w:rPr>
          <w:rFonts w:ascii="Angsana New" w:hAnsi="Angsana New"/>
          <w:i/>
          <w:sz w:val="30"/>
          <w:szCs w:val="30"/>
          <w:cs/>
        </w:rPr>
        <w:t>ทันที</w:t>
      </w:r>
      <w:r w:rsidRPr="00AC365B">
        <w:rPr>
          <w:rFonts w:ascii="Angsana New" w:hAnsi="Angsana New"/>
          <w:i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9C4D5C" w:rsidRPr="00AC365B">
        <w:rPr>
          <w:rFonts w:ascii="Angsana New" w:hAnsi="Angsana New"/>
          <w:i/>
          <w:sz w:val="30"/>
          <w:szCs w:val="30"/>
        </w:rPr>
        <w:br/>
      </w:r>
      <w:r w:rsidR="005E2018" w:rsidRPr="00AC365B">
        <w:rPr>
          <w:rFonts w:ascii="Angsana New" w:hAnsi="Angsana New"/>
          <w:i/>
          <w:sz w:val="30"/>
          <w:szCs w:val="30"/>
        </w:rPr>
        <w:t xml:space="preserve"> </w:t>
      </w:r>
      <w:r w:rsidR="00FC2522" w:rsidRPr="00AC365B">
        <w:rPr>
          <w:rFonts w:ascii="Angsana New" w:hAnsi="Angsana New"/>
          <w:i/>
          <w:sz w:val="30"/>
          <w:szCs w:val="30"/>
          <w:cs/>
        </w:rPr>
        <w:t>ณ</w:t>
      </w:r>
      <w:r w:rsidR="005E2018" w:rsidRPr="00AC365B">
        <w:rPr>
          <w:rFonts w:ascii="Angsana New" w:hAnsi="Angsana New"/>
          <w:i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 w:rsidR="00FC2522" w:rsidRPr="00AC365B">
        <w:rPr>
          <w:rFonts w:ascii="Angsana New" w:hAnsi="Angsana New"/>
          <w:i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spacing w:val="-6"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="007E180E" w:rsidRPr="00AC365B">
        <w:rPr>
          <w:rFonts w:ascii="Angsana New" w:hAnsi="Angsana New"/>
          <w:i/>
          <w:spacing w:val="-6"/>
          <w:sz w:val="30"/>
          <w:szCs w:val="30"/>
        </w:rPr>
        <w:br/>
      </w:r>
      <w:r w:rsidRPr="00AC365B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  <w:r w:rsidR="00436037" w:rsidRPr="00AC365B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1129F4F5" w14:textId="77777777" w:rsidR="008B7FF2" w:rsidRPr="004A4BD3" w:rsidRDefault="008B7FF2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</w:p>
    <w:p w14:paraId="3CBB9B78" w14:textId="7EF7624E" w:rsidR="005924A5" w:rsidRPr="00AC365B" w:rsidRDefault="00E47307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AC365B">
        <w:rPr>
          <w:rFonts w:ascii="Angsana New" w:hAnsi="Angsana New"/>
          <w:i/>
          <w:spacing w:val="-4"/>
          <w:sz w:val="30"/>
          <w:szCs w:val="30"/>
          <w:cs/>
        </w:rPr>
        <w:t>เมื่อมี</w:t>
      </w:r>
      <w:r w:rsidR="009B5283">
        <w:rPr>
          <w:rFonts w:ascii="Angsana New" w:hAnsi="Angsana New"/>
          <w:i/>
          <w:spacing w:val="-4"/>
          <w:sz w:val="30"/>
          <w:szCs w:val="30"/>
          <w:cs/>
        </w:rPr>
        <w:t xml:space="preserve">การเปลี่ยนแปลงผลประโยชน์ของโครงการหรือ </w:t>
      </w:r>
      <w:r w:rsidRPr="00AC365B">
        <w:rPr>
          <w:rFonts w:ascii="Angsana New" w:hAnsi="Angsana New"/>
          <w:i/>
          <w:spacing w:val="-4"/>
          <w:sz w:val="30"/>
          <w:szCs w:val="30"/>
          <w:cs/>
        </w:rPr>
        <w:t>การลดขนาดโครงการ</w:t>
      </w:r>
      <w:r w:rsidR="009B5283">
        <w:rPr>
          <w:rFonts w:ascii="Angsana New" w:hAnsi="Angsana New"/>
          <w:i/>
          <w:spacing w:val="-4"/>
          <w:sz w:val="30"/>
          <w:szCs w:val="30"/>
          <w:cs/>
        </w:rPr>
        <w:t xml:space="preserve">การเปลี่ยนแปลงในผลประโยชน์ที่เกี่ยวข้องกับการบริการในอดีตหรือ </w:t>
      </w:r>
      <w:r w:rsidRPr="00AC365B">
        <w:rPr>
          <w:rFonts w:ascii="Angsana New" w:hAnsi="Angsana New"/>
          <w:i/>
          <w:spacing w:val="-4"/>
          <w:sz w:val="30"/>
          <w:szCs w:val="30"/>
          <w:cs/>
        </w:rPr>
        <w:t xml:space="preserve">กำไรหรือขาดทุนจากการลดขนาดโครงการต้องรับรู้ในกำไรหรือขาดทุนทันที </w:t>
      </w:r>
      <w:r w:rsidR="00436037" w:rsidRPr="00AC365B">
        <w:rPr>
          <w:rFonts w:ascii="Angsana New" w:hAnsi="Angsana New"/>
          <w:i/>
          <w:spacing w:val="-4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44C1CA09" w14:textId="77777777" w:rsidR="00545D6C" w:rsidRPr="004A4BD3" w:rsidRDefault="00545D6C" w:rsidP="00545D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48755F" w14:textId="73833927" w:rsidR="00935716" w:rsidRPr="00AC365B" w:rsidRDefault="00935716" w:rsidP="0093571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C365B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4C62B021" w14:textId="77777777" w:rsidR="004E23AA" w:rsidRPr="004A4BD3" w:rsidRDefault="004E23AA" w:rsidP="0093571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E76C6F7" w14:textId="77777777" w:rsidR="00935716" w:rsidRPr="00AC365B" w:rsidRDefault="00935716" w:rsidP="009357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AC365B">
        <w:rPr>
          <w:rFonts w:ascii="Angsana New" w:hAnsi="Angsana New"/>
          <w:i/>
          <w:spacing w:val="-4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AC365B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AC365B">
        <w:rPr>
          <w:rFonts w:ascii="Angsana New" w:hAnsi="Angsana New"/>
          <w:i/>
          <w:spacing w:val="-4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AC365B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AC365B">
        <w:rPr>
          <w:rFonts w:ascii="Angsana New" w:hAnsi="Angsana New"/>
          <w:i/>
          <w:spacing w:val="-4"/>
          <w:sz w:val="30"/>
          <w:szCs w:val="30"/>
          <w:cs/>
        </w:rPr>
        <w:t>รับรู้ต้นทุนสำหรับการปรับโครงสร้าง</w:t>
      </w:r>
    </w:p>
    <w:p w14:paraId="0DBBDB75" w14:textId="77777777" w:rsidR="008F0AF6" w:rsidRPr="004A4BD3" w:rsidRDefault="008F0AF6" w:rsidP="008F0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16"/>
          <w:szCs w:val="16"/>
        </w:rPr>
      </w:pPr>
    </w:p>
    <w:p w14:paraId="7DEF8A3F" w14:textId="77777777" w:rsidR="004A4BD3" w:rsidRDefault="004A4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7ADED64A" w14:textId="69978F44" w:rsidR="005924A5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AC365B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34C9B955" w14:textId="77777777" w:rsidR="004A4BD3" w:rsidRPr="004A4BD3" w:rsidRDefault="004A4BD3" w:rsidP="004A4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Cs/>
          <w:sz w:val="30"/>
          <w:szCs w:val="30"/>
        </w:rPr>
      </w:pPr>
    </w:p>
    <w:p w14:paraId="2E6AB084" w14:textId="551ADE89" w:rsidR="005924A5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AC365B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C365B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D81B05" w14:textId="77777777" w:rsidR="009B5283" w:rsidRPr="004A4BD3" w:rsidRDefault="009B5283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E5FA74" w14:textId="187C0B1F" w:rsidR="005924A5" w:rsidRPr="00AC365B" w:rsidRDefault="005924A5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48C5F973" w14:textId="77777777" w:rsidR="005924A5" w:rsidRPr="004A4BD3" w:rsidRDefault="005924A5" w:rsidP="00F145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DFF8B4A" w14:textId="77777777" w:rsidR="00CF38DB" w:rsidRPr="00AC365B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AC365B">
        <w:rPr>
          <w:rFonts w:ascii="Angsana New" w:hAnsi="Angsana New"/>
          <w:spacing w:val="-4"/>
          <w:sz w:val="30"/>
          <w:szCs w:val="30"/>
        </w:rPr>
        <w:t>(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ชำระด้วยตราสารทุน) </w:t>
      </w:r>
      <w:r w:rsidR="00C014A1" w:rsidRPr="00AC365B">
        <w:rPr>
          <w:rFonts w:ascii="Angsana New" w:hAnsi="Angsana New"/>
          <w:spacing w:val="-4"/>
          <w:sz w:val="30"/>
          <w:szCs w:val="30"/>
          <w:cs/>
        </w:rPr>
        <w:t>รับรู้เป็นค่าใช้จ่ายพร้อม</w:t>
      </w:r>
      <w:r w:rsidRPr="00AC365B">
        <w:rPr>
          <w:rFonts w:ascii="Angsana New" w:hAnsi="Angsana New"/>
          <w:spacing w:val="-4"/>
          <w:sz w:val="30"/>
          <w:szCs w:val="30"/>
          <w:cs/>
        </w:rPr>
        <w:t>ๆ ไปกับการเพิ่มขึ้นในส่วนของผู้ถือหุ้น ตลอดระยะเวลาที่พนักงานสามารถเข้</w:t>
      </w:r>
      <w:r w:rsidR="00FC2522" w:rsidRPr="00AC365B">
        <w:rPr>
          <w:rFonts w:ascii="Angsana New" w:hAnsi="Angsana New"/>
          <w:spacing w:val="-4"/>
          <w:sz w:val="30"/>
          <w:szCs w:val="30"/>
          <w:cs/>
        </w:rPr>
        <w:t xml:space="preserve">าใช้สิทธิได้อย่างไม่มีเงื่อนไข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</w:t>
      </w:r>
      <w:r w:rsidR="00C014A1" w:rsidRPr="00AC365B">
        <w:rPr>
          <w:rFonts w:ascii="Angsana New" w:hAnsi="Angsana New"/>
          <w:spacing w:val="-4"/>
          <w:sz w:val="30"/>
          <w:szCs w:val="30"/>
          <w:cs/>
        </w:rPr>
        <w:t xml:space="preserve">ิที่ไม่ใช่เงื่อนไขเรื่องตลาดทุน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F14592" w:rsidRPr="00AC365B">
        <w:rPr>
          <w:rFonts w:ascii="Angsana New" w:hAnsi="Angsana New"/>
          <w:spacing w:val="-4"/>
          <w:sz w:val="30"/>
          <w:szCs w:val="30"/>
          <w:cs/>
        </w:rPr>
        <w:t xml:space="preserve">่องตลาดทุน ณ วันที่ได้รับสิทธิ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F8F7FE7" w14:textId="77777777" w:rsidR="00A13E24" w:rsidRPr="004A4BD3" w:rsidRDefault="00A13E24" w:rsidP="00F145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AC205" w14:textId="74387498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6621274" w14:textId="77777777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B6AE7C5" w14:textId="53CF0BB5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795A30" w:rsidRPr="00AC365B">
        <w:rPr>
          <w:rFonts w:ascii="Angsana New" w:hAnsi="Angsana New"/>
          <w:spacing w:val="-4"/>
          <w:sz w:val="30"/>
          <w:szCs w:val="30"/>
          <w:cs/>
        </w:rPr>
        <w:t>ผูกพัน</w:t>
      </w:r>
      <w:r w:rsidRPr="00AC365B">
        <w:rPr>
          <w:rFonts w:ascii="Angsana New" w:hAnsi="Angsana New"/>
          <w:spacing w:val="-4"/>
          <w:sz w:val="30"/>
          <w:szCs w:val="30"/>
          <w:cs/>
        </w:rPr>
        <w:t>ตามกฎหมาย</w:t>
      </w:r>
      <w:r w:rsidR="008F0AF6" w:rsidRPr="00AC365B">
        <w:rPr>
          <w:rFonts w:ascii="Angsana New" w:hAnsi="Angsana New"/>
          <w:spacing w:val="-4"/>
          <w:sz w:val="30"/>
          <w:szCs w:val="30"/>
          <w:cs/>
        </w:rPr>
        <w:t>หรือภาระผูกพันจากการอนุมาน</w:t>
      </w:r>
      <w:r w:rsidRPr="00AC365B">
        <w:rPr>
          <w:rFonts w:ascii="Angsana New" w:hAnsi="Angsana New"/>
          <w:spacing w:val="-4"/>
          <w:sz w:val="30"/>
          <w:szCs w:val="30"/>
          <w:cs/>
        </w:rPr>
        <w:t>ที่เกิ</w:t>
      </w:r>
      <w:r w:rsidR="008F0AF6" w:rsidRPr="00AC365B">
        <w:rPr>
          <w:rFonts w:ascii="Angsana New" w:hAnsi="Angsana New"/>
          <w:spacing w:val="-4"/>
          <w:sz w:val="30"/>
          <w:szCs w:val="30"/>
          <w:cs/>
        </w:rPr>
        <w:t>ดขึ้นในปัจจุบัน</w:t>
      </w:r>
      <w:r w:rsidR="006802C1" w:rsidRPr="00AC36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อันเป็นผลมาจากเหตุการณ์ในอดีต</w:t>
      </w:r>
      <w:r w:rsidR="008F0AF6" w:rsidRPr="00AC365B">
        <w:rPr>
          <w:rFonts w:ascii="Angsana New" w:hAnsi="Angsana New"/>
          <w:spacing w:val="-4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</w:t>
      </w:r>
      <w:r w:rsidR="00C014A1" w:rsidRPr="00AC365B">
        <w:rPr>
          <w:rFonts w:ascii="Angsana New" w:hAnsi="Angsana New"/>
          <w:spacing w:val="-4"/>
          <w:sz w:val="30"/>
          <w:szCs w:val="30"/>
          <w:cs/>
        </w:rPr>
        <w:t>ยไปเพื่อชำระภาระ</w:t>
      </w:r>
      <w:r w:rsidR="00795A30" w:rsidRPr="00AC365B">
        <w:rPr>
          <w:rFonts w:ascii="Angsana New" w:hAnsi="Angsana New"/>
          <w:spacing w:val="-4"/>
          <w:sz w:val="30"/>
          <w:szCs w:val="30"/>
          <w:cs/>
        </w:rPr>
        <w:t>ผูกพัน</w:t>
      </w:r>
      <w:r w:rsidR="00C014A1" w:rsidRPr="00AC365B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</w:t>
      </w:r>
      <w:r w:rsidR="00C014A1" w:rsidRPr="00AC365B">
        <w:rPr>
          <w:rFonts w:ascii="Angsana New" w:hAnsi="Angsana New"/>
          <w:spacing w:val="-4"/>
          <w:sz w:val="30"/>
          <w:szCs w:val="30"/>
          <w:cs/>
        </w:rPr>
        <w:t>ปัจจุบันก่อนคำนึงถึงภาษีเงินได้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</w:t>
      </w:r>
      <w:r w:rsidR="00C014A1" w:rsidRPr="00AC365B">
        <w:rPr>
          <w:rFonts w:ascii="Angsana New" w:hAnsi="Angsana New"/>
          <w:spacing w:val="-4"/>
          <w:sz w:val="30"/>
          <w:szCs w:val="30"/>
          <w:cs/>
        </w:rPr>
        <w:t>วลาและความเสี่ยงที่มีต่อหนี้สิน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900F752" w14:textId="451CD317" w:rsidR="00FA526A" w:rsidRPr="004A4BD3" w:rsidRDefault="00FA526A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493480" w14:textId="37913BD9" w:rsidR="00FA526A" w:rsidRPr="00AC365B" w:rsidRDefault="00FA526A" w:rsidP="00FA526A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B70109A" w14:textId="77777777" w:rsidR="00FA526A" w:rsidRPr="004A4BD3" w:rsidRDefault="00FA526A" w:rsidP="00FA526A">
      <w:pPr>
        <w:pStyle w:val="AccPolicyHeading"/>
        <w:rPr>
          <w:sz w:val="30"/>
          <w:szCs w:val="30"/>
        </w:rPr>
      </w:pPr>
    </w:p>
    <w:p w14:paraId="7539D8AE" w14:textId="03C2221C" w:rsidR="00FA526A" w:rsidRPr="00AC365B" w:rsidRDefault="00FA526A" w:rsidP="00FA526A">
      <w:pPr>
        <w:pStyle w:val="BodyText"/>
        <w:spacing w:after="0"/>
        <w:ind w:left="540"/>
        <w:jc w:val="thaiDistribute"/>
        <w:rPr>
          <w:b/>
          <w:bCs/>
          <w:i/>
          <w:i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0C653B" w:rsidRPr="000C653B">
        <w:rPr>
          <w:rFonts w:ascii="Angsana New" w:hAnsi="Angsana New"/>
          <w:sz w:val="30"/>
          <w:szCs w:val="30"/>
        </w:rPr>
        <w:t>3</w:t>
      </w:r>
      <w:r w:rsidRPr="00AC365B">
        <w:rPr>
          <w:rFonts w:ascii="Angsana New" w:hAnsi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  <w:r w:rsidRPr="00AC365B">
        <w:rPr>
          <w:b/>
          <w:bCs/>
          <w:i/>
          <w:iCs/>
          <w:cs/>
        </w:rPr>
        <w:t xml:space="preserve"> </w:t>
      </w:r>
    </w:p>
    <w:p w14:paraId="473A8B43" w14:textId="77777777" w:rsidR="00FA526A" w:rsidRPr="00AC365B" w:rsidRDefault="00FA526A" w:rsidP="00FA526A">
      <w:pPr>
        <w:pStyle w:val="AccPolicyHeading"/>
        <w:rPr>
          <w:sz w:val="20"/>
          <w:szCs w:val="20"/>
          <w:cs/>
        </w:rPr>
      </w:pPr>
    </w:p>
    <w:p w14:paraId="78CE18DB" w14:textId="77777777" w:rsidR="004A4BD3" w:rsidRDefault="004A4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BFD7384" w14:textId="5E90EC82" w:rsidR="00FA526A" w:rsidRPr="00AC365B" w:rsidRDefault="00FA526A" w:rsidP="00FA526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sz w:val="30"/>
          <w:szCs w:val="30"/>
          <w:cs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</w:t>
      </w:r>
      <w:r w:rsidRPr="00AC365B">
        <w:rPr>
          <w:rFonts w:ascii="Angsana New" w:hAnsi="Angsana New"/>
          <w:sz w:val="30"/>
          <w:szCs w:val="30"/>
          <w:cs/>
        </w:rPr>
        <w:t xml:space="preserve">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Pr="00AC365B">
        <w:rPr>
          <w:rFonts w:ascii="Angsana New" w:hAnsi="Angsana New"/>
          <w:sz w:val="30"/>
          <w:szCs w:val="30"/>
        </w:rPr>
        <w:t xml:space="preserve">         </w:t>
      </w:r>
      <w:r w:rsidRPr="00AC365B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Pr="00AC365B">
        <w:rPr>
          <w:rFonts w:ascii="Angsana New" w:hAnsi="Angsana New"/>
          <w:sz w:val="30"/>
          <w:szCs w:val="30"/>
        </w:rPr>
        <w:t xml:space="preserve">            </w:t>
      </w:r>
      <w:r w:rsidRPr="00AC365B">
        <w:rPr>
          <w:rFonts w:ascii="Angsana New" w:hAnsi="Angsana New"/>
          <w:sz w:val="30"/>
          <w:szCs w:val="30"/>
          <w:cs/>
        </w:rPr>
        <w:t xml:space="preserve"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5455131" w14:textId="77777777" w:rsidR="00FA526A" w:rsidRPr="004A4BD3" w:rsidRDefault="00FA526A" w:rsidP="00FA526A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F488E28" w14:textId="77777777" w:rsidR="00FA526A" w:rsidRPr="00AC365B" w:rsidRDefault="00FA526A" w:rsidP="00FA526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5D8267B3" w14:textId="77777777" w:rsidR="00FA526A" w:rsidRPr="004A4BD3" w:rsidRDefault="00FA526A" w:rsidP="00FA526A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D12FB1" w14:textId="4574A5A5" w:rsidR="00FA526A" w:rsidRPr="00AC365B" w:rsidRDefault="00FA526A" w:rsidP="00FA526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A1F8831" w14:textId="77777777" w:rsidR="00FA526A" w:rsidRPr="0026083D" w:rsidRDefault="00FA526A" w:rsidP="00FA526A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6B8B969" w14:textId="16E99F1F" w:rsidR="00FA526A" w:rsidRPr="00AC365B" w:rsidRDefault="00FA526A" w:rsidP="00DE3C04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</w:rPr>
        <w:t>•</w:t>
      </w:r>
      <w:r w:rsidR="00DE3C04">
        <w:rPr>
          <w:rFonts w:ascii="Angsana New" w:hAnsi="Angsana New"/>
          <w:sz w:val="30"/>
          <w:szCs w:val="30"/>
        </w:rPr>
        <w:t xml:space="preserve">  </w:t>
      </w:r>
      <w:r w:rsidRPr="00AC365B">
        <w:rPr>
          <w:rFonts w:ascii="Angsana New" w:hAnsi="Angsana New"/>
          <w:sz w:val="30"/>
          <w:szCs w:val="30"/>
          <w:cs/>
        </w:rPr>
        <w:t xml:space="preserve">ข้อมูลระดับ </w:t>
      </w:r>
      <w:proofErr w:type="gramStart"/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07ADC36B" w14:textId="2ED3F36B" w:rsidR="00FA526A" w:rsidRPr="00AC365B" w:rsidRDefault="00FA526A" w:rsidP="00597321">
      <w:pPr>
        <w:tabs>
          <w:tab w:val="left" w:pos="540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</w:rPr>
        <w:t>•</w:t>
      </w:r>
      <w:r w:rsidR="00DE3C04">
        <w:rPr>
          <w:rFonts w:ascii="Angsana New" w:hAnsi="Angsana New"/>
          <w:sz w:val="30"/>
          <w:szCs w:val="30"/>
        </w:rPr>
        <w:t xml:space="preserve">  </w:t>
      </w:r>
      <w:r w:rsidRPr="00AC365B">
        <w:rPr>
          <w:rFonts w:ascii="Angsana New" w:hAnsi="Angsana New"/>
          <w:sz w:val="30"/>
          <w:szCs w:val="30"/>
          <w:cs/>
        </w:rPr>
        <w:t xml:space="preserve">ข้อมูลระดับ </w:t>
      </w:r>
      <w:proofErr w:type="gramStart"/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</w:t>
      </w:r>
    </w:p>
    <w:p w14:paraId="302EA448" w14:textId="4E6485F2" w:rsidR="00FA526A" w:rsidRPr="00AC365B" w:rsidRDefault="00FA526A" w:rsidP="00FA526A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</w:rPr>
        <w:t>•</w:t>
      </w:r>
      <w:r w:rsidR="00DE3C04">
        <w:rPr>
          <w:rFonts w:ascii="Angsana New" w:hAnsi="Angsana New"/>
          <w:sz w:val="30"/>
          <w:szCs w:val="30"/>
        </w:rPr>
        <w:t xml:space="preserve">  </w:t>
      </w:r>
      <w:r w:rsidRPr="00AC365B">
        <w:rPr>
          <w:rFonts w:ascii="Angsana New" w:hAnsi="Angsana New"/>
          <w:sz w:val="30"/>
          <w:szCs w:val="30"/>
          <w:cs/>
        </w:rPr>
        <w:t xml:space="preserve">ข้อมูลระดับ </w:t>
      </w:r>
      <w:proofErr w:type="gramStart"/>
      <w:r w:rsidR="000C653B" w:rsidRPr="000C653B">
        <w:rPr>
          <w:rFonts w:ascii="Angsana New" w:hAnsi="Angsana New"/>
          <w:sz w:val="30"/>
          <w:szCs w:val="30"/>
        </w:rPr>
        <w:t>3</w:t>
      </w:r>
      <w:r w:rsidRPr="00AC365B">
        <w:rPr>
          <w:rFonts w:ascii="Angsana New" w:hAnsi="Angsana New"/>
          <w:sz w:val="30"/>
          <w:szCs w:val="30"/>
          <w:cs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086131C8" w14:textId="77777777" w:rsidR="00FA526A" w:rsidRPr="0026083D" w:rsidRDefault="00FA526A" w:rsidP="00FA526A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22"/>
          <w:szCs w:val="22"/>
        </w:rPr>
      </w:pPr>
    </w:p>
    <w:p w14:paraId="13BF6E0C" w14:textId="77777777" w:rsidR="00FA526A" w:rsidRPr="00AC365B" w:rsidRDefault="00FA526A" w:rsidP="00FA526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1ED722A" w14:textId="77777777" w:rsidR="00FA526A" w:rsidRPr="00AC365B" w:rsidRDefault="00FA526A" w:rsidP="00FA526A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D418ABF" w14:textId="77777777" w:rsidR="00FA526A" w:rsidRPr="00AC365B" w:rsidRDefault="00FA526A" w:rsidP="00FA526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209A9A7" w14:textId="77777777" w:rsidR="00336566" w:rsidRPr="0096623C" w:rsidRDefault="00336566" w:rsidP="000048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425DAA3" w14:textId="6CF88FB1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40622A4A" w14:textId="77777777" w:rsidR="00FD7DA8" w:rsidRPr="0026083D" w:rsidRDefault="00FD7DA8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00E0FBC9" w14:textId="2852308B" w:rsidR="00FD7DA8" w:rsidRPr="00AC365B" w:rsidRDefault="00FD7DA8" w:rsidP="00FD7DA8">
      <w:pPr>
        <w:pStyle w:val="BodyText"/>
        <w:spacing w:after="0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="000C653B" w:rsidRPr="000C653B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52280AEF" w14:textId="77777777" w:rsidR="00FD7DA8" w:rsidRPr="004A4BD3" w:rsidRDefault="00FD7DA8" w:rsidP="00FD7DA8">
      <w:pPr>
        <w:pStyle w:val="BodyText"/>
        <w:spacing w:after="0"/>
        <w:jc w:val="both"/>
        <w:rPr>
          <w:rFonts w:ascii="Angsana New" w:hAnsi="Angsana New"/>
          <w:sz w:val="10"/>
          <w:szCs w:val="10"/>
        </w:rPr>
      </w:pPr>
    </w:p>
    <w:p w14:paraId="65386683" w14:textId="77777777" w:rsidR="00FD7DA8" w:rsidRPr="00AC365B" w:rsidRDefault="00FD7DA8" w:rsidP="00FD7DA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AC365B">
        <w:rPr>
          <w:rFonts w:ascii="Angsana New" w:hAnsi="Angsana New"/>
          <w:sz w:val="30"/>
          <w:szCs w:val="30"/>
        </w:rPr>
        <w:t xml:space="preserve">   </w:t>
      </w:r>
      <w:r w:rsidRPr="00AC365B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3FC1A647" w14:textId="77777777" w:rsidR="00FD7DA8" w:rsidRPr="0096623C" w:rsidRDefault="00FD7DA8" w:rsidP="00FD7DA8">
      <w:pPr>
        <w:pStyle w:val="BodyText"/>
        <w:spacing w:after="0"/>
        <w:jc w:val="both"/>
        <w:rPr>
          <w:rFonts w:ascii="Angsana New" w:hAnsi="Angsana New"/>
          <w:sz w:val="22"/>
          <w:szCs w:val="22"/>
        </w:rPr>
      </w:pPr>
    </w:p>
    <w:p w14:paraId="0314C0D9" w14:textId="77777777" w:rsidR="00FD7DA8" w:rsidRPr="00AC365B" w:rsidRDefault="00FD7DA8" w:rsidP="00FD7DA8">
      <w:pPr>
        <w:pStyle w:val="BodyText"/>
        <w:spacing w:after="0"/>
        <w:ind w:left="547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4E36EA25" w14:textId="77777777" w:rsidR="00FD7DA8" w:rsidRPr="004A4BD3" w:rsidRDefault="00FD7DA8" w:rsidP="00FD7DA8">
      <w:pPr>
        <w:pStyle w:val="BodyText"/>
        <w:spacing w:after="0"/>
        <w:ind w:left="540"/>
        <w:rPr>
          <w:rFonts w:ascii="Angsana New" w:hAnsi="Angsana New"/>
          <w:sz w:val="8"/>
          <w:szCs w:val="8"/>
        </w:rPr>
      </w:pPr>
    </w:p>
    <w:p w14:paraId="2BC178D1" w14:textId="77777777" w:rsidR="00FD7DA8" w:rsidRPr="00AC365B" w:rsidRDefault="00FD7DA8" w:rsidP="00FD7DA8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844BF92" w14:textId="77777777" w:rsidR="00FD7DA8" w:rsidRPr="0096623C" w:rsidRDefault="00FD7DA8" w:rsidP="00FD7DA8">
      <w:pPr>
        <w:pStyle w:val="BodyText"/>
        <w:spacing w:after="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0760F1E" w14:textId="4D9CF0A3" w:rsidR="00FD7DA8" w:rsidRDefault="00FD7DA8" w:rsidP="00FD7DA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รายได้จากการให้บริการรับรู้ตลอดช่วงเวลาหนึ่งหรือ ณ เวลาใดเวลาหนึ่ง เมื่อได้ให้บริการ ต้นทุนที่เกี่ยวข้องรับรู้ในกำไรหรือขาดทุนเมื่อเกิดขึ้น ซึ่งรายได้จากการให้บริการประกอบด้วย</w:t>
      </w:r>
    </w:p>
    <w:p w14:paraId="0F2889EA" w14:textId="213F8092" w:rsidR="006F25E0" w:rsidRDefault="006F25E0" w:rsidP="00FD7DA8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รายได้จากการให้บริการโฆษณาทางหนังสือพิมพ์ รับรู้เมื่อให้บริการโฆษณาทางหนังสือพิมพ์แล้ว</w:t>
      </w:r>
    </w:p>
    <w:p w14:paraId="0C2ECBE4" w14:textId="77777777" w:rsidR="00FD7DA8" w:rsidRPr="00AC365B" w:rsidRDefault="00FD7DA8" w:rsidP="00FD7DA8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45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รับรู้เมื่อให้บริการออกอากาศทางโทรทัศน์แล้ว</w:t>
      </w:r>
    </w:p>
    <w:p w14:paraId="7A50A312" w14:textId="77777777" w:rsidR="00FD7DA8" w:rsidRDefault="00FD7DA8" w:rsidP="0036622F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45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รายได้จากการรับจ้างผลิตรายการโทรทัศน์รับรู้เมื่อผลิตเสร็จและส่งมอบให้ลูกค้า</w:t>
      </w:r>
    </w:p>
    <w:p w14:paraId="1C341B1C" w14:textId="48DD59DD" w:rsidR="006F25E0" w:rsidRDefault="006F25E0" w:rsidP="0036622F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รายได้ค่าสมาชิกหนังสือพิมพ์รับรู้โดยวิธีเส้นตรงตามอายุการเป็นสมาชิก</w:t>
      </w:r>
    </w:p>
    <w:p w14:paraId="6ECD48B3" w14:textId="77777777" w:rsidR="004A4BD3" w:rsidRPr="00A63F44" w:rsidRDefault="004A4BD3" w:rsidP="004A4B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45"/>
        <w:jc w:val="thaiDistribute"/>
        <w:rPr>
          <w:rFonts w:ascii="Angsana New" w:hAnsi="Angsana New"/>
          <w:sz w:val="20"/>
          <w:szCs w:val="20"/>
        </w:rPr>
      </w:pPr>
    </w:p>
    <w:p w14:paraId="71A27EC5" w14:textId="4ECD0A06" w:rsidR="00FD7DA8" w:rsidRPr="00AC365B" w:rsidRDefault="00FD7DA8" w:rsidP="00FD7DA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01E63D9D" w14:textId="77777777" w:rsidR="00FD7DA8" w:rsidRPr="00A63F44" w:rsidRDefault="00FD7DA8" w:rsidP="00FD7DA8">
      <w:pPr>
        <w:pStyle w:val="BodyText"/>
        <w:spacing w:after="0"/>
        <w:jc w:val="thaiDistribute"/>
        <w:rPr>
          <w:rFonts w:ascii="Angsana New" w:hAnsi="Angsana New"/>
          <w:sz w:val="24"/>
          <w:szCs w:val="24"/>
        </w:rPr>
      </w:pPr>
    </w:p>
    <w:p w14:paraId="78D665C1" w14:textId="77777777" w:rsidR="00FD7DA8" w:rsidRPr="00AC365B" w:rsidRDefault="00FD7DA8" w:rsidP="00FD7DA8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AC365B">
        <w:rPr>
          <w:rFonts w:ascii="Angsana New" w:eastAsia="EucrosiaUPCBold" w:hAnsi="Angsana New"/>
          <w:i/>
          <w:iCs/>
          <w:sz w:val="30"/>
          <w:szCs w:val="30"/>
          <w:cs/>
        </w:rPr>
        <w:t>รายได้จากการแลกเปลี่ยนสินค้าและบริการ</w:t>
      </w:r>
    </w:p>
    <w:p w14:paraId="540AA662" w14:textId="77777777" w:rsidR="00FD7DA8" w:rsidRPr="00A63F44" w:rsidRDefault="00FD7DA8" w:rsidP="00FD7DA8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sz w:val="22"/>
          <w:szCs w:val="22"/>
        </w:rPr>
      </w:pPr>
    </w:p>
    <w:p w14:paraId="379DE587" w14:textId="77777777" w:rsidR="00FD7DA8" w:rsidRPr="00AC365B" w:rsidRDefault="00FD7DA8" w:rsidP="00FD7DA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269DD253" w14:textId="0A3371E8" w:rsidR="00FD7DA8" w:rsidRPr="00A63F44" w:rsidRDefault="00FD7DA8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310D614" w14:textId="77777777" w:rsidR="00FD7DA8" w:rsidRPr="00AC365B" w:rsidRDefault="00FD7DA8" w:rsidP="00FD7DA8">
      <w:pPr>
        <w:pStyle w:val="BodyText"/>
        <w:tabs>
          <w:tab w:val="clear" w:pos="454"/>
        </w:tabs>
        <w:spacing w:after="0"/>
        <w:ind w:right="-18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AC365B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รายได้ค่านายหน้า</w:t>
      </w:r>
    </w:p>
    <w:p w14:paraId="47F1A198" w14:textId="77777777" w:rsidR="00FD7DA8" w:rsidRPr="00A63F44" w:rsidRDefault="00FD7DA8" w:rsidP="00FD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BD12661" w14:textId="16207D2B" w:rsidR="00FD7DA8" w:rsidRPr="00AC365B" w:rsidRDefault="00FD7DA8" w:rsidP="00FD7D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Pr="00AC365B">
        <w:rPr>
          <w:rFonts w:asciiTheme="majorBidi" w:hAnsiTheme="majorBidi" w:cstheme="majorBidi"/>
          <w:sz w:val="30"/>
          <w:szCs w:val="30"/>
          <w:cs/>
        </w:rPr>
        <w:t xml:space="preserve"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 </w:t>
      </w:r>
      <w:r w:rsidRPr="00AC365B">
        <w:rPr>
          <w:rFonts w:asciiTheme="majorBidi" w:hAnsiTheme="majorBidi" w:cstheme="majorBidi"/>
          <w:sz w:val="30"/>
          <w:szCs w:val="30"/>
        </w:rPr>
        <w:t xml:space="preserve"> </w:t>
      </w:r>
    </w:p>
    <w:p w14:paraId="72A585F4" w14:textId="3B7578DB" w:rsidR="00FD7DA8" w:rsidRPr="00A63F44" w:rsidRDefault="00FD7DA8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269F76B" w14:textId="0CBBC2E6" w:rsidR="00FD7DA8" w:rsidRPr="00AC365B" w:rsidRDefault="00FD7DA8" w:rsidP="00FD7D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365B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264592C6" w14:textId="77777777" w:rsidR="00FD7DA8" w:rsidRPr="00A63F44" w:rsidRDefault="00FD7DA8" w:rsidP="00FD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73F2419E" w14:textId="6B1EA321" w:rsidR="00C311EA" w:rsidRPr="00AC365B" w:rsidRDefault="00FD7DA8" w:rsidP="00C311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รายการดังกล่าวจะมีดอกเบี้ยจ่ายที่บันทึกกับหนี้สินตามสัญญาโดยใช้วิธีอัตราดอกเบี้ยที่แท้จริง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0C653B" w:rsidRPr="000C653B">
        <w:rPr>
          <w:rFonts w:asciiTheme="majorBidi" w:hAnsiTheme="majorBidi" w:cstheme="majorBidi"/>
          <w:sz w:val="30"/>
          <w:szCs w:val="30"/>
        </w:rPr>
        <w:t>12</w:t>
      </w:r>
      <w:r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Pr="00AC365B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</w:p>
    <w:p w14:paraId="48518A8E" w14:textId="776EA5EC" w:rsidR="00192166" w:rsidRPr="009B5283" w:rsidRDefault="00192166" w:rsidP="009B52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0F985C7C" w14:textId="546AFDED" w:rsidR="00FD7DA8" w:rsidRPr="00AC365B" w:rsidRDefault="00FD7DA8" w:rsidP="00C311EA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="000C653B" w:rsidRPr="000C653B">
        <w:rPr>
          <w:rFonts w:ascii="Angsana New" w:hAnsi="Angsana New"/>
          <w:b/>
          <w:bCs/>
          <w:i/>
          <w:iCs/>
          <w:sz w:val="30"/>
          <w:szCs w:val="30"/>
        </w:rPr>
        <w:t>2561</w:t>
      </w:r>
    </w:p>
    <w:p w14:paraId="363AFF52" w14:textId="77777777" w:rsidR="00FD7DA8" w:rsidRPr="00A63F44" w:rsidRDefault="00FD7DA8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A635909" w14:textId="0F9A8708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</w:t>
      </w:r>
      <w:r w:rsidR="005669B9" w:rsidRPr="00AC365B">
        <w:rPr>
          <w:rFonts w:ascii="Angsana New" w:hAnsi="Angsana New"/>
          <w:sz w:val="30"/>
          <w:szCs w:val="30"/>
          <w:cs/>
        </w:rPr>
        <w:t>การค้า</w:t>
      </w:r>
      <w:r w:rsidR="00DA1694" w:rsidRPr="00AC365B">
        <w:rPr>
          <w:rFonts w:ascii="Angsana New" w:hAnsi="Angsana New"/>
          <w:sz w:val="30"/>
          <w:szCs w:val="30"/>
          <w:cs/>
        </w:rPr>
        <w:t>และส่วนลดตามปริมาณ</w:t>
      </w:r>
    </w:p>
    <w:p w14:paraId="2D4B81DD" w14:textId="77777777" w:rsidR="00545D6C" w:rsidRPr="00A63F44" w:rsidRDefault="00545D6C" w:rsidP="00545D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F11D36C" w14:textId="2FA04358" w:rsidR="006802C1" w:rsidRPr="00AC365B" w:rsidRDefault="00DC23F6" w:rsidP="00680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  <w:r w:rsidR="006802C1" w:rsidRPr="00AC365B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6802C1" w:rsidRPr="00AC365B">
        <w:rPr>
          <w:rFonts w:ascii="Angsana New" w:hAnsi="Angsana New"/>
          <w:iCs/>
          <w:sz w:val="30"/>
          <w:szCs w:val="30"/>
          <w:cs/>
        </w:rPr>
        <w:t>การให้บริการ</w:t>
      </w:r>
    </w:p>
    <w:p w14:paraId="39E88451" w14:textId="77777777" w:rsidR="00A75DE2" w:rsidRPr="00A63F44" w:rsidRDefault="00A75DE2" w:rsidP="00A75D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828E61A" w14:textId="792FC43B" w:rsidR="006802C1" w:rsidRPr="00AC365B" w:rsidRDefault="00A75DE2" w:rsidP="00680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 </w:t>
      </w:r>
      <w:r w:rsidR="007E180E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</w:t>
      </w:r>
      <w:r w:rsidR="007E180E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ไม่อาจ</w:t>
      </w:r>
      <w:r w:rsidR="007E180E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</w:t>
      </w:r>
      <w:r w:rsidR="007E180E" w:rsidRPr="00AC365B">
        <w:rPr>
          <w:rFonts w:ascii="Angsana New" w:hAnsi="Angsana New"/>
          <w:sz w:val="30"/>
          <w:szCs w:val="30"/>
        </w:rPr>
        <w:br/>
      </w:r>
      <w:r w:rsidR="00DC23F6" w:rsidRPr="00AC365B">
        <w:rPr>
          <w:rFonts w:ascii="Angsana New" w:hAnsi="Angsana New"/>
          <w:sz w:val="30"/>
          <w:szCs w:val="30"/>
          <w:cs/>
        </w:rPr>
        <w:t>รับคืนสินค้า</w:t>
      </w:r>
      <w:r w:rsidR="005D7580" w:rsidRPr="00AC365B">
        <w:rPr>
          <w:rFonts w:ascii="Angsana New" w:hAnsi="Angsana New"/>
          <w:sz w:val="30"/>
          <w:szCs w:val="30"/>
        </w:rPr>
        <w:t xml:space="preserve"> </w:t>
      </w:r>
      <w:r w:rsidR="006802C1" w:rsidRPr="00AC365B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14:paraId="441042A5" w14:textId="77777777" w:rsidR="00686D98" w:rsidRPr="00A63F44" w:rsidRDefault="00686D98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B1863B7" w14:textId="77777777" w:rsidR="00F14592" w:rsidRPr="00AC365B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รายได้ค่าโฆษณา</w:t>
      </w:r>
    </w:p>
    <w:p w14:paraId="31B6493C" w14:textId="77777777" w:rsidR="00F14592" w:rsidRPr="00A63F44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9244FE6" w14:textId="77230A81" w:rsidR="00F14592" w:rsidRPr="00AC365B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รายได้ค่าโฆษณารับรู้เมื่อมีการให้บริการ</w:t>
      </w:r>
      <w:r w:rsidR="00AD5862" w:rsidRPr="00AC365B">
        <w:rPr>
          <w:rFonts w:ascii="Angsana New" w:hAnsi="Angsana New"/>
          <w:sz w:val="30"/>
          <w:szCs w:val="30"/>
          <w:cs/>
        </w:rPr>
        <w:t>โฆษณา</w:t>
      </w:r>
      <w:r w:rsidRPr="00AC365B">
        <w:rPr>
          <w:rFonts w:ascii="Angsana New" w:hAnsi="Angsana New"/>
          <w:sz w:val="30"/>
          <w:szCs w:val="30"/>
          <w:cs/>
        </w:rPr>
        <w:t>ทางหนังสือพิมพ์ โทรทัศน์ และสื่อต่างๆ</w:t>
      </w:r>
      <w:r w:rsidR="007A00B9"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แล้ว</w:t>
      </w:r>
    </w:p>
    <w:p w14:paraId="411A00DF" w14:textId="6F11FA71" w:rsidR="00F14592" w:rsidRPr="00AC365B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57EDF2F" w14:textId="77777777" w:rsidR="00DA1240" w:rsidRPr="00AC365B" w:rsidRDefault="00DA1240" w:rsidP="00DA1240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C365B">
        <w:rPr>
          <w:rFonts w:ascii="Angsana New" w:hAnsi="Angsana New"/>
          <w:iCs/>
          <w:sz w:val="30"/>
          <w:szCs w:val="30"/>
          <w:cs/>
        </w:rPr>
        <w:t>รายได้จากรายการโทรทัศน์</w:t>
      </w:r>
    </w:p>
    <w:p w14:paraId="4F450B81" w14:textId="77777777" w:rsidR="00DA1240" w:rsidRPr="00A63F44" w:rsidRDefault="00DA1240" w:rsidP="00DA1240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6D73040" w14:textId="77777777" w:rsidR="00DA1240" w:rsidRPr="00AC365B" w:rsidRDefault="00DA1240" w:rsidP="00DA1240">
      <w:pPr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C365B">
        <w:rPr>
          <w:rFonts w:ascii="Angsana New" w:hAnsi="Angsana New"/>
          <w:b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และรายได้จากการรับจ้างผลิตรายการโทรทัศน์รับรู้เมื่อผลิตเสร็จ และส่งมอบให้ลูกค้า</w:t>
      </w:r>
    </w:p>
    <w:p w14:paraId="1FC1B664" w14:textId="77777777" w:rsidR="00DA1240" w:rsidRPr="00A63F44" w:rsidRDefault="00DA1240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1DA04E72" w14:textId="77777777" w:rsidR="00DC23F6" w:rsidRPr="00AC365B" w:rsidRDefault="00DC23F6" w:rsidP="00DC23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รายได้ค่าสมาชิกหนังสือพิมพ์</w:t>
      </w:r>
    </w:p>
    <w:p w14:paraId="29EE2051" w14:textId="77777777" w:rsidR="00DC23F6" w:rsidRPr="001C4119" w:rsidRDefault="00DC23F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F5A800B" w14:textId="77777777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รายได้ค่าสมาชิกหนังสือพิมพ์รับรู้โดยวิธีเส้นตรงตามอายุการเป็นสมาชิก </w:t>
      </w:r>
    </w:p>
    <w:p w14:paraId="3DEEFDD0" w14:textId="77777777" w:rsidR="00E47307" w:rsidRPr="001C4119" w:rsidRDefault="00E47307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48BE9E9" w14:textId="564F200D" w:rsidR="00EA33D2" w:rsidRPr="00AC365B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รายได้จากการพิมพ์</w:t>
      </w:r>
    </w:p>
    <w:p w14:paraId="56993ED9" w14:textId="77777777" w:rsidR="00EA33D2" w:rsidRPr="001C4119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00CF54E" w14:textId="77777777" w:rsidR="00EA33D2" w:rsidRPr="00AC365B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รายได้จากการพิมพ์รับรู้เมื่อการให้บริการเสร็จสิ้นแล้ว</w:t>
      </w:r>
    </w:p>
    <w:p w14:paraId="0030C753" w14:textId="723CEF11" w:rsidR="009B5283" w:rsidRPr="001C4119" w:rsidRDefault="009B5283" w:rsidP="00022D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4E2AE7A6" w14:textId="6DC02AA4" w:rsidR="00A13E24" w:rsidRPr="00AC365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ค่านายหน้า</w:t>
      </w:r>
    </w:p>
    <w:p w14:paraId="5F059FF9" w14:textId="77777777" w:rsidR="00A13E24" w:rsidRPr="001C4119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58AC05B" w14:textId="77777777" w:rsidR="004A4BD3" w:rsidRDefault="00A13E24" w:rsidP="004A4B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สำหรับรายการค้าที่กลุ่มบริษัทเข้าลักษณะการเป็นตัวแทนมากกว่าการเป็นตัวการ กลุ่มบริษัทจะรับรู้รายได้ด้วยจำนวนเงินสุทธิเป็นค่านายหน้า</w:t>
      </w:r>
    </w:p>
    <w:p w14:paraId="775DC979" w14:textId="77777777" w:rsidR="004A4BD3" w:rsidRPr="00A63F44" w:rsidRDefault="004A4BD3" w:rsidP="004A4B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FCB17DC" w14:textId="07021EA1" w:rsidR="00DA1240" w:rsidRPr="004A4BD3" w:rsidRDefault="00DA1240" w:rsidP="004A4B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รายได้จากการแลกเปลี่ยนสินค้าและบริการ</w:t>
      </w:r>
    </w:p>
    <w:p w14:paraId="1D5F10F7" w14:textId="77777777" w:rsidR="00DA1240" w:rsidRPr="00785C0C" w:rsidRDefault="00DA1240" w:rsidP="00DA1240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sz w:val="30"/>
          <w:szCs w:val="30"/>
        </w:rPr>
      </w:pPr>
    </w:p>
    <w:p w14:paraId="631A967D" w14:textId="10F4943E" w:rsidR="00DA1240" w:rsidRDefault="00DA1240" w:rsidP="00DA12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</w:t>
      </w:r>
      <w:r w:rsidR="00AC587D" w:rsidRPr="00AC365B">
        <w:rPr>
          <w:rFonts w:asciiTheme="majorBidi" w:hAnsiTheme="majorBidi" w:cstheme="majorBidi"/>
          <w:sz w:val="30"/>
          <w:szCs w:val="30"/>
        </w:rPr>
        <w:br/>
      </w:r>
      <w:r w:rsidRPr="00AC365B">
        <w:rPr>
          <w:rFonts w:asciiTheme="majorBidi" w:hAnsiTheme="majorBidi" w:cstheme="majorBidi"/>
          <w:sz w:val="30"/>
          <w:szCs w:val="30"/>
          <w:cs/>
        </w:rPr>
        <w:t>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11E7D3FC" w14:textId="77777777" w:rsidR="004D77DC" w:rsidRPr="00785C0C" w:rsidRDefault="004D77DC" w:rsidP="00DA12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00C10A" w14:textId="77777777" w:rsidR="004D77DC" w:rsidRPr="00AC365B" w:rsidRDefault="004D77DC" w:rsidP="004D77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รายได้ค่าเล่าเรียน</w:t>
      </w:r>
    </w:p>
    <w:p w14:paraId="24FA7C65" w14:textId="77777777" w:rsidR="004D77DC" w:rsidRPr="00785C0C" w:rsidRDefault="004D77DC" w:rsidP="004D77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82E76A" w14:textId="54A22F96" w:rsidR="004D77DC" w:rsidRPr="00AC365B" w:rsidRDefault="004D77DC" w:rsidP="004D77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รายได้ค่าเล่าเรียนรับรู้ในงบกำไรขาดทุนเบ็ดเสร็จตามระยะเวลาของการเรียนการสอนแต่ละปีการศึกษา </w:t>
      </w:r>
    </w:p>
    <w:p w14:paraId="387DE5D1" w14:textId="77777777" w:rsidR="00545D6C" w:rsidRPr="00A63F44" w:rsidRDefault="00545D6C" w:rsidP="00545D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103BBF56" w14:textId="77777777" w:rsidR="00A13E24" w:rsidRPr="004D77DC" w:rsidRDefault="00A13E24" w:rsidP="004D77DC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77DC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รายได้ค่าเช่า</w:t>
      </w:r>
    </w:p>
    <w:p w14:paraId="5F27F871" w14:textId="77777777" w:rsidR="00A13E24" w:rsidRPr="00785C0C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223830" w14:textId="4352DAD7" w:rsidR="00DA1240" w:rsidRPr="004D77DC" w:rsidRDefault="00DA1240" w:rsidP="00DA1240">
      <w:pPr>
        <w:pStyle w:val="BodyText"/>
        <w:tabs>
          <w:tab w:val="clear" w:pos="907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77DC">
        <w:rPr>
          <w:rFonts w:ascii="Angsana New" w:hAnsi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4D77DC">
        <w:rPr>
          <w:rFonts w:ascii="Angsana New" w:hAnsi="Angsana New"/>
          <w:sz w:val="30"/>
          <w:szCs w:val="30"/>
        </w:rPr>
        <w:t xml:space="preserve">  </w:t>
      </w:r>
      <w:r w:rsidRPr="004D77DC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252F6E34" w14:textId="77777777" w:rsidR="00EF7500" w:rsidRPr="00785C0C" w:rsidRDefault="00EF7500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63CF5CE" w14:textId="2C9128F5" w:rsidR="00A13E24" w:rsidRDefault="004D77DC" w:rsidP="004D77DC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77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</w:t>
      </w:r>
      <w:r w:rsidR="00A13E24" w:rsidRPr="004D77DC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</w:t>
      </w:r>
    </w:p>
    <w:p w14:paraId="57DD01FD" w14:textId="77777777" w:rsidR="00845023" w:rsidRPr="00785C0C" w:rsidRDefault="00845023" w:rsidP="00845023">
      <w:pPr>
        <w:rPr>
          <w:sz w:val="30"/>
          <w:szCs w:val="30"/>
        </w:rPr>
      </w:pPr>
    </w:p>
    <w:p w14:paraId="6D4D2431" w14:textId="1264417F" w:rsidR="00192166" w:rsidRDefault="00A13E24" w:rsidP="008450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D77DC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="004D77DC" w:rsidRPr="004D77DC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4D77DC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4D77DC" w:rsidRPr="004D77DC">
        <w:rPr>
          <w:rFonts w:ascii="Angsana New" w:hAnsi="Angsana New" w:hint="cs"/>
          <w:sz w:val="30"/>
          <w:szCs w:val="30"/>
          <w:cs/>
        </w:rPr>
        <w:t xml:space="preserve"> และ</w:t>
      </w:r>
      <w:r w:rsidR="004D77DC" w:rsidRPr="004D77DC">
        <w:rPr>
          <w:rFonts w:ascii="Angsana New" w:hAnsi="Angsana New"/>
          <w:sz w:val="30"/>
          <w:szCs w:val="30"/>
          <w:cs/>
        </w:rPr>
        <w:t>ดอกเบี้ยรับและรายได้อื่นบันทึกในกำไรหรือขาดทุนตามเกณฑ์คงค้าง</w:t>
      </w:r>
      <w:r w:rsidR="004D77DC" w:rsidRPr="00AC365B">
        <w:rPr>
          <w:rFonts w:ascii="Angsana New" w:hAnsi="Angsana New"/>
          <w:sz w:val="30"/>
          <w:szCs w:val="30"/>
          <w:cs/>
        </w:rPr>
        <w:t xml:space="preserve">  </w:t>
      </w:r>
    </w:p>
    <w:p w14:paraId="2B3154F1" w14:textId="77777777" w:rsidR="00845023" w:rsidRPr="00752083" w:rsidRDefault="00845023" w:rsidP="008450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2423496" w14:textId="339852A8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40E80501" w14:textId="77777777" w:rsidR="00A13E24" w:rsidRPr="00752083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7F77EA4" w14:textId="77777777" w:rsidR="00C311EA" w:rsidRPr="00AC365B" w:rsidRDefault="000A0C6C" w:rsidP="00C311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14:paraId="77AD5762" w14:textId="77777777" w:rsidR="00C311EA" w:rsidRPr="00752083" w:rsidRDefault="00C311EA" w:rsidP="00C311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079AAA" w14:textId="6CC25E6C" w:rsidR="00A13E24" w:rsidRPr="00AC365B" w:rsidRDefault="00A13E24" w:rsidP="00C311EA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3BC533C4" w14:textId="77777777" w:rsidR="00A13E24" w:rsidRPr="00752083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50A608" w14:textId="77777777" w:rsidR="00C311EA" w:rsidRPr="00AC365B" w:rsidRDefault="00C311EA" w:rsidP="00C311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14:paraId="165FDA0A" w14:textId="77777777" w:rsidR="007C5658" w:rsidRPr="00845023" w:rsidRDefault="007C5658" w:rsidP="007C565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D18C46" w14:textId="77777777" w:rsidR="004A4BD3" w:rsidRDefault="004A4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2BDB563" w14:textId="53931D22" w:rsidR="009B28FC" w:rsidRPr="00AC365B" w:rsidRDefault="007C5658" w:rsidP="009B28F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365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การประเมินว่าข้อตกลงประกอบด้วยสัญญาเช่าหรือไม่</w:t>
      </w:r>
    </w:p>
    <w:p w14:paraId="4D11F9FB" w14:textId="77777777" w:rsidR="00DA6CAC" w:rsidRPr="00845023" w:rsidRDefault="00DA6CAC" w:rsidP="009B28F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8995C54" w14:textId="77777777" w:rsidR="00C311EA" w:rsidRPr="00AC365B" w:rsidRDefault="00C311EA" w:rsidP="00C311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   มีสิทธิในการควบคุมการใช้สินทรัพย์ </w:t>
      </w:r>
    </w:p>
    <w:p w14:paraId="1E77B804" w14:textId="77777777" w:rsidR="00C311EA" w:rsidRPr="00845023" w:rsidRDefault="00C311EA" w:rsidP="00C311E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DB3F73" w14:textId="7FC7CA78" w:rsidR="00C311EA" w:rsidRPr="00AC365B" w:rsidRDefault="00C311EA" w:rsidP="00C311E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         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797A75C9" w14:textId="77777777" w:rsidR="006C6B14" w:rsidRPr="00845023" w:rsidRDefault="006C6B14" w:rsidP="009D36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058BEA" w14:textId="32A89E41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71D57F6C" w14:textId="77777777" w:rsidR="00A13E24" w:rsidRPr="00845023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FBBC627" w14:textId="77777777" w:rsidR="00256487" w:rsidRDefault="008F13EF" w:rsidP="00256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</w:t>
      </w:r>
      <w:r w:rsidRPr="00AC365B">
        <w:rPr>
          <w:rFonts w:ascii="Angsana New" w:hAnsi="Angsana New"/>
          <w:sz w:val="30"/>
          <w:szCs w:val="30"/>
          <w:cs/>
        </w:rPr>
        <w:br/>
        <w:t>ผู้ถือหุ้นหรือกำไรขาดทุนเบ็ดเสร็จอื่น</w:t>
      </w:r>
    </w:p>
    <w:p w14:paraId="0B988D25" w14:textId="77777777" w:rsidR="00256487" w:rsidRPr="00845023" w:rsidRDefault="00256487" w:rsidP="00256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E4525E9" w14:textId="1E94770C" w:rsidR="00A13E24" w:rsidRDefault="008F13EF" w:rsidP="00256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0A7C480" w14:textId="77777777" w:rsidR="00845023" w:rsidRPr="00845023" w:rsidRDefault="00845023" w:rsidP="00256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6E59FBB" w14:textId="77777777" w:rsidR="009B5283" w:rsidRPr="00845023" w:rsidRDefault="009B5283" w:rsidP="00336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6"/>
          <w:szCs w:val="6"/>
        </w:rPr>
      </w:pPr>
    </w:p>
    <w:p w14:paraId="316CA2DE" w14:textId="179E4B3A" w:rsidR="008F13EF" w:rsidRPr="00AC365B" w:rsidRDefault="008F13EF" w:rsidP="00FC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1C4119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1C4119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บริษัทย่อยหากเป็นไปได้ว่าจะไม่มีการกลับรายการในอนาคตอันใกล้</w:t>
      </w:r>
    </w:p>
    <w:p w14:paraId="2FB0FEDC" w14:textId="77777777" w:rsidR="008F13EF" w:rsidRPr="00845023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42DFA17" w14:textId="77777777" w:rsidR="008F13EF" w:rsidRPr="00AC365B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AC365B">
        <w:rPr>
          <w:rFonts w:ascii="Angsana New" w:hAnsi="Angsana New"/>
          <w:sz w:val="30"/>
          <w:szCs w:val="30"/>
          <w:cs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</w:t>
      </w:r>
      <w:r w:rsidRPr="00AC365B">
        <w:rPr>
          <w:rFonts w:ascii="Angsana New" w:hAnsi="Angsana New"/>
          <w:sz w:val="30"/>
          <w:szCs w:val="30"/>
          <w:cs/>
        </w:rPr>
        <w:br/>
        <w:t>รอบระยะเวลาที่รายงาน</w:t>
      </w:r>
    </w:p>
    <w:p w14:paraId="62E018B9" w14:textId="77777777" w:rsidR="008F13EF" w:rsidRPr="00845023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A215F47" w14:textId="31EF2A2C" w:rsidR="008F13EF" w:rsidRPr="00AC365B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B12602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7D50FA1C" w14:textId="77777777" w:rsidR="008F13EF" w:rsidRPr="00845023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69803C7" w14:textId="17D0D6E4" w:rsidR="008F13EF" w:rsidRPr="00AC365B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B12602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B12602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0D5A9A8" w14:textId="77777777" w:rsidR="008F13EF" w:rsidRPr="00845023" w:rsidRDefault="008F13EF" w:rsidP="008F1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80E826A" w14:textId="72E26963" w:rsidR="00336566" w:rsidRPr="00AC365B" w:rsidRDefault="008F13EF" w:rsidP="00336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B12602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B12602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CBA312A" w14:textId="77777777" w:rsidR="007C5658" w:rsidRPr="00845023" w:rsidRDefault="007C5658" w:rsidP="00336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DAC192D" w14:textId="67322BD4" w:rsidR="004A4BD3" w:rsidRDefault="008F13EF" w:rsidP="008857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AC855E9" w14:textId="77777777" w:rsidR="004A4BD3" w:rsidRDefault="004A4BD3" w:rsidP="008857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4E918A" w14:textId="77777777" w:rsidR="004A4BD3" w:rsidRPr="00AC365B" w:rsidRDefault="004A4BD3" w:rsidP="004A4BD3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การดำเนินงานที่ยกเลิก</w:t>
      </w:r>
    </w:p>
    <w:p w14:paraId="5E9B19F7" w14:textId="77777777" w:rsidR="004A4BD3" w:rsidRPr="00AC365B" w:rsidRDefault="004A4BD3" w:rsidP="004A4B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="Angsana New" w:hAnsi="Angsana New"/>
          <w:bCs/>
          <w:sz w:val="20"/>
          <w:szCs w:val="20"/>
        </w:rPr>
      </w:pPr>
    </w:p>
    <w:p w14:paraId="7F3FF8EF" w14:textId="77777777" w:rsidR="004A4BD3" w:rsidRPr="00FA7861" w:rsidRDefault="004A4BD3" w:rsidP="00FA78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A7861">
        <w:rPr>
          <w:rFonts w:ascii="Angsana New" w:hAnsi="Angsana New"/>
          <w:sz w:val="30"/>
          <w:szCs w:val="30"/>
          <w:cs/>
        </w:rPr>
        <w:t xml:space="preserve">การดำเนินงานที่ยกเลิกเป็นส่วนประกอบของธุรกิจของกลุ่มบริษัท เป็นสายงานธุรกิจที่สำคัญหรือเขตภูมิศาสตร์ที่แยกต่างหากที่ยกเลิกหรือถือไว้เพื่อขาย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</w:t>
      </w:r>
      <w:r w:rsidRPr="00FA7861">
        <w:rPr>
          <w:rFonts w:ascii="Angsana New" w:hAnsi="Angsana New"/>
          <w:sz w:val="30"/>
          <w:szCs w:val="30"/>
        </w:rPr>
        <w:br/>
      </w:r>
      <w:r w:rsidRPr="00FA7861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503E9F9" w14:textId="7281A4E5" w:rsidR="00845023" w:rsidRPr="0088575B" w:rsidRDefault="00845023" w:rsidP="004A4B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6CF17DF" w14:textId="77777777" w:rsidR="004A4BD3" w:rsidRDefault="004A4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F372490" w14:textId="729FC82B" w:rsidR="00A13E24" w:rsidRPr="00AC365B" w:rsidRDefault="001676C2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 (</w:t>
      </w:r>
      <w:r w:rsidR="00E47307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ขาดทุน</w:t>
      </w: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="00A13E24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</w:t>
      </w:r>
    </w:p>
    <w:p w14:paraId="6182999A" w14:textId="77777777" w:rsidR="00A13E24" w:rsidRPr="00AC365B" w:rsidRDefault="00A13E24" w:rsidP="003C74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6A4B9B5C" w14:textId="7FB86A55" w:rsidR="00FA570D" w:rsidRPr="00AC365B" w:rsidRDefault="00AA18D5" w:rsidP="00743824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  <w:r w:rsidRPr="00AC365B">
        <w:rPr>
          <w:rFonts w:ascii="Angsana New" w:hAnsi="Angsana New"/>
          <w:b/>
          <w:sz w:val="30"/>
          <w:szCs w:val="30"/>
          <w:cs/>
        </w:rPr>
        <w:t>กลุ่มบริษัทแสดง</w:t>
      </w:r>
      <w:r w:rsidR="001676C2" w:rsidRPr="00AC365B">
        <w:rPr>
          <w:rFonts w:ascii="Angsana New" w:hAnsi="Angsana New"/>
          <w:b/>
          <w:sz w:val="30"/>
          <w:szCs w:val="30"/>
          <w:cs/>
        </w:rPr>
        <w:t xml:space="preserve">กำไร (ขาดทุน) </w:t>
      </w:r>
      <w:r w:rsidR="00A13E24" w:rsidRPr="00AC365B">
        <w:rPr>
          <w:rFonts w:ascii="Angsana New" w:hAnsi="Angsana New"/>
          <w:b/>
          <w:sz w:val="30"/>
          <w:szCs w:val="30"/>
          <w:cs/>
        </w:rPr>
        <w:t>ต่อหุ้นขั้นพื้นฐานและ</w:t>
      </w:r>
      <w:r w:rsidR="001676C2" w:rsidRPr="00AC365B">
        <w:rPr>
          <w:rFonts w:ascii="Angsana New" w:hAnsi="Angsana New"/>
          <w:b/>
          <w:sz w:val="30"/>
          <w:szCs w:val="30"/>
          <w:cs/>
        </w:rPr>
        <w:t xml:space="preserve">กำไร (ขาดทุน) </w:t>
      </w:r>
      <w:r w:rsidR="00A13E24" w:rsidRPr="00AC365B">
        <w:rPr>
          <w:rFonts w:ascii="Angsana New" w:hAnsi="Angsana New"/>
          <w:b/>
          <w:sz w:val="30"/>
          <w:szCs w:val="30"/>
          <w:cs/>
        </w:rPr>
        <w:t>ต่อหุ้นปรับลดสำหรับหุ้นสามัญ</w:t>
      </w:r>
      <w:r w:rsidR="00A13E24" w:rsidRPr="00AC365B">
        <w:rPr>
          <w:rFonts w:ascii="Angsana New" w:hAnsi="Angsana New"/>
          <w:b/>
          <w:sz w:val="30"/>
          <w:szCs w:val="30"/>
        </w:rPr>
        <w:t xml:space="preserve"> </w:t>
      </w:r>
      <w:r w:rsidR="001676C2" w:rsidRPr="00AC365B">
        <w:rPr>
          <w:rFonts w:ascii="Angsana New" w:hAnsi="Angsana New"/>
          <w:b/>
          <w:sz w:val="30"/>
          <w:szCs w:val="30"/>
          <w:cs/>
        </w:rPr>
        <w:br/>
        <w:t xml:space="preserve">กำไร (ขาดทุน) </w:t>
      </w:r>
      <w:r w:rsidR="00A13E24" w:rsidRPr="00AC365B">
        <w:rPr>
          <w:rFonts w:ascii="Angsana New" w:hAnsi="Angsana New"/>
          <w:b/>
          <w:sz w:val="30"/>
          <w:szCs w:val="30"/>
          <w:cs/>
        </w:rPr>
        <w:t>ต่อหุ้นขั้นพื้นฐานคำนว</w:t>
      </w:r>
      <w:r w:rsidR="006802C1" w:rsidRPr="00AC365B">
        <w:rPr>
          <w:rFonts w:ascii="Angsana New" w:hAnsi="Angsana New"/>
          <w:b/>
          <w:sz w:val="30"/>
          <w:szCs w:val="30"/>
          <w:cs/>
        </w:rPr>
        <w:t>ณ</w:t>
      </w:r>
      <w:r w:rsidR="006802C1" w:rsidRPr="00743824">
        <w:rPr>
          <w:rFonts w:ascii="Angsana New" w:hAnsi="Angsana New"/>
          <w:b/>
          <w:sz w:val="30"/>
          <w:szCs w:val="30"/>
          <w:cs/>
        </w:rPr>
        <w:t>โดยการหาร</w:t>
      </w:r>
      <w:r w:rsidR="001676C2" w:rsidRPr="00AC365B">
        <w:rPr>
          <w:rFonts w:ascii="Angsana New" w:hAnsi="Angsana New"/>
          <w:b/>
          <w:sz w:val="30"/>
          <w:szCs w:val="30"/>
          <w:cs/>
        </w:rPr>
        <w:t xml:space="preserve">กำไร (ขาดทุน) </w:t>
      </w:r>
      <w:r w:rsidR="00A13E24" w:rsidRPr="00743824">
        <w:rPr>
          <w:rFonts w:ascii="Angsana New" w:hAnsi="Angsana New"/>
          <w:b/>
          <w:sz w:val="30"/>
          <w:szCs w:val="30"/>
          <w:cs/>
        </w:rPr>
        <w:t>ของผู้ถือหุ้นสามัญของบริษัท</w:t>
      </w:r>
      <w:r w:rsidR="003C74BC" w:rsidRPr="00743824">
        <w:rPr>
          <w:rFonts w:ascii="Angsana New" w:hAnsi="Angsana New"/>
          <w:b/>
          <w:sz w:val="30"/>
          <w:szCs w:val="30"/>
          <w:cs/>
        </w:rPr>
        <w:t xml:space="preserve"> </w:t>
      </w:r>
      <w:r w:rsidR="00A13E24" w:rsidRPr="00743824">
        <w:rPr>
          <w:rFonts w:ascii="Angsana New" w:hAnsi="Angsana New"/>
          <w:b/>
          <w:sz w:val="30"/>
          <w:szCs w:val="30"/>
          <w:cs/>
        </w:rPr>
        <w:t>ด้วยจำนวนหุ้น</w:t>
      </w:r>
      <w:r w:rsidR="00A13E24" w:rsidRPr="008A354D">
        <w:rPr>
          <w:rFonts w:ascii="Angsana New" w:hAnsi="Angsana New"/>
          <w:b/>
          <w:spacing w:val="2"/>
          <w:sz w:val="30"/>
          <w:szCs w:val="30"/>
          <w:cs/>
        </w:rPr>
        <w:t>สามัญถัวเฉลี่ยถ่วงน้ำหนักที่ออกจำหน่ายระหว่างปี</w:t>
      </w:r>
      <w:r w:rsidR="00A13E24" w:rsidRPr="00AC365B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71940045" w14:textId="77777777" w:rsidR="00FA3ECC" w:rsidRPr="00AC365B" w:rsidRDefault="00FA3ECC" w:rsidP="00FA5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hanging="630"/>
        <w:jc w:val="thaiDistribute"/>
        <w:rPr>
          <w:rFonts w:ascii="Angsana New" w:hAnsi="Angsana New"/>
          <w:sz w:val="28"/>
          <w:szCs w:val="28"/>
        </w:rPr>
      </w:pPr>
    </w:p>
    <w:p w14:paraId="288EFED9" w14:textId="747AE1FF" w:rsidR="002B3736" w:rsidRPr="00AC365B" w:rsidRDefault="002B3736" w:rsidP="005E689C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10D38A99" w14:textId="77777777" w:rsidR="002B3736" w:rsidRPr="00AC365B" w:rsidRDefault="002B3736" w:rsidP="002B3736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1E78D92A" w14:textId="77777777" w:rsidR="002B3736" w:rsidRPr="00AC365B" w:rsidRDefault="002B3736" w:rsidP="002B3736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C365B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Pr="00AC365B">
        <w:rPr>
          <w:rFonts w:ascii="Angsana New" w:hAnsi="Angsana New"/>
          <w:b/>
          <w:sz w:val="30"/>
          <w:szCs w:val="30"/>
        </w:rPr>
        <w:t xml:space="preserve">   </w:t>
      </w:r>
      <w:r w:rsidRPr="00AC365B">
        <w:rPr>
          <w:rFonts w:ascii="Angsana New" w:hAnsi="Angsana New"/>
          <w:b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CF044DE" w14:textId="77777777" w:rsidR="002B3736" w:rsidRPr="00AC365B" w:rsidRDefault="002B3736" w:rsidP="002B3736">
      <w:pPr>
        <w:pStyle w:val="Heading8"/>
        <w:spacing w:line="240" w:lineRule="auto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DB4DD4" w14:textId="7EE04627" w:rsidR="00A13E24" w:rsidRPr="00AC365B" w:rsidRDefault="00A13E24" w:rsidP="001800B2">
      <w:pPr>
        <w:pStyle w:val="Heading8"/>
        <w:numPr>
          <w:ilvl w:val="1"/>
          <w:numId w:val="31"/>
        </w:numPr>
        <w:spacing w:line="240" w:lineRule="auto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5945941B" w14:textId="77777777" w:rsidR="00A13E24" w:rsidRPr="00AC365B" w:rsidRDefault="00A13E24" w:rsidP="00A37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432CE9F" w14:textId="543DF1B8" w:rsidR="00985EC7" w:rsidRDefault="00985EC7" w:rsidP="00985EC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43734F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6A03DC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การปันส่วนอย่างสมเหตุสมผล รายการที่ไม่สามารถปันส่วนได้ส่วนใหญ่เป็นรายการเงินสดและรายการเทียบเท่าเงินสด เงินลงทุนชั่วคราว สินทรัพย์ภาษีเงินได้รอการตัดบัญชี หนี้สินหมุนเวียนอื่น และประมาณการหนี้สินไม่</w:t>
      </w:r>
      <w:r w:rsidR="000339FD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หมุนเวียนสำหรับผลประโยชน์พนักงาน</w:t>
      </w:r>
    </w:p>
    <w:p w14:paraId="676EF449" w14:textId="77777777" w:rsidR="004A4BD3" w:rsidRPr="00AC365B" w:rsidRDefault="004A4BD3" w:rsidP="00985EC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3F4CF3E" w14:textId="77777777" w:rsidR="004A4BD3" w:rsidRDefault="004A4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0EBE2AF" w14:textId="7E9E24C0" w:rsidR="009B28FC" w:rsidRPr="00AC365B" w:rsidRDefault="00F96459" w:rsidP="001E613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C8F4D2D" w14:textId="77777777" w:rsidR="00B12C74" w:rsidRPr="00642C90" w:rsidRDefault="00B12C74" w:rsidP="00B12C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12"/>
          <w:szCs w:val="12"/>
          <w:cs/>
        </w:rPr>
      </w:pPr>
    </w:p>
    <w:p w14:paraId="614B09E6" w14:textId="1AE3D102" w:rsidR="00F96F3A" w:rsidRPr="00AC365B" w:rsidRDefault="00240ECE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C365B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</w:t>
      </w:r>
      <w:r w:rsidR="00AE0F3A" w:rsidRPr="00AC365B">
        <w:rPr>
          <w:rFonts w:ascii="Angsana New" w:hAnsi="Angsana New"/>
          <w:b/>
          <w:spacing w:val="4"/>
          <w:sz w:val="30"/>
          <w:szCs w:val="30"/>
          <w:cs/>
        </w:rPr>
        <w:t>บริษัทร่วม</w:t>
      </w:r>
      <w:r w:rsidR="001F78AD" w:rsidRPr="00AC365B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AE0F3A" w:rsidRPr="00AC365B">
        <w:rPr>
          <w:rFonts w:ascii="Angsana New" w:hAnsi="Angsana New"/>
          <w:b/>
          <w:spacing w:val="4"/>
          <w:sz w:val="30"/>
          <w:szCs w:val="30"/>
          <w:cs/>
        </w:rPr>
        <w:t>บริษัทย่อย</w:t>
      </w:r>
      <w:r w:rsidR="003F61B9" w:rsidRPr="00AC365B">
        <w:rPr>
          <w:rFonts w:ascii="Angsana New" w:hAnsi="Angsana New"/>
          <w:b/>
          <w:spacing w:val="4"/>
          <w:sz w:val="30"/>
          <w:szCs w:val="30"/>
          <w:cs/>
        </w:rPr>
        <w:t>ได้เปิดเผยในหมายเหตุ</w:t>
      </w:r>
      <w:r w:rsidR="00EA549E" w:rsidRPr="00AC365B">
        <w:rPr>
          <w:rFonts w:ascii="Angsana New" w:hAnsi="Angsana New"/>
          <w:b/>
          <w:spacing w:val="4"/>
          <w:sz w:val="30"/>
          <w:szCs w:val="30"/>
          <w:cs/>
        </w:rPr>
        <w:t>ประกอบงบการเงิน</w:t>
      </w:r>
      <w:r w:rsidR="003F61B9" w:rsidRPr="00AC365B">
        <w:rPr>
          <w:rFonts w:ascii="Angsana New" w:hAnsi="Angsana New"/>
          <w:b/>
          <w:spacing w:val="4"/>
          <w:sz w:val="30"/>
          <w:szCs w:val="30"/>
          <w:cs/>
        </w:rPr>
        <w:t>ข้อ</w:t>
      </w:r>
      <w:r w:rsidR="003F61B9" w:rsidRPr="00AC365B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bCs/>
          <w:spacing w:val="4"/>
          <w:sz w:val="30"/>
          <w:szCs w:val="30"/>
        </w:rPr>
        <w:t>11</w:t>
      </w:r>
      <w:r w:rsidR="00241F34" w:rsidRPr="00AC365B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3F61B9" w:rsidRPr="00AC365B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3F61B9" w:rsidRPr="00AC365B">
        <w:rPr>
          <w:rFonts w:ascii="Angsana New" w:hAnsi="Angsana New"/>
          <w:bCs/>
          <w:spacing w:val="4"/>
          <w:sz w:val="30"/>
          <w:szCs w:val="30"/>
          <w:cs/>
        </w:rPr>
        <w:t xml:space="preserve"> </w:t>
      </w:r>
      <w:r w:rsidR="000C653B" w:rsidRPr="0088575B">
        <w:rPr>
          <w:rFonts w:ascii="Angsana New" w:hAnsi="Angsana New"/>
          <w:bCs/>
          <w:spacing w:val="4"/>
          <w:sz w:val="30"/>
          <w:szCs w:val="30"/>
        </w:rPr>
        <w:t>1</w:t>
      </w:r>
      <w:r w:rsidR="000C653B" w:rsidRPr="000C653B">
        <w:rPr>
          <w:rFonts w:ascii="Angsana New" w:hAnsi="Angsana New"/>
          <w:bCs/>
          <w:spacing w:val="4"/>
          <w:sz w:val="30"/>
          <w:szCs w:val="30"/>
        </w:rPr>
        <w:t>2</w:t>
      </w:r>
      <w:r w:rsidR="003F61B9" w:rsidRPr="00AC365B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A77D84" w:rsidRPr="00AC365B">
        <w:rPr>
          <w:rFonts w:ascii="Angsana New" w:hAnsi="Angsana New"/>
          <w:b/>
          <w:sz w:val="30"/>
          <w:szCs w:val="30"/>
          <w:cs/>
        </w:rPr>
        <w:t>บุคคลหรือ</w:t>
      </w:r>
      <w:r w:rsidRPr="00AC365B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88575B">
        <w:rPr>
          <w:rFonts w:ascii="Angsana New" w:hAnsi="Angsana New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</w:t>
      </w:r>
      <w:r w:rsidR="007C6E11" w:rsidRPr="00AC365B">
        <w:rPr>
          <w:rFonts w:ascii="Angsana New" w:hAnsi="Angsana New"/>
          <w:b/>
          <w:sz w:val="30"/>
          <w:szCs w:val="30"/>
        </w:rPr>
        <w:t xml:space="preserve"> </w:t>
      </w:r>
      <w:r w:rsidRPr="00AC365B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16C7B9FD" w14:textId="77777777" w:rsidR="00FA3ECC" w:rsidRPr="004A4BD3" w:rsidRDefault="00FA3ECC">
      <w:pPr>
        <w:rPr>
          <w:rFonts w:asciiTheme="majorBidi" w:hAnsiTheme="majorBidi" w:cstheme="majorBidi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4343"/>
      </w:tblGrid>
      <w:tr w:rsidR="00434048" w:rsidRPr="00AC365B" w14:paraId="4A58566D" w14:textId="77777777" w:rsidTr="005601E3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0736D4F0" w14:textId="3FBB72AD" w:rsidR="00434048" w:rsidRPr="00AC365B" w:rsidRDefault="00434048" w:rsidP="00B2036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5D93AD3D" w14:textId="77777777" w:rsidR="00434048" w:rsidRPr="00AC365B" w:rsidRDefault="00434048" w:rsidP="00434048">
            <w:pPr>
              <w:tabs>
                <w:tab w:val="left" w:pos="540"/>
              </w:tabs>
              <w:spacing w:line="240" w:lineRule="auto"/>
              <w:ind w:left="-149" w:right="-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  <w:r w:rsidRPr="00AC365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343" w:type="dxa"/>
            <w:shd w:val="clear" w:color="auto" w:fill="auto"/>
            <w:vAlign w:val="bottom"/>
          </w:tcPr>
          <w:p w14:paraId="0569E3E4" w14:textId="18C6E3A1" w:rsidR="00434048" w:rsidRPr="00AC365B" w:rsidRDefault="00434048" w:rsidP="004340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434048" w:rsidRPr="00AC365B" w14:paraId="60F0F3E9" w14:textId="77777777" w:rsidTr="005601E3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39F88112" w14:textId="152B1ABC" w:rsidR="00434048" w:rsidRPr="00AC365B" w:rsidRDefault="00B2036F" w:rsidP="00B2036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0D7C517B" w14:textId="77777777" w:rsidR="00434048" w:rsidRPr="00AC365B" w:rsidRDefault="00434048" w:rsidP="004340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AC365B">
              <w:rPr>
                <w:rFonts w:ascii="Angsana New" w:hAnsi="Angsana New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43" w:type="dxa"/>
            <w:shd w:val="clear" w:color="auto" w:fill="auto"/>
            <w:vAlign w:val="bottom"/>
          </w:tcPr>
          <w:p w14:paraId="754E892A" w14:textId="21175F46" w:rsidR="00434048" w:rsidRPr="00AC365B" w:rsidRDefault="00B2036F" w:rsidP="00B2036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34048" w:rsidRPr="00AC365B" w14:paraId="45BA51DA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16CA21F7" w14:textId="77777777" w:rsidR="00434048" w:rsidRPr="00AC365B" w:rsidRDefault="00434048" w:rsidP="004340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6385BEEB" w14:textId="77777777" w:rsidR="00434048" w:rsidRPr="00AC365B" w:rsidRDefault="00434048" w:rsidP="004340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1CFA346F" w14:textId="78024CE4" w:rsidR="00434048" w:rsidRPr="00AC365B" w:rsidRDefault="00434048" w:rsidP="003461D5">
            <w:pPr>
              <w:tabs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3461D5" w:rsidRPr="00AC365B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</w:t>
            </w:r>
            <w:r w:rsidRPr="00AC365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AC365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26920" w:rsidRPr="00AC365B" w14:paraId="2FD85FF4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21459E88" w14:textId="77777777" w:rsidR="00726920" w:rsidRPr="00AC365B" w:rsidRDefault="00726920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DF8779" w14:textId="77777777" w:rsidR="00726920" w:rsidRPr="00AC365B" w:rsidRDefault="00726920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343" w:type="dxa"/>
            <w:shd w:val="clear" w:color="auto" w:fill="auto"/>
          </w:tcPr>
          <w:p w14:paraId="485CEC0C" w14:textId="77777777" w:rsidR="00726920" w:rsidRPr="00AC365B" w:rsidRDefault="00726920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434048" w:rsidRPr="00AC365B" w14:paraId="675012F8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4BC8C8A1" w14:textId="77777777" w:rsidR="00434048" w:rsidRPr="00AC365B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70C598BC" w14:textId="77777777" w:rsidR="00434048" w:rsidRPr="00AC365B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43" w:type="dxa"/>
            <w:shd w:val="clear" w:color="auto" w:fill="auto"/>
          </w:tcPr>
          <w:p w14:paraId="678152BD" w14:textId="77777777" w:rsidR="00434048" w:rsidRPr="00AC365B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5D0A" w:rsidRPr="00AC365B" w14:paraId="1FB4B311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5188E232" w14:textId="4DF0F291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มหาวิทยาลัยเนชั่น</w:t>
            </w:r>
          </w:p>
        </w:tc>
        <w:tc>
          <w:tcPr>
            <w:tcW w:w="1350" w:type="dxa"/>
            <w:shd w:val="clear" w:color="auto" w:fill="auto"/>
          </w:tcPr>
          <w:p w14:paraId="0B5A705C" w14:textId="2F9690A6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279524E2" w14:textId="61763B6D" w:rsidR="00D95D0A" w:rsidRPr="00AC365B" w:rsidRDefault="00D95D0A" w:rsidP="001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8" w:hanging="14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เป็นมหาวิทยาลัยที่บริษัท เนชั่น ยู จำกัด รับโอนใบอนุญาต </w:t>
            </w: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กลุ่มบริษัทขายเงินลงทุนนี้เมื่อวันที่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25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2561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5D0A" w:rsidRPr="00AC365B" w14:paraId="0B89BD6B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05F4AD08" w14:textId="2BD34773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1350" w:type="dxa"/>
            <w:shd w:val="clear" w:color="auto" w:fill="auto"/>
          </w:tcPr>
          <w:p w14:paraId="169EC5D4" w14:textId="44ACB68D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64181926" w14:textId="519AA3E9" w:rsidR="00D95D0A" w:rsidRPr="00AC365B" w:rsidRDefault="00D95D0A" w:rsidP="00A4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8" w:hanging="1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เป็นบริษัทที่บริษัท เนชั่น บรอดแคสติ้ง</w:t>
            </w:r>
            <w:r w:rsidR="00A77373"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>คอร์ปอเรชั่น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จำกัด (มหาชน) ถือหุ้นร้อยละ </w:t>
            </w:r>
            <w:r w:rsidR="000C653B" w:rsidRPr="000C653B">
              <w:rPr>
                <w:rFonts w:ascii="Angsana New" w:hAnsi="Angsana New"/>
                <w:spacing w:val="-10"/>
                <w:sz w:val="30"/>
                <w:szCs w:val="30"/>
              </w:rPr>
              <w:t>99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>.</w:t>
            </w:r>
            <w:r w:rsidR="000C653B" w:rsidRPr="000C653B">
              <w:rPr>
                <w:rFonts w:ascii="Angsana New" w:hAnsi="Angsana New"/>
                <w:spacing w:val="-10"/>
                <w:sz w:val="30"/>
                <w:szCs w:val="30"/>
              </w:rPr>
              <w:t>99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และมี</w:t>
            </w:r>
            <w:r w:rsidR="00A43304"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กรรมการ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D95D0A" w:rsidRPr="00AC365B" w14:paraId="0C40554E" w14:textId="77777777" w:rsidTr="005E4764">
        <w:trPr>
          <w:trHeight w:val="173"/>
        </w:trPr>
        <w:tc>
          <w:tcPr>
            <w:tcW w:w="3510" w:type="dxa"/>
            <w:shd w:val="clear" w:color="auto" w:fill="auto"/>
          </w:tcPr>
          <w:p w14:paraId="2085C26B" w14:textId="77777777" w:rsidR="00D95D0A" w:rsidRPr="005E4764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3" w:hanging="293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6803AC4" w14:textId="77777777" w:rsidR="00D95D0A" w:rsidRPr="005E4764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343" w:type="dxa"/>
            <w:shd w:val="clear" w:color="auto" w:fill="auto"/>
          </w:tcPr>
          <w:p w14:paraId="405B5E60" w14:textId="77777777" w:rsidR="00D95D0A" w:rsidRPr="005E4764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95D0A" w:rsidRPr="00AC365B" w14:paraId="713D73CC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2FA303AC" w14:textId="3CE7A7E6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3" w:hanging="29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BD0A86A" w14:textId="1E20EF49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3" w:type="dxa"/>
            <w:shd w:val="clear" w:color="auto" w:fill="auto"/>
          </w:tcPr>
          <w:p w14:paraId="2ED9B690" w14:textId="708876FE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0A" w:rsidRPr="00AC365B" w14:paraId="1B6C6A82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5D904FDF" w14:textId="34153E3D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พอร์ทัล จำกัด </w:t>
            </w:r>
          </w:p>
        </w:tc>
        <w:tc>
          <w:tcPr>
            <w:tcW w:w="1350" w:type="dxa"/>
            <w:shd w:val="clear" w:color="auto" w:fill="auto"/>
          </w:tcPr>
          <w:p w14:paraId="0454F41C" w14:textId="2E018653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4A257E55" w14:textId="6F3B1439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เป็นกิจการที่เกี่ยวข้องกัน โดยบริษัท คมชัดลึก มีเดีย จำกัด ถือหุ้นร้อยละ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19</w:t>
            </w:r>
            <w:r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D95D0A" w:rsidRPr="00AC365B" w14:paraId="3646066D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626B1C09" w14:textId="41FB6AF2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421F6434" w14:textId="377144F0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4953FE0D" w14:textId="6D9F1DAF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เป็นบริษัทที่มีผู้ถือหุ้นร่วมกัน</w:t>
            </w:r>
          </w:p>
        </w:tc>
      </w:tr>
      <w:tr w:rsidR="00D95D0A" w:rsidRPr="00AC365B" w14:paraId="597140B7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62FB44A4" w14:textId="4D0581D2" w:rsidR="00D95D0A" w:rsidRPr="00AC365B" w:rsidRDefault="00D95D0A" w:rsidP="00F86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โกลบอล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เอ็ดดูเทนเมนท์ </w:t>
            </w:r>
            <w:r w:rsidR="00F86B2C" w:rsidRPr="00AC365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5C852862" w14:textId="24970297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7B6B2B83" w14:textId="30D5F54C" w:rsidR="00D95D0A" w:rsidRPr="00AC365B" w:rsidRDefault="00D95D0A" w:rsidP="00A9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เป็นบริษัทที่บริษัท เนชั่น อินเตอร์เนชั่นแนล  เอ็ดดูเทนเมนท์ จำกัด (มหาชน) ถือหุ้นร้อยละ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99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74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  <w:r w:rsidR="009B528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B5283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กลุ่มบริษัทขายเงินลงทุนนี้เมื่อวันที่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14</w:t>
            </w:r>
            <w:r w:rsidR="009B5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5283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2562</w:t>
            </w:r>
            <w:r w:rsidR="009B52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42C90" w:rsidRPr="00AC365B" w14:paraId="709D2A8A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436620F2" w14:textId="6D0553AD" w:rsidR="00642C90" w:rsidRDefault="00642C90" w:rsidP="00F86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42C90">
              <w:rPr>
                <w:rFonts w:ascii="Angsana New" w:hAnsi="Angsana New"/>
                <w:sz w:val="30"/>
                <w:szCs w:val="30"/>
                <w:cs/>
              </w:rPr>
              <w:t>บริษัท นิวส์ เน็ตเวิร์ค คอร์ปอเรชั่น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00AABD8" w14:textId="12B990E6" w:rsidR="00642C90" w:rsidRPr="00AC365B" w:rsidRDefault="00642C90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746F65B1" w14:textId="3837CA2A" w:rsidR="00642C90" w:rsidRPr="00AC365B" w:rsidRDefault="00642C90" w:rsidP="00A9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767B11" w:rsidRPr="00AC365B" w14:paraId="07E2DC5D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14516FE6" w14:textId="7C2BEF4F" w:rsidR="00767B11" w:rsidRPr="00AC365B" w:rsidRDefault="00767B11" w:rsidP="00F86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ฐานเศรษฐกิจ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มัลติมีเดีย จำกัด</w:t>
            </w:r>
          </w:p>
        </w:tc>
        <w:tc>
          <w:tcPr>
            <w:tcW w:w="1350" w:type="dxa"/>
            <w:shd w:val="clear" w:color="auto" w:fill="auto"/>
          </w:tcPr>
          <w:p w14:paraId="133E7D36" w14:textId="73F89447" w:rsidR="00767B11" w:rsidRPr="00AC365B" w:rsidRDefault="00642C90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5F562C00" w14:textId="6246D086" w:rsidR="00767B11" w:rsidRPr="00AC365B" w:rsidRDefault="00767B11" w:rsidP="00A9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เป็นบริษัทที่มีผู้ถือหุ้นร่วมกัน</w:t>
            </w:r>
          </w:p>
        </w:tc>
      </w:tr>
      <w:tr w:rsidR="00767B11" w:rsidRPr="00AC365B" w14:paraId="5C5CD55A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63979553" w14:textId="5C9736D6" w:rsidR="00767B11" w:rsidRPr="00AC365B" w:rsidRDefault="00767B11" w:rsidP="00F86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กรีน เน็ต </w:t>
            </w:r>
            <w:r>
              <w:rPr>
                <w:rFonts w:ascii="Angsana New" w:hAnsi="Angsana New"/>
                <w:sz w:val="30"/>
                <w:szCs w:val="30"/>
              </w:rPr>
              <w:t xml:space="preserve">1282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49488DE8" w14:textId="225D67FF" w:rsidR="00767B11" w:rsidRPr="00AC365B" w:rsidRDefault="00642C90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7F78E7AD" w14:textId="5671F58E" w:rsidR="00767B11" w:rsidRPr="00AC365B" w:rsidRDefault="00767B11" w:rsidP="00A9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เป็นบริษัทที่มีผู้ถือหุ้นร่วมกัน</w:t>
            </w:r>
          </w:p>
        </w:tc>
      </w:tr>
      <w:tr w:rsidR="00D95D0A" w:rsidRPr="00AC365B" w14:paraId="13B4D4D1" w14:textId="77777777" w:rsidTr="003461D5">
        <w:trPr>
          <w:trHeight w:val="20"/>
        </w:trPr>
        <w:tc>
          <w:tcPr>
            <w:tcW w:w="3510" w:type="dxa"/>
            <w:shd w:val="clear" w:color="auto" w:fill="auto"/>
          </w:tcPr>
          <w:p w14:paraId="293EB8B9" w14:textId="1D9285E3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350" w:type="dxa"/>
            <w:shd w:val="clear" w:color="auto" w:fill="auto"/>
          </w:tcPr>
          <w:p w14:paraId="66414D39" w14:textId="0E15431C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723C7080" w14:textId="2EB1F206" w:rsidR="00D95D0A" w:rsidRPr="00AC365B" w:rsidRDefault="00D95D0A" w:rsidP="00D9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</w:t>
            </w:r>
          </w:p>
        </w:tc>
      </w:tr>
    </w:tbl>
    <w:p w14:paraId="3398A95D" w14:textId="77F3DA47" w:rsidR="004D27E4" w:rsidRPr="00AC365B" w:rsidRDefault="004D27E4" w:rsidP="00707087">
      <w:pPr>
        <w:tabs>
          <w:tab w:val="left" w:pos="540"/>
        </w:tabs>
        <w:spacing w:line="240" w:lineRule="auto"/>
        <w:rPr>
          <w:sz w:val="2"/>
          <w:szCs w:val="2"/>
        </w:rPr>
      </w:pPr>
    </w:p>
    <w:p w14:paraId="6109CA74" w14:textId="4FA8BD4D" w:rsidR="006C56EB" w:rsidRPr="00AC365B" w:rsidRDefault="006C56EB" w:rsidP="00707087">
      <w:pPr>
        <w:tabs>
          <w:tab w:val="left" w:pos="540"/>
        </w:tabs>
        <w:spacing w:line="240" w:lineRule="auto"/>
        <w:rPr>
          <w:sz w:val="2"/>
          <w:szCs w:val="2"/>
        </w:rPr>
      </w:pPr>
    </w:p>
    <w:p w14:paraId="4237D20A" w14:textId="31BF29CF" w:rsidR="004A4BD3" w:rsidRPr="004A4BD3" w:rsidRDefault="004A4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4"/>
          <w:sz w:val="8"/>
          <w:szCs w:val="8"/>
          <w:cs/>
        </w:rPr>
      </w:pPr>
    </w:p>
    <w:p w14:paraId="7C605E41" w14:textId="572F074C" w:rsidR="006C56EB" w:rsidRPr="00AC365B" w:rsidRDefault="006C56EB" w:rsidP="006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AC365B">
        <w:rPr>
          <w:rFonts w:ascii="Angsana New" w:hAnsi="Angsana New"/>
          <w:b/>
          <w:spacing w:val="4"/>
          <w:sz w:val="30"/>
          <w:szCs w:val="30"/>
          <w:cs/>
        </w:rPr>
        <w:lastRenderedPageBreak/>
        <w:t>นโยบายการกำหนดราคาสำหรับรายการกับกิจการที่เกี่ยวข้องกันอธิบายได้ดังต่อไปนี้</w:t>
      </w:r>
    </w:p>
    <w:p w14:paraId="267F9A39" w14:textId="084C50B5" w:rsidR="006C56EB" w:rsidRPr="00AC365B" w:rsidRDefault="006C56EB" w:rsidP="006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6210"/>
      </w:tblGrid>
      <w:tr w:rsidR="006C56EB" w:rsidRPr="00AC365B" w14:paraId="4FFA8C15" w14:textId="77777777" w:rsidTr="00C1687F">
        <w:tc>
          <w:tcPr>
            <w:tcW w:w="3150" w:type="dxa"/>
          </w:tcPr>
          <w:p w14:paraId="6AA99952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10" w:type="dxa"/>
          </w:tcPr>
          <w:p w14:paraId="076BDC99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C56EB" w:rsidRPr="00AC365B" w14:paraId="70C2A241" w14:textId="77777777" w:rsidTr="00C1687F">
        <w:tc>
          <w:tcPr>
            <w:tcW w:w="3150" w:type="dxa"/>
          </w:tcPr>
          <w:p w14:paraId="59DCEBCD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210" w:type="dxa"/>
          </w:tcPr>
          <w:p w14:paraId="0B4F0013" w14:textId="77777777" w:rsidR="006C56EB" w:rsidRPr="00AC365B" w:rsidRDefault="006C56EB" w:rsidP="00C1687F">
            <w:pPr>
              <w:pStyle w:val="a4"/>
              <w:widowControl/>
              <w:tabs>
                <w:tab w:val="clear" w:pos="1080"/>
              </w:tabs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</w:pPr>
            <w:r w:rsidRPr="00AC365B"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  <w:t>ราคาซื้อขายทางการค้าปกติและ</w:t>
            </w:r>
            <w:r w:rsidRPr="00AC365B">
              <w:rPr>
                <w:rFonts w:ascii="Angsana New" w:hAnsi="Angsana New" w:cs="Angsana New"/>
                <w:spacing w:val="-6"/>
                <w:cs/>
              </w:rPr>
              <w:t>ตามอัตราที่ตกลงร่วมกัน</w:t>
            </w:r>
          </w:p>
        </w:tc>
      </w:tr>
      <w:tr w:rsidR="006C56EB" w:rsidRPr="00AC365B" w14:paraId="0AA9FC86" w14:textId="77777777" w:rsidTr="00C1687F">
        <w:tc>
          <w:tcPr>
            <w:tcW w:w="3150" w:type="dxa"/>
          </w:tcPr>
          <w:p w14:paraId="75D79125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6210" w:type="dxa"/>
          </w:tcPr>
          <w:p w14:paraId="69E82A41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อัตราต้นทุนปันส่วนตามราคาทุนที่เกิดขึ้นจริงและตามอัตราที่ตกลงร่วมกัน</w:t>
            </w:r>
          </w:p>
        </w:tc>
      </w:tr>
      <w:tr w:rsidR="006C56EB" w:rsidRPr="00AC365B" w14:paraId="6F7FB9C2" w14:textId="77777777" w:rsidTr="00C1687F">
        <w:tc>
          <w:tcPr>
            <w:tcW w:w="3150" w:type="dxa"/>
          </w:tcPr>
          <w:p w14:paraId="36494C4A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6210" w:type="dxa"/>
          </w:tcPr>
          <w:p w14:paraId="350081C9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6C56EB" w:rsidRPr="00AC365B" w14:paraId="224DACBB" w14:textId="77777777" w:rsidTr="00C1687F">
        <w:tc>
          <w:tcPr>
            <w:tcW w:w="3150" w:type="dxa"/>
          </w:tcPr>
          <w:p w14:paraId="12063B18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210" w:type="dxa"/>
          </w:tcPr>
          <w:p w14:paraId="1415C5B0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6C56EB" w:rsidRPr="00AC365B" w14:paraId="1399082E" w14:textId="77777777" w:rsidTr="00C1687F">
        <w:tc>
          <w:tcPr>
            <w:tcW w:w="3150" w:type="dxa"/>
          </w:tcPr>
          <w:p w14:paraId="18E859D4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10" w:type="dxa"/>
          </w:tcPr>
          <w:p w14:paraId="24CACFF7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ตามที่ประกาศจ่ายในรายงานการประชุมผู้ถือหุ้น</w:t>
            </w:r>
          </w:p>
        </w:tc>
      </w:tr>
      <w:tr w:rsidR="006C56EB" w:rsidRPr="00AC365B" w14:paraId="5C0F87D1" w14:textId="77777777" w:rsidTr="00C1687F">
        <w:tc>
          <w:tcPr>
            <w:tcW w:w="3150" w:type="dxa"/>
          </w:tcPr>
          <w:p w14:paraId="70DB9131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0" w:type="dxa"/>
          </w:tcPr>
          <w:p w14:paraId="325E05C1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6C56EB" w:rsidRPr="00AC365B" w14:paraId="0C60C75E" w14:textId="77777777" w:rsidTr="00C1687F">
        <w:tc>
          <w:tcPr>
            <w:tcW w:w="3150" w:type="dxa"/>
          </w:tcPr>
          <w:p w14:paraId="5ADA3A6F" w14:textId="2616F80B" w:rsidR="006C56EB" w:rsidRPr="00AC365B" w:rsidRDefault="009B5283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 w:rsidR="006C56EB" w:rsidRPr="00AC365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88575B" w:rsidRPr="00AC365B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  <w:p w14:paraId="0100A88B" w14:textId="7DC5BE00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6210" w:type="dxa"/>
          </w:tcPr>
          <w:p w14:paraId="114E8569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6C56EB" w:rsidRPr="00AC365B" w14:paraId="29A6E749" w14:textId="77777777" w:rsidTr="00C1687F">
        <w:tc>
          <w:tcPr>
            <w:tcW w:w="3150" w:type="dxa"/>
          </w:tcPr>
          <w:p w14:paraId="77CD254B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10" w:type="dxa"/>
          </w:tcPr>
          <w:p w14:paraId="141CA306" w14:textId="77777777" w:rsidR="006C56EB" w:rsidRPr="00AC365B" w:rsidRDefault="006C56E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อัตราที่ตกลงกันตามสัญญา</w:t>
            </w:r>
          </w:p>
        </w:tc>
      </w:tr>
    </w:tbl>
    <w:p w14:paraId="72C0D49E" w14:textId="77777777" w:rsidR="006C56EB" w:rsidRPr="00AC365B" w:rsidRDefault="006C56EB" w:rsidP="006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2"/>
          <w:szCs w:val="2"/>
        </w:rPr>
      </w:pPr>
    </w:p>
    <w:p w14:paraId="3E4353C3" w14:textId="77777777" w:rsidR="006C56EB" w:rsidRPr="00AC365B" w:rsidRDefault="006C56EB" w:rsidP="00C4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sz w:val="30"/>
          <w:szCs w:val="30"/>
        </w:rPr>
      </w:pPr>
    </w:p>
    <w:p w14:paraId="7A772F51" w14:textId="6CC2CF26" w:rsidR="00F96459" w:rsidRPr="00AC365B" w:rsidRDefault="00B23D90" w:rsidP="00C4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sz w:val="30"/>
          <w:szCs w:val="30"/>
        </w:rPr>
      </w:pPr>
      <w:r w:rsidRPr="00AC365B">
        <w:rPr>
          <w:rFonts w:ascii="Angsana New" w:hAnsi="Angsana New"/>
          <w:b/>
          <w:sz w:val="30"/>
          <w:szCs w:val="30"/>
          <w:cs/>
        </w:rPr>
        <w:t>รายการที่สำคัญ</w:t>
      </w:r>
      <w:r w:rsidR="001C16AC" w:rsidRPr="00AC365B">
        <w:rPr>
          <w:rFonts w:ascii="Angsana New" w:hAnsi="Angsana New"/>
          <w:b/>
          <w:sz w:val="30"/>
          <w:szCs w:val="30"/>
          <w:cs/>
        </w:rPr>
        <w:t>กับ</w:t>
      </w:r>
      <w:r w:rsidR="00E7010C" w:rsidRPr="00AC365B">
        <w:rPr>
          <w:rFonts w:ascii="Angsana New" w:hAnsi="Angsana New"/>
          <w:b/>
          <w:sz w:val="30"/>
          <w:szCs w:val="30"/>
          <w:cs/>
        </w:rPr>
        <w:t>บุคคลหรือ</w:t>
      </w:r>
      <w:r w:rsidR="001C16AC" w:rsidRPr="00AC365B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154A65" w:rsidRPr="00AC365B">
        <w:rPr>
          <w:rFonts w:ascii="Angsana New" w:hAnsi="Angsana New"/>
          <w:b/>
          <w:sz w:val="30"/>
          <w:szCs w:val="30"/>
          <w:cs/>
        </w:rPr>
        <w:t>สำหรับ</w:t>
      </w:r>
      <w:r w:rsidR="00CF38DB" w:rsidRPr="00AC365B">
        <w:rPr>
          <w:rFonts w:ascii="Angsana New" w:hAnsi="Angsana New"/>
          <w:b/>
          <w:sz w:val="30"/>
          <w:szCs w:val="30"/>
          <w:cs/>
        </w:rPr>
        <w:t>แต่ละ</w:t>
      </w:r>
      <w:r w:rsidR="006550C5" w:rsidRPr="00AC365B">
        <w:rPr>
          <w:rFonts w:ascii="Angsana New" w:hAnsi="Angsana New"/>
          <w:b/>
          <w:sz w:val="30"/>
          <w:szCs w:val="30"/>
          <w:cs/>
        </w:rPr>
        <w:t>ปี</w:t>
      </w:r>
      <w:r w:rsidR="00F96459" w:rsidRPr="00AC365B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0C653B" w:rsidRPr="00722C08">
        <w:rPr>
          <w:rFonts w:ascii="Angsana New" w:hAnsi="Angsana New"/>
          <w:bCs/>
          <w:sz w:val="30"/>
          <w:szCs w:val="30"/>
        </w:rPr>
        <w:t>31</w:t>
      </w:r>
      <w:r w:rsidR="006550C5" w:rsidRPr="00AC365B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F96459" w:rsidRPr="00AC365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1E5CCD27" w14:textId="77777777" w:rsidR="00CB5E24" w:rsidRPr="00AC365B" w:rsidRDefault="00CB5E24" w:rsidP="00C4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</w:rPr>
      </w:pPr>
    </w:p>
    <w:p w14:paraId="495F350E" w14:textId="77777777" w:rsidR="00D60B8B" w:rsidRPr="00AC365B" w:rsidRDefault="00D60B8B" w:rsidP="008F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67"/>
        <w:rPr>
          <w:rFonts w:ascii="Angsana New" w:hAnsi="Angsana New"/>
          <w:sz w:val="6"/>
          <w:szCs w:val="6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9"/>
        <w:gridCol w:w="241"/>
        <w:gridCol w:w="1080"/>
        <w:gridCol w:w="270"/>
        <w:gridCol w:w="1080"/>
      </w:tblGrid>
      <w:tr w:rsidR="00D60B8B" w:rsidRPr="00AC365B" w14:paraId="55EBF5C2" w14:textId="77777777" w:rsidTr="008F3444">
        <w:trPr>
          <w:tblHeader/>
        </w:trPr>
        <w:tc>
          <w:tcPr>
            <w:tcW w:w="4138" w:type="dxa"/>
          </w:tcPr>
          <w:p w14:paraId="64833306" w14:textId="77777777" w:rsidR="00D60B8B" w:rsidRPr="00AC365B" w:rsidRDefault="00D60B8B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14:paraId="18495E53" w14:textId="77777777" w:rsidR="00D60B8B" w:rsidRPr="00AC365B" w:rsidRDefault="00D60B8B" w:rsidP="008F344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1B45444" w14:textId="77777777" w:rsidR="00D60B8B" w:rsidRPr="00AC365B" w:rsidRDefault="00D60B8B" w:rsidP="008F344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E11A4CD" w14:textId="77777777" w:rsidR="00D60B8B" w:rsidRPr="00AC365B" w:rsidRDefault="00D60B8B" w:rsidP="008F344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3BB6" w:rsidRPr="00AC365B" w14:paraId="3E728723" w14:textId="77777777" w:rsidTr="008F3444">
        <w:trPr>
          <w:tblHeader/>
        </w:trPr>
        <w:tc>
          <w:tcPr>
            <w:tcW w:w="4138" w:type="dxa"/>
          </w:tcPr>
          <w:p w14:paraId="583FF089" w14:textId="5E8FE08B" w:rsidR="005C3BB6" w:rsidRPr="00AC365B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C653B" w:rsidRPr="000C65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3" w:type="dxa"/>
          </w:tcPr>
          <w:p w14:paraId="27FBA88A" w14:textId="47EC6F5D" w:rsidR="005C3BB6" w:rsidRPr="00AC365B" w:rsidRDefault="000C653B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7C7D77C4" w14:textId="77777777" w:rsidR="005C3BB6" w:rsidRPr="00AC365B" w:rsidRDefault="005C3BB6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689EE6" w14:textId="46266DF8" w:rsidR="005C3BB6" w:rsidRPr="00AC365B" w:rsidRDefault="000C653B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14:paraId="6CA4D1C4" w14:textId="77777777" w:rsidR="005C3BB6" w:rsidRPr="00AC365B" w:rsidRDefault="005C3BB6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1041EB" w14:textId="2D6F9A23" w:rsidR="005C3BB6" w:rsidRPr="00AC365B" w:rsidRDefault="000C653B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CBD95A3" w14:textId="77777777" w:rsidR="005C3BB6" w:rsidRPr="00AC365B" w:rsidRDefault="005C3BB6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249B6" w14:textId="159CD206" w:rsidR="005C3BB6" w:rsidRPr="00AC365B" w:rsidRDefault="000C653B" w:rsidP="008F344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C3BB6" w:rsidRPr="00AC365B" w14:paraId="72BC12DA" w14:textId="77777777" w:rsidTr="008F3444">
        <w:trPr>
          <w:trHeight w:val="317"/>
          <w:tblHeader/>
        </w:trPr>
        <w:tc>
          <w:tcPr>
            <w:tcW w:w="4138" w:type="dxa"/>
          </w:tcPr>
          <w:p w14:paraId="4AB71026" w14:textId="26382C9D" w:rsidR="005C3BB6" w:rsidRPr="00AC365B" w:rsidRDefault="007318DE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5137" w:type="dxa"/>
            <w:gridSpan w:val="8"/>
          </w:tcPr>
          <w:p w14:paraId="6BF36023" w14:textId="77777777" w:rsidR="005C3BB6" w:rsidRPr="00AC365B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0DEA" w:rsidRPr="00AC365B" w14:paraId="7C2D8C04" w14:textId="77777777" w:rsidTr="008F3444">
        <w:tc>
          <w:tcPr>
            <w:tcW w:w="4138" w:type="dxa"/>
          </w:tcPr>
          <w:p w14:paraId="30918121" w14:textId="5414426C" w:rsidR="00200DEA" w:rsidRPr="00AC365B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83" w:type="dxa"/>
          </w:tcPr>
          <w:p w14:paraId="59138D54" w14:textId="77777777" w:rsidR="00200DEA" w:rsidRPr="00AC365B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E21AE26" w14:textId="77777777" w:rsidR="00200DEA" w:rsidRPr="00AC365B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D22D174" w14:textId="77777777" w:rsidR="00200DEA" w:rsidRPr="00AC365B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BCA2D53" w14:textId="77777777" w:rsidR="00200DEA" w:rsidRPr="00AC365B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9AF5B" w14:textId="77777777" w:rsidR="00200DEA" w:rsidRPr="00AC365B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9069C" w14:textId="77777777" w:rsidR="00200DEA" w:rsidRPr="00AC365B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F4C44" w14:textId="77777777" w:rsidR="00200DEA" w:rsidRPr="00AC365B" w:rsidRDefault="00200DEA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BB6" w:rsidRPr="00AC365B" w14:paraId="1A823F71" w14:textId="77777777" w:rsidTr="008F3444">
        <w:tc>
          <w:tcPr>
            <w:tcW w:w="4138" w:type="dxa"/>
          </w:tcPr>
          <w:p w14:paraId="342C2404" w14:textId="77777777" w:rsidR="005C3BB6" w:rsidRPr="00AC365B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3" w:type="dxa"/>
          </w:tcPr>
          <w:p w14:paraId="1C6E79CF" w14:textId="77777777" w:rsidR="005C3BB6" w:rsidRPr="00AC365B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543B132" w14:textId="77777777" w:rsidR="005C3BB6" w:rsidRPr="00AC365B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0F1B172" w14:textId="77777777" w:rsidR="005C3BB6" w:rsidRPr="00AC365B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3311390" w14:textId="77777777" w:rsidR="005C3BB6" w:rsidRPr="00AC365B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88182" w14:textId="77777777" w:rsidR="005C3BB6" w:rsidRPr="00AC365B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D3E5A" w14:textId="77777777" w:rsidR="005C3BB6" w:rsidRPr="00AC365B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DF2A3" w14:textId="77777777" w:rsidR="005C3BB6" w:rsidRPr="00AC365B" w:rsidRDefault="005C3BB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41F" w:rsidRPr="00AC365B" w14:paraId="55C3F3CA" w14:textId="77777777" w:rsidTr="008F3444">
        <w:tc>
          <w:tcPr>
            <w:tcW w:w="4138" w:type="dxa"/>
          </w:tcPr>
          <w:p w14:paraId="11C89EEE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885D1DF" w14:textId="2695B020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0D147CF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7BC83FA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61FD501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B5044" w14:textId="30AED972" w:rsidR="0050341F" w:rsidRPr="00AC365B" w:rsidRDefault="000C653B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126</w:t>
            </w:r>
            <w:r w:rsidR="0050341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70" w:type="dxa"/>
          </w:tcPr>
          <w:p w14:paraId="448336CA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9C769" w14:textId="4E1FD9A6" w:rsidR="0050341F" w:rsidRPr="00AC365B" w:rsidRDefault="000C653B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200</w:t>
            </w:r>
            <w:r w:rsidR="0050341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50341F" w:rsidRPr="00AC365B" w14:paraId="396816A6" w14:textId="77777777" w:rsidTr="008F3444">
        <w:tc>
          <w:tcPr>
            <w:tcW w:w="4138" w:type="dxa"/>
          </w:tcPr>
          <w:p w14:paraId="596C74E8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30CDD108" w14:textId="57928953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2D8F732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38902A75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DB9968F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1AD70" w14:textId="4BD72D72" w:rsidR="0050341F" w:rsidRPr="00AC365B" w:rsidRDefault="000C653B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50341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3DF77216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08C02" w14:textId="74F5C9CF" w:rsidR="0050341F" w:rsidRPr="00AC365B" w:rsidRDefault="000C653B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</w:t>
            </w:r>
            <w:r w:rsidR="0050341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088</w:t>
            </w:r>
          </w:p>
        </w:tc>
      </w:tr>
      <w:tr w:rsidR="0050341F" w:rsidRPr="00AC365B" w14:paraId="5A1B5D4A" w14:textId="77777777" w:rsidTr="008F3444">
        <w:tc>
          <w:tcPr>
            <w:tcW w:w="4138" w:type="dxa"/>
          </w:tcPr>
          <w:p w14:paraId="6939A3B0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6349786B" w14:textId="2BAB1CDB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49D86C7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A4834F7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F24DC2B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1F41F4" w14:textId="29D3E5BB" w:rsidR="0050341F" w:rsidRPr="00AC365B" w:rsidRDefault="0050341F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31E96F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51F38" w14:textId="3211BDE7" w:rsidR="0050341F" w:rsidRPr="00AC365B" w:rsidRDefault="000C653B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47</w:t>
            </w:r>
            <w:r w:rsidR="0050341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50341F" w:rsidRPr="00AC365B" w14:paraId="061123EA" w14:textId="77777777" w:rsidTr="008F3444">
        <w:tc>
          <w:tcPr>
            <w:tcW w:w="4138" w:type="dxa"/>
          </w:tcPr>
          <w:p w14:paraId="66D6D7B1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5B1D8C26" w14:textId="5E7EC005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7966865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02FB553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14BE155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04BDB" w14:textId="19392DF7" w:rsidR="0050341F" w:rsidRPr="00AC365B" w:rsidRDefault="000C653B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  <w:r w:rsidR="0050341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673AC77B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398FE" w14:textId="1E993664" w:rsidR="0050341F" w:rsidRPr="00AC365B" w:rsidRDefault="0050341F" w:rsidP="0037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341F" w:rsidRPr="00AC365B" w14:paraId="47A67715" w14:textId="77777777" w:rsidTr="008F3444">
        <w:tc>
          <w:tcPr>
            <w:tcW w:w="4138" w:type="dxa"/>
          </w:tcPr>
          <w:p w14:paraId="461427E1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0E4AB829" w14:textId="3F995E14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387B311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7ED7987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C5C0E88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62CC2" w14:textId="76EF75F4" w:rsidR="0050341F" w:rsidRPr="00AC365B" w:rsidRDefault="000C653B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0C0FCE8B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36996" w14:textId="0966AFED" w:rsidR="0050341F" w:rsidRPr="00AC365B" w:rsidRDefault="000C653B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50341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50341F" w:rsidRPr="00AC365B" w14:paraId="7A8A4F83" w14:textId="77777777" w:rsidTr="008F3444">
        <w:tc>
          <w:tcPr>
            <w:tcW w:w="4138" w:type="dxa"/>
          </w:tcPr>
          <w:p w14:paraId="5833476E" w14:textId="5EF8EAE4" w:rsidR="0050341F" w:rsidRPr="00AC365B" w:rsidRDefault="009B5283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 w:rsidR="0050341F" w:rsidRPr="00AC365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88575B" w:rsidRPr="00AC365B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  <w:p w14:paraId="424828E4" w14:textId="0B8A9814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  ในการบริหาร</w:t>
            </w:r>
          </w:p>
        </w:tc>
        <w:tc>
          <w:tcPr>
            <w:tcW w:w="1083" w:type="dxa"/>
          </w:tcPr>
          <w:p w14:paraId="79BAEC12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559C2D" w14:textId="12FF6155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0555306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80505AA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5EDD82" w14:textId="1B4BDA5E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6646CEA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1EA13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B318B0" w14:textId="40EDC00F" w:rsidR="0050341F" w:rsidRPr="00AC365B" w:rsidRDefault="000C653B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2C6DCF3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B0138" w14:textId="77777777" w:rsidR="0050341F" w:rsidRPr="00AC365B" w:rsidRDefault="0050341F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1714EA" w14:textId="51D20AEC" w:rsidR="0050341F" w:rsidRPr="00AC365B" w:rsidRDefault="000C653B" w:rsidP="0050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50341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</w:tbl>
    <w:p w14:paraId="2F537A78" w14:textId="23C44267" w:rsidR="00192166" w:rsidRPr="00AC365B" w:rsidRDefault="00192166" w:rsidP="008F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p w14:paraId="3B341E3E" w14:textId="77777777" w:rsidR="00192166" w:rsidRPr="00AC365B" w:rsidRDefault="00192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  <w:r w:rsidRPr="00AC365B">
        <w:rPr>
          <w:sz w:val="10"/>
          <w:szCs w:val="1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00"/>
        <w:gridCol w:w="14"/>
        <w:gridCol w:w="236"/>
        <w:gridCol w:w="1080"/>
        <w:gridCol w:w="270"/>
        <w:gridCol w:w="1080"/>
      </w:tblGrid>
      <w:tr w:rsidR="00192166" w:rsidRPr="00AC365B" w14:paraId="6836F92A" w14:textId="77777777" w:rsidTr="001519D1">
        <w:tc>
          <w:tcPr>
            <w:tcW w:w="4140" w:type="dxa"/>
          </w:tcPr>
          <w:p w14:paraId="394CC5CB" w14:textId="6E7CCD4C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4" w:type="dxa"/>
            <w:gridSpan w:val="4"/>
          </w:tcPr>
          <w:p w14:paraId="467D0C84" w14:textId="484D1F07" w:rsidR="00192166" w:rsidRPr="00AC365B" w:rsidRDefault="00192166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655F3FA" w14:textId="77777777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65BE00" w14:textId="67FCA144" w:rsidR="00192166" w:rsidRPr="00AC365B" w:rsidRDefault="00192166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2166" w:rsidRPr="00AC365B" w14:paraId="47978597" w14:textId="77777777" w:rsidTr="001519D1">
        <w:tc>
          <w:tcPr>
            <w:tcW w:w="4140" w:type="dxa"/>
          </w:tcPr>
          <w:p w14:paraId="3E5DE635" w14:textId="0FE10583" w:rsidR="00192166" w:rsidRPr="00AC365B" w:rsidRDefault="00192166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C653B" w:rsidRPr="000C65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355574C" w14:textId="6655730E" w:rsidR="00192166" w:rsidRPr="00AC365B" w:rsidRDefault="000C653B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C02C27E" w14:textId="77777777" w:rsidR="00192166" w:rsidRPr="00AC365B" w:rsidRDefault="00192166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0EC4B58" w14:textId="656B750A" w:rsidR="00192166" w:rsidRPr="00AC365B" w:rsidRDefault="000C653B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4133447" w14:textId="77777777" w:rsidR="00192166" w:rsidRPr="00AC365B" w:rsidRDefault="00192166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9624F" w14:textId="57BA6709" w:rsidR="00192166" w:rsidRPr="00AC365B" w:rsidRDefault="000C653B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BCD345C" w14:textId="77777777" w:rsidR="00192166" w:rsidRPr="00AC365B" w:rsidRDefault="00192166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E8815" w14:textId="632BAA1A" w:rsidR="00192166" w:rsidRPr="00AC365B" w:rsidRDefault="000C653B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92166" w:rsidRPr="00AC365B" w14:paraId="122ED77D" w14:textId="77777777" w:rsidTr="001519D1">
        <w:tc>
          <w:tcPr>
            <w:tcW w:w="4140" w:type="dxa"/>
          </w:tcPr>
          <w:p w14:paraId="1447C7B4" w14:textId="77777777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</w:tcPr>
          <w:p w14:paraId="1147FFD9" w14:textId="36D40168" w:rsidR="00192166" w:rsidRPr="00AC365B" w:rsidRDefault="00192166" w:rsidP="0019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2166" w:rsidRPr="00AC365B" w14:paraId="73026C5B" w14:textId="77777777" w:rsidTr="001519D1">
        <w:tc>
          <w:tcPr>
            <w:tcW w:w="4140" w:type="dxa"/>
          </w:tcPr>
          <w:p w14:paraId="7DB0F09E" w14:textId="30A8CEB6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80BE027" w14:textId="77777777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2EA4B" w14:textId="77777777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7032CF0" w14:textId="77777777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FF064" w14:textId="77777777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61A2C" w14:textId="77777777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6EEE9" w14:textId="77777777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85430" w14:textId="77777777" w:rsidR="00192166" w:rsidRPr="00AC365B" w:rsidRDefault="00192166" w:rsidP="008F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EEC" w:rsidRPr="00AC365B" w14:paraId="5B9810EB" w14:textId="77777777" w:rsidTr="001519D1">
        <w:tc>
          <w:tcPr>
            <w:tcW w:w="4140" w:type="dxa"/>
          </w:tcPr>
          <w:p w14:paraId="2001A111" w14:textId="2AFFE622" w:rsidR="00371EEC" w:rsidRPr="00AC365B" w:rsidRDefault="00371EEC" w:rsidP="0037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798CD6B9" w14:textId="72158952" w:rsidR="00371EEC" w:rsidRPr="00AC365B" w:rsidRDefault="000C653B" w:rsidP="0037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2B167756" w14:textId="77777777" w:rsidR="00371EEC" w:rsidRPr="00AC365B" w:rsidRDefault="00371EEC" w:rsidP="0037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7ECE919" w14:textId="4D852221" w:rsidR="00371EEC" w:rsidRPr="00AC365B" w:rsidRDefault="000C653B" w:rsidP="0037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36" w:type="dxa"/>
          </w:tcPr>
          <w:p w14:paraId="76B7292A" w14:textId="77777777" w:rsidR="00371EEC" w:rsidRPr="00AC365B" w:rsidRDefault="00371EEC" w:rsidP="0037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31C3A" w14:textId="7D3A0D8F" w:rsidR="00371EEC" w:rsidRPr="00AC365B" w:rsidRDefault="000C653B" w:rsidP="0037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514ED388" w14:textId="77777777" w:rsidR="00371EEC" w:rsidRPr="00AC365B" w:rsidRDefault="00371EEC" w:rsidP="0037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5E8FD" w14:textId="1BD9D702" w:rsidR="00371EEC" w:rsidRPr="00AC365B" w:rsidRDefault="000C653B" w:rsidP="0037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1519D1" w:rsidRPr="001519D1" w14:paraId="03609C4D" w14:textId="77777777" w:rsidTr="001519D1">
        <w:tc>
          <w:tcPr>
            <w:tcW w:w="4140" w:type="dxa"/>
          </w:tcPr>
          <w:p w14:paraId="4EBAD71F" w14:textId="0B98E1F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0DBA6E9" w14:textId="602FA718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359F3301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77478AB" w14:textId="4EADAAEA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4600A8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3D9EA" w14:textId="7972DC6F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551BB847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96691" w14:textId="286D2611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9D1" w:rsidRPr="001519D1" w14:paraId="0A587387" w14:textId="77777777" w:rsidTr="001519D1">
        <w:tc>
          <w:tcPr>
            <w:tcW w:w="4140" w:type="dxa"/>
          </w:tcPr>
          <w:p w14:paraId="093E2C4A" w14:textId="08F7024D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0" w:type="dxa"/>
          </w:tcPr>
          <w:p w14:paraId="3135C769" w14:textId="785302E5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72FC748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EFD0193" w14:textId="6C6164AA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325E4F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8EAEB" w14:textId="3FC56134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391AA0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F637D" w14:textId="6F2B6BB3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519D1" w:rsidRPr="001519D1" w14:paraId="01256430" w14:textId="77777777" w:rsidTr="001519D1">
        <w:tc>
          <w:tcPr>
            <w:tcW w:w="4140" w:type="dxa"/>
          </w:tcPr>
          <w:p w14:paraId="5D3BA27F" w14:textId="6400148D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88575B" w:rsidRPr="00AC365B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  <w:p w14:paraId="3DA81BED" w14:textId="11A0E1B8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  ในการบริหาร</w:t>
            </w:r>
          </w:p>
        </w:tc>
        <w:tc>
          <w:tcPr>
            <w:tcW w:w="1080" w:type="dxa"/>
          </w:tcPr>
          <w:p w14:paraId="4B81E182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44316E" w14:textId="2F4C56A5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54293D19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9F03E39" w14:textId="77777777" w:rsidR="001519D1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19D6E7" w14:textId="09576CA9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562831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22473" w14:textId="77777777" w:rsidR="001519D1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50DC8E" w14:textId="381CF278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2A1E0E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76E8F" w14:textId="77777777" w:rsidR="001519D1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D00390" w14:textId="2424C21C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BCC" w:rsidRPr="001519D1" w14:paraId="49CF10EE" w14:textId="77777777" w:rsidTr="001519D1">
        <w:tc>
          <w:tcPr>
            <w:tcW w:w="4140" w:type="dxa"/>
          </w:tcPr>
          <w:p w14:paraId="73CDED7F" w14:textId="77777777" w:rsidR="00541BCC" w:rsidRPr="0080331D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3E1D1114" w14:textId="77777777" w:rsidR="00541BCC" w:rsidRPr="0080331D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C25147D" w14:textId="77777777" w:rsidR="00541BCC" w:rsidRPr="0080331D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14" w:type="dxa"/>
            <w:gridSpan w:val="2"/>
          </w:tcPr>
          <w:p w14:paraId="358FF2A7" w14:textId="77777777" w:rsidR="00541BCC" w:rsidRPr="0080331D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6E5CB23A" w14:textId="77777777" w:rsidR="00541BCC" w:rsidRPr="0080331D" w:rsidRDefault="00541BCC" w:rsidP="0054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52E58CC" w14:textId="77777777" w:rsidR="00541BCC" w:rsidRPr="0080331D" w:rsidRDefault="00541BCC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E118286" w14:textId="77777777" w:rsidR="00541BCC" w:rsidRPr="0080331D" w:rsidRDefault="00541BCC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50C8FE42" w14:textId="77777777" w:rsidR="00541BCC" w:rsidRPr="0080331D" w:rsidRDefault="00541BCC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F71D1" w:rsidRPr="001519D1" w14:paraId="1292B0F7" w14:textId="77777777" w:rsidTr="001519D1">
        <w:tc>
          <w:tcPr>
            <w:tcW w:w="4140" w:type="dxa"/>
          </w:tcPr>
          <w:p w14:paraId="39DC3CDB" w14:textId="7F1A7775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1177899" w14:textId="3565BB8A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A6AAA" w14:textId="77777777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F5AB082" w14:textId="1AD876AD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324045" w14:textId="77777777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87720" w14:textId="7D4D80A5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EDB38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CCFF4" w14:textId="214D23D1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1D1" w:rsidRPr="001519D1" w14:paraId="2606C08F" w14:textId="77777777" w:rsidTr="001519D1">
        <w:tc>
          <w:tcPr>
            <w:tcW w:w="4140" w:type="dxa"/>
          </w:tcPr>
          <w:p w14:paraId="0FFA5EB0" w14:textId="2763D5BB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130F3239" w14:textId="2BE8EEC5" w:rsidR="002F71D1" w:rsidRPr="00A752DB" w:rsidRDefault="00A752DB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57,221</w:t>
            </w:r>
          </w:p>
        </w:tc>
        <w:tc>
          <w:tcPr>
            <w:tcW w:w="270" w:type="dxa"/>
          </w:tcPr>
          <w:p w14:paraId="49067598" w14:textId="77777777" w:rsidR="002F71D1" w:rsidRPr="00A752D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7DA2D99" w14:textId="57897F51" w:rsidR="002F71D1" w:rsidRPr="00A752D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5</w:t>
            </w:r>
            <w:r w:rsidR="002F71D1" w:rsidRPr="00A752DB">
              <w:rPr>
                <w:rFonts w:ascii="Angsana New" w:hAnsi="Angsana New"/>
                <w:sz w:val="30"/>
                <w:szCs w:val="30"/>
              </w:rPr>
              <w:t>,</w:t>
            </w:r>
            <w:r w:rsidRPr="00A752DB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36" w:type="dxa"/>
          </w:tcPr>
          <w:p w14:paraId="28141735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B10D1" w14:textId="393F78A8" w:rsidR="002F71D1" w:rsidRPr="00AC365B" w:rsidRDefault="00A752DB" w:rsidP="00D5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9,166</w:t>
            </w:r>
          </w:p>
        </w:tc>
        <w:tc>
          <w:tcPr>
            <w:tcW w:w="270" w:type="dxa"/>
          </w:tcPr>
          <w:p w14:paraId="7A50DD1E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FB4C6" w14:textId="120C53CB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625E" w:rsidRPr="001519D1" w14:paraId="09CF445D" w14:textId="77777777" w:rsidTr="001519D1">
        <w:tc>
          <w:tcPr>
            <w:tcW w:w="4140" w:type="dxa"/>
          </w:tcPr>
          <w:p w14:paraId="24A0FF45" w14:textId="0A7A72CD" w:rsidR="0045625E" w:rsidRPr="00AC365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0" w:type="dxa"/>
          </w:tcPr>
          <w:p w14:paraId="4F6DD208" w14:textId="2F84E5AC" w:rsidR="0045625E" w:rsidRPr="00A752D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17,178</w:t>
            </w:r>
          </w:p>
        </w:tc>
        <w:tc>
          <w:tcPr>
            <w:tcW w:w="270" w:type="dxa"/>
          </w:tcPr>
          <w:p w14:paraId="431F6030" w14:textId="77777777" w:rsidR="0045625E" w:rsidRPr="00A752D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5B9DEC4" w14:textId="0363E60E" w:rsidR="0045625E" w:rsidRPr="00A752D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14:paraId="66A3CA0F" w14:textId="77777777" w:rsidR="0045625E" w:rsidRPr="00AC365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B9EE1" w14:textId="6410A569" w:rsidR="0045625E" w:rsidRPr="00AC365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7,355</w:t>
            </w:r>
          </w:p>
        </w:tc>
        <w:tc>
          <w:tcPr>
            <w:tcW w:w="270" w:type="dxa"/>
          </w:tcPr>
          <w:p w14:paraId="6B5AFA1F" w14:textId="77777777" w:rsidR="0045625E" w:rsidRPr="00AC365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A760B" w14:textId="49A0250E" w:rsidR="0045625E" w:rsidRPr="00AC365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625E" w:rsidRPr="001519D1" w14:paraId="099E7F08" w14:textId="77777777" w:rsidTr="001519D1">
        <w:tc>
          <w:tcPr>
            <w:tcW w:w="4140" w:type="dxa"/>
          </w:tcPr>
          <w:p w14:paraId="760D4B38" w14:textId="7DF74625" w:rsidR="0045625E" w:rsidRPr="00AC365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0" w:type="dxa"/>
          </w:tcPr>
          <w:p w14:paraId="770BA963" w14:textId="654B1BD0" w:rsidR="0045625E" w:rsidRPr="00A752D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E3986" w14:textId="77777777" w:rsidR="0045625E" w:rsidRPr="00A752D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0A17537" w14:textId="2A4501C9" w:rsidR="0045625E" w:rsidRPr="00A752D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36" w:type="dxa"/>
          </w:tcPr>
          <w:p w14:paraId="0D1A86EA" w14:textId="77777777" w:rsidR="0045625E" w:rsidRPr="00AC365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680DF" w14:textId="24054206" w:rsidR="0045625E" w:rsidRPr="00AC365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AB7E3" w14:textId="77777777" w:rsidR="0045625E" w:rsidRPr="00AC365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D673E" w14:textId="5F135ACF" w:rsidR="0045625E" w:rsidRPr="00AC365B" w:rsidRDefault="0045625E" w:rsidP="0045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331D" w:rsidRPr="001519D1" w14:paraId="323DFD1F" w14:textId="77777777" w:rsidTr="001519D1">
        <w:tc>
          <w:tcPr>
            <w:tcW w:w="4140" w:type="dxa"/>
          </w:tcPr>
          <w:p w14:paraId="0D48C056" w14:textId="13A3D4EC" w:rsidR="0080331D" w:rsidRPr="00AC365B" w:rsidRDefault="0080331D" w:rsidP="0080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3B076CAC" w14:textId="08A2CCA3" w:rsidR="0080331D" w:rsidRPr="00A752DB" w:rsidRDefault="0080331D" w:rsidP="0080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4,042</w:t>
            </w:r>
          </w:p>
        </w:tc>
        <w:tc>
          <w:tcPr>
            <w:tcW w:w="270" w:type="dxa"/>
          </w:tcPr>
          <w:p w14:paraId="26E0DCA0" w14:textId="77777777" w:rsidR="0080331D" w:rsidRPr="00A752DB" w:rsidRDefault="0080331D" w:rsidP="0080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7CAD4F" w14:textId="635F423E" w:rsidR="0080331D" w:rsidRPr="00A752DB" w:rsidRDefault="0080331D" w:rsidP="0080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11789B" w14:textId="77777777" w:rsidR="0080331D" w:rsidRPr="00AC365B" w:rsidRDefault="0080331D" w:rsidP="0080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CA208" w14:textId="78AD7B67" w:rsidR="0080331D" w:rsidRPr="00AC365B" w:rsidRDefault="0080331D" w:rsidP="0080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F0F0EF" w14:textId="77777777" w:rsidR="0080331D" w:rsidRPr="00AC365B" w:rsidRDefault="0080331D" w:rsidP="0080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7ED78" w14:textId="32641A6D" w:rsidR="0080331D" w:rsidRPr="00AC365B" w:rsidRDefault="0080331D" w:rsidP="0080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9D1" w:rsidRPr="001519D1" w14:paraId="6A7F77DA" w14:textId="77777777" w:rsidTr="001519D1">
        <w:tc>
          <w:tcPr>
            <w:tcW w:w="4140" w:type="dxa"/>
          </w:tcPr>
          <w:p w14:paraId="075DE48D" w14:textId="26CFD746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8159F2F" w14:textId="0E8B31DC" w:rsidR="001519D1" w:rsidRPr="00A752DB" w:rsidRDefault="00A752D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9,575</w:t>
            </w:r>
          </w:p>
        </w:tc>
        <w:tc>
          <w:tcPr>
            <w:tcW w:w="270" w:type="dxa"/>
          </w:tcPr>
          <w:p w14:paraId="30889D20" w14:textId="77777777" w:rsidR="001519D1" w:rsidRPr="00A752D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400A04E" w14:textId="6622ADBE" w:rsidR="001519D1" w:rsidRPr="00A752D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129559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F835FA" w14:textId="59637EE6" w:rsidR="001519D1" w:rsidRPr="00AC365B" w:rsidRDefault="0080331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5,258</w:t>
            </w:r>
          </w:p>
        </w:tc>
        <w:tc>
          <w:tcPr>
            <w:tcW w:w="270" w:type="dxa"/>
          </w:tcPr>
          <w:p w14:paraId="633B659A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59E1B" w14:textId="0B9BB425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9D1" w:rsidRPr="001519D1" w14:paraId="79C5B921" w14:textId="77777777" w:rsidTr="001519D1">
        <w:tc>
          <w:tcPr>
            <w:tcW w:w="4140" w:type="dxa"/>
          </w:tcPr>
          <w:p w14:paraId="35761162" w14:textId="7D716161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88575B" w:rsidRPr="00AC365B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  <w:p w14:paraId="5D867901" w14:textId="57EB6AE9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  ในการบริหาร</w:t>
            </w:r>
          </w:p>
        </w:tc>
        <w:tc>
          <w:tcPr>
            <w:tcW w:w="1080" w:type="dxa"/>
          </w:tcPr>
          <w:p w14:paraId="5665BEC8" w14:textId="77777777" w:rsidR="00A752DB" w:rsidRPr="00A752DB" w:rsidRDefault="00A752D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ADCF2CF" w14:textId="0BABBC5C" w:rsidR="001519D1" w:rsidRPr="00A752DB" w:rsidRDefault="00A752D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23,039</w:t>
            </w:r>
          </w:p>
        </w:tc>
        <w:tc>
          <w:tcPr>
            <w:tcW w:w="270" w:type="dxa"/>
          </w:tcPr>
          <w:p w14:paraId="595BA1B3" w14:textId="77777777" w:rsidR="001519D1" w:rsidRPr="00A752D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EA75EB7" w14:textId="77777777" w:rsidR="001519D1" w:rsidRPr="00A752D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573A34" w14:textId="00541DAF" w:rsidR="001519D1" w:rsidRPr="00A752D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7</w:t>
            </w:r>
            <w:r w:rsidR="001519D1" w:rsidRPr="00A752DB">
              <w:rPr>
                <w:rFonts w:ascii="Angsana New" w:hAnsi="Angsana New"/>
                <w:sz w:val="30"/>
                <w:szCs w:val="30"/>
              </w:rPr>
              <w:t>,</w:t>
            </w:r>
            <w:r w:rsidRPr="00A752DB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36" w:type="dxa"/>
          </w:tcPr>
          <w:p w14:paraId="4C609F20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DDC99" w14:textId="77777777" w:rsidR="001519D1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C57E58" w14:textId="14E4EE32" w:rsidR="001519D1" w:rsidRPr="00AC365B" w:rsidRDefault="00D53364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0331D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008CC925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EE2F8E" w14:textId="77777777" w:rsidR="001519D1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0D3562" w14:textId="32647BCD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9D1" w:rsidRPr="001519D1" w14:paraId="1CF2D7FF" w14:textId="77777777" w:rsidTr="001519D1">
        <w:tc>
          <w:tcPr>
            <w:tcW w:w="4140" w:type="dxa"/>
          </w:tcPr>
          <w:p w14:paraId="17A42358" w14:textId="6F5A968D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EECACBB" w14:textId="3893B685" w:rsidR="001519D1" w:rsidRPr="00A752D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2</w:t>
            </w:r>
            <w:r w:rsidR="001519D1" w:rsidRPr="00A752DB">
              <w:rPr>
                <w:rFonts w:ascii="Angsana New" w:hAnsi="Angsana New"/>
                <w:sz w:val="30"/>
                <w:szCs w:val="30"/>
              </w:rPr>
              <w:t>,</w:t>
            </w:r>
            <w:r w:rsidRPr="00A752DB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28AB3988" w14:textId="77777777" w:rsidR="001519D1" w:rsidRPr="00A752D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BCAE7B4" w14:textId="3D7E6914" w:rsidR="001519D1" w:rsidRPr="00A752D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2DB">
              <w:rPr>
                <w:rFonts w:ascii="Angsana New" w:hAnsi="Angsana New"/>
                <w:sz w:val="30"/>
                <w:szCs w:val="30"/>
              </w:rPr>
              <w:t>8</w:t>
            </w:r>
            <w:r w:rsidR="001519D1" w:rsidRPr="00A752DB">
              <w:rPr>
                <w:rFonts w:ascii="Angsana New" w:hAnsi="Angsana New"/>
                <w:sz w:val="30"/>
                <w:szCs w:val="30"/>
              </w:rPr>
              <w:t>,</w:t>
            </w:r>
            <w:r w:rsidRPr="00A752DB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36" w:type="dxa"/>
          </w:tcPr>
          <w:p w14:paraId="4227C14D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F89CF" w14:textId="16C700EC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5CC66DB7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BE311" w14:textId="232D6B68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1519D1" w:rsidRPr="001519D1" w14:paraId="38C1C9E9" w14:textId="77777777" w:rsidTr="001519D1">
        <w:tc>
          <w:tcPr>
            <w:tcW w:w="4140" w:type="dxa"/>
          </w:tcPr>
          <w:p w14:paraId="7A9076A2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3241B51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38ACA5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784414F3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6E49467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A1E236F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42485F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6DF1F56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519D1" w:rsidRPr="001519D1" w14:paraId="44F110AB" w14:textId="77777777" w:rsidTr="001519D1">
        <w:tc>
          <w:tcPr>
            <w:tcW w:w="4140" w:type="dxa"/>
          </w:tcPr>
          <w:p w14:paraId="5AB3ED6B" w14:textId="0F171DA4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3A8145D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2207B5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E8E6F04" w14:textId="4DE53A20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45B224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FBFB5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FA582D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156C86" w14:textId="6DF3C925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19D1" w:rsidRPr="001519D1" w14:paraId="03537D73" w14:textId="77777777" w:rsidTr="001519D1">
        <w:tc>
          <w:tcPr>
            <w:tcW w:w="4140" w:type="dxa"/>
          </w:tcPr>
          <w:p w14:paraId="17A12E57" w14:textId="04D8D8D3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1D7B8D15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E0316D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ED4F16C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E995F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EA2E2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0B9BFC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BCAE5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D1" w:rsidRPr="001519D1" w14:paraId="6AC92E00" w14:textId="77777777" w:rsidTr="001519D1">
        <w:tc>
          <w:tcPr>
            <w:tcW w:w="4140" w:type="dxa"/>
          </w:tcPr>
          <w:p w14:paraId="293B10CA" w14:textId="0E02CBA1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</w:tcPr>
          <w:p w14:paraId="59FFED6C" w14:textId="6CB7661F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75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14:paraId="4A44327B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5518841" w14:textId="2370B6ED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41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36" w:type="dxa"/>
          </w:tcPr>
          <w:p w14:paraId="13E4EADA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25A60" w14:textId="68CECAF2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39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6B220304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AB11C" w14:textId="6EE7EFC1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17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1519D1" w:rsidRPr="001519D1" w14:paraId="44423E28" w14:textId="77777777" w:rsidTr="001519D1">
        <w:tc>
          <w:tcPr>
            <w:tcW w:w="4140" w:type="dxa"/>
          </w:tcPr>
          <w:p w14:paraId="537360DB" w14:textId="4DCC8BAF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0" w:type="dxa"/>
          </w:tcPr>
          <w:p w14:paraId="0C578435" w14:textId="5ABA96DF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270" w:type="dxa"/>
          </w:tcPr>
          <w:p w14:paraId="1477A625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D2D9875" w14:textId="5C06CA7F" w:rsidR="001519D1" w:rsidRPr="001519D1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36" w:type="dxa"/>
          </w:tcPr>
          <w:p w14:paraId="693E9120" w14:textId="77777777" w:rsidR="001519D1" w:rsidRPr="001519D1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2638D" w14:textId="6B594950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13C1D36B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87662" w14:textId="2FB7108C" w:rsidR="001519D1" w:rsidRPr="001519D1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  <w:tr w:rsidR="001519D1" w:rsidRPr="001519D1" w14:paraId="43EB15FD" w14:textId="77777777" w:rsidTr="001519D1">
        <w:tc>
          <w:tcPr>
            <w:tcW w:w="4140" w:type="dxa"/>
          </w:tcPr>
          <w:p w14:paraId="3D566A96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3C626" w14:textId="3DC860C6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1519D1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3E15687C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563E3A" w14:textId="096C9917" w:rsidR="001519D1" w:rsidRPr="001519D1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1519D1" w:rsidRPr="001519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36" w:type="dxa"/>
          </w:tcPr>
          <w:p w14:paraId="459E2776" w14:textId="77777777" w:rsidR="001519D1" w:rsidRPr="001519D1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5CC563" w14:textId="4EE58797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1519D1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050D59E9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EE52E" w14:textId="118A5A7E" w:rsidR="001519D1" w:rsidRPr="001519D1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1519D1" w:rsidRPr="001519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</w:p>
        </w:tc>
      </w:tr>
      <w:tr w:rsidR="001519D1" w:rsidRPr="00AC365B" w14:paraId="6E168829" w14:textId="77777777" w:rsidTr="001519D1">
        <w:tc>
          <w:tcPr>
            <w:tcW w:w="4140" w:type="dxa"/>
          </w:tcPr>
          <w:p w14:paraId="62F2C6C4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16C03BA6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7BD1F1A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14" w:type="dxa"/>
            <w:gridSpan w:val="2"/>
          </w:tcPr>
          <w:p w14:paraId="5D5F1371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2379BE94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</w:tcPr>
          <w:p w14:paraId="1090F628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4400D76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</w:tcPr>
          <w:p w14:paraId="485132CC" w14:textId="77777777" w:rsidR="001519D1" w:rsidRPr="0080331D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1519D1" w:rsidRPr="00AC365B" w14:paraId="385FC549" w14:textId="77777777" w:rsidTr="001519D1">
        <w:tc>
          <w:tcPr>
            <w:tcW w:w="4140" w:type="dxa"/>
          </w:tcPr>
          <w:p w14:paraId="0BD54596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</w:tcPr>
          <w:p w14:paraId="0FDB32C2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6F6D8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2A8A96A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82564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F5E06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6C6D9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75549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D1" w:rsidRPr="00AC365B" w14:paraId="1CD70992" w14:textId="77777777" w:rsidTr="001519D1">
        <w:tc>
          <w:tcPr>
            <w:tcW w:w="4140" w:type="dxa"/>
          </w:tcPr>
          <w:p w14:paraId="56AFCCAA" w14:textId="6F531DBE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314B6E19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B94D7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E19DB30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FAAD89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0263A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76785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B3B1A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D1" w:rsidRPr="001519D1" w14:paraId="4891BA26" w14:textId="77777777" w:rsidTr="001519D1">
        <w:tc>
          <w:tcPr>
            <w:tcW w:w="4140" w:type="dxa"/>
          </w:tcPr>
          <w:p w14:paraId="528742A9" w14:textId="62A8FBDB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2A152B82" w14:textId="07D2FED1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2D31A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4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DD93ABF" w14:textId="44864DE0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AFBB55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26ECB" w14:textId="6F665BD2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511D16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5CFCC" w14:textId="5B6B5E47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1519D1" w:rsidRPr="001519D1" w14:paraId="46BDDB56" w14:textId="77777777" w:rsidTr="001519D1">
        <w:tc>
          <w:tcPr>
            <w:tcW w:w="4140" w:type="dxa"/>
          </w:tcPr>
          <w:p w14:paraId="21695A5B" w14:textId="7E708373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0" w:type="dxa"/>
          </w:tcPr>
          <w:p w14:paraId="61BC08D5" w14:textId="237D3C6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BC0EE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9150D01" w14:textId="3C9A04BF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A0AF17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9C305" w14:textId="1F023A8D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B8377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F2E3F" w14:textId="210D4010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1519D1" w:rsidRPr="001519D1" w14:paraId="15284AD6" w14:textId="77777777" w:rsidTr="001519D1">
        <w:tc>
          <w:tcPr>
            <w:tcW w:w="4140" w:type="dxa"/>
          </w:tcPr>
          <w:p w14:paraId="44996FE6" w14:textId="10A42782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D66AF55" w14:textId="65400FC9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61357B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74D9536" w14:textId="59A77E2C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621741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2DBE7" w14:textId="6B49BB11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5AE4BE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60CDD" w14:textId="551A5ABA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1519D1" w:rsidRPr="001519D1" w14:paraId="02171948" w14:textId="77777777" w:rsidTr="001519D1">
        <w:tc>
          <w:tcPr>
            <w:tcW w:w="4140" w:type="dxa"/>
          </w:tcPr>
          <w:p w14:paraId="6FAA07EA" w14:textId="047F444D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88575B" w:rsidRPr="00AC365B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  <w:p w14:paraId="7EEDA717" w14:textId="50AFD4B0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  ในการบริหาร</w:t>
            </w:r>
          </w:p>
        </w:tc>
        <w:tc>
          <w:tcPr>
            <w:tcW w:w="1080" w:type="dxa"/>
          </w:tcPr>
          <w:p w14:paraId="54F74140" w14:textId="77777777" w:rsidR="001519D1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30263F" w14:textId="398240A8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839B2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80DCF2B" w14:textId="77777777" w:rsidR="001519D1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0A306A" w14:textId="2C8F1462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61F028AC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07907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554A57" w14:textId="72AFC3ED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8" w:right="-254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11CF1C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C58C0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A434766" w14:textId="6F6F591A" w:rsidR="001519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1519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745</w:t>
            </w:r>
          </w:p>
        </w:tc>
      </w:tr>
      <w:tr w:rsidR="001519D1" w:rsidRPr="00AC365B" w14:paraId="0A8706E4" w14:textId="77777777" w:rsidTr="001519D1">
        <w:tc>
          <w:tcPr>
            <w:tcW w:w="4140" w:type="dxa"/>
          </w:tcPr>
          <w:p w14:paraId="7489FC39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6C9E13D6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76BDFC6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14" w:type="dxa"/>
            <w:gridSpan w:val="2"/>
          </w:tcPr>
          <w:p w14:paraId="5074591D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6" w:type="dxa"/>
          </w:tcPr>
          <w:p w14:paraId="1A8B917E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77594E16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38158E7D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2E082BDA" w14:textId="77777777" w:rsidR="001519D1" w:rsidRPr="00AC365B" w:rsidRDefault="001519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</w:tbl>
    <w:p w14:paraId="79F179C7" w14:textId="08064083" w:rsidR="00A4006A" w:rsidRPr="0080331D" w:rsidRDefault="00A4006A">
      <w:pPr>
        <w:rPr>
          <w:sz w:val="12"/>
          <w:szCs w:val="12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107"/>
        <w:gridCol w:w="241"/>
        <w:gridCol w:w="1080"/>
        <w:gridCol w:w="270"/>
        <w:gridCol w:w="1080"/>
      </w:tblGrid>
      <w:tr w:rsidR="00A4006A" w:rsidRPr="00AC365B" w14:paraId="061C01A5" w14:textId="77777777" w:rsidTr="005601E3">
        <w:trPr>
          <w:tblHeader/>
        </w:trPr>
        <w:tc>
          <w:tcPr>
            <w:tcW w:w="4138" w:type="dxa"/>
          </w:tcPr>
          <w:p w14:paraId="004193D5" w14:textId="31404650" w:rsidR="00A4006A" w:rsidRPr="00AC365B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66" w:type="dxa"/>
            <w:gridSpan w:val="3"/>
          </w:tcPr>
          <w:p w14:paraId="582C5787" w14:textId="370E801F" w:rsidR="00A4006A" w:rsidRPr="00AC365B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826BC8C" w14:textId="77777777" w:rsidR="00A4006A" w:rsidRPr="00AC365B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FE2D48" w14:textId="0E0753EC" w:rsidR="00A4006A" w:rsidRPr="00AC365B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06A" w:rsidRPr="00AC365B" w14:paraId="50BBC1DB" w14:textId="77777777" w:rsidTr="005601E3">
        <w:trPr>
          <w:tblHeader/>
        </w:trPr>
        <w:tc>
          <w:tcPr>
            <w:tcW w:w="4138" w:type="dxa"/>
          </w:tcPr>
          <w:p w14:paraId="159B1246" w14:textId="621E135C" w:rsidR="00A4006A" w:rsidRPr="00AC365B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C653B" w:rsidRPr="000C65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3" w:type="dxa"/>
          </w:tcPr>
          <w:p w14:paraId="7918B9EE" w14:textId="19A9684A" w:rsidR="00A4006A" w:rsidRPr="00AC365B" w:rsidRDefault="000C653B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44A1E0A3" w14:textId="77777777" w:rsidR="00A4006A" w:rsidRPr="00AC365B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133ACC0" w14:textId="4CB34C01" w:rsidR="00A4006A" w:rsidRPr="00AC365B" w:rsidRDefault="000C653B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</w:tcPr>
          <w:p w14:paraId="06770BEF" w14:textId="77777777" w:rsidR="00A4006A" w:rsidRPr="00AC365B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17C8F" w14:textId="298ABEBC" w:rsidR="00A4006A" w:rsidRPr="00AC365B" w:rsidRDefault="000C653B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9E43E48" w14:textId="77777777" w:rsidR="00A4006A" w:rsidRPr="00AC365B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6432C" w14:textId="5D0FB806" w:rsidR="00A4006A" w:rsidRPr="00AC365B" w:rsidRDefault="000C653B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4006A" w:rsidRPr="00AC365B" w14:paraId="3A64E070" w14:textId="77777777" w:rsidTr="005601E3">
        <w:trPr>
          <w:tblHeader/>
        </w:trPr>
        <w:tc>
          <w:tcPr>
            <w:tcW w:w="4138" w:type="dxa"/>
          </w:tcPr>
          <w:p w14:paraId="36626E03" w14:textId="77777777" w:rsidR="00A4006A" w:rsidRPr="00AC365B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7" w:type="dxa"/>
            <w:gridSpan w:val="7"/>
          </w:tcPr>
          <w:p w14:paraId="0BA45531" w14:textId="41BBD79E" w:rsidR="00A4006A" w:rsidRPr="00AC365B" w:rsidRDefault="00A4006A" w:rsidP="00A4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39BA" w:rsidRPr="00AC365B" w14:paraId="7C7344A6" w14:textId="77777777" w:rsidTr="00610366">
        <w:tc>
          <w:tcPr>
            <w:tcW w:w="4138" w:type="dxa"/>
          </w:tcPr>
          <w:p w14:paraId="331BAA33" w14:textId="77777777" w:rsidR="003C39BA" w:rsidRPr="00AC365B" w:rsidRDefault="003C39BA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475D3906" w14:textId="77777777" w:rsidR="003C39BA" w:rsidRPr="00AC365B" w:rsidRDefault="003C39BA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E61747E" w14:textId="77777777" w:rsidR="003C39BA" w:rsidRPr="00AC365B" w:rsidRDefault="003C39BA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BBEF364" w14:textId="77777777" w:rsidR="003C39BA" w:rsidRPr="00AC365B" w:rsidRDefault="003C39BA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78C3991" w14:textId="77777777" w:rsidR="003C39BA" w:rsidRPr="00AC365B" w:rsidRDefault="003C39BA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893B47" w14:textId="77777777" w:rsidR="003C39BA" w:rsidRPr="00AC365B" w:rsidRDefault="003C39BA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3F732" w14:textId="77777777" w:rsidR="003C39BA" w:rsidRPr="00AC365B" w:rsidRDefault="003C39BA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F224A" w14:textId="77777777" w:rsidR="003C39BA" w:rsidRPr="00AC365B" w:rsidRDefault="003C39BA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1D1" w:rsidRPr="001519D1" w14:paraId="495FB3C8" w14:textId="77777777" w:rsidTr="00610366">
        <w:tc>
          <w:tcPr>
            <w:tcW w:w="4138" w:type="dxa"/>
          </w:tcPr>
          <w:p w14:paraId="6D1D975A" w14:textId="77777777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23444C10" w14:textId="4F754E85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E26B8BD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E89E39A" w14:textId="07C87956" w:rsidR="002F71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2F71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241" w:type="dxa"/>
          </w:tcPr>
          <w:p w14:paraId="0AED8CF3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44FF72" w14:textId="77234B0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8A8F5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69219" w14:textId="71819E08" w:rsidR="002F71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</w:t>
            </w:r>
            <w:r w:rsidR="002F71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  <w:tr w:rsidR="002F71D1" w:rsidRPr="001519D1" w14:paraId="4D313E91" w14:textId="77777777" w:rsidTr="00610366">
        <w:tc>
          <w:tcPr>
            <w:tcW w:w="4138" w:type="dxa"/>
          </w:tcPr>
          <w:p w14:paraId="252A1FE7" w14:textId="2A42FF2D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5C16B763" w14:textId="1D188394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E8632F8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D5E446A" w14:textId="2C2FF82E" w:rsidR="002F71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41" w:type="dxa"/>
          </w:tcPr>
          <w:p w14:paraId="147354C7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80799" w14:textId="20023771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83FFE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BAAB8" w14:textId="35391A00" w:rsidR="002F71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2F71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2F71D1" w:rsidRPr="001519D1" w14:paraId="790091FD" w14:textId="77777777" w:rsidTr="00610366">
        <w:tc>
          <w:tcPr>
            <w:tcW w:w="4138" w:type="dxa"/>
          </w:tcPr>
          <w:p w14:paraId="13867012" w14:textId="3ABB4A4A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278621DB" w14:textId="0B9E95B4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FCD94B1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CE24BD" w14:textId="3F4BDBDE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B6449B7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CD06B" w14:textId="1015B31C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8451AB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DDAD2" w14:textId="3C9B5FE7" w:rsidR="002F71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2F71D1" w:rsidRPr="001519D1" w14:paraId="4F76FED8" w14:textId="77777777" w:rsidTr="00610366">
        <w:tc>
          <w:tcPr>
            <w:tcW w:w="4138" w:type="dxa"/>
          </w:tcPr>
          <w:p w14:paraId="368E290E" w14:textId="6CD8BFD9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06C9CF2A" w14:textId="3B27C95F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71D1FE8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35DA9C1" w14:textId="33079817" w:rsidR="002F71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3B45F382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B8404" w14:textId="2B84F078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4535D" w14:textId="58026010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EDC52" w14:textId="2F4BE652" w:rsidR="002F71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3C39BA" w:rsidRPr="001519D1" w14:paraId="13CDCB72" w14:textId="77777777" w:rsidTr="00610366">
        <w:tc>
          <w:tcPr>
            <w:tcW w:w="4138" w:type="dxa"/>
          </w:tcPr>
          <w:p w14:paraId="375000FC" w14:textId="003F662E" w:rsidR="003C39BA" w:rsidRPr="00AC365B" w:rsidRDefault="009B5283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 w:rsidR="003C39BA" w:rsidRPr="00AC365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3B0B7B" w:rsidRPr="00AC365B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  <w:p w14:paraId="231B8222" w14:textId="334F320A" w:rsidR="003C39BA" w:rsidRPr="00AC365B" w:rsidRDefault="003C39BA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  ในการบริหาร</w:t>
            </w:r>
          </w:p>
        </w:tc>
        <w:tc>
          <w:tcPr>
            <w:tcW w:w="1083" w:type="dxa"/>
          </w:tcPr>
          <w:p w14:paraId="4E0123F9" w14:textId="77777777" w:rsidR="003C39BA" w:rsidRPr="00AC365B" w:rsidRDefault="003C39B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5C07C6" w14:textId="1CCDDA68" w:rsidR="00371EEC" w:rsidRPr="00AC365B" w:rsidRDefault="00371EEC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2A32452" w14:textId="77777777" w:rsidR="003C39BA" w:rsidRPr="00AC365B" w:rsidRDefault="003C39B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2583976" w14:textId="77777777" w:rsidR="003C39BA" w:rsidRPr="00AC365B" w:rsidRDefault="003C39B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B5657B" w14:textId="10E4B89B" w:rsidR="003C39BA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05031E17" w14:textId="77777777" w:rsidR="003C39BA" w:rsidRPr="00AC365B" w:rsidRDefault="003C39B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0A0762" w14:textId="77777777" w:rsidR="003C39BA" w:rsidRPr="00AC365B" w:rsidRDefault="003C39B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A61C50" w14:textId="69CA01A2" w:rsidR="00371EEC" w:rsidRPr="00AC365B" w:rsidRDefault="00371EEC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91F99" w14:textId="77777777" w:rsidR="003C39BA" w:rsidRPr="00AC365B" w:rsidRDefault="003C39B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29CD2" w14:textId="77777777" w:rsidR="003C39BA" w:rsidRPr="00AC365B" w:rsidRDefault="003C39B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B5E180E" w14:textId="6D28FE58" w:rsidR="003C39BA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A4006A" w:rsidRPr="00AC365B" w14:paraId="0E036879" w14:textId="77777777" w:rsidTr="009E51BD">
        <w:trPr>
          <w:trHeight w:val="425"/>
        </w:trPr>
        <w:tc>
          <w:tcPr>
            <w:tcW w:w="4138" w:type="dxa"/>
          </w:tcPr>
          <w:p w14:paraId="3313B42B" w14:textId="77777777" w:rsidR="00A4006A" w:rsidRPr="00AC365B" w:rsidRDefault="00A4006A" w:rsidP="009E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15F3B30F" w14:textId="77777777" w:rsidR="00A4006A" w:rsidRPr="00AC365B" w:rsidRDefault="00A4006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1290D55" w14:textId="77777777" w:rsidR="00A4006A" w:rsidRPr="00AC365B" w:rsidRDefault="00A4006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EF14946" w14:textId="77777777" w:rsidR="00A4006A" w:rsidRPr="00AC365B" w:rsidRDefault="00A4006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994E2A3" w14:textId="77777777" w:rsidR="00A4006A" w:rsidRPr="00AC365B" w:rsidRDefault="00A4006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769C0" w14:textId="77777777" w:rsidR="00A4006A" w:rsidRPr="00AC365B" w:rsidRDefault="00A4006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098C1" w14:textId="77777777" w:rsidR="00A4006A" w:rsidRPr="00AC365B" w:rsidRDefault="00A4006A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11230" w14:textId="77777777" w:rsidR="00A4006A" w:rsidRPr="00AC365B" w:rsidRDefault="00A4006A" w:rsidP="009E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51BD" w:rsidRPr="00AC365B" w14:paraId="1C04EDCE" w14:textId="77777777" w:rsidTr="009E51BD">
        <w:trPr>
          <w:trHeight w:val="425"/>
        </w:trPr>
        <w:tc>
          <w:tcPr>
            <w:tcW w:w="4138" w:type="dxa"/>
          </w:tcPr>
          <w:p w14:paraId="4E2CA2B5" w14:textId="07956A66" w:rsidR="009E51BD" w:rsidRPr="00AC365B" w:rsidRDefault="009E51BD" w:rsidP="009E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216ADD69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BBCCEF4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5C16E5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8E72822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B6B21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9B578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38653" w14:textId="77777777" w:rsidR="009E51BD" w:rsidRPr="00AC365B" w:rsidRDefault="009E51BD" w:rsidP="009E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51BD" w:rsidRPr="00AC365B" w14:paraId="013D18AF" w14:textId="77777777" w:rsidTr="009E51BD">
        <w:trPr>
          <w:trHeight w:val="425"/>
        </w:trPr>
        <w:tc>
          <w:tcPr>
            <w:tcW w:w="4138" w:type="dxa"/>
          </w:tcPr>
          <w:p w14:paraId="37FE2524" w14:textId="0A1F7205" w:rsidR="009E51BD" w:rsidRPr="00AC365B" w:rsidRDefault="009E51BD" w:rsidP="009E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BE3A727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7904B2C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A0C62D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13DF9B78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C0C62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3D182" w14:textId="77777777" w:rsidR="009E51BD" w:rsidRPr="00AC365B" w:rsidRDefault="009E51BD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9541F" w14:textId="77777777" w:rsidR="009E51BD" w:rsidRPr="00AC365B" w:rsidRDefault="009E51BD" w:rsidP="009E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71D1" w:rsidRPr="001519D1" w14:paraId="61CAB682" w14:textId="77777777" w:rsidTr="00371EEC">
        <w:trPr>
          <w:trHeight w:val="425"/>
        </w:trPr>
        <w:tc>
          <w:tcPr>
            <w:tcW w:w="4138" w:type="dxa"/>
          </w:tcPr>
          <w:p w14:paraId="4FB4EA61" w14:textId="7365EEAC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6A906886" w14:textId="79A7063F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106BBFD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A66B48C" w14:textId="2AB7529A" w:rsidR="002F71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13</w:t>
            </w:r>
            <w:r w:rsidR="002F71D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41" w:type="dxa"/>
          </w:tcPr>
          <w:p w14:paraId="11293E52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892FF" w14:textId="2DE27B4E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C3E37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BAE4D" w14:textId="6303A834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1D1" w:rsidRPr="001519D1" w14:paraId="40C04132" w14:textId="77777777" w:rsidTr="00371EEC">
        <w:trPr>
          <w:trHeight w:val="425"/>
        </w:trPr>
        <w:tc>
          <w:tcPr>
            <w:tcW w:w="4138" w:type="dxa"/>
          </w:tcPr>
          <w:p w14:paraId="2D3BFFFC" w14:textId="288239EB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1D83212" w14:textId="17A7948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E05E057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27C3091" w14:textId="02F054A6" w:rsidR="002F71D1" w:rsidRPr="00AC365B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41" w:type="dxa"/>
          </w:tcPr>
          <w:p w14:paraId="415FDEAD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EE6EF0" w14:textId="64A125FE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22A9BA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D63BC9" w14:textId="4E3A2D53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1D1" w:rsidRPr="001519D1" w14:paraId="41DB16A1" w14:textId="77777777" w:rsidTr="00371EEC">
        <w:trPr>
          <w:trHeight w:val="425"/>
        </w:trPr>
        <w:tc>
          <w:tcPr>
            <w:tcW w:w="4138" w:type="dxa"/>
          </w:tcPr>
          <w:p w14:paraId="507D06A7" w14:textId="26F4A28C" w:rsidR="002F71D1" w:rsidRPr="00AC365B" w:rsidRDefault="002F71D1" w:rsidP="002F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775261B" w14:textId="12F9B96A" w:rsidR="002F71D1" w:rsidRPr="001519D1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443DA2A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A153682" w14:textId="74F17E79" w:rsidR="002F71D1" w:rsidRPr="001519D1" w:rsidRDefault="000C653B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F71D1" w:rsidRPr="001519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41" w:type="dxa"/>
          </w:tcPr>
          <w:p w14:paraId="6AD8C402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E47611" w14:textId="153B6621" w:rsidR="002F71D1" w:rsidRPr="001519D1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22F0A" w14:textId="77777777" w:rsidR="002F71D1" w:rsidRPr="00AC365B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8"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234355" w14:textId="377A35B3" w:rsidR="002F71D1" w:rsidRPr="001519D1" w:rsidRDefault="002F71D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C13611C" w14:textId="55943FBE" w:rsidR="00A4006A" w:rsidRPr="00AC365B" w:rsidRDefault="00A4006A"/>
    <w:p w14:paraId="5910C51B" w14:textId="25A430AA" w:rsidR="00355993" w:rsidRPr="00AC365B" w:rsidRDefault="00355993" w:rsidP="0015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 w:hanging="94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AC365B">
        <w:rPr>
          <w:rFonts w:ascii="Angsana New" w:hAnsi="Angsana New"/>
          <w:sz w:val="30"/>
          <w:szCs w:val="30"/>
          <w:cs/>
        </w:rPr>
        <w:t>กับ</w:t>
      </w:r>
      <w:r w:rsidR="00602C34" w:rsidRPr="00AC365B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AC365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="00202EA2" w:rsidRPr="00AC365B">
        <w:rPr>
          <w:rFonts w:ascii="Angsana New" w:hAnsi="Angsana New"/>
          <w:sz w:val="30"/>
          <w:szCs w:val="30"/>
          <w:cs/>
        </w:rPr>
        <w:t xml:space="preserve"> </w:t>
      </w:r>
      <w:r w:rsidR="00C22F29" w:rsidRPr="00AC365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C365B">
        <w:rPr>
          <w:rFonts w:ascii="Angsana New" w:hAnsi="Angsana New"/>
          <w:sz w:val="30"/>
          <w:szCs w:val="30"/>
          <w:cs/>
        </w:rPr>
        <w:t>มีดังนี้</w:t>
      </w:r>
    </w:p>
    <w:p w14:paraId="7366743F" w14:textId="77777777" w:rsidR="00F96459" w:rsidRPr="001519D1" w:rsidRDefault="00F96459" w:rsidP="001519D1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62"/>
        <w:gridCol w:w="272"/>
        <w:gridCol w:w="18"/>
        <w:gridCol w:w="1051"/>
        <w:gridCol w:w="9"/>
        <w:gridCol w:w="20"/>
        <w:gridCol w:w="270"/>
        <w:gridCol w:w="1051"/>
        <w:gridCol w:w="11"/>
        <w:gridCol w:w="18"/>
        <w:gridCol w:w="254"/>
        <w:gridCol w:w="18"/>
        <w:gridCol w:w="1080"/>
      </w:tblGrid>
      <w:tr w:rsidR="002E36B1" w:rsidRPr="00AC365B" w14:paraId="36FDF816" w14:textId="77777777" w:rsidTr="002E36B1">
        <w:tc>
          <w:tcPr>
            <w:tcW w:w="4154" w:type="dxa"/>
          </w:tcPr>
          <w:p w14:paraId="3C86941E" w14:textId="4F81F62F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412" w:type="dxa"/>
            <w:gridSpan w:val="5"/>
          </w:tcPr>
          <w:p w14:paraId="11ED06DD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gridSpan w:val="2"/>
          </w:tcPr>
          <w:p w14:paraId="4D2CF618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6"/>
          </w:tcPr>
          <w:p w14:paraId="50E9DE32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6B1" w:rsidRPr="00AC365B" w14:paraId="69EAD99B" w14:textId="77777777" w:rsidTr="002E36B1">
        <w:tc>
          <w:tcPr>
            <w:tcW w:w="4154" w:type="dxa"/>
          </w:tcPr>
          <w:p w14:paraId="48232840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7CC0B4D" w14:textId="517AA702" w:rsidR="002E36B1" w:rsidRPr="00AC365B" w:rsidRDefault="002E36B1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gridSpan w:val="2"/>
          </w:tcPr>
          <w:p w14:paraId="39DA399A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3E09E5E" w14:textId="04BD7B7A" w:rsidR="002E36B1" w:rsidRPr="00AC365B" w:rsidRDefault="002E36B1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  <w:gridSpan w:val="2"/>
          </w:tcPr>
          <w:p w14:paraId="5B283252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14:paraId="301F5A24" w14:textId="7142FA45" w:rsidR="002E36B1" w:rsidRPr="00AC365B" w:rsidRDefault="002E36B1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gridSpan w:val="3"/>
          </w:tcPr>
          <w:p w14:paraId="3DD1F590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67106" w14:textId="4C5CB393" w:rsidR="002E36B1" w:rsidRPr="00AC365B" w:rsidRDefault="002E36B1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E36B1" w:rsidRPr="00AC365B" w14:paraId="3922C6D7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</w:tcPr>
          <w:p w14:paraId="71AAF4C2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13"/>
            <w:vAlign w:val="bottom"/>
          </w:tcPr>
          <w:p w14:paraId="467CB46E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36B1" w:rsidRPr="00AC365B" w14:paraId="0C58D77F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</w:tcPr>
          <w:p w14:paraId="0632E8A5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62" w:type="dxa"/>
          </w:tcPr>
          <w:p w14:paraId="6A13C0CE" w14:textId="2E350FF7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</w:tcPr>
          <w:p w14:paraId="12D887E3" w14:textId="77777777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7E1DC45" w14:textId="266E19F9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3"/>
          </w:tcPr>
          <w:p w14:paraId="4ECBFD83" w14:textId="77777777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2C95825" w14:textId="7390A2A6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539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043</w:t>
            </w:r>
          </w:p>
        </w:tc>
        <w:tc>
          <w:tcPr>
            <w:tcW w:w="301" w:type="dxa"/>
            <w:gridSpan w:val="4"/>
          </w:tcPr>
          <w:p w14:paraId="014736D9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FC72D" w14:textId="317505A0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537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2E36B1" w:rsidRPr="00AC365B" w14:paraId="1FC240EE" w14:textId="77777777" w:rsidTr="002E36B1">
        <w:tc>
          <w:tcPr>
            <w:tcW w:w="4154" w:type="dxa"/>
          </w:tcPr>
          <w:p w14:paraId="474FD4C7" w14:textId="77777777" w:rsidR="002E36B1" w:rsidRPr="00AC365B" w:rsidRDefault="002E36B1" w:rsidP="0010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5CA2A9E0" w14:textId="3EA64EAC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vAlign w:val="bottom"/>
          </w:tcPr>
          <w:p w14:paraId="675BD4C8" w14:textId="77777777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8FEF7C3" w14:textId="78A8066B" w:rsidR="002E36B1" w:rsidRPr="00AC365B" w:rsidRDefault="002E36B1" w:rsidP="0010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299" w:type="dxa"/>
            <w:gridSpan w:val="3"/>
            <w:vAlign w:val="bottom"/>
          </w:tcPr>
          <w:p w14:paraId="7873DE62" w14:textId="77777777" w:rsidR="002E36B1" w:rsidRPr="00AC365B" w:rsidRDefault="002E36B1" w:rsidP="0010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027610C" w14:textId="23CB4633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1" w:type="dxa"/>
            <w:gridSpan w:val="4"/>
            <w:vAlign w:val="bottom"/>
          </w:tcPr>
          <w:p w14:paraId="51C2BE2F" w14:textId="77777777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06ED16" w14:textId="03476884" w:rsidR="002E36B1" w:rsidRPr="00AC365B" w:rsidRDefault="002E36B1" w:rsidP="0010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069</w:t>
            </w:r>
          </w:p>
        </w:tc>
      </w:tr>
      <w:tr w:rsidR="0027025E" w:rsidRPr="001519D1" w14:paraId="2C4E7805" w14:textId="77777777" w:rsidTr="006118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</w:tcPr>
          <w:p w14:paraId="7A41BF6D" w14:textId="77777777" w:rsidR="0027025E" w:rsidRPr="00AC365B" w:rsidRDefault="0027025E" w:rsidP="0027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759B80D" w14:textId="75CCBC9F" w:rsidR="0027025E" w:rsidRPr="00AC365B" w:rsidRDefault="0027025E" w:rsidP="0027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8,323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6A383" w14:textId="77777777" w:rsidR="0027025E" w:rsidRPr="00AC365B" w:rsidRDefault="0027025E" w:rsidP="0027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BEBBBCC" w14:textId="2C71B436" w:rsidR="0027025E" w:rsidRPr="00AC365B" w:rsidRDefault="0027025E" w:rsidP="0027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04778" w14:textId="77777777" w:rsidR="0027025E" w:rsidRPr="00AC365B" w:rsidRDefault="0027025E" w:rsidP="0027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8F92" w14:textId="503DD18E" w:rsidR="0027025E" w:rsidRPr="00AC365B" w:rsidRDefault="0027025E" w:rsidP="0027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D119" w14:textId="77777777" w:rsidR="0027025E" w:rsidRPr="00AC365B" w:rsidRDefault="0027025E" w:rsidP="0027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D465B3" w14:textId="1390A9E5" w:rsidR="0027025E" w:rsidRPr="00AC365B" w:rsidRDefault="0027025E" w:rsidP="0027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6B1" w:rsidRPr="00AC365B" w14:paraId="17CDBBFF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</w:tcPr>
          <w:p w14:paraId="595F122F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14:paraId="2F498205" w14:textId="70E5484C" w:rsidR="002E36B1" w:rsidRPr="00AC365B" w:rsidRDefault="0027025E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8,323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320DD7B4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5818DEB8" w14:textId="3059BECC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4D2519E0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nil"/>
            </w:tcBorders>
          </w:tcPr>
          <w:p w14:paraId="235E88D5" w14:textId="658F8935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290" w:type="dxa"/>
            <w:gridSpan w:val="3"/>
            <w:tcBorders>
              <w:top w:val="nil"/>
              <w:bottom w:val="nil"/>
            </w:tcBorders>
          </w:tcPr>
          <w:p w14:paraId="7CB420C7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55A647C" w14:textId="5EE568FB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</w:tr>
      <w:tr w:rsidR="002E36B1" w:rsidRPr="00AC365B" w14:paraId="2B50C9C8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4AB1DC09" w14:textId="77777777" w:rsidR="002E36B1" w:rsidRPr="00AC365B" w:rsidRDefault="002E36B1" w:rsidP="003C39BA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24531A2A" w14:textId="539AC4A5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231F8F62" w14:textId="77777777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14:paraId="0CCC5914" w14:textId="1CAAEBC8" w:rsidR="002E36B1" w:rsidRPr="00AC365B" w:rsidRDefault="002E36B1" w:rsidP="0002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54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416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168209C4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single" w:sz="4" w:space="0" w:color="auto"/>
            </w:tcBorders>
          </w:tcPr>
          <w:p w14:paraId="15BD7235" w14:textId="75C2ACF0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215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695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  <w:gridSpan w:val="3"/>
            <w:tcBorders>
              <w:top w:val="nil"/>
              <w:bottom w:val="nil"/>
            </w:tcBorders>
          </w:tcPr>
          <w:p w14:paraId="1FD3121B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F6A47C8" w14:textId="022D7EC0" w:rsidR="002E36B1" w:rsidRPr="00AC365B" w:rsidRDefault="002E36B1" w:rsidP="0015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176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999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E36B1" w:rsidRPr="00AC365B" w14:paraId="1E40BF29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5559B687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DBC2DB6" w14:textId="123E02B1" w:rsidR="002E36B1" w:rsidRPr="00AC365B" w:rsidRDefault="0027025E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8,323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673282B2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7CCCFF1" w14:textId="48A5F54E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27520BE5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9F24A4" w14:textId="3F8A5AB3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90" w:type="dxa"/>
            <w:gridSpan w:val="3"/>
            <w:tcBorders>
              <w:top w:val="nil"/>
              <w:bottom w:val="nil"/>
            </w:tcBorders>
          </w:tcPr>
          <w:p w14:paraId="214D4FE4" w14:textId="77777777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FEAD07" w14:textId="736B8639" w:rsidR="002E36B1" w:rsidRPr="00AC365B" w:rsidRDefault="002E36B1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</w:p>
        </w:tc>
      </w:tr>
      <w:tr w:rsidR="002E36B1" w:rsidRPr="00AC365B" w14:paraId="42CC6685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9288" w:type="dxa"/>
            <w:gridSpan w:val="14"/>
            <w:tcBorders>
              <w:top w:val="nil"/>
              <w:bottom w:val="nil"/>
            </w:tcBorders>
          </w:tcPr>
          <w:p w14:paraId="7922162B" w14:textId="77777777" w:rsidR="002E36B1" w:rsidRPr="00AC365B" w:rsidRDefault="002E36B1" w:rsidP="005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EEA04F2" w14:textId="295E3AAB" w:rsidR="002E36B1" w:rsidRPr="00AC365B" w:rsidRDefault="002E36B1" w:rsidP="000435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ลุ่มบริษัทและบริษัทประเมินค่าเผื่อหนี้สงสัยจะสูญสำหรับลูกหนี้การค้าและลูกหนี้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อื่น</w:t>
            </w:r>
          </w:p>
        </w:tc>
      </w:tr>
      <w:tr w:rsidR="002E36B1" w:rsidRPr="00AC365B" w14:paraId="69A1D939" w14:textId="77777777" w:rsidTr="002E36B1">
        <w:trPr>
          <w:tblHeader/>
        </w:trPr>
        <w:tc>
          <w:tcPr>
            <w:tcW w:w="4154" w:type="dxa"/>
          </w:tcPr>
          <w:p w14:paraId="424444CA" w14:textId="47CE3A85" w:rsidR="002E36B1" w:rsidRPr="00AC365B" w:rsidRDefault="002E36B1" w:rsidP="0056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uppressAutoHyphens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2" w:type="dxa"/>
            <w:gridSpan w:val="6"/>
          </w:tcPr>
          <w:p w14:paraId="500FE115" w14:textId="77777777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3ACB75" w14:textId="77777777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6"/>
          </w:tcPr>
          <w:p w14:paraId="469BFF66" w14:textId="77777777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6B1" w:rsidRPr="00AC365B" w14:paraId="70DC171B" w14:textId="77777777" w:rsidTr="002E36B1">
        <w:trPr>
          <w:tblHeader/>
        </w:trPr>
        <w:tc>
          <w:tcPr>
            <w:tcW w:w="4154" w:type="dxa"/>
          </w:tcPr>
          <w:p w14:paraId="01175280" w14:textId="77777777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C4B676" w14:textId="0DFC9BFB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gridSpan w:val="2"/>
          </w:tcPr>
          <w:p w14:paraId="7398D563" w14:textId="77777777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93F1A65" w14:textId="11099F7A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4E47008" w14:textId="77777777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AAAA67F" w14:textId="2D1AAD34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gridSpan w:val="2"/>
          </w:tcPr>
          <w:p w14:paraId="1FC20378" w14:textId="77777777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BE84F" w14:textId="2C589266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E36B1" w:rsidRPr="00AC365B" w14:paraId="664C02C9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154" w:type="dxa"/>
          </w:tcPr>
          <w:p w14:paraId="466F631D" w14:textId="77777777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13"/>
            <w:tcBorders>
              <w:bottom w:val="nil"/>
            </w:tcBorders>
            <w:vAlign w:val="bottom"/>
          </w:tcPr>
          <w:p w14:paraId="3A3A3690" w14:textId="77777777" w:rsidR="002E36B1" w:rsidRPr="00AC365B" w:rsidRDefault="002E36B1" w:rsidP="002B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E0B47" w:rsidRPr="001C2993" w14:paraId="68CA36E1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5E14E9C7" w14:textId="1D3FD1F1" w:rsidR="00AE0B47" w:rsidRPr="00AC365B" w:rsidRDefault="00AE0B47" w:rsidP="00AE0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63596835" w14:textId="00BD821A" w:rsidR="00AE0B47" w:rsidRPr="00AC365B" w:rsidRDefault="00AE0B47" w:rsidP="00AE0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7FFAF30" w14:textId="77777777" w:rsidR="00AE0B47" w:rsidRPr="00AC365B" w:rsidRDefault="00AE0B47" w:rsidP="00AE0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26F0C0E5" w14:textId="31E9B590" w:rsidR="00AE0B47" w:rsidRPr="00AC365B" w:rsidRDefault="00AE0B47" w:rsidP="00AE0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4DFCA" w14:textId="77777777" w:rsidR="00AE0B47" w:rsidRPr="00AC365B" w:rsidRDefault="00AE0B47" w:rsidP="00AE0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0AAA36FB" w14:textId="4389E003" w:rsidR="00AE0B47" w:rsidRPr="001C2993" w:rsidRDefault="00AE0B47" w:rsidP="00AE0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24</w:t>
            </w:r>
            <w:r w:rsidRPr="001C2993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3F0BF28E" w14:textId="77777777" w:rsidR="00AE0B47" w:rsidRPr="00AC365B" w:rsidRDefault="00AE0B47" w:rsidP="00AE0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651457" w14:textId="0C03E75F" w:rsidR="00AE0B47" w:rsidRPr="00AC365B" w:rsidRDefault="00AE0B47" w:rsidP="00AE0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058</w:t>
            </w:r>
          </w:p>
        </w:tc>
      </w:tr>
      <w:tr w:rsidR="00DC684E" w:rsidRPr="001C2993" w14:paraId="13D63FE6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1CD1470C" w14:textId="2DC01DBD" w:rsidR="00DC684E" w:rsidRPr="00AC365B" w:rsidRDefault="00DC684E" w:rsidP="00DC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239F691C" w14:textId="701B8E6C" w:rsidR="00DC684E" w:rsidRDefault="00DC684E" w:rsidP="00DC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10,671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3590112B" w14:textId="77777777" w:rsidR="00DC684E" w:rsidRPr="00AC365B" w:rsidRDefault="00DC684E" w:rsidP="00DC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72EF68B9" w14:textId="35C2719E" w:rsidR="00DC684E" w:rsidRDefault="00DC684E" w:rsidP="00DC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9173B2" w14:textId="77777777" w:rsidR="00DC684E" w:rsidRPr="00AC365B" w:rsidRDefault="00DC684E" w:rsidP="00DC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1810627C" w14:textId="1B9B797F" w:rsidR="00DC684E" w:rsidRPr="001C2993" w:rsidRDefault="00DC684E" w:rsidP="00DC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479EFB53" w14:textId="77777777" w:rsidR="00DC684E" w:rsidRPr="00AC365B" w:rsidRDefault="00DC684E" w:rsidP="00DC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91C758C" w14:textId="68D9BE4C" w:rsidR="00DC684E" w:rsidRPr="00AC365B" w:rsidRDefault="00DC684E" w:rsidP="00DC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3E63" w:rsidRPr="001C2993" w14:paraId="48237C67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31022910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14:paraId="3AEE0C00" w14:textId="6C9D17C4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E63">
              <w:rPr>
                <w:rFonts w:ascii="Angsana New" w:hAnsi="Angsana New"/>
                <w:b/>
                <w:bCs/>
                <w:sz w:val="30"/>
                <w:szCs w:val="30"/>
              </w:rPr>
              <w:t>10,671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594F36E3" w14:textId="77777777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</w:tcPr>
          <w:p w14:paraId="4EF988F7" w14:textId="61A5BD8D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E6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085827" w14:textId="77777777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</w:tcPr>
          <w:p w14:paraId="192AA3A4" w14:textId="359C8B39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E63">
              <w:rPr>
                <w:rFonts w:ascii="Angsana New" w:hAnsi="Angsana New"/>
                <w:b/>
                <w:bCs/>
                <w:sz w:val="30"/>
                <w:szCs w:val="30"/>
              </w:rPr>
              <w:t>26,635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13D48B65" w14:textId="77777777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BF459BD" w14:textId="0EBAEFD0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E6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</w:tr>
      <w:tr w:rsidR="00B53E63" w:rsidRPr="001C2993" w14:paraId="4024ACDC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4356D8AA" w14:textId="09C7AF71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75C2D675" w14:textId="63195312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4EAA4B80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761F5739" w14:textId="5628DDF2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620ADD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6B477C27" w14:textId="2EEE27D4" w:rsidR="00B53E63" w:rsidRPr="001C299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sz w:val="30"/>
                <w:szCs w:val="30"/>
              </w:rPr>
            </w:pPr>
            <w:r w:rsidRPr="001C2993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22</w:t>
            </w:r>
            <w:r w:rsidRPr="001C2993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500</w:t>
            </w:r>
            <w:r w:rsidRPr="001C29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3072C307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DB0BBE2" w14:textId="5C28D9D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3E63" w:rsidRPr="001C2993" w14:paraId="25534308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0D13B602" w14:textId="7C70F900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83A2E29" w14:textId="233C0EF4" w:rsidR="00B53E63" w:rsidRPr="00DC684E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84E">
              <w:rPr>
                <w:rFonts w:ascii="Angsana New" w:hAnsi="Angsana New"/>
                <w:b/>
                <w:bCs/>
                <w:sz w:val="30"/>
                <w:szCs w:val="30"/>
              </w:rPr>
              <w:t>10,671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B09C703" w14:textId="77777777" w:rsidR="00B53E63" w:rsidRPr="00DC684E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124C26A" w14:textId="7D622B31" w:rsidR="00B53E63" w:rsidRPr="00AE0B47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B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32DF5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E46D47D" w14:textId="49729089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4,135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3E529A00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EABCA2" w14:textId="206F46C9" w:rsidR="00B53E63" w:rsidRPr="002E36B1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36B1">
              <w:rPr>
                <w:rFonts w:ascii="Angsana New" w:hAnsi="Angsana New"/>
                <w:b/>
                <w:bCs/>
                <w:sz w:val="30"/>
                <w:szCs w:val="30"/>
              </w:rPr>
              <w:t>2,058</w:t>
            </w:r>
          </w:p>
        </w:tc>
      </w:tr>
      <w:tr w:rsidR="00B53E63" w:rsidRPr="00AC365B" w14:paraId="00F43B50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13C30308" w14:textId="27EC4076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2432" w:type="dxa"/>
            <w:gridSpan w:val="6"/>
            <w:tcBorders>
              <w:top w:val="nil"/>
              <w:bottom w:val="nil"/>
            </w:tcBorders>
          </w:tcPr>
          <w:p w14:paraId="3B580806" w14:textId="77777777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3897E9" w14:textId="77777777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2" w:type="dxa"/>
            <w:gridSpan w:val="6"/>
            <w:tcBorders>
              <w:top w:val="nil"/>
              <w:bottom w:val="nil"/>
            </w:tcBorders>
          </w:tcPr>
          <w:p w14:paraId="0528954C" w14:textId="77777777" w:rsidR="00B53E63" w:rsidRPr="00B53E6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</w:tr>
      <w:tr w:rsidR="00B53E63" w:rsidRPr="00AC365B" w14:paraId="170843D9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47C54867" w14:textId="037FCE38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2" w:type="dxa"/>
            <w:gridSpan w:val="6"/>
            <w:tcBorders>
              <w:top w:val="nil"/>
              <w:bottom w:val="nil"/>
            </w:tcBorders>
          </w:tcPr>
          <w:p w14:paraId="767783C3" w14:textId="4B4C33A6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06C2B4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6"/>
            <w:tcBorders>
              <w:top w:val="nil"/>
              <w:bottom w:val="nil"/>
            </w:tcBorders>
          </w:tcPr>
          <w:p w14:paraId="38685EC3" w14:textId="45664EB5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3E63" w:rsidRPr="00AC365B" w14:paraId="17287F5A" w14:textId="00E642B6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7D777A6A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2E91C6C4" w14:textId="41080A0F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9832073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4"/>
            <w:tcBorders>
              <w:top w:val="nil"/>
              <w:bottom w:val="nil"/>
            </w:tcBorders>
          </w:tcPr>
          <w:p w14:paraId="6BA01DEE" w14:textId="2138605A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9232D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</w:tcPr>
          <w:p w14:paraId="6D5EED9E" w14:textId="2C8F2600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6DCEC506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top w:val="nil"/>
              <w:bottom w:val="nil"/>
            </w:tcBorders>
          </w:tcPr>
          <w:p w14:paraId="0BB76EF6" w14:textId="5A8C8B4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53E63" w:rsidRPr="00AC365B" w14:paraId="71F3C082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3BE88AAD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13"/>
            <w:tcBorders>
              <w:top w:val="nil"/>
              <w:bottom w:val="nil"/>
            </w:tcBorders>
            <w:vAlign w:val="bottom"/>
          </w:tcPr>
          <w:p w14:paraId="325E97D6" w14:textId="15FDC49B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53E63" w:rsidRPr="00AC365B" w14:paraId="60F864DB" w14:textId="77777777" w:rsidTr="003D00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2CBA4492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00E55D33" w14:textId="04181B5C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A351DEE" w14:textId="77777777" w:rsidR="00B53E63" w:rsidRPr="001C299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62CA1A56" w14:textId="797162BB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149C1" w14:textId="77777777" w:rsidR="00B53E63" w:rsidRPr="001C2993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75575C42" w14:textId="3147275F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278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337B4697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4FD704" w14:textId="6F30A1DD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701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B53E63" w:rsidRPr="00AC365B" w14:paraId="31F0F499" w14:textId="77777777" w:rsidTr="003D00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34420C70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64E3E739" w14:textId="00108DA2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162A5AF0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vAlign w:val="bottom"/>
          </w:tcPr>
          <w:p w14:paraId="71EF6BDF" w14:textId="2751550A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0A3D2E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68D9C83A" w14:textId="5167D17F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vAlign w:val="bottom"/>
          </w:tcPr>
          <w:p w14:paraId="05E353F5" w14:textId="274BC9B5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188D48" w14:textId="0E6918C1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B53E63" w:rsidRPr="00AC365B" w14:paraId="639D4F1E" w14:textId="77777777" w:rsidTr="002F616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03E46BBA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6D055F63" w14:textId="4604EFA0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8,544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0229483D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04C4F599" w14:textId="19B73498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EB339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35FE4480" w14:textId="2870DC7E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5,061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7696B2EF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E5B6779" w14:textId="56438E8B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3E63" w:rsidRPr="00AC365B" w14:paraId="6BA9D1AA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24F11AA6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14:paraId="50982998" w14:textId="1BA52501" w:rsidR="00B53E63" w:rsidRPr="002363F0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3F0">
              <w:rPr>
                <w:rFonts w:ascii="Angsana New" w:hAnsi="Angsana New"/>
                <w:b/>
                <w:bCs/>
                <w:sz w:val="30"/>
                <w:szCs w:val="30"/>
              </w:rPr>
              <w:t>8,544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8809D82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</w:tcPr>
          <w:p w14:paraId="792776A4" w14:textId="59F1A540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FF5980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</w:tcPr>
          <w:p w14:paraId="5419814E" w14:textId="02A1FF02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83,128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71826646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29A7C93" w14:textId="64660470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  <w:tr w:rsidR="00B53E63" w:rsidRPr="00AC365B" w14:paraId="185C2700" w14:textId="77777777" w:rsidTr="003D00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6CDD64C9" w14:textId="77777777" w:rsidR="00B53E63" w:rsidRPr="00AC365B" w:rsidRDefault="00B53E63" w:rsidP="00B53E63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047060F1" w14:textId="40949B63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6643C302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509D0C2D" w14:textId="34F361C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160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E8FC21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0C1D5967" w14:textId="22B9A644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260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819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5CFB8EF8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9A8B608" w14:textId="57A4ADB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201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250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3E63" w:rsidRPr="00AC365B" w14:paraId="3B7A2477" w14:textId="77777777" w:rsidTr="002E36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4" w:type="dxa"/>
            <w:tcBorders>
              <w:top w:val="nil"/>
              <w:bottom w:val="nil"/>
            </w:tcBorders>
          </w:tcPr>
          <w:p w14:paraId="2250F987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781714F" w14:textId="1533B2D2" w:rsidR="00B53E63" w:rsidRPr="002363F0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3F0">
              <w:rPr>
                <w:rFonts w:ascii="Angsana New" w:hAnsi="Angsana New"/>
                <w:b/>
                <w:bCs/>
                <w:sz w:val="30"/>
                <w:szCs w:val="30"/>
              </w:rPr>
              <w:t>8,544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5BE49F31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CBBFD2E" w14:textId="5C511C8B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CBA83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EBBDD2D" w14:textId="3B5DBE7C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22,309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1820D9EC" w14:textId="77777777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5503A8" w14:textId="57CA604E" w:rsidR="00B53E63" w:rsidRPr="00AC365B" w:rsidRDefault="00B53E63" w:rsidP="00B5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</w:tr>
    </w:tbl>
    <w:p w14:paraId="59EEEFBF" w14:textId="77777777" w:rsidR="00FA3ECC" w:rsidRPr="00B53E63" w:rsidRDefault="00FA3ECC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sz w:val="6"/>
          <w:szCs w:val="6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3"/>
        <w:gridCol w:w="1045"/>
        <w:gridCol w:w="270"/>
        <w:gridCol w:w="1080"/>
        <w:gridCol w:w="271"/>
        <w:gridCol w:w="1079"/>
        <w:gridCol w:w="271"/>
        <w:gridCol w:w="1072"/>
        <w:gridCol w:w="7"/>
      </w:tblGrid>
      <w:tr w:rsidR="000809AF" w:rsidRPr="00AC365B" w14:paraId="0657E499" w14:textId="77777777" w:rsidTr="00A0170B">
        <w:trPr>
          <w:tblHeader/>
        </w:trPr>
        <w:tc>
          <w:tcPr>
            <w:tcW w:w="4194" w:type="dxa"/>
          </w:tcPr>
          <w:p w14:paraId="3E7046E8" w14:textId="6117E21D" w:rsidR="000809AF" w:rsidRPr="00AC365B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br w:type="page"/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2394" w:type="dxa"/>
            <w:gridSpan w:val="3"/>
          </w:tcPr>
          <w:p w14:paraId="745D07EC" w14:textId="1CC357BF" w:rsidR="000809AF" w:rsidRPr="00AC365B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05DA2D" w14:textId="77777777" w:rsidR="000809AF" w:rsidRPr="00AC365B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6B8FCA7C" w14:textId="0D09FE0D" w:rsidR="000809AF" w:rsidRPr="00AC365B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9AF" w:rsidRPr="00AC365B" w14:paraId="4BD82866" w14:textId="77777777" w:rsidTr="00A0170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51255978" w14:textId="77777777" w:rsidR="000809AF" w:rsidRPr="00AC365B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0E62FC1" w14:textId="0FFC9DFA" w:rsidR="000809AF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2CCD1" w14:textId="77777777" w:rsidR="000809AF" w:rsidRPr="00AC365B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382F44" w14:textId="20BF05E9" w:rsidR="000809AF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A062A" w14:textId="77777777" w:rsidR="000809AF" w:rsidRPr="00AC365B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B4B5784" w14:textId="06D0CF2B" w:rsidR="000809AF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695B96" w14:textId="77777777" w:rsidR="000809AF" w:rsidRPr="00AC365B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08EB7445" w14:textId="3ADB792E" w:rsidR="000809AF" w:rsidRPr="00AC365B" w:rsidRDefault="000C653B" w:rsidP="00D42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809AF" w:rsidRPr="00AC365B" w14:paraId="71211790" w14:textId="77777777" w:rsidTr="004272D4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3E92A6C6" w14:textId="77777777" w:rsidR="000809AF" w:rsidRPr="00AC365B" w:rsidRDefault="000809A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7" w:type="dxa"/>
            <w:gridSpan w:val="7"/>
            <w:tcBorders>
              <w:top w:val="nil"/>
              <w:bottom w:val="nil"/>
            </w:tcBorders>
          </w:tcPr>
          <w:p w14:paraId="3DD6B66C" w14:textId="26CBF889" w:rsidR="000809AF" w:rsidRPr="00AC365B" w:rsidRDefault="000809AF" w:rsidP="00080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F6859" w:rsidRPr="001C2993" w14:paraId="2076ECF4" w14:textId="77777777" w:rsidTr="003D000F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3EB20884" w14:textId="77777777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4EFD9076" w14:textId="17214FC6" w:rsidR="009F6859" w:rsidRPr="00AC365B" w:rsidRDefault="009F6859" w:rsidP="00F9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BD6E8" w14:textId="77777777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906C88" w14:textId="0B996A64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66C3" w14:textId="77777777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931A03" w14:textId="0711EEED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516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59B064" w14:textId="77777777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0DD0DB3A" w14:textId="6007AB1A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543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9F6859" w:rsidRPr="001C2993" w14:paraId="0F8A8018" w14:textId="77777777" w:rsidTr="003D000F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  <w:trHeight w:val="70"/>
        </w:trPr>
        <w:tc>
          <w:tcPr>
            <w:tcW w:w="4194" w:type="dxa"/>
            <w:tcBorders>
              <w:top w:val="nil"/>
              <w:bottom w:val="nil"/>
            </w:tcBorders>
          </w:tcPr>
          <w:p w14:paraId="0D6D1EEA" w14:textId="77777777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E47BB6B" w14:textId="7617A5D0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DCB7F" w14:textId="77777777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DA46F87" w14:textId="6223289F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573DD8" w14:textId="77777777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EC8353" w14:textId="769C824E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76EABC" w14:textId="77777777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7617F121" w14:textId="44A5D6D7" w:rsidR="009F6859" w:rsidRPr="00AC365B" w:rsidRDefault="009F6859" w:rsidP="009F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2363F0" w:rsidRPr="001C2993" w14:paraId="7EBC0632" w14:textId="77777777" w:rsidTr="00AC4D62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688BDC0B" w14:textId="0AD90B2F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58858503" w14:textId="005C16AD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4C96F7" w14:textId="77777777" w:rsidR="002363F0" w:rsidRPr="001C2993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6483129" w14:textId="026671E0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92CAEA" w14:textId="77777777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C7F1E64" w14:textId="7E008D4E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BDC2AF" w14:textId="77777777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14:paraId="51E2A40A" w14:textId="2E70826B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39BA" w:rsidRPr="001C2993" w14:paraId="0F15534F" w14:textId="77777777" w:rsidTr="00A0170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4F60CAFF" w14:textId="497528D0" w:rsidR="003C39BA" w:rsidRPr="00AC365B" w:rsidRDefault="003C39BA" w:rsidP="003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F586DE8" w14:textId="4AB86B3E" w:rsidR="003C39BA" w:rsidRPr="001C2993" w:rsidRDefault="002363F0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D2BE2" w14:textId="77777777" w:rsidR="003C39BA" w:rsidRPr="001C2993" w:rsidRDefault="003C39BA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094554" w14:textId="67861FC1" w:rsidR="003C39BA" w:rsidRPr="001C2993" w:rsidRDefault="000C653B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3C39BA" w:rsidRPr="001C29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B5AB9D" w14:textId="77777777" w:rsidR="003C39BA" w:rsidRPr="001C2993" w:rsidRDefault="003C39BA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8588DD" w14:textId="3A0EA08D" w:rsidR="003C39BA" w:rsidRPr="001C2993" w:rsidRDefault="002363F0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521,671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E07687" w14:textId="77777777" w:rsidR="003C39BA" w:rsidRPr="001C2993" w:rsidRDefault="003C39BA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142FF6A2" w14:textId="61C32618" w:rsidR="003C39BA" w:rsidRPr="001C2993" w:rsidRDefault="000C653B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  <w:r w:rsidR="003C39BA" w:rsidRPr="001C29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038</w:t>
            </w:r>
          </w:p>
        </w:tc>
      </w:tr>
      <w:tr w:rsidR="00B53E63" w:rsidRPr="00B53E63" w14:paraId="5312686E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2"/>
        </w:trPr>
        <w:tc>
          <w:tcPr>
            <w:tcW w:w="4195" w:type="dxa"/>
            <w:tcBorders>
              <w:top w:val="nil"/>
              <w:bottom w:val="nil"/>
            </w:tcBorders>
          </w:tcPr>
          <w:p w14:paraId="0A9ADB38" w14:textId="77777777" w:rsidR="00B53E63" w:rsidRPr="00B53E63" w:rsidRDefault="00B53E63" w:rsidP="0056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2396" w:type="dxa"/>
            <w:gridSpan w:val="3"/>
            <w:tcBorders>
              <w:top w:val="nil"/>
              <w:bottom w:val="nil"/>
            </w:tcBorders>
          </w:tcPr>
          <w:p w14:paraId="71D8A4DE" w14:textId="77777777" w:rsidR="00B53E63" w:rsidRPr="00B53E63" w:rsidRDefault="00B53E63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F39DB53" w14:textId="77777777" w:rsidR="00B53E63" w:rsidRPr="00B53E63" w:rsidRDefault="00B53E63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426" w:type="dxa"/>
            <w:gridSpan w:val="4"/>
            <w:tcBorders>
              <w:top w:val="nil"/>
              <w:bottom w:val="nil"/>
            </w:tcBorders>
          </w:tcPr>
          <w:p w14:paraId="099FD09A" w14:textId="77777777" w:rsidR="00B53E63" w:rsidRPr="00B53E63" w:rsidRDefault="00B53E63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</w:tr>
      <w:tr w:rsidR="000809AF" w:rsidRPr="00AC365B" w14:paraId="19E29E1A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95" w:type="dxa"/>
            <w:tcBorders>
              <w:top w:val="nil"/>
              <w:bottom w:val="nil"/>
            </w:tcBorders>
          </w:tcPr>
          <w:p w14:paraId="1E0B3428" w14:textId="563A4087" w:rsidR="000809AF" w:rsidRPr="00AC365B" w:rsidRDefault="000809AF" w:rsidP="0056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396" w:type="dxa"/>
            <w:gridSpan w:val="3"/>
            <w:tcBorders>
              <w:top w:val="nil"/>
              <w:bottom w:val="nil"/>
            </w:tcBorders>
          </w:tcPr>
          <w:p w14:paraId="2EDC97A8" w14:textId="66F9CE86" w:rsidR="000809AF" w:rsidRPr="00AC365B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B2D98D" w14:textId="77777777" w:rsidR="000809AF" w:rsidRPr="00AC365B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6" w:type="dxa"/>
            <w:gridSpan w:val="4"/>
            <w:tcBorders>
              <w:top w:val="nil"/>
              <w:bottom w:val="nil"/>
            </w:tcBorders>
          </w:tcPr>
          <w:p w14:paraId="6B50E809" w14:textId="1874D801" w:rsidR="000809AF" w:rsidRPr="00AC365B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9AF" w:rsidRPr="00AC365B" w14:paraId="74F6A940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95" w:type="dxa"/>
          </w:tcPr>
          <w:p w14:paraId="13E44D4C" w14:textId="77777777" w:rsidR="000809AF" w:rsidRPr="00AC365B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6" w:type="dxa"/>
          </w:tcPr>
          <w:p w14:paraId="38760A17" w14:textId="53D4392C" w:rsidR="000809AF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236DF803" w14:textId="77777777" w:rsidR="000809AF" w:rsidRPr="00AC365B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CD054E5" w14:textId="59902BA5" w:rsidR="000809AF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</w:tcPr>
          <w:p w14:paraId="6F55ABCE" w14:textId="77777777" w:rsidR="000809AF" w:rsidRPr="00AC365B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ACFD24" w14:textId="62E190D6" w:rsidR="000809AF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3B7818EF" w14:textId="77777777" w:rsidR="000809AF" w:rsidRPr="00AC365B" w:rsidRDefault="000809AF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09614DE9" w14:textId="4041EEFB" w:rsidR="000809AF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809AF" w:rsidRPr="00AC365B" w14:paraId="569CD1DC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95" w:type="dxa"/>
          </w:tcPr>
          <w:p w14:paraId="35C7F2A3" w14:textId="77777777" w:rsidR="000809AF" w:rsidRPr="00AC365B" w:rsidRDefault="000809AF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3" w:type="dxa"/>
            <w:gridSpan w:val="8"/>
            <w:vAlign w:val="bottom"/>
          </w:tcPr>
          <w:p w14:paraId="5F3A31FE" w14:textId="371CA86E" w:rsidR="000809AF" w:rsidRPr="00AC365B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940F6" w:rsidRPr="001C2993" w14:paraId="1263E367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95" w:type="dxa"/>
          </w:tcPr>
          <w:p w14:paraId="0BB685A9" w14:textId="77777777" w:rsidR="00F940F6" w:rsidRPr="00AC365B" w:rsidRDefault="00F940F6" w:rsidP="00F9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46" w:type="dxa"/>
          </w:tcPr>
          <w:p w14:paraId="74325013" w14:textId="613D6B36" w:rsidR="00F940F6" w:rsidRPr="00AC365B" w:rsidRDefault="00F940F6" w:rsidP="00F9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936E522" w14:textId="77777777" w:rsidR="00F940F6" w:rsidRPr="00AC365B" w:rsidRDefault="00F940F6" w:rsidP="00F9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A01297C" w14:textId="10BC5CFC" w:rsidR="00F940F6" w:rsidRPr="00AC365B" w:rsidRDefault="00F940F6" w:rsidP="00F9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9A1559B" w14:textId="77777777" w:rsidR="00F940F6" w:rsidRPr="00AC365B" w:rsidRDefault="00F940F6" w:rsidP="00F9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D5E1A2A" w14:textId="143B009F" w:rsidR="00F940F6" w:rsidRPr="00AC365B" w:rsidRDefault="00F940F6" w:rsidP="00F9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17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1" w:type="dxa"/>
          </w:tcPr>
          <w:p w14:paraId="5E1E84AA" w14:textId="77777777" w:rsidR="00F940F6" w:rsidRPr="00AC365B" w:rsidRDefault="00F940F6" w:rsidP="00F9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53D44B91" w14:textId="44B5F371" w:rsidR="00F940F6" w:rsidRPr="00AC365B" w:rsidRDefault="00F940F6" w:rsidP="00F9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17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828</w:t>
            </w:r>
          </w:p>
        </w:tc>
      </w:tr>
      <w:tr w:rsidR="002363F0" w:rsidRPr="001C2993" w14:paraId="7BB9B2F5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95" w:type="dxa"/>
          </w:tcPr>
          <w:p w14:paraId="0CD8D085" w14:textId="6A622A88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46" w:type="dxa"/>
          </w:tcPr>
          <w:p w14:paraId="74C42AF9" w14:textId="26636D23" w:rsidR="002363F0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3,431</w:t>
            </w:r>
          </w:p>
        </w:tc>
        <w:tc>
          <w:tcPr>
            <w:tcW w:w="269" w:type="dxa"/>
          </w:tcPr>
          <w:p w14:paraId="24B17630" w14:textId="77777777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70FE049" w14:textId="130BD522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71C29FC" w14:textId="77777777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837DBE" w14:textId="578F8100" w:rsidR="002363F0" w:rsidRPr="000C653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1" w:type="dxa"/>
            <w:vAlign w:val="bottom"/>
          </w:tcPr>
          <w:p w14:paraId="357BA9A8" w14:textId="77777777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4285E62" w14:textId="53FD6819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63F0" w:rsidRPr="001C2993" w14:paraId="2151FC12" w14:textId="77777777" w:rsidTr="00B53E63">
        <w:tc>
          <w:tcPr>
            <w:tcW w:w="4195" w:type="dxa"/>
          </w:tcPr>
          <w:p w14:paraId="1D17A536" w14:textId="77777777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6" w:type="dxa"/>
          </w:tcPr>
          <w:p w14:paraId="2F29C456" w14:textId="14DFFCDC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05DE82A" w14:textId="77777777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A073B0" w14:textId="2D69FDA4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71" w:type="dxa"/>
            <w:vAlign w:val="bottom"/>
          </w:tcPr>
          <w:p w14:paraId="6F831E72" w14:textId="77777777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433F0C1" w14:textId="0EC9FD1D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27A7E0F9" w14:textId="77777777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E6E8785" w14:textId="41E053F5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14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2363F0" w:rsidRPr="001C2993" w14:paraId="2AFDDD61" w14:textId="77777777" w:rsidTr="00B53E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95" w:type="dxa"/>
            <w:tcBorders>
              <w:top w:val="nil"/>
              <w:bottom w:val="nil"/>
            </w:tcBorders>
          </w:tcPr>
          <w:p w14:paraId="613FF0AA" w14:textId="77777777" w:rsidR="002363F0" w:rsidRPr="00AC365B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D009773" w14:textId="761FBB55" w:rsidR="002363F0" w:rsidRPr="002363F0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3F0">
              <w:rPr>
                <w:rFonts w:ascii="Angsana New" w:hAnsi="Angsana New"/>
                <w:b/>
                <w:bCs/>
                <w:sz w:val="30"/>
                <w:szCs w:val="30"/>
              </w:rPr>
              <w:t>3,431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BF13FB" w14:textId="77777777" w:rsidR="002363F0" w:rsidRPr="002363F0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F6E721B" w14:textId="2CAB492C" w:rsidR="002363F0" w:rsidRPr="001C2993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1C29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B1C3B31" w14:textId="77777777" w:rsidR="002363F0" w:rsidRPr="001C2993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17A849" w14:textId="12CF7817" w:rsidR="002363F0" w:rsidRPr="001C2993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1C29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79FB822" w14:textId="77777777" w:rsidR="002363F0" w:rsidRPr="001C2993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67D25B" w14:textId="69763253" w:rsidR="002363F0" w:rsidRPr="001C2993" w:rsidRDefault="002363F0" w:rsidP="0023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Pr="001C29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302</w:t>
            </w:r>
          </w:p>
        </w:tc>
      </w:tr>
    </w:tbl>
    <w:p w14:paraId="68229080" w14:textId="77777777" w:rsidR="000037F0" w:rsidRPr="002363F0" w:rsidRDefault="000037F0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2"/>
        <w:gridCol w:w="15"/>
        <w:gridCol w:w="705"/>
        <w:gridCol w:w="276"/>
        <w:gridCol w:w="782"/>
        <w:gridCol w:w="1022"/>
        <w:gridCol w:w="24"/>
        <w:gridCol w:w="219"/>
        <w:gridCol w:w="28"/>
        <w:gridCol w:w="6"/>
        <w:gridCol w:w="20"/>
        <w:gridCol w:w="1066"/>
        <w:gridCol w:w="20"/>
        <w:gridCol w:w="252"/>
        <w:gridCol w:w="20"/>
        <w:gridCol w:w="1048"/>
        <w:gridCol w:w="33"/>
        <w:gridCol w:w="243"/>
        <w:gridCol w:w="7"/>
        <w:gridCol w:w="22"/>
        <w:gridCol w:w="1033"/>
        <w:gridCol w:w="7"/>
      </w:tblGrid>
      <w:tr w:rsidR="004600B4" w:rsidRPr="00AC365B" w14:paraId="0AE00DF9" w14:textId="77777777" w:rsidTr="000327E5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758C9655" w14:textId="70058AA2" w:rsidR="004600B4" w:rsidRPr="00AC365B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297" w:type="pct"/>
            <w:gridSpan w:val="8"/>
            <w:tcBorders>
              <w:top w:val="nil"/>
              <w:bottom w:val="nil"/>
            </w:tcBorders>
          </w:tcPr>
          <w:p w14:paraId="2D702CB2" w14:textId="77777777" w:rsidR="004600B4" w:rsidRPr="00AC365B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436F7F35" w14:textId="77777777" w:rsidR="004600B4" w:rsidRPr="00AC365B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7"/>
            <w:tcBorders>
              <w:top w:val="nil"/>
              <w:bottom w:val="nil"/>
            </w:tcBorders>
          </w:tcPr>
          <w:p w14:paraId="276FE63A" w14:textId="77777777" w:rsidR="004600B4" w:rsidRPr="00AC365B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D5D" w:rsidRPr="00AC365B" w14:paraId="3ABD3909" w14:textId="77777777" w:rsidTr="00017C78">
        <w:tc>
          <w:tcPr>
            <w:tcW w:w="2265" w:type="pct"/>
            <w:gridSpan w:val="5"/>
            <w:tcBorders>
              <w:bottom w:val="nil"/>
            </w:tcBorders>
          </w:tcPr>
          <w:p w14:paraId="5084C732" w14:textId="77777777" w:rsidR="004600B4" w:rsidRPr="00AC365B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gridSpan w:val="2"/>
            <w:tcBorders>
              <w:bottom w:val="nil"/>
            </w:tcBorders>
          </w:tcPr>
          <w:p w14:paraId="10DABCC8" w14:textId="4ED1B773" w:rsidR="004600B4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4"/>
            <w:tcBorders>
              <w:bottom w:val="nil"/>
            </w:tcBorders>
          </w:tcPr>
          <w:p w14:paraId="3289028C" w14:textId="77777777" w:rsidR="004600B4" w:rsidRPr="00AC365B" w:rsidRDefault="004600B4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nil"/>
            </w:tcBorders>
          </w:tcPr>
          <w:p w14:paraId="4D33900C" w14:textId="2CCE453E" w:rsidR="004600B4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4E29F85F" w14:textId="77777777" w:rsidR="004600B4" w:rsidRPr="00AC365B" w:rsidRDefault="004600B4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nil"/>
            </w:tcBorders>
          </w:tcPr>
          <w:p w14:paraId="3B2A3073" w14:textId="2C604E19" w:rsidR="004600B4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3"/>
            <w:tcBorders>
              <w:bottom w:val="nil"/>
            </w:tcBorders>
          </w:tcPr>
          <w:p w14:paraId="5C9180BF" w14:textId="77777777" w:rsidR="004600B4" w:rsidRPr="00AC365B" w:rsidRDefault="004600B4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nil"/>
            </w:tcBorders>
          </w:tcPr>
          <w:p w14:paraId="5504F87A" w14:textId="0800CA8F" w:rsidR="004600B4" w:rsidRPr="00AC365B" w:rsidRDefault="000C653B" w:rsidP="00D4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600B4" w:rsidRPr="00AC365B" w14:paraId="7BA1B35B" w14:textId="77777777" w:rsidTr="00017C78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0841EA83" w14:textId="77777777" w:rsidR="004600B4" w:rsidRPr="00AC365B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17"/>
            <w:tcBorders>
              <w:top w:val="nil"/>
              <w:bottom w:val="nil"/>
            </w:tcBorders>
            <w:vAlign w:val="bottom"/>
          </w:tcPr>
          <w:p w14:paraId="63CE47B4" w14:textId="77777777" w:rsidR="004600B4" w:rsidRPr="00AC365B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17C78" w:rsidRPr="00AC365B" w14:paraId="35B572DA" w14:textId="77777777" w:rsidTr="00017C78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1868C870" w14:textId="223B12C6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14:paraId="06DE2717" w14:textId="4F4BEE5A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7C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4"/>
            <w:tcBorders>
              <w:top w:val="nil"/>
              <w:bottom w:val="nil"/>
            </w:tcBorders>
          </w:tcPr>
          <w:p w14:paraId="138E4BE4" w14:textId="77777777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bottom w:val="nil"/>
            </w:tcBorders>
          </w:tcPr>
          <w:p w14:paraId="55021596" w14:textId="2F03DAEC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17C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4C02F854" w14:textId="77777777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nil"/>
              <w:bottom w:val="nil"/>
            </w:tcBorders>
          </w:tcPr>
          <w:p w14:paraId="28FD8A61" w14:textId="41F25C9C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C78">
              <w:rPr>
                <w:rFonts w:ascii="Angsana New" w:hAnsi="Angsana New"/>
                <w:sz w:val="30"/>
                <w:szCs w:val="30"/>
              </w:rPr>
              <w:t>3,560</w:t>
            </w:r>
          </w:p>
        </w:tc>
        <w:tc>
          <w:tcPr>
            <w:tcW w:w="147" w:type="pct"/>
            <w:gridSpan w:val="3"/>
            <w:tcBorders>
              <w:top w:val="nil"/>
              <w:bottom w:val="nil"/>
            </w:tcBorders>
          </w:tcPr>
          <w:p w14:paraId="21B2793E" w14:textId="77777777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14:paraId="56E1F65F" w14:textId="09D7B474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C78">
              <w:rPr>
                <w:rFonts w:ascii="Angsana New" w:hAnsi="Angsana New"/>
                <w:sz w:val="30"/>
                <w:szCs w:val="30"/>
              </w:rPr>
              <w:t>14,518</w:t>
            </w:r>
          </w:p>
        </w:tc>
      </w:tr>
      <w:tr w:rsidR="00017C78" w:rsidRPr="00AC365B" w14:paraId="2092720A" w14:textId="77777777" w:rsidTr="00017C78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33595588" w14:textId="326DD5A4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64" w:type="pct"/>
            <w:gridSpan w:val="2"/>
            <w:tcBorders>
              <w:top w:val="nil"/>
              <w:bottom w:val="single" w:sz="4" w:space="0" w:color="auto"/>
            </w:tcBorders>
          </w:tcPr>
          <w:p w14:paraId="05331DBF" w14:textId="747845CD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3,457</w:t>
            </w:r>
          </w:p>
        </w:tc>
        <w:tc>
          <w:tcPr>
            <w:tcW w:w="147" w:type="pct"/>
            <w:gridSpan w:val="4"/>
            <w:tcBorders>
              <w:top w:val="nil"/>
              <w:bottom w:val="nil"/>
            </w:tcBorders>
          </w:tcPr>
          <w:p w14:paraId="1508EBFA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bottom w:val="single" w:sz="4" w:space="0" w:color="auto"/>
            </w:tcBorders>
          </w:tcPr>
          <w:p w14:paraId="12518328" w14:textId="59A13678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C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5C2144E2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nil"/>
              <w:bottom w:val="single" w:sz="4" w:space="0" w:color="auto"/>
            </w:tcBorders>
          </w:tcPr>
          <w:p w14:paraId="035C8A84" w14:textId="734CB916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C78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147" w:type="pct"/>
            <w:gridSpan w:val="3"/>
            <w:tcBorders>
              <w:top w:val="nil"/>
              <w:bottom w:val="nil"/>
            </w:tcBorders>
          </w:tcPr>
          <w:p w14:paraId="103A9976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single" w:sz="4" w:space="0" w:color="auto"/>
            </w:tcBorders>
          </w:tcPr>
          <w:p w14:paraId="331DFD7D" w14:textId="5F4E289E" w:rsidR="00017C78" w:rsidRPr="000C653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C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7C78" w:rsidRPr="00AC365B" w14:paraId="1ADF6AEA" w14:textId="77777777" w:rsidTr="00017C78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4194F8A1" w14:textId="2C4F57C5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1310C2" w14:textId="76E40C8B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C78">
              <w:rPr>
                <w:rFonts w:ascii="Angsana New" w:hAnsi="Angsana New"/>
                <w:b/>
                <w:bCs/>
                <w:sz w:val="30"/>
                <w:szCs w:val="30"/>
              </w:rPr>
              <w:t>3,457</w:t>
            </w:r>
          </w:p>
        </w:tc>
        <w:tc>
          <w:tcPr>
            <w:tcW w:w="147" w:type="pct"/>
            <w:gridSpan w:val="4"/>
            <w:tcBorders>
              <w:top w:val="nil"/>
              <w:bottom w:val="nil"/>
            </w:tcBorders>
          </w:tcPr>
          <w:p w14:paraId="757694E6" w14:textId="77777777" w:rsidR="00017C78" w:rsidRPr="00017C7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3B451F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9D7A2FC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946687" w14:textId="3B924BEA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4,517</w:t>
            </w:r>
          </w:p>
        </w:tc>
        <w:tc>
          <w:tcPr>
            <w:tcW w:w="147" w:type="pct"/>
            <w:gridSpan w:val="3"/>
            <w:tcBorders>
              <w:top w:val="nil"/>
              <w:bottom w:val="nil"/>
            </w:tcBorders>
          </w:tcPr>
          <w:p w14:paraId="782E1FBB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844F35" w14:textId="775D73B1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</w:p>
        </w:tc>
      </w:tr>
      <w:tr w:rsidR="00017C78" w:rsidRPr="00AC365B" w14:paraId="4063AED1" w14:textId="77777777" w:rsidTr="000327E5">
        <w:tc>
          <w:tcPr>
            <w:tcW w:w="1306" w:type="pct"/>
            <w:tcBorders>
              <w:top w:val="nil"/>
              <w:bottom w:val="nil"/>
            </w:tcBorders>
          </w:tcPr>
          <w:p w14:paraId="28FBFEC2" w14:textId="03557BA9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59" w:type="pct"/>
            <w:gridSpan w:val="4"/>
            <w:tcBorders>
              <w:top w:val="nil"/>
              <w:bottom w:val="nil"/>
            </w:tcBorders>
          </w:tcPr>
          <w:p w14:paraId="66690E93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7"/>
            <w:tcBorders>
              <w:top w:val="nil"/>
              <w:bottom w:val="nil"/>
            </w:tcBorders>
            <w:vAlign w:val="bottom"/>
          </w:tcPr>
          <w:p w14:paraId="6760FCC9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0ECE8DA1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8"/>
            <w:tcBorders>
              <w:top w:val="nil"/>
              <w:bottom w:val="nil"/>
            </w:tcBorders>
          </w:tcPr>
          <w:p w14:paraId="251C0E77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7C78" w:rsidRPr="00AC365B" w14:paraId="269FA810" w14:textId="77777777" w:rsidTr="000327E5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723888AF" w14:textId="77612BA8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</w:t>
            </w:r>
          </w:p>
        </w:tc>
        <w:tc>
          <w:tcPr>
            <w:tcW w:w="1286" w:type="pct"/>
            <w:gridSpan w:val="7"/>
            <w:tcBorders>
              <w:top w:val="nil"/>
              <w:bottom w:val="nil"/>
            </w:tcBorders>
            <w:vAlign w:val="bottom"/>
          </w:tcPr>
          <w:p w14:paraId="7DE0945C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2BA8981E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8"/>
            <w:tcBorders>
              <w:top w:val="nil"/>
              <w:bottom w:val="nil"/>
            </w:tcBorders>
          </w:tcPr>
          <w:p w14:paraId="7DE072C3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17C78" w:rsidRPr="00AC365B" w14:paraId="7D25AA1D" w14:textId="77777777" w:rsidTr="000327E5">
        <w:tc>
          <w:tcPr>
            <w:tcW w:w="1314" w:type="pct"/>
            <w:gridSpan w:val="2"/>
            <w:tcBorders>
              <w:top w:val="nil"/>
              <w:bottom w:val="nil"/>
            </w:tcBorders>
          </w:tcPr>
          <w:p w14:paraId="54F0175D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1" w:type="pct"/>
            <w:gridSpan w:val="3"/>
            <w:tcBorders>
              <w:top w:val="nil"/>
              <w:bottom w:val="nil"/>
            </w:tcBorders>
          </w:tcPr>
          <w:p w14:paraId="7FC149E3" w14:textId="6829E154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86" w:type="pct"/>
            <w:gridSpan w:val="7"/>
            <w:tcBorders>
              <w:top w:val="nil"/>
              <w:bottom w:val="nil"/>
            </w:tcBorders>
            <w:vAlign w:val="bottom"/>
          </w:tcPr>
          <w:p w14:paraId="353C7A28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C273190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8"/>
            <w:tcBorders>
              <w:top w:val="nil"/>
              <w:bottom w:val="nil"/>
            </w:tcBorders>
          </w:tcPr>
          <w:p w14:paraId="36A543C5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78" w:rsidRPr="00AC365B" w14:paraId="7F944B44" w14:textId="77777777" w:rsidTr="000327E5">
        <w:tc>
          <w:tcPr>
            <w:tcW w:w="1306" w:type="pct"/>
          </w:tcPr>
          <w:p w14:paraId="28FC1AAA" w14:textId="19926835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388" w:type="pct"/>
            <w:gridSpan w:val="2"/>
            <w:vAlign w:val="center"/>
          </w:tcPr>
          <w:p w14:paraId="6A97B69C" w14:textId="4589FCCD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  <w:vAlign w:val="center"/>
          </w:tcPr>
          <w:p w14:paraId="59456A1E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2" w:type="pct"/>
            <w:vAlign w:val="center"/>
          </w:tcPr>
          <w:p w14:paraId="5704ECDE" w14:textId="70A7D5F4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51" w:type="pct"/>
          </w:tcPr>
          <w:p w14:paraId="72FFF708" w14:textId="1B42E380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3"/>
          </w:tcPr>
          <w:p w14:paraId="60B4EDCF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</w:tcPr>
          <w:p w14:paraId="1813FA70" w14:textId="571A428F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gridSpan w:val="2"/>
          </w:tcPr>
          <w:p w14:paraId="517B652A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5E4EB3B" w14:textId="159704FC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  <w:gridSpan w:val="3"/>
          </w:tcPr>
          <w:p w14:paraId="3A20EA49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1BC8C0AC" w14:textId="66EC5E5A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17C78" w:rsidRPr="00AC365B" w14:paraId="1ED53A9C" w14:textId="77777777" w:rsidTr="000327E5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4" w:type="pct"/>
        </w:trPr>
        <w:tc>
          <w:tcPr>
            <w:tcW w:w="1306" w:type="pct"/>
          </w:tcPr>
          <w:p w14:paraId="77186629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9" w:type="pct"/>
            <w:gridSpan w:val="4"/>
          </w:tcPr>
          <w:p w14:paraId="7E1439D6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31" w:type="pct"/>
            <w:gridSpan w:val="16"/>
            <w:vAlign w:val="center"/>
          </w:tcPr>
          <w:p w14:paraId="68FBCC30" w14:textId="11C07443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17C78" w:rsidRPr="00AC365B" w14:paraId="3E7595D7" w14:textId="77777777" w:rsidTr="000327E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306" w:type="pct"/>
          </w:tcPr>
          <w:p w14:paraId="75363F19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388" w:type="pct"/>
            <w:gridSpan w:val="2"/>
          </w:tcPr>
          <w:p w14:paraId="3D1F8669" w14:textId="231FE4A6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D744C5F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71A2DDBB" w14:textId="716ABB3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</w:t>
            </w:r>
            <w:r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551" w:type="pct"/>
          </w:tcPr>
          <w:p w14:paraId="10214DA4" w14:textId="42A6EA32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68AC460C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14:paraId="3408206A" w14:textId="55F29FCC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C653B">
              <w:rPr>
                <w:rFonts w:ascii="Angsana New" w:hAnsi="Angsana New"/>
                <w:sz w:val="30"/>
                <w:szCs w:val="30"/>
              </w:rPr>
              <w:t>70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7" w:type="pct"/>
            <w:gridSpan w:val="2"/>
          </w:tcPr>
          <w:p w14:paraId="36D0451F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EF87C18" w14:textId="3EA8BEE6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4DBD89A6" w14:textId="3E792A15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4"/>
          </w:tcPr>
          <w:p w14:paraId="7B56728D" w14:textId="265681FD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C653B">
              <w:rPr>
                <w:rFonts w:ascii="Angsana New" w:hAnsi="Angsana New"/>
                <w:sz w:val="30"/>
                <w:szCs w:val="30"/>
              </w:rPr>
              <w:t>70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17C78" w:rsidRPr="00AC365B" w14:paraId="669C17E9" w14:textId="77777777" w:rsidTr="000327E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306" w:type="pct"/>
          </w:tcPr>
          <w:p w14:paraId="40023472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ดอกเบี้ยจ่ายล่วงหน้า</w:t>
            </w:r>
          </w:p>
        </w:tc>
        <w:tc>
          <w:tcPr>
            <w:tcW w:w="388" w:type="pct"/>
            <w:gridSpan w:val="2"/>
          </w:tcPr>
          <w:p w14:paraId="2FA2BD00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1397CB3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65718E61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507017A6" w14:textId="18734AB8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46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748112B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14:paraId="22C7A4F8" w14:textId="37BB2534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706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gridSpan w:val="2"/>
          </w:tcPr>
          <w:p w14:paraId="60108BCB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75CFD272" w14:textId="091B7A9E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92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40C9483D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4"/>
            <w:tcBorders>
              <w:bottom w:val="single" w:sz="4" w:space="0" w:color="auto"/>
            </w:tcBorders>
          </w:tcPr>
          <w:p w14:paraId="04E52A80" w14:textId="09587793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706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7C78" w:rsidRPr="00AC365B" w14:paraId="5E8D1440" w14:textId="77777777" w:rsidTr="000327E5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14D663F1" w14:textId="246193A0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sz w:val="30"/>
                <w:szCs w:val="30"/>
              </w:rPr>
              <w:br w:type="page"/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รวมเงินกู้ยืมระยะสั้นจาก</w:t>
            </w:r>
          </w:p>
        </w:tc>
        <w:tc>
          <w:tcPr>
            <w:tcW w:w="1286" w:type="pct"/>
            <w:gridSpan w:val="7"/>
            <w:tcBorders>
              <w:top w:val="nil"/>
              <w:bottom w:val="nil"/>
            </w:tcBorders>
          </w:tcPr>
          <w:p w14:paraId="7FC4DD01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E5F6201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8"/>
            <w:tcBorders>
              <w:top w:val="nil"/>
              <w:bottom w:val="nil"/>
            </w:tcBorders>
          </w:tcPr>
          <w:p w14:paraId="6C3F96E7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7C78" w:rsidRPr="00AC365B" w14:paraId="50E2455C" w14:textId="77777777" w:rsidTr="00864005">
        <w:tc>
          <w:tcPr>
            <w:tcW w:w="2265" w:type="pct"/>
            <w:gridSpan w:val="5"/>
            <w:tcBorders>
              <w:top w:val="nil"/>
              <w:bottom w:val="nil"/>
            </w:tcBorders>
          </w:tcPr>
          <w:p w14:paraId="654ED0A9" w14:textId="28CEBF2C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51" w:type="pct"/>
            <w:tcBorders>
              <w:top w:val="nil"/>
              <w:bottom w:val="double" w:sz="4" w:space="0" w:color="auto"/>
            </w:tcBorders>
          </w:tcPr>
          <w:p w14:paraId="1BA7D570" w14:textId="62F7E324" w:rsidR="00017C78" w:rsidRPr="006718F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18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4"/>
            <w:tcBorders>
              <w:top w:val="nil"/>
              <w:bottom w:val="nil"/>
            </w:tcBorders>
          </w:tcPr>
          <w:p w14:paraId="10B3EEB3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61D907AA" w14:textId="50EA7C1B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5E07FF44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nil"/>
              <w:bottom w:val="double" w:sz="4" w:space="0" w:color="auto"/>
            </w:tcBorders>
          </w:tcPr>
          <w:p w14:paraId="73D8ACDD" w14:textId="39FAEE45" w:rsidR="00017C78" w:rsidRPr="006718F8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18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3"/>
            <w:tcBorders>
              <w:top w:val="nil"/>
              <w:bottom w:val="nil"/>
            </w:tcBorders>
          </w:tcPr>
          <w:p w14:paraId="5A6CA055" w14:textId="77777777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top w:val="nil"/>
              <w:bottom w:val="double" w:sz="4" w:space="0" w:color="auto"/>
            </w:tcBorders>
          </w:tcPr>
          <w:p w14:paraId="144FB513" w14:textId="37523DD6" w:rsidR="00017C78" w:rsidRPr="00AC365B" w:rsidRDefault="00017C78" w:rsidP="0001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3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</w:tr>
    </w:tbl>
    <w:p w14:paraId="73CCDA0F" w14:textId="77777777" w:rsidR="00363B99" w:rsidRPr="00AC365B" w:rsidRDefault="00363B99" w:rsidP="006E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6D69D" w14:textId="5A80F4DE" w:rsidR="00B57DFB" w:rsidRDefault="00B81BAE" w:rsidP="00B57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="0042679A" w:rsidRPr="00AC365B">
        <w:rPr>
          <w:rFonts w:ascii="Angsana New" w:hAnsi="Angsana New"/>
          <w:sz w:val="30"/>
          <w:szCs w:val="30"/>
          <w:cs/>
        </w:rPr>
        <w:t>ระยะสั้น</w:t>
      </w:r>
      <w:r w:rsidRPr="00AC365B">
        <w:rPr>
          <w:rFonts w:ascii="Angsana New" w:hAnsi="Angsana New"/>
          <w:sz w:val="30"/>
          <w:szCs w:val="30"/>
          <w:cs/>
        </w:rPr>
        <w:t xml:space="preserve">จากบุคคลที่เกี่ยวข้องกันสำหรับแต่ละปีสิ้นสุดวันที่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03ECD5B" w14:textId="77777777" w:rsidR="008C2A2B" w:rsidRPr="00172FA8" w:rsidRDefault="008C2A2B" w:rsidP="00B57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16"/>
          <w:szCs w:val="16"/>
        </w:rPr>
      </w:pPr>
    </w:p>
    <w:tbl>
      <w:tblPr>
        <w:tblW w:w="9344" w:type="dxa"/>
        <w:tblInd w:w="450" w:type="dxa"/>
        <w:tblLook w:val="04A0" w:firstRow="1" w:lastRow="0" w:firstColumn="1" w:lastColumn="0" w:noHBand="0" w:noVBand="1"/>
      </w:tblPr>
      <w:tblGrid>
        <w:gridCol w:w="2390"/>
        <w:gridCol w:w="1616"/>
        <w:gridCol w:w="1244"/>
        <w:gridCol w:w="231"/>
        <w:gridCol w:w="1100"/>
        <w:gridCol w:w="230"/>
        <w:gridCol w:w="1101"/>
        <w:gridCol w:w="230"/>
        <w:gridCol w:w="1202"/>
      </w:tblGrid>
      <w:tr w:rsidR="00047ED2" w:rsidRPr="00AC365B" w14:paraId="30547E54" w14:textId="77777777" w:rsidTr="00B53E63">
        <w:trPr>
          <w:trHeight w:val="314"/>
        </w:trPr>
        <w:tc>
          <w:tcPr>
            <w:tcW w:w="2390" w:type="dxa"/>
            <w:shd w:val="clear" w:color="auto" w:fill="auto"/>
            <w:vAlign w:val="bottom"/>
          </w:tcPr>
          <w:p w14:paraId="5DF58059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E49B0EC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8" w:type="dxa"/>
            <w:gridSpan w:val="7"/>
            <w:shd w:val="clear" w:color="auto" w:fill="auto"/>
            <w:vAlign w:val="bottom"/>
          </w:tcPr>
          <w:p w14:paraId="5C15185D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ED2" w:rsidRPr="00AC365B" w14:paraId="4F0E88CF" w14:textId="77777777" w:rsidTr="00B53E63">
        <w:trPr>
          <w:trHeight w:val="803"/>
        </w:trPr>
        <w:tc>
          <w:tcPr>
            <w:tcW w:w="2390" w:type="dxa"/>
            <w:shd w:val="clear" w:color="auto" w:fill="auto"/>
            <w:vAlign w:val="bottom"/>
          </w:tcPr>
          <w:p w14:paraId="347F2E7D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0E274050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2DAFACE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5D47E16" w14:textId="4CE18C2C" w:rsidR="00047ED2" w:rsidRPr="00AC365B" w:rsidRDefault="000C653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31</w:t>
            </w:r>
            <w:r w:rsidR="00047ED2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47ED2" w:rsidRPr="00AC36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3F5F63E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DF4AA3A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6E3336BA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DC77E99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29508555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117C7E0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85BA67A" w14:textId="2B3B94E4" w:rsidR="00047ED2" w:rsidRPr="00AC365B" w:rsidRDefault="000C653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31</w:t>
            </w:r>
            <w:r w:rsidR="00047ED2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47ED2" w:rsidRPr="00AC36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47ED2" w:rsidRPr="00AC365B" w14:paraId="631EAAC2" w14:textId="77777777" w:rsidTr="00B53E63">
        <w:trPr>
          <w:trHeight w:val="422"/>
        </w:trPr>
        <w:tc>
          <w:tcPr>
            <w:tcW w:w="2390" w:type="dxa"/>
            <w:shd w:val="clear" w:color="auto" w:fill="auto"/>
            <w:vAlign w:val="bottom"/>
          </w:tcPr>
          <w:p w14:paraId="7BA35C04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450DF818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3F38743" w14:textId="3C97E791" w:rsidR="00047ED2" w:rsidRPr="00AC365B" w:rsidRDefault="000C653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098E74F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4EEB6F7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4EDDF8C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4A5D213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8792967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B3609B0" w14:textId="28DCAF1F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47ED2" w:rsidRPr="00AC365B" w14:paraId="6F02562B" w14:textId="77777777" w:rsidTr="00B53E63">
        <w:trPr>
          <w:trHeight w:val="405"/>
        </w:trPr>
        <w:tc>
          <w:tcPr>
            <w:tcW w:w="2390" w:type="dxa"/>
            <w:shd w:val="clear" w:color="auto" w:fill="auto"/>
          </w:tcPr>
          <w:p w14:paraId="2A89BE34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616" w:type="dxa"/>
            <w:shd w:val="clear" w:color="auto" w:fill="auto"/>
          </w:tcPr>
          <w:p w14:paraId="01528FAF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8" w:type="dxa"/>
            <w:gridSpan w:val="7"/>
            <w:shd w:val="clear" w:color="auto" w:fill="auto"/>
          </w:tcPr>
          <w:p w14:paraId="575EE84A" w14:textId="77777777" w:rsidR="00047ED2" w:rsidRPr="00AC365B" w:rsidRDefault="00047ED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8F8" w:rsidRPr="00AC365B" w14:paraId="65FCB585" w14:textId="77777777" w:rsidTr="00B53E63">
        <w:trPr>
          <w:trHeight w:val="405"/>
        </w:trPr>
        <w:tc>
          <w:tcPr>
            <w:tcW w:w="2390" w:type="dxa"/>
            <w:shd w:val="clear" w:color="auto" w:fill="auto"/>
          </w:tcPr>
          <w:p w14:paraId="47B09B85" w14:textId="7762925E" w:rsidR="006718F8" w:rsidRPr="000F273A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616" w:type="dxa"/>
            <w:shd w:val="clear" w:color="auto" w:fill="auto"/>
          </w:tcPr>
          <w:p w14:paraId="5D4B065F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14:paraId="2240482D" w14:textId="1ADB9027" w:rsidR="006718F8" w:rsidRPr="00172FA8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1" w:type="dxa"/>
            <w:shd w:val="clear" w:color="auto" w:fill="auto"/>
          </w:tcPr>
          <w:p w14:paraId="171D9BC6" w14:textId="77777777" w:rsidR="006718F8" w:rsidRPr="00172FA8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5EDC1F6" w14:textId="12EED7C7" w:rsidR="006718F8" w:rsidRPr="00172FA8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2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F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6D36DBB2" w14:textId="77777777" w:rsidR="006718F8" w:rsidRPr="00172FA8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C9739FE" w14:textId="74B66693" w:rsidR="006718F8" w:rsidRPr="006718F8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18F8">
              <w:rPr>
                <w:rFonts w:ascii="Angsana New" w:hAnsi="Angsana New"/>
                <w:b/>
                <w:bCs/>
                <w:sz w:val="30"/>
                <w:szCs w:val="30"/>
              </w:rPr>
              <w:t>(70,000)</w:t>
            </w:r>
          </w:p>
        </w:tc>
        <w:tc>
          <w:tcPr>
            <w:tcW w:w="230" w:type="dxa"/>
            <w:shd w:val="clear" w:color="auto" w:fill="auto"/>
          </w:tcPr>
          <w:p w14:paraId="0098A8B5" w14:textId="77777777" w:rsidR="006718F8" w:rsidRPr="00172FA8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7B8CDCBA" w14:textId="7E89396A" w:rsidR="006718F8" w:rsidRPr="00172FA8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718F8" w:rsidRPr="003B0B7B" w14:paraId="46246257" w14:textId="77777777" w:rsidTr="00B53E63">
        <w:trPr>
          <w:trHeight w:val="314"/>
        </w:trPr>
        <w:tc>
          <w:tcPr>
            <w:tcW w:w="2390" w:type="dxa"/>
            <w:shd w:val="clear" w:color="auto" w:fill="auto"/>
            <w:vAlign w:val="bottom"/>
          </w:tcPr>
          <w:p w14:paraId="4189ECF7" w14:textId="77777777" w:rsidR="006718F8" w:rsidRPr="00172FA8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354A089" w14:textId="77777777" w:rsidR="006718F8" w:rsidRPr="00172FA8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338" w:type="dxa"/>
            <w:gridSpan w:val="7"/>
            <w:shd w:val="clear" w:color="auto" w:fill="auto"/>
            <w:vAlign w:val="bottom"/>
          </w:tcPr>
          <w:p w14:paraId="409F9BAF" w14:textId="77777777" w:rsidR="006718F8" w:rsidRPr="00172FA8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6718F8" w:rsidRPr="00AC365B" w14:paraId="460E2E69" w14:textId="77777777" w:rsidTr="00B53E63">
        <w:trPr>
          <w:trHeight w:val="314"/>
        </w:trPr>
        <w:tc>
          <w:tcPr>
            <w:tcW w:w="2390" w:type="dxa"/>
            <w:shd w:val="clear" w:color="auto" w:fill="auto"/>
            <w:vAlign w:val="bottom"/>
          </w:tcPr>
          <w:p w14:paraId="72CA334D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521F1525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8" w:type="dxa"/>
            <w:gridSpan w:val="7"/>
            <w:shd w:val="clear" w:color="auto" w:fill="auto"/>
            <w:vAlign w:val="bottom"/>
          </w:tcPr>
          <w:p w14:paraId="0D7B162B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8F8" w:rsidRPr="00AC365B" w14:paraId="65685FC0" w14:textId="77777777" w:rsidTr="00B53E63">
        <w:trPr>
          <w:trHeight w:val="803"/>
        </w:trPr>
        <w:tc>
          <w:tcPr>
            <w:tcW w:w="2390" w:type="dxa"/>
            <w:shd w:val="clear" w:color="auto" w:fill="auto"/>
            <w:vAlign w:val="bottom"/>
          </w:tcPr>
          <w:p w14:paraId="2917543A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7F0705FD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B7DC1B5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27D0DE7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28B25E5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F3986E7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CF9150D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AA968FF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202DA6E0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267A79C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D95C30C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718F8" w:rsidRPr="00AC365B" w14:paraId="5196F027" w14:textId="77777777" w:rsidTr="00B53E63">
        <w:trPr>
          <w:trHeight w:val="422"/>
        </w:trPr>
        <w:tc>
          <w:tcPr>
            <w:tcW w:w="2390" w:type="dxa"/>
            <w:shd w:val="clear" w:color="auto" w:fill="auto"/>
            <w:vAlign w:val="bottom"/>
          </w:tcPr>
          <w:p w14:paraId="702E3206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741F1E3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7E965E8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FF76A52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1B69B23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56A7544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0218C97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21B635C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FBF867A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18F8" w:rsidRPr="00AC365B" w14:paraId="6A1BF9BB" w14:textId="77777777" w:rsidTr="00B53E63">
        <w:trPr>
          <w:trHeight w:val="405"/>
        </w:trPr>
        <w:tc>
          <w:tcPr>
            <w:tcW w:w="2390" w:type="dxa"/>
            <w:shd w:val="clear" w:color="auto" w:fill="auto"/>
          </w:tcPr>
          <w:p w14:paraId="2687EF59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616" w:type="dxa"/>
            <w:shd w:val="clear" w:color="auto" w:fill="auto"/>
          </w:tcPr>
          <w:p w14:paraId="47F5E161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8" w:type="dxa"/>
            <w:gridSpan w:val="7"/>
            <w:shd w:val="clear" w:color="auto" w:fill="auto"/>
          </w:tcPr>
          <w:p w14:paraId="3ED41AFC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8F8" w:rsidRPr="00AC365B" w14:paraId="42FE75D9" w14:textId="77777777" w:rsidTr="00B53E63">
        <w:trPr>
          <w:trHeight w:val="405"/>
        </w:trPr>
        <w:tc>
          <w:tcPr>
            <w:tcW w:w="2390" w:type="dxa"/>
            <w:shd w:val="clear" w:color="auto" w:fill="auto"/>
          </w:tcPr>
          <w:p w14:paraId="4E486003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616" w:type="dxa"/>
            <w:shd w:val="clear" w:color="auto" w:fill="auto"/>
          </w:tcPr>
          <w:p w14:paraId="49982E34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14:paraId="6E3155EF" w14:textId="566C2B24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  <w:shd w:val="clear" w:color="auto" w:fill="auto"/>
          </w:tcPr>
          <w:p w14:paraId="75BA91E1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117B5FD9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4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0" w:type="dxa"/>
            <w:shd w:val="clear" w:color="auto" w:fill="auto"/>
          </w:tcPr>
          <w:p w14:paraId="4518CC17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35A7A66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21169869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7AE1C98F" w14:textId="77777777" w:rsidR="006718F8" w:rsidRPr="00AC365B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3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6718F8" w:rsidRPr="00AC365B" w14:paraId="44AF9C19" w14:textId="77777777" w:rsidTr="00B53E63">
        <w:trPr>
          <w:trHeight w:val="44"/>
        </w:trPr>
        <w:tc>
          <w:tcPr>
            <w:tcW w:w="2390" w:type="dxa"/>
            <w:shd w:val="clear" w:color="auto" w:fill="auto"/>
            <w:vAlign w:val="bottom"/>
          </w:tcPr>
          <w:p w14:paraId="36FBEC43" w14:textId="77777777" w:rsidR="006718F8" w:rsidRPr="00382760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79A3856D" w14:textId="77777777" w:rsidR="006718F8" w:rsidRPr="00382760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5338" w:type="dxa"/>
            <w:gridSpan w:val="7"/>
            <w:shd w:val="clear" w:color="auto" w:fill="auto"/>
            <w:vAlign w:val="bottom"/>
          </w:tcPr>
          <w:p w14:paraId="1142A48E" w14:textId="77777777" w:rsidR="006718F8" w:rsidRPr="00382760" w:rsidRDefault="006718F8" w:rsidP="0067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</w:tr>
    </w:tbl>
    <w:p w14:paraId="06007783" w14:textId="77777777" w:rsidR="007E4365" w:rsidRPr="00382760" w:rsidRDefault="007E4365" w:rsidP="00C4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14"/>
          <w:szCs w:val="14"/>
          <w:cs/>
        </w:rPr>
      </w:pPr>
    </w:p>
    <w:p w14:paraId="18D92503" w14:textId="5AF5A02D" w:rsidR="00E5648E" w:rsidRPr="00AC365B" w:rsidRDefault="00E5648E" w:rsidP="00C4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</w:t>
      </w:r>
      <w:r w:rsidR="006273E2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</w:t>
      </w: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D6DB589" w14:textId="77777777" w:rsidR="00617DC8" w:rsidRPr="00E12E6C" w:rsidRDefault="00617DC8" w:rsidP="0046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DA339E" w14:textId="0155DE33" w:rsidR="00440277" w:rsidRPr="00AC365B" w:rsidRDefault="006F1352" w:rsidP="0046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บริษัท</w:t>
      </w:r>
      <w:r w:rsidR="0048620D" w:rsidRPr="00AC365B">
        <w:rPr>
          <w:rFonts w:ascii="Angsana New" w:hAnsi="Angsana New"/>
          <w:sz w:val="30"/>
          <w:szCs w:val="30"/>
          <w:cs/>
        </w:rPr>
        <w:t>ได้ทำสัญญากับ</w:t>
      </w:r>
      <w:r w:rsidR="00F5127B" w:rsidRPr="00AC365B">
        <w:rPr>
          <w:rFonts w:ascii="Angsana New" w:hAnsi="Angsana New"/>
          <w:sz w:val="30"/>
          <w:szCs w:val="30"/>
          <w:cs/>
        </w:rPr>
        <w:t xml:space="preserve">บริษัทร่วม </w:t>
      </w:r>
      <w:r w:rsidR="0048620D" w:rsidRPr="00AC365B">
        <w:rPr>
          <w:rFonts w:ascii="Angsana New" w:hAnsi="Angsana New"/>
          <w:sz w:val="30"/>
          <w:szCs w:val="30"/>
          <w:cs/>
        </w:rPr>
        <w:t>บริษัทย่อย</w:t>
      </w:r>
      <w:r w:rsidR="00825F30" w:rsidRPr="00AC365B">
        <w:rPr>
          <w:rFonts w:ascii="Angsana New" w:hAnsi="Angsana New"/>
          <w:sz w:val="30"/>
          <w:szCs w:val="30"/>
          <w:cs/>
        </w:rPr>
        <w:t>และบริษัทย่อยทางอ้อม</w:t>
      </w:r>
      <w:r w:rsidR="0048620D" w:rsidRPr="00AC365B">
        <w:rPr>
          <w:rFonts w:ascii="Angsana New" w:hAnsi="Angsana New"/>
          <w:sz w:val="30"/>
          <w:szCs w:val="30"/>
          <w:cs/>
        </w:rPr>
        <w:t>หลายแห่ง</w:t>
      </w:r>
      <w:r w:rsidRPr="00AC365B">
        <w:rPr>
          <w:rFonts w:ascii="Angsana New" w:hAnsi="Angsana New"/>
          <w:sz w:val="30"/>
          <w:szCs w:val="30"/>
          <w:cs/>
        </w:rPr>
        <w:t>เพื่อให้บริการ</w:t>
      </w:r>
      <w:r w:rsidR="006971F0" w:rsidRPr="00AC365B">
        <w:rPr>
          <w:rFonts w:ascii="Angsana New" w:hAnsi="Angsana New"/>
          <w:sz w:val="30"/>
          <w:szCs w:val="30"/>
          <w:cs/>
        </w:rPr>
        <w:t>ด้านการ</w:t>
      </w:r>
      <w:r w:rsidRPr="00AC365B">
        <w:rPr>
          <w:rFonts w:ascii="Angsana New" w:hAnsi="Angsana New"/>
          <w:sz w:val="30"/>
          <w:szCs w:val="30"/>
          <w:cs/>
        </w:rPr>
        <w:t>บริหารจัดการ สนับสนุนการดำเนิน</w:t>
      </w:r>
      <w:r w:rsidR="006971F0" w:rsidRPr="00AC365B">
        <w:rPr>
          <w:rFonts w:ascii="Angsana New" w:hAnsi="Angsana New"/>
          <w:sz w:val="30"/>
          <w:szCs w:val="30"/>
          <w:cs/>
        </w:rPr>
        <w:t>งาน</w:t>
      </w:r>
      <w:r w:rsidR="00BC4760" w:rsidRPr="00AC365B">
        <w:rPr>
          <w:rFonts w:ascii="Angsana New" w:hAnsi="Angsana New"/>
          <w:sz w:val="30"/>
          <w:szCs w:val="30"/>
          <w:cs/>
        </w:rPr>
        <w:t xml:space="preserve"> การตลาด</w:t>
      </w:r>
      <w:r w:rsidRPr="00AC365B">
        <w:rPr>
          <w:rFonts w:ascii="Angsana New" w:hAnsi="Angsana New"/>
          <w:sz w:val="30"/>
          <w:szCs w:val="30"/>
          <w:cs/>
        </w:rPr>
        <w:t>และงานด้านอื่นๆ โดยบ</w:t>
      </w:r>
      <w:r w:rsidR="00D570E3" w:rsidRPr="00AC365B">
        <w:rPr>
          <w:rFonts w:ascii="Angsana New" w:hAnsi="Angsana New"/>
          <w:sz w:val="30"/>
          <w:szCs w:val="30"/>
          <w:cs/>
        </w:rPr>
        <w:t>ริษัทจะได้รับค่าบริการ</w:t>
      </w:r>
      <w:r w:rsidR="001E34CF" w:rsidRPr="00AC365B">
        <w:rPr>
          <w:rFonts w:ascii="Angsana New" w:hAnsi="Angsana New"/>
          <w:sz w:val="30"/>
          <w:szCs w:val="30"/>
          <w:cs/>
        </w:rPr>
        <w:t>ตาม</w:t>
      </w:r>
      <w:r w:rsidR="00B34093" w:rsidRPr="00AC365B">
        <w:rPr>
          <w:rFonts w:ascii="Angsana New" w:hAnsi="Angsana New"/>
          <w:sz w:val="30"/>
          <w:szCs w:val="30"/>
          <w:cs/>
        </w:rPr>
        <w:t>อัตราที่ตกลง</w:t>
      </w:r>
      <w:r w:rsidRPr="00AC365B">
        <w:rPr>
          <w:rFonts w:ascii="Angsana New" w:hAnsi="Angsana New"/>
          <w:sz w:val="30"/>
          <w:szCs w:val="30"/>
          <w:cs/>
        </w:rPr>
        <w:t>ในสัญญา</w:t>
      </w:r>
    </w:p>
    <w:p w14:paraId="563A0E43" w14:textId="0C4201FA" w:rsidR="00573814" w:rsidRPr="00E12E6C" w:rsidRDefault="00573814" w:rsidP="0046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7FAC1D6" w14:textId="2458D455" w:rsidR="00573814" w:rsidRDefault="00573814" w:rsidP="00573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บริษัทได้ทำสัญญากับบริษัทย่อยแห่งหนึ่งเพื่อเช่าพื้นที่และบริการที่เกี่ยวข้อง โดยบริษัทตกลงจะ</w:t>
      </w:r>
      <w:r w:rsidR="00A65252" w:rsidRPr="00AC365B">
        <w:rPr>
          <w:rFonts w:ascii="Angsana New" w:hAnsi="Angsana New"/>
          <w:sz w:val="30"/>
          <w:szCs w:val="30"/>
          <w:cs/>
        </w:rPr>
        <w:t>จ่าย</w:t>
      </w:r>
      <w:r w:rsidRPr="00AC365B">
        <w:rPr>
          <w:rFonts w:ascii="Angsana New" w:hAnsi="Angsana New"/>
          <w:sz w:val="30"/>
          <w:szCs w:val="30"/>
          <w:cs/>
        </w:rPr>
        <w:t>ชำระค่าเช่าและบริการตามอัตราที่ตกลงในสัญญา</w:t>
      </w:r>
      <w:r w:rsidR="00D21802" w:rsidRPr="00AC365B">
        <w:rPr>
          <w:rFonts w:ascii="Angsana New" w:hAnsi="Angsana New"/>
          <w:sz w:val="30"/>
          <w:szCs w:val="30"/>
        </w:rPr>
        <w:t xml:space="preserve"> </w:t>
      </w:r>
      <w:r w:rsidR="00D21802" w:rsidRPr="00AC365B">
        <w:rPr>
          <w:rFonts w:ascii="Angsana New" w:hAnsi="Angsana New"/>
          <w:sz w:val="30"/>
          <w:szCs w:val="30"/>
          <w:cs/>
        </w:rPr>
        <w:t>ทั้งนี้</w:t>
      </w:r>
      <w:r w:rsidR="00A65252" w:rsidRPr="00AC365B">
        <w:rPr>
          <w:rFonts w:ascii="Angsana New" w:hAnsi="Angsana New"/>
          <w:sz w:val="30"/>
          <w:szCs w:val="30"/>
          <w:cs/>
        </w:rPr>
        <w:t xml:space="preserve"> </w:t>
      </w:r>
      <w:r w:rsidR="00D21802" w:rsidRPr="00AC365B">
        <w:rPr>
          <w:rFonts w:ascii="Angsana New" w:hAnsi="Angsana New"/>
          <w:sz w:val="30"/>
          <w:szCs w:val="30"/>
          <w:cs/>
        </w:rPr>
        <w:t>บริษัทได้ยกเลิกสัญญา</w:t>
      </w:r>
      <w:r w:rsidR="00A65252" w:rsidRPr="00AC365B">
        <w:rPr>
          <w:rFonts w:ascii="Angsana New" w:hAnsi="Angsana New"/>
          <w:sz w:val="30"/>
          <w:szCs w:val="30"/>
          <w:cs/>
        </w:rPr>
        <w:t>ดังกล่าวแล้ว</w:t>
      </w:r>
      <w:r w:rsidR="00D21802" w:rsidRPr="00AC365B">
        <w:rPr>
          <w:rFonts w:ascii="Angsana New" w:hAnsi="Angsana New"/>
          <w:sz w:val="30"/>
          <w:szCs w:val="30"/>
          <w:cs/>
        </w:rPr>
        <w:t>ในเดือน</w:t>
      </w:r>
      <w:r w:rsidR="00B20255" w:rsidRPr="00AC365B">
        <w:rPr>
          <w:rFonts w:ascii="Angsana New" w:hAnsi="Angsana New"/>
          <w:sz w:val="30"/>
          <w:szCs w:val="30"/>
          <w:cs/>
        </w:rPr>
        <w:t>ธันวาคม</w:t>
      </w:r>
      <w:r w:rsidR="00D21802" w:rsidRPr="00AC365B">
        <w:rPr>
          <w:rFonts w:ascii="Angsana New" w:hAnsi="Angsana New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2561</w:t>
      </w:r>
    </w:p>
    <w:p w14:paraId="7ED68429" w14:textId="77777777" w:rsidR="008C2A2B" w:rsidRPr="00E12E6C" w:rsidRDefault="008C2A2B" w:rsidP="00573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B15C030" w14:textId="3F8E9296" w:rsidR="00D76F41" w:rsidRPr="00AC365B" w:rsidRDefault="00D86115" w:rsidP="00D7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บริษัทได้ทำสัญญากับบริษัทย่อย</w:t>
      </w:r>
      <w:r w:rsidR="00D21802" w:rsidRPr="00AC365B">
        <w:rPr>
          <w:rFonts w:ascii="Angsana New" w:hAnsi="Angsana New"/>
          <w:sz w:val="30"/>
          <w:szCs w:val="30"/>
          <w:cs/>
        </w:rPr>
        <w:t>หลายแห่ง</w:t>
      </w:r>
      <w:r w:rsidRPr="00AC365B">
        <w:rPr>
          <w:rFonts w:ascii="Angsana New" w:hAnsi="Angsana New"/>
          <w:sz w:val="30"/>
          <w:szCs w:val="30"/>
          <w:cs/>
        </w:rPr>
        <w:t>เพื่อให้เช่าพื้นที่และบริการที่เกี่ยวข้อง โดยบริษัทย่อย</w:t>
      </w:r>
      <w:r w:rsidR="00B34093" w:rsidRPr="00AC365B">
        <w:rPr>
          <w:rFonts w:ascii="Angsana New" w:hAnsi="Angsana New"/>
          <w:sz w:val="30"/>
          <w:szCs w:val="30"/>
          <w:cs/>
        </w:rPr>
        <w:t>ดังกล่าวตกลง</w:t>
      </w:r>
      <w:r w:rsidRPr="00AC365B">
        <w:rPr>
          <w:rFonts w:ascii="Angsana New" w:hAnsi="Angsana New"/>
          <w:sz w:val="30"/>
          <w:szCs w:val="30"/>
          <w:cs/>
        </w:rPr>
        <w:t>จะ</w:t>
      </w:r>
      <w:r w:rsidR="00C235CB" w:rsidRPr="00AC365B">
        <w:rPr>
          <w:rFonts w:ascii="Angsana New" w:hAnsi="Angsana New"/>
          <w:sz w:val="30"/>
          <w:szCs w:val="30"/>
          <w:cs/>
        </w:rPr>
        <w:t>จ่าย</w:t>
      </w:r>
      <w:r w:rsidRPr="00AC365B">
        <w:rPr>
          <w:rFonts w:ascii="Angsana New" w:hAnsi="Angsana New"/>
          <w:sz w:val="30"/>
          <w:szCs w:val="30"/>
          <w:cs/>
        </w:rPr>
        <w:t>ชำระค่</w:t>
      </w:r>
      <w:r w:rsidR="00B34093" w:rsidRPr="00AC365B">
        <w:rPr>
          <w:rFonts w:ascii="Angsana New" w:hAnsi="Angsana New"/>
          <w:sz w:val="30"/>
          <w:szCs w:val="30"/>
          <w:cs/>
        </w:rPr>
        <w:t>าเช่าและบริการตามอัตราที่ตกลง</w:t>
      </w:r>
      <w:r w:rsidRPr="00AC365B">
        <w:rPr>
          <w:rFonts w:ascii="Angsana New" w:hAnsi="Angsana New"/>
          <w:sz w:val="30"/>
          <w:szCs w:val="30"/>
          <w:cs/>
        </w:rPr>
        <w:t>ในสัญญา</w:t>
      </w:r>
      <w:r w:rsidR="00D21802" w:rsidRPr="00AC365B">
        <w:rPr>
          <w:rFonts w:ascii="Angsana New" w:hAnsi="Angsana New"/>
          <w:sz w:val="30"/>
          <w:szCs w:val="30"/>
          <w:cs/>
        </w:rPr>
        <w:t xml:space="preserve"> ทั้งนี้</w:t>
      </w:r>
      <w:r w:rsidR="00A65252" w:rsidRPr="00AC365B">
        <w:rPr>
          <w:rFonts w:ascii="Angsana New" w:hAnsi="Angsana New"/>
          <w:sz w:val="30"/>
          <w:szCs w:val="30"/>
          <w:cs/>
        </w:rPr>
        <w:t xml:space="preserve"> </w:t>
      </w:r>
      <w:r w:rsidR="00D21802" w:rsidRPr="00AC365B">
        <w:rPr>
          <w:rFonts w:ascii="Angsana New" w:hAnsi="Angsana New"/>
          <w:sz w:val="30"/>
          <w:szCs w:val="30"/>
          <w:cs/>
        </w:rPr>
        <w:t>บริษัทได้ยกเลิกสัญญา</w:t>
      </w:r>
      <w:r w:rsidR="00EB4868" w:rsidRPr="00AC365B">
        <w:rPr>
          <w:rFonts w:ascii="Angsana New" w:hAnsi="Angsana New"/>
          <w:sz w:val="30"/>
          <w:szCs w:val="30"/>
          <w:cs/>
        </w:rPr>
        <w:t>จำนวนสองสัญญา</w:t>
      </w:r>
      <w:r w:rsidR="00D21802" w:rsidRPr="00AC365B">
        <w:rPr>
          <w:rFonts w:ascii="Angsana New" w:hAnsi="Angsana New"/>
          <w:sz w:val="30"/>
          <w:szCs w:val="30"/>
          <w:cs/>
        </w:rPr>
        <w:t>กับบริษัทย่อย</w:t>
      </w:r>
      <w:r w:rsidR="00C235CB" w:rsidRPr="00AC365B">
        <w:rPr>
          <w:rFonts w:ascii="Angsana New" w:hAnsi="Angsana New"/>
          <w:sz w:val="30"/>
          <w:szCs w:val="30"/>
          <w:cs/>
        </w:rPr>
        <w:br/>
      </w:r>
      <w:r w:rsidR="00D21802" w:rsidRPr="00AC365B">
        <w:rPr>
          <w:rFonts w:ascii="Angsana New" w:hAnsi="Angsana New"/>
          <w:sz w:val="30"/>
          <w:szCs w:val="30"/>
          <w:cs/>
        </w:rPr>
        <w:t>แห่งหนึ่งในเดือน</w:t>
      </w:r>
      <w:r w:rsidR="00B20255" w:rsidRPr="00AC365B">
        <w:rPr>
          <w:rFonts w:ascii="Angsana New" w:hAnsi="Angsana New"/>
          <w:sz w:val="30"/>
          <w:szCs w:val="30"/>
          <w:cs/>
        </w:rPr>
        <w:t>ตุลาคม</w:t>
      </w:r>
      <w:r w:rsidR="00D21802" w:rsidRPr="00AC365B">
        <w:rPr>
          <w:rFonts w:ascii="Angsana New" w:hAnsi="Angsana New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2561</w:t>
      </w:r>
    </w:p>
    <w:p w14:paraId="190B9E99" w14:textId="23F190A7" w:rsidR="00A47552" w:rsidRPr="00E12E6C" w:rsidRDefault="00A47552" w:rsidP="00D7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AC32DDE" w14:textId="4D49C73B" w:rsidR="00D21802" w:rsidRPr="00AC365B" w:rsidRDefault="00D21802" w:rsidP="00D2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บริษัทได้ทำสัญญากับบริษัทย่อยเพื่อรับบริการระบบสารสนเทศ โดยบริษัทตกลงจะ</w:t>
      </w:r>
      <w:r w:rsidR="00C46B18" w:rsidRPr="00AC365B">
        <w:rPr>
          <w:rFonts w:ascii="Angsana New" w:hAnsi="Angsana New"/>
          <w:sz w:val="30"/>
          <w:szCs w:val="30"/>
          <w:cs/>
        </w:rPr>
        <w:t>จ่าย</w:t>
      </w:r>
      <w:r w:rsidRPr="00AC365B">
        <w:rPr>
          <w:rFonts w:ascii="Angsana New" w:hAnsi="Angsana New"/>
          <w:sz w:val="30"/>
          <w:szCs w:val="30"/>
          <w:cs/>
        </w:rPr>
        <w:t>ชำระค่าบริการตามอัตราที่</w:t>
      </w:r>
      <w:r w:rsidR="00C751AD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ตกลงในสัญญา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ทั้งนี้</w:t>
      </w:r>
      <w:r w:rsidR="00A65252"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บริษัทได้ยกเลิกสัญญา</w:t>
      </w:r>
      <w:r w:rsidR="00A65252" w:rsidRPr="00AC365B">
        <w:rPr>
          <w:rFonts w:ascii="Angsana New" w:hAnsi="Angsana New"/>
          <w:sz w:val="30"/>
          <w:szCs w:val="30"/>
          <w:cs/>
        </w:rPr>
        <w:t>ดังกล่าวแล้ว</w:t>
      </w:r>
      <w:r w:rsidRPr="00AC365B">
        <w:rPr>
          <w:rFonts w:ascii="Angsana New" w:hAnsi="Angsana New"/>
          <w:sz w:val="30"/>
          <w:szCs w:val="30"/>
          <w:cs/>
        </w:rPr>
        <w:t>ในเดือน</w:t>
      </w:r>
      <w:r w:rsidR="00B20255" w:rsidRPr="00AC365B">
        <w:rPr>
          <w:rFonts w:ascii="Angsana New" w:hAnsi="Angsana New"/>
          <w:sz w:val="30"/>
          <w:szCs w:val="30"/>
          <w:cs/>
        </w:rPr>
        <w:t>ธันวาคม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2561</w:t>
      </w:r>
    </w:p>
    <w:p w14:paraId="7CC36760" w14:textId="34BD62DE" w:rsidR="00D21802" w:rsidRPr="00E12E6C" w:rsidRDefault="00D21802" w:rsidP="00D2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C8B57A2" w14:textId="7BAD3F47" w:rsidR="004F778A" w:rsidRDefault="004F778A" w:rsidP="004F7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บริษัทย่อยแห่งหนึ่งได้ทำสัญญากับบริษัท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C365B">
        <w:rPr>
          <w:rFonts w:ascii="Angsana New" w:hAnsi="Angsana New"/>
          <w:sz w:val="30"/>
          <w:szCs w:val="30"/>
          <w:cs/>
        </w:rPr>
        <w:t>บริษัทที่เกี่ยวข้องกัน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Pr="00AC365B">
        <w:rPr>
          <w:rFonts w:ascii="Angsana New" w:hAnsi="Angsana New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เพื่อ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AC365B">
        <w:rPr>
          <w:rFonts w:ascii="Angsana New" w:hAnsi="Angsana New"/>
          <w:sz w:val="30"/>
          <w:szCs w:val="30"/>
          <w:cs/>
        </w:rPr>
        <w:t>บริการ</w:t>
      </w:r>
      <w:r>
        <w:rPr>
          <w:rFonts w:ascii="Angsana New" w:hAnsi="Angsana New" w:hint="cs"/>
          <w:sz w:val="30"/>
          <w:szCs w:val="30"/>
          <w:cs/>
        </w:rPr>
        <w:t xml:space="preserve">ด้านการบริหารธุรกิจดิจิตอล </w:t>
      </w:r>
      <w:r w:rsidRPr="00AC365B">
        <w:rPr>
          <w:rFonts w:ascii="Angsana New" w:hAnsi="Angsana New"/>
          <w:sz w:val="30"/>
          <w:szCs w:val="30"/>
          <w:cs/>
        </w:rPr>
        <w:t>โดยค่าบริการตามอัตราที่ตกลงในสัญญา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6086C047" w14:textId="77777777" w:rsidR="004F778A" w:rsidRPr="00E12E6C" w:rsidRDefault="004F778A" w:rsidP="00D2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F09ECA4" w14:textId="55F3D6B0" w:rsidR="00D86115" w:rsidRDefault="00AB7F42" w:rsidP="00FC4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บริษัทได้ทำสัญญากู้ยืมเงินระยะส</w:t>
      </w:r>
      <w:r w:rsidR="00F5127B" w:rsidRPr="00AC365B">
        <w:rPr>
          <w:rFonts w:ascii="Angsana New" w:hAnsi="Angsana New"/>
          <w:sz w:val="30"/>
          <w:szCs w:val="30"/>
          <w:cs/>
        </w:rPr>
        <w:t xml:space="preserve">ั้นกับผู้ถือหุ้นรายหนึ่งจำนวน </w:t>
      </w:r>
      <w:r w:rsidR="000C653B" w:rsidRPr="000C653B">
        <w:rPr>
          <w:rFonts w:ascii="Angsana New" w:hAnsi="Angsana New"/>
          <w:sz w:val="30"/>
          <w:szCs w:val="30"/>
        </w:rPr>
        <w:t>70</w:t>
      </w:r>
      <w:r w:rsidR="00F5127B"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เงินกู้ยืมดังกล่าวเป็นตั๋วแลกเงิน</w:t>
      </w:r>
      <w:r w:rsidR="00C751AD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มีกำหนดชำระคืน </w:t>
      </w:r>
      <w:r w:rsidR="000C653B" w:rsidRPr="000C653B">
        <w:rPr>
          <w:rFonts w:ascii="Angsana New" w:hAnsi="Angsana New"/>
          <w:sz w:val="30"/>
          <w:szCs w:val="30"/>
        </w:rPr>
        <w:t>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6E7091" w:rsidRPr="00AC365B">
        <w:rPr>
          <w:rFonts w:ascii="Angsana New" w:hAnsi="Angsana New"/>
          <w:sz w:val="30"/>
          <w:szCs w:val="30"/>
          <w:cs/>
        </w:rPr>
        <w:t>เดือน</w:t>
      </w:r>
      <w:r w:rsidR="00C46B18"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และมีอัตราดอกเบี้ยร้อยละ </w:t>
      </w:r>
      <w:r w:rsidR="000C653B" w:rsidRPr="000C653B">
        <w:rPr>
          <w:rFonts w:ascii="Angsana New" w:hAnsi="Angsana New"/>
          <w:sz w:val="30"/>
          <w:szCs w:val="30"/>
        </w:rPr>
        <w:t>12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ต่อปี</w:t>
      </w:r>
      <w:r w:rsidR="00EB5E0F" w:rsidRPr="00AC365B">
        <w:rPr>
          <w:rFonts w:ascii="Angsana New" w:hAnsi="Angsana New"/>
          <w:sz w:val="30"/>
          <w:szCs w:val="30"/>
          <w:cs/>
        </w:rPr>
        <w:t xml:space="preserve"> </w:t>
      </w:r>
      <w:r w:rsidR="007733D8" w:rsidRPr="00AC365B">
        <w:rPr>
          <w:rFonts w:ascii="Angsana New" w:hAnsi="Angsana New"/>
          <w:sz w:val="30"/>
          <w:szCs w:val="30"/>
          <w:cs/>
        </w:rPr>
        <w:t>บริษัทได้จ่ายดอกเบี้ยในวันเริ่ม</w:t>
      </w:r>
      <w:r w:rsidR="00EB5E0F" w:rsidRPr="00AC365B">
        <w:rPr>
          <w:rFonts w:ascii="Angsana New" w:hAnsi="Angsana New"/>
          <w:sz w:val="30"/>
          <w:szCs w:val="30"/>
          <w:cs/>
        </w:rPr>
        <w:t>สัญญาเงินกู้ยืมระยะสั้นดังกล่าว</w:t>
      </w:r>
      <w:r w:rsidR="007733D8" w:rsidRPr="00AC365B">
        <w:rPr>
          <w:rFonts w:ascii="Angsana New" w:hAnsi="Angsana New"/>
          <w:sz w:val="30"/>
          <w:szCs w:val="30"/>
          <w:cs/>
        </w:rPr>
        <w:t xml:space="preserve">จำนวน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="007733D8"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01</w:t>
      </w:r>
      <w:r w:rsidR="007733D8" w:rsidRPr="00AC365B">
        <w:rPr>
          <w:rFonts w:ascii="Angsana New" w:hAnsi="Angsana New"/>
          <w:sz w:val="30"/>
          <w:szCs w:val="30"/>
          <w:cs/>
        </w:rPr>
        <w:t xml:space="preserve"> ล้านบาท</w:t>
      </w:r>
      <w:r w:rsidR="006F1F8C" w:rsidRPr="00AC365B">
        <w:rPr>
          <w:rFonts w:ascii="Angsana New" w:hAnsi="Angsana New"/>
          <w:sz w:val="30"/>
          <w:szCs w:val="30"/>
          <w:cs/>
        </w:rPr>
        <w:t xml:space="preserve"> </w:t>
      </w:r>
      <w:r w:rsidR="009E58D7" w:rsidRPr="00AC365B">
        <w:rPr>
          <w:rFonts w:ascii="Angsana New" w:hAnsi="Angsana New"/>
          <w:sz w:val="30"/>
          <w:szCs w:val="30"/>
          <w:cs/>
        </w:rPr>
        <w:t xml:space="preserve">ทั้งนี้ บริษัทได้ชำระคืนเงินกู้ยืมระยะสั้นกับผู้ถือหุ้นรายนั้นทั้งจำนวนในระหว่างปี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="009E58D7" w:rsidRPr="00AC365B">
        <w:rPr>
          <w:rFonts w:ascii="Angsana New" w:hAnsi="Angsana New"/>
          <w:sz w:val="30"/>
          <w:szCs w:val="30"/>
          <w:cs/>
        </w:rPr>
        <w:t xml:space="preserve"> </w:t>
      </w:r>
      <w:r w:rsidR="00AC3D33" w:rsidRPr="00AC365B">
        <w:rPr>
          <w:rFonts w:ascii="Angsana New" w:hAnsi="Angsana New"/>
          <w:sz w:val="30"/>
          <w:szCs w:val="30"/>
          <w:cs/>
        </w:rPr>
        <w:t>นอกจากนี้</w:t>
      </w:r>
      <w:r w:rsidR="00FD6E54">
        <w:rPr>
          <w:rFonts w:ascii="Angsana New" w:hAnsi="Angsana New"/>
          <w:sz w:val="30"/>
          <w:szCs w:val="30"/>
        </w:rPr>
        <w:t xml:space="preserve"> </w:t>
      </w:r>
      <w:r w:rsidR="00FD6E5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2179C">
        <w:rPr>
          <w:rFonts w:ascii="Angsana New" w:hAnsi="Angsana New"/>
          <w:sz w:val="30"/>
          <w:szCs w:val="30"/>
        </w:rPr>
        <w:t xml:space="preserve">31 </w:t>
      </w:r>
      <w:r w:rsidR="00A2179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2179C">
        <w:rPr>
          <w:rFonts w:ascii="Angsana New" w:hAnsi="Angsana New"/>
          <w:sz w:val="30"/>
          <w:szCs w:val="30"/>
        </w:rPr>
        <w:t>2561</w:t>
      </w:r>
      <w:r w:rsidR="00AC3D33" w:rsidRPr="00AC365B">
        <w:rPr>
          <w:rFonts w:ascii="Angsana New" w:hAnsi="Angsana New"/>
          <w:sz w:val="30"/>
          <w:szCs w:val="30"/>
          <w:cs/>
        </w:rPr>
        <w:t xml:space="preserve"> </w:t>
      </w:r>
      <w:r w:rsidR="006E7091" w:rsidRPr="00AC365B">
        <w:rPr>
          <w:rFonts w:ascii="Angsana New" w:hAnsi="Angsana New"/>
          <w:sz w:val="30"/>
          <w:szCs w:val="30"/>
          <w:cs/>
        </w:rPr>
        <w:t>บริษัทได้นำเงินลงทุนในบริษัทย่อย</w:t>
      </w:r>
      <w:r w:rsidR="00AC3D33" w:rsidRPr="00AC365B">
        <w:rPr>
          <w:rFonts w:ascii="Angsana New" w:hAnsi="Angsana New"/>
          <w:sz w:val="30"/>
          <w:szCs w:val="30"/>
          <w:cs/>
        </w:rPr>
        <w:t>แห่งหนึ่ง</w:t>
      </w:r>
      <w:r w:rsidR="006E7091" w:rsidRPr="00AC365B">
        <w:rPr>
          <w:rFonts w:ascii="Angsana New" w:hAnsi="Angsana New"/>
          <w:sz w:val="30"/>
          <w:szCs w:val="30"/>
          <w:cs/>
        </w:rPr>
        <w:t>ไปจำนำเพื่อเป็นหลักทรัพย์ค้ำประกันเงินกู้ยืมดังกล่าว (ดูหมายเหตุ</w:t>
      </w:r>
      <w:r w:rsidR="00346654" w:rsidRPr="00AC365B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6E7091" w:rsidRPr="00AC365B">
        <w:rPr>
          <w:rFonts w:ascii="Angsana New" w:hAnsi="Angsana New"/>
          <w:sz w:val="30"/>
          <w:szCs w:val="30"/>
          <w:cs/>
        </w:rPr>
        <w:t xml:space="preserve">ข้อ </w:t>
      </w:r>
      <w:r w:rsidR="000C653B" w:rsidRPr="000C653B">
        <w:rPr>
          <w:rFonts w:ascii="Angsana New" w:hAnsi="Angsana New"/>
          <w:sz w:val="30"/>
          <w:szCs w:val="30"/>
        </w:rPr>
        <w:t>12</w:t>
      </w:r>
      <w:r w:rsidR="006E7091" w:rsidRPr="00AC365B">
        <w:rPr>
          <w:rFonts w:ascii="Angsana New" w:hAnsi="Angsana New"/>
          <w:sz w:val="30"/>
          <w:szCs w:val="30"/>
          <w:cs/>
        </w:rPr>
        <w:t>)</w:t>
      </w:r>
    </w:p>
    <w:p w14:paraId="06800A96" w14:textId="77777777" w:rsidR="00864005" w:rsidRPr="004F778A" w:rsidRDefault="00864005" w:rsidP="00FC4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598E6BF" w14:textId="26DB4E03" w:rsidR="00440277" w:rsidRPr="00AC365B" w:rsidRDefault="00440277" w:rsidP="00BF095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5D8FF6E" w14:textId="77777777" w:rsidR="00440277" w:rsidRPr="001A0A18" w:rsidRDefault="00440277" w:rsidP="001A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2D65A1" w:rsidRPr="00AC365B" w14:paraId="190FAFD7" w14:textId="77777777" w:rsidTr="005A0A5B">
        <w:tc>
          <w:tcPr>
            <w:tcW w:w="4140" w:type="dxa"/>
            <w:vAlign w:val="bottom"/>
          </w:tcPr>
          <w:p w14:paraId="20CC1B32" w14:textId="77777777" w:rsidR="002D65A1" w:rsidRPr="00AC365B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3C06EF" w14:textId="77777777" w:rsidR="002D65A1" w:rsidRPr="00AC365B" w:rsidRDefault="002D65A1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6E2DA64" w14:textId="77777777" w:rsidR="002D65A1" w:rsidRPr="00AC365B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E0E074" w14:textId="77777777" w:rsidR="002D65A1" w:rsidRPr="00AC365B" w:rsidRDefault="002D65A1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4295" w:rsidRPr="00AC365B" w14:paraId="29507320" w14:textId="77777777" w:rsidTr="005A0A5B">
        <w:tc>
          <w:tcPr>
            <w:tcW w:w="4140" w:type="dxa"/>
            <w:vAlign w:val="bottom"/>
          </w:tcPr>
          <w:p w14:paraId="09D97B96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66F0F9" w14:textId="5C76A10F" w:rsidR="00104295" w:rsidRPr="00AC365B" w:rsidRDefault="000C653B" w:rsidP="001042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337653C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3947A" w14:textId="7B84B874" w:rsidR="00104295" w:rsidRPr="00AC365B" w:rsidRDefault="000C653B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14:paraId="38D3D274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D8695" w14:textId="3857214C" w:rsidR="00104295" w:rsidRPr="00AC365B" w:rsidRDefault="000C653B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060BED3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A855D13" w14:textId="3AB1C019" w:rsidR="00104295" w:rsidRPr="00AC365B" w:rsidRDefault="000C653B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04295" w:rsidRPr="00AC365B" w14:paraId="6FBE0EFE" w14:textId="77777777" w:rsidTr="005A0A5B">
        <w:tc>
          <w:tcPr>
            <w:tcW w:w="4140" w:type="dxa"/>
            <w:vAlign w:val="bottom"/>
          </w:tcPr>
          <w:p w14:paraId="0E5D6892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308169A1" w14:textId="77777777" w:rsidR="00104295" w:rsidRPr="00AC365B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23402" w:rsidRPr="00AC365B" w14:paraId="14686CDE" w14:textId="77777777" w:rsidTr="005A0A5B">
        <w:tc>
          <w:tcPr>
            <w:tcW w:w="4140" w:type="dxa"/>
          </w:tcPr>
          <w:p w14:paraId="69520761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AF1FDAA" w14:textId="257F8049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009D2C0B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F47D6" w14:textId="4B5F52ED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70" w:type="dxa"/>
          </w:tcPr>
          <w:p w14:paraId="6763AC2A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0C147" w14:textId="6D6DD773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6493A63E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F5D96A2" w14:textId="7C3D14F4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323402" w:rsidRPr="00AC365B" w14:paraId="2F252B82" w14:textId="77777777" w:rsidTr="005A0A5B">
        <w:tc>
          <w:tcPr>
            <w:tcW w:w="4140" w:type="dxa"/>
          </w:tcPr>
          <w:p w14:paraId="052533FA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7F47C18D" w14:textId="590806A6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7ED94637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79FE4" w14:textId="122126F0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32340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526DEE08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17AA7" w14:textId="43F405A1" w:rsidR="0032340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76DB3906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278BA5" w14:textId="5E854BF7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323402" w:rsidRPr="00AC365B" w14:paraId="5C4CD537" w14:textId="77777777" w:rsidTr="005A0A5B">
        <w:tc>
          <w:tcPr>
            <w:tcW w:w="4140" w:type="dxa"/>
          </w:tcPr>
          <w:p w14:paraId="4002E9A7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4ACA73D3" w14:textId="7B001193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46</w:t>
            </w:r>
            <w:r w:rsidR="00606A6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14:paraId="53CA3C6B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CBBC0" w14:textId="759F315D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115</w:t>
            </w:r>
            <w:r w:rsidR="0032340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1C3B774A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C10C0" w14:textId="79A31CCE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10</w:t>
            </w:r>
            <w:r w:rsidR="00606A6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56FB586F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7C8D7E" w14:textId="4EAFC68D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23</w:t>
            </w:r>
            <w:r w:rsidR="0032340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323402" w:rsidRPr="001C2993" w14:paraId="0A3E05CB" w14:textId="77777777" w:rsidTr="005A0A5B">
        <w:tc>
          <w:tcPr>
            <w:tcW w:w="4140" w:type="dxa"/>
          </w:tcPr>
          <w:p w14:paraId="0A9C92E6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BC34F5" w14:textId="3C92AB3A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4865B5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72AE44" w14:textId="6363AA72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50</w:t>
            </w:r>
            <w:r w:rsidR="0032340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7494348D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B0FADB" w14:textId="24A32A3F" w:rsidR="00323402" w:rsidRPr="00AC365B" w:rsidRDefault="00606A6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4AAA8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63B5B1" w14:textId="3621C886" w:rsidR="00323402" w:rsidRPr="00AC365B" w:rsidRDefault="00323402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3402" w:rsidRPr="00AC365B" w14:paraId="05B1AB07" w14:textId="77777777" w:rsidTr="005A0A5B">
        <w:trPr>
          <w:trHeight w:val="262"/>
        </w:trPr>
        <w:tc>
          <w:tcPr>
            <w:tcW w:w="4140" w:type="dxa"/>
          </w:tcPr>
          <w:p w14:paraId="087102F5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8B2C0B" w14:textId="65CC6A07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6025A74B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8FC77B" w14:textId="71CA52B2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  <w:r w:rsidR="0032340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14:paraId="69E48E5A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5F647" w14:textId="405082CB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3135C4A1" w14:textId="77777777" w:rsidR="00323402" w:rsidRPr="00AC365B" w:rsidRDefault="00323402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52F3A" w14:textId="41AE9B87" w:rsidR="00323402" w:rsidRPr="00AC365B" w:rsidRDefault="000C653B" w:rsidP="0032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32340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</w:tr>
    </w:tbl>
    <w:p w14:paraId="17CB8D09" w14:textId="77777777" w:rsidR="00346654" w:rsidRPr="00E12E6C" w:rsidRDefault="00346654" w:rsidP="003466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2FDDB06D" w14:textId="78ADB4A5" w:rsidR="00440277" w:rsidRPr="00AC365B" w:rsidRDefault="00D916E2" w:rsidP="0016219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="00C43D6D" w:rsidRPr="00AC365B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6C6006A" w14:textId="77777777" w:rsidR="00440277" w:rsidRPr="00AC365B" w:rsidRDefault="00440277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cs/>
          <w:lang w:val="th-TH"/>
        </w:rPr>
      </w:pPr>
    </w:p>
    <w:tbl>
      <w:tblPr>
        <w:tblW w:w="9304" w:type="dxa"/>
        <w:tblInd w:w="450" w:type="dxa"/>
        <w:tblLook w:val="01E0" w:firstRow="1" w:lastRow="1" w:firstColumn="1" w:lastColumn="1" w:noHBand="0" w:noVBand="0"/>
      </w:tblPr>
      <w:tblGrid>
        <w:gridCol w:w="4119"/>
        <w:gridCol w:w="1077"/>
        <w:gridCol w:w="270"/>
        <w:gridCol w:w="1170"/>
        <w:gridCol w:w="270"/>
        <w:gridCol w:w="1029"/>
        <w:gridCol w:w="20"/>
        <w:gridCol w:w="250"/>
        <w:gridCol w:w="20"/>
        <w:gridCol w:w="1059"/>
        <w:gridCol w:w="20"/>
      </w:tblGrid>
      <w:tr w:rsidR="00D916E2" w:rsidRPr="00AC365B" w14:paraId="3A9D1C80" w14:textId="77777777" w:rsidTr="00AB68D1">
        <w:trPr>
          <w:tblHeader/>
        </w:trPr>
        <w:tc>
          <w:tcPr>
            <w:tcW w:w="4119" w:type="dxa"/>
            <w:vAlign w:val="bottom"/>
          </w:tcPr>
          <w:p w14:paraId="550AD2E6" w14:textId="77777777" w:rsidR="00D916E2" w:rsidRPr="00AC365B" w:rsidRDefault="00D916E2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1B49AD14" w14:textId="77777777" w:rsidR="00D916E2" w:rsidRPr="00AC365B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81A4D7" w14:textId="77777777" w:rsidR="00D916E2" w:rsidRPr="00AC365B" w:rsidRDefault="00D916E2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8" w:type="dxa"/>
            <w:gridSpan w:val="6"/>
            <w:vAlign w:val="bottom"/>
          </w:tcPr>
          <w:p w14:paraId="2C9DBE5F" w14:textId="77777777" w:rsidR="00D916E2" w:rsidRPr="00AC365B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4295" w:rsidRPr="00AC365B" w14:paraId="62C5F550" w14:textId="77777777" w:rsidTr="00AB68D1">
        <w:trPr>
          <w:tblHeader/>
        </w:trPr>
        <w:tc>
          <w:tcPr>
            <w:tcW w:w="4119" w:type="dxa"/>
            <w:vAlign w:val="bottom"/>
          </w:tcPr>
          <w:p w14:paraId="385B3A1C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1ED11552" w14:textId="1A850438" w:rsidR="00104295" w:rsidRPr="00AC365B" w:rsidRDefault="000C653B" w:rsidP="001042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62BB9C3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258E9" w14:textId="192D403A" w:rsidR="00104295" w:rsidRPr="00AC365B" w:rsidRDefault="000C653B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14:paraId="3199D224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751F6D57" w14:textId="0C669673" w:rsidR="00104295" w:rsidRPr="00AC365B" w:rsidRDefault="000C653B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gridSpan w:val="2"/>
          </w:tcPr>
          <w:p w14:paraId="51B2A0A2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CC954C5" w14:textId="477B4226" w:rsidR="00104295" w:rsidRPr="00AC365B" w:rsidRDefault="000C653B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04295" w:rsidRPr="00AC365B" w14:paraId="40AACD18" w14:textId="77777777" w:rsidTr="00AB68D1">
        <w:trPr>
          <w:tblHeader/>
        </w:trPr>
        <w:tc>
          <w:tcPr>
            <w:tcW w:w="4119" w:type="dxa"/>
            <w:vAlign w:val="bottom"/>
          </w:tcPr>
          <w:p w14:paraId="5F60DF8B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5" w:type="dxa"/>
            <w:gridSpan w:val="10"/>
            <w:vAlign w:val="bottom"/>
          </w:tcPr>
          <w:p w14:paraId="226CBD67" w14:textId="77777777" w:rsidR="00104295" w:rsidRPr="00AC365B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4295" w:rsidRPr="00AC365B" w14:paraId="1248B376" w14:textId="77777777" w:rsidTr="00AB68D1">
        <w:tc>
          <w:tcPr>
            <w:tcW w:w="4119" w:type="dxa"/>
          </w:tcPr>
          <w:p w14:paraId="738ADFCB" w14:textId="77777777" w:rsidR="00104295" w:rsidRPr="00AC365B" w:rsidRDefault="00104295" w:rsidP="009E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77" w:type="dxa"/>
          </w:tcPr>
          <w:p w14:paraId="31B852ED" w14:textId="77777777" w:rsidR="00104295" w:rsidRPr="00AC365B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522265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E3D6D" w14:textId="77777777" w:rsidR="00104295" w:rsidRPr="00AC365B" w:rsidRDefault="00104295" w:rsidP="0010429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877C67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60BC545B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FD1834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964102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A62" w:rsidRPr="001C2993" w14:paraId="0F263044" w14:textId="77777777" w:rsidTr="00AB68D1">
        <w:tc>
          <w:tcPr>
            <w:tcW w:w="4119" w:type="dxa"/>
          </w:tcPr>
          <w:p w14:paraId="0A195F28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A64383C" w14:textId="3E8A0B28" w:rsidR="00606A62" w:rsidRPr="00AC365B" w:rsidRDefault="000C653B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41CDF9D6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66EBF" w14:textId="5B8585BC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2A034D5C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</w:tcPr>
          <w:p w14:paraId="5BBB9032" w14:textId="091C35A5" w:rsidR="00606A62" w:rsidRPr="001C2993" w:rsidRDefault="00606A62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9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597BCD5" w14:textId="77777777" w:rsidR="00606A62" w:rsidRPr="001C2993" w:rsidRDefault="00606A62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69341C15" w14:textId="77777777" w:rsidR="00606A62" w:rsidRPr="001C2993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9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06A62" w:rsidRPr="00AC365B" w14:paraId="0FCB2DF3" w14:textId="77777777" w:rsidTr="00AB68D1">
        <w:tc>
          <w:tcPr>
            <w:tcW w:w="4119" w:type="dxa"/>
          </w:tcPr>
          <w:p w14:paraId="1B5EE0CC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1E2B206" w14:textId="1B5275B1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467B3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9AF77F" w14:textId="5B710ED2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5A931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</w:tcPr>
          <w:p w14:paraId="55087F69" w14:textId="68C151EE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20CCB57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7FE1AD88" w14:textId="42022E91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4295" w:rsidRPr="00AC365B" w14:paraId="4388B347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7A1D2021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77" w:type="dxa"/>
          </w:tcPr>
          <w:p w14:paraId="4A667FC2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0135C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3A11E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B8B690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3E40BB22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57D4E7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88F7BAF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A62" w:rsidRPr="001C2993" w14:paraId="6EC3AE49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1DFB45CC" w14:textId="2C98CF3D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77" w:type="dxa"/>
          </w:tcPr>
          <w:p w14:paraId="4BB16C64" w14:textId="3D08872D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0980487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F2A4D5" w14:textId="499B000F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AA478A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7C872988" w14:textId="66958235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85153A5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302D575" w14:textId="770842BE" w:rsidR="00606A62" w:rsidRPr="00AC365B" w:rsidRDefault="000C653B" w:rsidP="001C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06A62" w:rsidRPr="00AC365B" w14:paraId="2E368948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4D189CF6" w14:textId="7CB780D4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77" w:type="dxa"/>
          </w:tcPr>
          <w:p w14:paraId="444A6EBF" w14:textId="11BC7D52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76876602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145A6" w14:textId="00F490E5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05B9D2F1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44DE0EAA" w14:textId="368F1A1F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  <w:gridSpan w:val="2"/>
          </w:tcPr>
          <w:p w14:paraId="15E5628E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C02B06A" w14:textId="67CB528B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606A62" w:rsidRPr="00AC365B" w14:paraId="0FB45564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2E865DA9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3C3EF43" w14:textId="4184C851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3EBED97F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AAB63A" w14:textId="57464E88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421DA7C9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06BAA643" w14:textId="07D8CB5A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  <w:gridSpan w:val="2"/>
          </w:tcPr>
          <w:p w14:paraId="4188FC75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9DD1C" w14:textId="0249029C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</w:tr>
      <w:tr w:rsidR="00606A62" w:rsidRPr="00AC365B" w14:paraId="7BB7E06C" w14:textId="77777777" w:rsidTr="00AB68D1">
        <w:trPr>
          <w:gridAfter w:val="1"/>
          <w:wAfter w:w="20" w:type="dxa"/>
          <w:trHeight w:val="279"/>
        </w:trPr>
        <w:tc>
          <w:tcPr>
            <w:tcW w:w="4119" w:type="dxa"/>
          </w:tcPr>
          <w:p w14:paraId="143C851E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0CB94AE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13CDAC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C62012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AC90B2F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1DBEF034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111C478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61AB17AB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06A62" w:rsidRPr="00AC365B" w14:paraId="1BD24275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58297F40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4B03A95E" w14:textId="526EF8FE" w:rsidR="00606A62" w:rsidRPr="00AC365B" w:rsidRDefault="000C653B" w:rsidP="002B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97CA8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6685634C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3F46E2" w14:textId="76F82402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648F11A2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5FA46345" w14:textId="018ADE24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  <w:gridSpan w:val="2"/>
          </w:tcPr>
          <w:p w14:paraId="40812BBA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36775A5C" w14:textId="7B112356" w:rsidR="00606A62" w:rsidRPr="00AC365B" w:rsidRDefault="000C653B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</w:tr>
    </w:tbl>
    <w:p w14:paraId="3B893476" w14:textId="77777777" w:rsidR="001C2993" w:rsidRDefault="001C2993" w:rsidP="001C29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32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036B7064" w14:textId="6119D61E" w:rsidR="00E36315" w:rsidRPr="00E36315" w:rsidRDefault="00E36315" w:rsidP="00E36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pacing w:val="-8"/>
          <w:sz w:val="30"/>
          <w:szCs w:val="30"/>
        </w:rPr>
      </w:pPr>
      <w:r w:rsidRPr="00E36315">
        <w:rPr>
          <w:rFonts w:ascii="Angsana New" w:hAnsi="Angsana New"/>
          <w:spacing w:val="-8"/>
          <w:sz w:val="30"/>
          <w:szCs w:val="30"/>
          <w:cs/>
        </w:rPr>
        <w:t>รายการเคลื่อนไหว</w:t>
      </w:r>
      <w:r w:rsidRPr="00E36315">
        <w:rPr>
          <w:rFonts w:ascii="Angsana New" w:hAnsi="Angsana New" w:hint="cs"/>
          <w:spacing w:val="-8"/>
          <w:sz w:val="30"/>
          <w:szCs w:val="30"/>
          <w:cs/>
        </w:rPr>
        <w:t>ในระหว่าง</w:t>
      </w:r>
      <w:r w:rsidRPr="00E36315">
        <w:rPr>
          <w:rFonts w:ascii="Angsana New" w:hAnsi="Angsana New"/>
          <w:spacing w:val="-8"/>
          <w:sz w:val="30"/>
          <w:szCs w:val="30"/>
          <w:cs/>
        </w:rPr>
        <w:t xml:space="preserve">ปีสิ้นสุดวันที่ </w:t>
      </w:r>
      <w:r w:rsidRPr="00E36315">
        <w:rPr>
          <w:rFonts w:ascii="Angsana New" w:hAnsi="Angsana New"/>
          <w:spacing w:val="-8"/>
          <w:sz w:val="30"/>
          <w:szCs w:val="30"/>
        </w:rPr>
        <w:t>31</w:t>
      </w:r>
      <w:r w:rsidRPr="00E36315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Pr="00E36315">
        <w:rPr>
          <w:rFonts w:ascii="Angsana New" w:hAnsi="Angsana New"/>
          <w:b/>
          <w:spacing w:val="-8"/>
          <w:sz w:val="30"/>
          <w:szCs w:val="30"/>
          <w:cs/>
        </w:rPr>
        <w:t>ของตราสารทุนและตราสารหนี้ที่อยู่ในความต้องการตลาด</w:t>
      </w:r>
      <w:r w:rsidRPr="00E36315">
        <w:rPr>
          <w:rFonts w:ascii="Angsana New" w:hAnsi="Angsana New"/>
          <w:spacing w:val="-8"/>
          <w:sz w:val="30"/>
          <w:szCs w:val="30"/>
          <w:cs/>
        </w:rPr>
        <w:t>มีดังนี้</w:t>
      </w:r>
    </w:p>
    <w:p w14:paraId="5BE3FBF1" w14:textId="77777777" w:rsidR="00B81BAE" w:rsidRPr="00AC365B" w:rsidRDefault="00B81BAE" w:rsidP="00DA0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507"/>
        <w:gridCol w:w="1594"/>
        <w:gridCol w:w="1227"/>
        <w:gridCol w:w="229"/>
        <w:gridCol w:w="1084"/>
        <w:gridCol w:w="228"/>
        <w:gridCol w:w="1085"/>
        <w:gridCol w:w="228"/>
        <w:gridCol w:w="1178"/>
      </w:tblGrid>
      <w:tr w:rsidR="00606A62" w:rsidRPr="00AC365B" w14:paraId="3DDC8C57" w14:textId="77777777" w:rsidTr="00AB68D1">
        <w:trPr>
          <w:trHeight w:val="310"/>
          <w:tblHeader/>
        </w:trPr>
        <w:tc>
          <w:tcPr>
            <w:tcW w:w="2507" w:type="dxa"/>
            <w:shd w:val="clear" w:color="auto" w:fill="auto"/>
            <w:vAlign w:val="bottom"/>
          </w:tcPr>
          <w:p w14:paraId="492F7376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C6D4272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9" w:type="dxa"/>
            <w:gridSpan w:val="7"/>
            <w:shd w:val="clear" w:color="auto" w:fill="auto"/>
            <w:vAlign w:val="bottom"/>
          </w:tcPr>
          <w:p w14:paraId="469ADB51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5E3E" w:rsidRPr="00AC365B" w14:paraId="18E86DF7" w14:textId="77777777" w:rsidTr="00AB68D1">
        <w:trPr>
          <w:trHeight w:val="792"/>
          <w:tblHeader/>
        </w:trPr>
        <w:tc>
          <w:tcPr>
            <w:tcW w:w="2507" w:type="dxa"/>
            <w:shd w:val="clear" w:color="auto" w:fill="auto"/>
            <w:vAlign w:val="bottom"/>
          </w:tcPr>
          <w:p w14:paraId="5100BE3F" w14:textId="6A5E1E0C" w:rsidR="00385E3E" w:rsidRPr="008F1B9A" w:rsidRDefault="008F1B9A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F1B9A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ตราสารทุนและตราสารหนี้</w:t>
            </w:r>
            <w:r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Cs/>
                <w:i/>
                <w:iCs/>
                <w:spacing w:val="-8"/>
                <w:sz w:val="30"/>
                <w:szCs w:val="30"/>
                <w:cs/>
              </w:rPr>
              <w:t xml:space="preserve">  </w:t>
            </w:r>
            <w:r w:rsidRPr="008F1B9A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ที่อยู่ในความต้องการตลาด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48F4C28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380A539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EF30594" w14:textId="57FB714C" w:rsidR="00385E3E" w:rsidRPr="00AC365B" w:rsidRDefault="000C653B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385E3E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E3E" w:rsidRPr="00AC365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C2A02DC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2BCBB1D" w14:textId="675A61F2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D6337DA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2628AD2" w14:textId="116C78F4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9749851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9044959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47EA0B7" w14:textId="1E1821E7" w:rsidR="00385E3E" w:rsidRPr="00AC365B" w:rsidRDefault="000C653B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31</w:t>
            </w:r>
            <w:r w:rsidR="00385E3E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E3E" w:rsidRPr="00AC36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06A62" w:rsidRPr="00AC365B" w14:paraId="579DA105" w14:textId="77777777" w:rsidTr="00AB68D1">
        <w:trPr>
          <w:trHeight w:val="401"/>
        </w:trPr>
        <w:tc>
          <w:tcPr>
            <w:tcW w:w="2507" w:type="dxa"/>
            <w:shd w:val="clear" w:color="auto" w:fill="auto"/>
          </w:tcPr>
          <w:p w14:paraId="2A2919F9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94" w:type="dxa"/>
            <w:shd w:val="clear" w:color="auto" w:fill="auto"/>
          </w:tcPr>
          <w:p w14:paraId="05D633D4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9" w:type="dxa"/>
            <w:gridSpan w:val="7"/>
            <w:shd w:val="clear" w:color="auto" w:fill="auto"/>
          </w:tcPr>
          <w:p w14:paraId="058EF019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A62" w:rsidRPr="00AC365B" w14:paraId="7BBB60B4" w14:textId="77777777" w:rsidTr="00AB68D1">
        <w:trPr>
          <w:trHeight w:val="401"/>
        </w:trPr>
        <w:tc>
          <w:tcPr>
            <w:tcW w:w="2507" w:type="dxa"/>
            <w:shd w:val="clear" w:color="auto" w:fill="auto"/>
          </w:tcPr>
          <w:p w14:paraId="55372C45" w14:textId="30FE4817" w:rsidR="00606A62" w:rsidRPr="00AC365B" w:rsidRDefault="000C653B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 w:hanging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C65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94" w:type="dxa"/>
            <w:shd w:val="clear" w:color="auto" w:fill="auto"/>
          </w:tcPr>
          <w:p w14:paraId="40AA475B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F80444D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56C91A6F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C07F3B4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81D495C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69429C2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D12E16D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485EE671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A62" w:rsidRPr="00AC365B" w14:paraId="08549E3E" w14:textId="77777777" w:rsidTr="00AB68D1">
        <w:trPr>
          <w:trHeight w:val="391"/>
        </w:trPr>
        <w:tc>
          <w:tcPr>
            <w:tcW w:w="2507" w:type="dxa"/>
            <w:shd w:val="clear" w:color="auto" w:fill="auto"/>
          </w:tcPr>
          <w:p w14:paraId="12657B66" w14:textId="5E6FE94A" w:rsidR="00606A62" w:rsidRPr="00AC365B" w:rsidRDefault="00606A62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 w:hanging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1594" w:type="dxa"/>
            <w:shd w:val="clear" w:color="auto" w:fill="auto"/>
          </w:tcPr>
          <w:p w14:paraId="5A3BC441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1E4E767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058E2294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8D1382C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D64B07F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AD3E10A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D6CFB80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8F9202F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A62" w:rsidRPr="00AC365B" w14:paraId="11F52029" w14:textId="77777777" w:rsidTr="00AB68D1">
        <w:trPr>
          <w:trHeight w:val="410"/>
        </w:trPr>
        <w:tc>
          <w:tcPr>
            <w:tcW w:w="2507" w:type="dxa"/>
            <w:shd w:val="clear" w:color="auto" w:fill="auto"/>
          </w:tcPr>
          <w:p w14:paraId="5E79C98F" w14:textId="77777777" w:rsidR="00606A62" w:rsidRPr="00AC365B" w:rsidRDefault="00606A62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 w:hanging="6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หลักทรัพย์เพื่อค้า</w:t>
            </w:r>
          </w:p>
        </w:tc>
        <w:tc>
          <w:tcPr>
            <w:tcW w:w="1594" w:type="dxa"/>
            <w:shd w:val="clear" w:color="auto" w:fill="auto"/>
          </w:tcPr>
          <w:p w14:paraId="013649A5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shd w:val="clear" w:color="auto" w:fill="auto"/>
          </w:tcPr>
          <w:p w14:paraId="1AB3F87D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9" w:type="dxa"/>
            <w:shd w:val="clear" w:color="auto" w:fill="auto"/>
          </w:tcPr>
          <w:p w14:paraId="05509A13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0336E89" w14:textId="45504534" w:rsidR="00606A62" w:rsidRPr="00AC365B" w:rsidRDefault="000C653B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  <w:r w:rsidR="00606A6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28" w:type="dxa"/>
            <w:shd w:val="clear" w:color="auto" w:fill="auto"/>
          </w:tcPr>
          <w:p w14:paraId="50242C43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6C2E82A" w14:textId="2A5F6AF9" w:rsidR="00606A62" w:rsidRPr="00AC365B" w:rsidRDefault="00606A62" w:rsidP="006F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  <w:r w:rsidR="006F25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4E5146F5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1F1C0B95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06A62" w:rsidRPr="00AC365B" w14:paraId="6B3DCDE4" w14:textId="77777777" w:rsidTr="00AB68D1">
        <w:trPr>
          <w:trHeight w:val="401"/>
        </w:trPr>
        <w:tc>
          <w:tcPr>
            <w:tcW w:w="2507" w:type="dxa"/>
            <w:shd w:val="clear" w:color="auto" w:fill="auto"/>
          </w:tcPr>
          <w:p w14:paraId="16C2AD37" w14:textId="77777777" w:rsidR="00606A62" w:rsidRPr="00AC365B" w:rsidRDefault="00606A62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 w:hanging="6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94" w:type="dxa"/>
            <w:shd w:val="clear" w:color="auto" w:fill="auto"/>
          </w:tcPr>
          <w:p w14:paraId="457BC789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shd w:val="clear" w:color="auto" w:fill="auto"/>
          </w:tcPr>
          <w:p w14:paraId="38A2A138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520FC200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1925FFA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2778DBD4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2961DF8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40897A6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48AE8C01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03BC" w:rsidRPr="00AC365B" w14:paraId="768D5F94" w14:textId="77777777" w:rsidTr="00AB68D1">
        <w:trPr>
          <w:trHeight w:val="410"/>
        </w:trPr>
        <w:tc>
          <w:tcPr>
            <w:tcW w:w="2507" w:type="dxa"/>
            <w:shd w:val="clear" w:color="auto" w:fill="auto"/>
          </w:tcPr>
          <w:p w14:paraId="468B0FC1" w14:textId="4608147C" w:rsidR="00FE03BC" w:rsidRPr="00AC365B" w:rsidRDefault="000C653B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 w:hanging="6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65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94" w:type="dxa"/>
            <w:shd w:val="clear" w:color="auto" w:fill="auto"/>
          </w:tcPr>
          <w:p w14:paraId="5FE8355B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A53C085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2A0D8DB4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501EEA2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162C9831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7D75363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AA6D0A9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C9FB91C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03BC" w:rsidRPr="00AC365B" w14:paraId="1E81CD9A" w14:textId="77777777" w:rsidTr="00AB68D1">
        <w:trPr>
          <w:trHeight w:val="401"/>
        </w:trPr>
        <w:tc>
          <w:tcPr>
            <w:tcW w:w="2507" w:type="dxa"/>
            <w:shd w:val="clear" w:color="auto" w:fill="auto"/>
          </w:tcPr>
          <w:p w14:paraId="3E439BF6" w14:textId="1AB32EEB" w:rsidR="00FE03BC" w:rsidRPr="00AC365B" w:rsidRDefault="00FE03BC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 w:hanging="6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1594" w:type="dxa"/>
            <w:shd w:val="clear" w:color="auto" w:fill="auto"/>
          </w:tcPr>
          <w:p w14:paraId="42C2F62A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C6A7097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2A6E27B3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EF5C582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15A6F102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07898F7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D912141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3B5BF89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03BC" w:rsidRPr="00AC365B" w14:paraId="756A5DEF" w14:textId="77777777" w:rsidTr="00AB68D1">
        <w:trPr>
          <w:trHeight w:val="410"/>
        </w:trPr>
        <w:tc>
          <w:tcPr>
            <w:tcW w:w="2507" w:type="dxa"/>
            <w:shd w:val="clear" w:color="auto" w:fill="auto"/>
          </w:tcPr>
          <w:p w14:paraId="2F7AD4ED" w14:textId="671BB66D" w:rsidR="00FE03BC" w:rsidRPr="00AC365B" w:rsidRDefault="00FE03BC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 w:hanging="6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หลักทรัพย์เพื่อค้า</w:t>
            </w:r>
          </w:p>
        </w:tc>
        <w:tc>
          <w:tcPr>
            <w:tcW w:w="1594" w:type="dxa"/>
            <w:shd w:val="clear" w:color="auto" w:fill="auto"/>
          </w:tcPr>
          <w:p w14:paraId="16474D2F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shd w:val="clear" w:color="auto" w:fill="auto"/>
          </w:tcPr>
          <w:p w14:paraId="4868C9AF" w14:textId="6416223C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</w:tcPr>
          <w:p w14:paraId="770E0E98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152DD1E" w14:textId="7C4EFF8F" w:rsidR="00FE03BC" w:rsidRPr="00AC365B" w:rsidRDefault="000C653B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  <w:r w:rsidR="00FE03BC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28" w:type="dxa"/>
            <w:shd w:val="clear" w:color="auto" w:fill="auto"/>
          </w:tcPr>
          <w:p w14:paraId="12F9CA80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3DA5B0F" w14:textId="40B8F0E9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3AE3F7A9" w14:textId="77777777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56A0E47C" w14:textId="178D6CBD" w:rsidR="00FE03BC" w:rsidRPr="00AC365B" w:rsidRDefault="00FE03BC" w:rsidP="00FE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485E766" w14:textId="643DA089" w:rsidR="00001062" w:rsidRPr="004B341A" w:rsidRDefault="00001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</w:rPr>
      </w:pPr>
    </w:p>
    <w:tbl>
      <w:tblPr>
        <w:tblW w:w="9400" w:type="dxa"/>
        <w:tblInd w:w="450" w:type="dxa"/>
        <w:tblLook w:val="04A0" w:firstRow="1" w:lastRow="0" w:firstColumn="1" w:lastColumn="0" w:noHBand="0" w:noVBand="1"/>
      </w:tblPr>
      <w:tblGrid>
        <w:gridCol w:w="2518"/>
        <w:gridCol w:w="1601"/>
        <w:gridCol w:w="1232"/>
        <w:gridCol w:w="230"/>
        <w:gridCol w:w="1089"/>
        <w:gridCol w:w="229"/>
        <w:gridCol w:w="1090"/>
        <w:gridCol w:w="229"/>
        <w:gridCol w:w="1182"/>
      </w:tblGrid>
      <w:tr w:rsidR="00385E3E" w:rsidRPr="00AC365B" w14:paraId="70996562" w14:textId="77777777" w:rsidTr="00AB68D1">
        <w:trPr>
          <w:trHeight w:val="309"/>
          <w:tblHeader/>
        </w:trPr>
        <w:tc>
          <w:tcPr>
            <w:tcW w:w="2518" w:type="dxa"/>
            <w:shd w:val="clear" w:color="auto" w:fill="auto"/>
            <w:vAlign w:val="bottom"/>
          </w:tcPr>
          <w:p w14:paraId="5C8B97B9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72487024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1" w:type="dxa"/>
            <w:gridSpan w:val="7"/>
            <w:shd w:val="clear" w:color="auto" w:fill="auto"/>
            <w:vAlign w:val="bottom"/>
          </w:tcPr>
          <w:p w14:paraId="60031069" w14:textId="1357D9F6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E3E" w:rsidRPr="00AC365B" w14:paraId="5CF6AC26" w14:textId="77777777" w:rsidTr="00AB68D1">
        <w:trPr>
          <w:trHeight w:val="790"/>
          <w:tblHeader/>
        </w:trPr>
        <w:tc>
          <w:tcPr>
            <w:tcW w:w="2518" w:type="dxa"/>
            <w:shd w:val="clear" w:color="auto" w:fill="auto"/>
            <w:vAlign w:val="bottom"/>
          </w:tcPr>
          <w:p w14:paraId="47D34741" w14:textId="35312878" w:rsidR="00385E3E" w:rsidRPr="00AC365B" w:rsidRDefault="008F1B9A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1B9A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ตราสารทุนและตราสารหนี้</w:t>
            </w:r>
            <w:r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Cs/>
                <w:i/>
                <w:iCs/>
                <w:spacing w:val="-8"/>
                <w:sz w:val="30"/>
                <w:szCs w:val="30"/>
                <w:cs/>
              </w:rPr>
              <w:t xml:space="preserve">  </w:t>
            </w:r>
            <w:r w:rsidRPr="008F1B9A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ที่อยู่ในความต้องการตลาด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0F615CC3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53057A5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A9F0E43" w14:textId="52E71817" w:rsidR="00385E3E" w:rsidRPr="00AC365B" w:rsidRDefault="000C653B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385E3E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E3E" w:rsidRPr="00AC365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2F2F874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E326B5B" w14:textId="3F755BD9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F4D6D81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86ED9D5" w14:textId="14517ADD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FA7B6D8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01E369D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221FD14" w14:textId="30D4E9BD" w:rsidR="00385E3E" w:rsidRPr="00AC365B" w:rsidRDefault="000C653B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31</w:t>
            </w:r>
            <w:r w:rsidR="00385E3E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E3E" w:rsidRPr="00AC36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85E3E" w:rsidRPr="00AC365B" w14:paraId="6B4332B4" w14:textId="77777777" w:rsidTr="00AB68D1">
        <w:trPr>
          <w:trHeight w:val="400"/>
        </w:trPr>
        <w:tc>
          <w:tcPr>
            <w:tcW w:w="2518" w:type="dxa"/>
            <w:shd w:val="clear" w:color="auto" w:fill="auto"/>
          </w:tcPr>
          <w:p w14:paraId="429CC03D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601" w:type="dxa"/>
            <w:shd w:val="clear" w:color="auto" w:fill="auto"/>
          </w:tcPr>
          <w:p w14:paraId="1287C4F8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1" w:type="dxa"/>
            <w:gridSpan w:val="7"/>
            <w:shd w:val="clear" w:color="auto" w:fill="auto"/>
          </w:tcPr>
          <w:p w14:paraId="7D9C2BA4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5E3E" w:rsidRPr="00AC365B" w14:paraId="6EEA62E4" w14:textId="77777777" w:rsidTr="00AB68D1">
        <w:trPr>
          <w:trHeight w:val="400"/>
        </w:trPr>
        <w:tc>
          <w:tcPr>
            <w:tcW w:w="2518" w:type="dxa"/>
            <w:shd w:val="clear" w:color="auto" w:fill="auto"/>
          </w:tcPr>
          <w:p w14:paraId="0BFD149C" w14:textId="7EB6768A" w:rsidR="00385E3E" w:rsidRPr="00AC365B" w:rsidRDefault="000C653B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C65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01" w:type="dxa"/>
            <w:shd w:val="clear" w:color="auto" w:fill="auto"/>
          </w:tcPr>
          <w:p w14:paraId="070C69D6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14:paraId="0244DCF6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26DD6EE8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7F49433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1CE631CF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6119E67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2CF6A4D8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0D1EBAA1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E3E" w:rsidRPr="00AC365B" w14:paraId="63C25509" w14:textId="77777777" w:rsidTr="00AB68D1">
        <w:trPr>
          <w:trHeight w:val="400"/>
        </w:trPr>
        <w:tc>
          <w:tcPr>
            <w:tcW w:w="2518" w:type="dxa"/>
            <w:shd w:val="clear" w:color="auto" w:fill="auto"/>
          </w:tcPr>
          <w:p w14:paraId="6F9B4FA4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1601" w:type="dxa"/>
            <w:shd w:val="clear" w:color="auto" w:fill="auto"/>
          </w:tcPr>
          <w:p w14:paraId="344B2BBB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14:paraId="42D9872A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2E23351E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7B99818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14:paraId="460C7C2D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6804B1AC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1720FFD5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8035AE1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5E3E" w:rsidRPr="00AC365B" w14:paraId="471280F8" w14:textId="77777777" w:rsidTr="00AB68D1">
        <w:trPr>
          <w:trHeight w:val="409"/>
        </w:trPr>
        <w:tc>
          <w:tcPr>
            <w:tcW w:w="2518" w:type="dxa"/>
            <w:shd w:val="clear" w:color="auto" w:fill="auto"/>
          </w:tcPr>
          <w:p w14:paraId="3145184E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หลักทรัพย์เพื่อค้า</w:t>
            </w:r>
          </w:p>
        </w:tc>
        <w:tc>
          <w:tcPr>
            <w:tcW w:w="1601" w:type="dxa"/>
            <w:shd w:val="clear" w:color="auto" w:fill="auto"/>
          </w:tcPr>
          <w:p w14:paraId="42C2409A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</w:tcPr>
          <w:p w14:paraId="31352CBD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60020B80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9801A38" w14:textId="732ED448" w:rsidR="00385E3E" w:rsidRPr="00AC365B" w:rsidRDefault="000C653B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385E3E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29" w:type="dxa"/>
            <w:shd w:val="clear" w:color="auto" w:fill="auto"/>
          </w:tcPr>
          <w:p w14:paraId="527AC5B0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AFEC7A1" w14:textId="286DF7E5" w:rsidR="00385E3E" w:rsidRPr="00AC365B" w:rsidRDefault="00385E3E" w:rsidP="006F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6F25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9" w:type="dxa"/>
            <w:shd w:val="clear" w:color="auto" w:fill="auto"/>
          </w:tcPr>
          <w:p w14:paraId="2B3D4B66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69824EB6" w14:textId="77777777" w:rsidR="00385E3E" w:rsidRPr="00AC365B" w:rsidRDefault="00385E3E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34BC32F" w14:textId="77777777" w:rsidR="00385E3E" w:rsidRPr="00293D41" w:rsidRDefault="00385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1BC080B4" w14:textId="7C32E2BF" w:rsidR="005B6F45" w:rsidRPr="00AC365B" w:rsidRDefault="00192DBF" w:rsidP="007139C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31627B2" w14:textId="77777777" w:rsidR="00621AE2" w:rsidRPr="00AC365B" w:rsidRDefault="00621AE2" w:rsidP="0076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59"/>
        <w:gridCol w:w="951"/>
        <w:gridCol w:w="266"/>
        <w:gridCol w:w="955"/>
        <w:gridCol w:w="266"/>
        <w:gridCol w:w="951"/>
        <w:gridCol w:w="266"/>
        <w:gridCol w:w="1032"/>
      </w:tblGrid>
      <w:tr w:rsidR="00027E8D" w:rsidRPr="00AC365B" w14:paraId="2C0D1350" w14:textId="77777777" w:rsidTr="00027E8D">
        <w:trPr>
          <w:trHeight w:val="362"/>
        </w:trPr>
        <w:tc>
          <w:tcPr>
            <w:tcW w:w="1955" w:type="pct"/>
          </w:tcPr>
          <w:p w14:paraId="7DAABA6A" w14:textId="77777777" w:rsidR="00027E8D" w:rsidRPr="00AC365B" w:rsidRDefault="00027E8D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26D2A71B" w14:textId="77777777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pct"/>
            <w:gridSpan w:val="3"/>
          </w:tcPr>
          <w:p w14:paraId="19BE711E" w14:textId="7A18DC91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A064213" w14:textId="77777777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pct"/>
            <w:gridSpan w:val="3"/>
          </w:tcPr>
          <w:p w14:paraId="1D2192E5" w14:textId="77777777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E8D" w:rsidRPr="00AC365B" w14:paraId="55088BA5" w14:textId="77777777" w:rsidTr="00027E8D">
        <w:trPr>
          <w:trHeight w:val="354"/>
        </w:trPr>
        <w:tc>
          <w:tcPr>
            <w:tcW w:w="1955" w:type="pct"/>
          </w:tcPr>
          <w:p w14:paraId="0CAABFC7" w14:textId="77777777" w:rsidR="00027E8D" w:rsidRPr="00AC365B" w:rsidRDefault="00027E8D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825ADF3" w14:textId="102CBCA9" w:rsidR="00027E8D" w:rsidRPr="000B4FCA" w:rsidRDefault="00027E8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4F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04" w:type="pct"/>
          </w:tcPr>
          <w:p w14:paraId="0D8BF55C" w14:textId="7A61772B" w:rsidR="00027E8D" w:rsidRPr="00AC365B" w:rsidRDefault="00027E8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4D508983" w14:textId="77777777" w:rsidR="00027E8D" w:rsidRPr="00AC365B" w:rsidRDefault="00027E8D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25B83E2F" w14:textId="76CE8B18" w:rsidR="00027E8D" w:rsidRPr="00AC365B" w:rsidRDefault="00027E8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28365184" w14:textId="77777777" w:rsidR="00027E8D" w:rsidRPr="00AC365B" w:rsidRDefault="00027E8D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46E1F085" w14:textId="5F7AB719" w:rsidR="00027E8D" w:rsidRPr="00AC365B" w:rsidRDefault="00027E8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64D507AA" w14:textId="77777777" w:rsidR="00027E8D" w:rsidRPr="00AC365B" w:rsidRDefault="00027E8D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5B93ED6E" w14:textId="04AE6332" w:rsidR="00027E8D" w:rsidRPr="00AC365B" w:rsidRDefault="00027E8D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27E8D" w:rsidRPr="00AC365B" w14:paraId="7AA32BAA" w14:textId="77777777" w:rsidTr="00027E8D">
        <w:trPr>
          <w:trHeight w:val="362"/>
        </w:trPr>
        <w:tc>
          <w:tcPr>
            <w:tcW w:w="1955" w:type="pct"/>
          </w:tcPr>
          <w:p w14:paraId="43E22E5B" w14:textId="77777777" w:rsidR="00027E8D" w:rsidRPr="00AC365B" w:rsidRDefault="00027E8D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1293F9A5" w14:textId="77777777" w:rsidR="00027E8D" w:rsidRPr="00AC365B" w:rsidRDefault="00027E8D" w:rsidP="0070708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84" w:type="pct"/>
            <w:gridSpan w:val="7"/>
          </w:tcPr>
          <w:p w14:paraId="571924BC" w14:textId="288F0A89" w:rsidR="00027E8D" w:rsidRPr="00AC365B" w:rsidRDefault="00027E8D" w:rsidP="0070708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7E8D" w:rsidRPr="00AC365B" w14:paraId="36633F4F" w14:textId="77777777" w:rsidTr="00027E8D">
        <w:trPr>
          <w:trHeight w:val="354"/>
        </w:trPr>
        <w:tc>
          <w:tcPr>
            <w:tcW w:w="1955" w:type="pct"/>
          </w:tcPr>
          <w:p w14:paraId="60CF241F" w14:textId="77777777" w:rsidR="00027E8D" w:rsidRPr="00AC365B" w:rsidRDefault="00027E8D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61" w:type="pct"/>
          </w:tcPr>
          <w:p w14:paraId="25848AE7" w14:textId="77777777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05A9B3C6" w14:textId="51DCFA8B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A6265BB" w14:textId="77777777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0BE5969F" w14:textId="77777777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1D00385" w14:textId="77777777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423A9CF" w14:textId="77777777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7362F4A" w14:textId="77777777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44C0E022" w14:textId="77777777" w:rsidR="00027E8D" w:rsidRPr="00AC365B" w:rsidRDefault="00027E8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E8D" w:rsidRPr="00AC365B" w14:paraId="0580E735" w14:textId="77777777" w:rsidTr="00027E8D">
        <w:trPr>
          <w:trHeight w:val="312"/>
        </w:trPr>
        <w:tc>
          <w:tcPr>
            <w:tcW w:w="1955" w:type="pct"/>
          </w:tcPr>
          <w:p w14:paraId="18809411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61" w:type="pct"/>
          </w:tcPr>
          <w:p w14:paraId="488F20FB" w14:textId="77777777" w:rsidR="00027E8D" w:rsidRPr="000C653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17BD05E7" w14:textId="5ABDBF97" w:rsidR="00027E8D" w:rsidRPr="00AC365B" w:rsidRDefault="00382760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8,323</w:t>
            </w:r>
          </w:p>
        </w:tc>
        <w:tc>
          <w:tcPr>
            <w:tcW w:w="141" w:type="pct"/>
          </w:tcPr>
          <w:p w14:paraId="49982B76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6DC81EB6" w14:textId="30DD42BF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41" w:type="pct"/>
          </w:tcPr>
          <w:p w14:paraId="314F2BF2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4555B842" w14:textId="6960B39F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41" w:type="pct"/>
          </w:tcPr>
          <w:p w14:paraId="048A918C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52FE6BF8" w14:textId="5DEF30A4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  <w:tr w:rsidR="00027E8D" w:rsidRPr="00AC365B" w14:paraId="0B40927A" w14:textId="77777777" w:rsidTr="00027E8D">
        <w:trPr>
          <w:trHeight w:val="367"/>
        </w:trPr>
        <w:tc>
          <w:tcPr>
            <w:tcW w:w="1955" w:type="pct"/>
          </w:tcPr>
          <w:p w14:paraId="3D329520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AC365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61" w:type="pct"/>
          </w:tcPr>
          <w:p w14:paraId="7D7A4DEF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588FC14B" w14:textId="35F119DF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DF73DD4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310BB0DA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88C75EF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F952A64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880CA2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66594F35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E8D" w:rsidRPr="00AC365B" w14:paraId="6CAC3F13" w14:textId="77777777" w:rsidTr="00027E8D">
        <w:trPr>
          <w:trHeight w:val="312"/>
        </w:trPr>
        <w:tc>
          <w:tcPr>
            <w:tcW w:w="1955" w:type="pct"/>
          </w:tcPr>
          <w:p w14:paraId="47400D37" w14:textId="79478F27" w:rsidR="00027E8D" w:rsidRPr="00AC365B" w:rsidRDefault="00027E8D" w:rsidP="00A2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1" w:type="pct"/>
          </w:tcPr>
          <w:p w14:paraId="7D25467E" w14:textId="77777777" w:rsidR="00027E8D" w:rsidRPr="00AC365B" w:rsidRDefault="00027E8D" w:rsidP="00A2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7F47C7F9" w14:textId="580CC66E" w:rsidR="00027E8D" w:rsidRPr="00AC365B" w:rsidRDefault="00027E8D" w:rsidP="00A2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FCFA938" w14:textId="77777777" w:rsidR="00027E8D" w:rsidRPr="00AC365B" w:rsidRDefault="00027E8D" w:rsidP="00A2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5C9BBCA8" w14:textId="2DF1FA1B" w:rsidR="00027E8D" w:rsidRPr="00AC365B" w:rsidRDefault="00027E8D" w:rsidP="00A2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141" w:type="pct"/>
          </w:tcPr>
          <w:p w14:paraId="5DA167D9" w14:textId="77777777" w:rsidR="00027E8D" w:rsidRPr="00AC365B" w:rsidRDefault="00027E8D" w:rsidP="00A2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1419E27A" w14:textId="1A6D1E72" w:rsidR="00027E8D" w:rsidRPr="00AC365B" w:rsidRDefault="00027E8D" w:rsidP="00A2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1" w:type="pct"/>
          </w:tcPr>
          <w:p w14:paraId="4012125A" w14:textId="77777777" w:rsidR="00027E8D" w:rsidRPr="00AC365B" w:rsidRDefault="00027E8D" w:rsidP="00A2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056CABC" w14:textId="253C5101" w:rsidR="00027E8D" w:rsidRPr="00AC365B" w:rsidRDefault="00027E8D" w:rsidP="00A2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027E8D" w:rsidRPr="00AC365B" w14:paraId="4E865AD4" w14:textId="77777777" w:rsidTr="00027E8D">
        <w:trPr>
          <w:trHeight w:val="312"/>
        </w:trPr>
        <w:tc>
          <w:tcPr>
            <w:tcW w:w="1955" w:type="pct"/>
          </w:tcPr>
          <w:p w14:paraId="26FC9F42" w14:textId="5EED0BA5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1" w:type="pct"/>
          </w:tcPr>
          <w:p w14:paraId="33FF060C" w14:textId="77777777" w:rsidR="00027E8D" w:rsidRPr="00AC365B" w:rsidRDefault="00027E8D" w:rsidP="007F6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44767B6C" w14:textId="1A0E5C7E" w:rsidR="00027E8D" w:rsidRPr="00AC365B" w:rsidRDefault="00027E8D" w:rsidP="007F6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069ACEA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411B35D8" w14:textId="1F9C186C" w:rsidR="00027E8D" w:rsidRPr="00AC365B" w:rsidRDefault="00027E8D" w:rsidP="001F6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141" w:type="pct"/>
          </w:tcPr>
          <w:p w14:paraId="4BED7915" w14:textId="77777777" w:rsidR="00027E8D" w:rsidRPr="00AC365B" w:rsidRDefault="00027E8D" w:rsidP="001F6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704AFDC2" w14:textId="6B37523C" w:rsidR="00027E8D" w:rsidRPr="00AC365B" w:rsidRDefault="00027E8D" w:rsidP="004D4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41" w:type="pct"/>
          </w:tcPr>
          <w:p w14:paraId="07F5E13C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7ECE61AE" w14:textId="421A0A0A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E8D" w:rsidRPr="00AC365B" w14:paraId="4C925A1C" w14:textId="77777777" w:rsidTr="00027E8D">
        <w:trPr>
          <w:trHeight w:val="367"/>
        </w:trPr>
        <w:tc>
          <w:tcPr>
            <w:tcW w:w="1955" w:type="pct"/>
          </w:tcPr>
          <w:p w14:paraId="1357525B" w14:textId="4B10869F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12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1" w:type="pct"/>
          </w:tcPr>
          <w:p w14:paraId="2D534121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850"/>
              </w:tabs>
              <w:spacing w:after="0" w:line="240" w:lineRule="auto"/>
              <w:ind w:right="20" w:firstLine="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17FF30A6" w14:textId="5997BDA5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850"/>
              </w:tabs>
              <w:spacing w:after="0" w:line="240" w:lineRule="auto"/>
              <w:ind w:right="20" w:firstLine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3F9FDA3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18842BEF" w14:textId="2901F210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19641DF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1C69DDE2" w14:textId="2BEE057E" w:rsidR="00027E8D" w:rsidRPr="00AC365B" w:rsidRDefault="00027E8D" w:rsidP="007F6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141" w:type="pct"/>
          </w:tcPr>
          <w:p w14:paraId="2471E0B9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3FC6E6D5" w14:textId="23A1C230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E8D" w:rsidRPr="00AC365B" w14:paraId="4ED22B0E" w14:textId="77777777" w:rsidTr="00027E8D">
        <w:trPr>
          <w:trHeight w:val="273"/>
        </w:trPr>
        <w:tc>
          <w:tcPr>
            <w:tcW w:w="1955" w:type="pct"/>
          </w:tcPr>
          <w:p w14:paraId="2597D11F" w14:textId="15DCB6C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0C653B">
              <w:rPr>
                <w:rFonts w:ascii="Angsana New" w:hAnsi="Angsana New"/>
                <w:sz w:val="30"/>
                <w:szCs w:val="30"/>
              </w:rPr>
              <w:t>12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1" w:type="pct"/>
          </w:tcPr>
          <w:p w14:paraId="1D3AEB91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850"/>
              </w:tabs>
              <w:spacing w:after="0" w:line="240" w:lineRule="auto"/>
              <w:ind w:right="20" w:firstLine="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4C3E49C8" w14:textId="6DF64ED3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850"/>
              </w:tabs>
              <w:spacing w:after="0" w:line="240" w:lineRule="auto"/>
              <w:ind w:right="20" w:firstLine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CA16E5A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14:paraId="28132D5E" w14:textId="601E8129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2C02B3F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2147B6ED" w14:textId="68FCA23A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476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41" w:type="pct"/>
          </w:tcPr>
          <w:p w14:paraId="57416DED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0423070D" w14:textId="1D9B993C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505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027E8D" w:rsidRPr="00AC365B" w14:paraId="65A8A26E" w14:textId="77777777" w:rsidTr="00027E8D">
        <w:trPr>
          <w:trHeight w:val="304"/>
        </w:trPr>
        <w:tc>
          <w:tcPr>
            <w:tcW w:w="1955" w:type="pct"/>
          </w:tcPr>
          <w:p w14:paraId="6FCA8DCD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C311140" w14:textId="77777777" w:rsidR="00027E8D" w:rsidRPr="000C653B" w:rsidRDefault="00027E8D" w:rsidP="001F6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48AEE9E2" w14:textId="0D9C2384" w:rsidR="00027E8D" w:rsidRPr="00ED0414" w:rsidRDefault="00382760" w:rsidP="001F6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414">
              <w:rPr>
                <w:rFonts w:ascii="Angsana New" w:hAnsi="Angsana New"/>
                <w:b/>
                <w:bCs/>
                <w:sz w:val="30"/>
                <w:szCs w:val="30"/>
              </w:rPr>
              <w:t>8,323</w:t>
            </w:r>
          </w:p>
        </w:tc>
        <w:tc>
          <w:tcPr>
            <w:tcW w:w="141" w:type="pct"/>
          </w:tcPr>
          <w:p w14:paraId="794F590B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</w:tcPr>
          <w:p w14:paraId="7417E1F2" w14:textId="74ABAB91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141" w:type="pct"/>
          </w:tcPr>
          <w:p w14:paraId="5343F0EE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707EC994" w14:textId="0A902893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141" w:type="pct"/>
          </w:tcPr>
          <w:p w14:paraId="4B081AEA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10FD6F6F" w14:textId="2224653D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</w:tr>
      <w:tr w:rsidR="00027E8D" w:rsidRPr="00AC365B" w14:paraId="09FFEC4E" w14:textId="77777777" w:rsidTr="00027E8D">
        <w:trPr>
          <w:trHeight w:val="353"/>
        </w:trPr>
        <w:tc>
          <w:tcPr>
            <w:tcW w:w="1955" w:type="pct"/>
          </w:tcPr>
          <w:p w14:paraId="116C3D24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61" w:type="pct"/>
          </w:tcPr>
          <w:p w14:paraId="144410AF" w14:textId="77777777" w:rsidR="00027E8D" w:rsidRPr="00AC365B" w:rsidRDefault="00027E8D" w:rsidP="007F6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  <w:tab w:val="decimal" w:pos="751"/>
              </w:tabs>
              <w:spacing w:after="0" w:line="240" w:lineRule="auto"/>
              <w:ind w:right="-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00724621" w14:textId="616FACC6" w:rsidR="00027E8D" w:rsidRPr="00AC365B" w:rsidRDefault="00027E8D" w:rsidP="007F6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  <w:tab w:val="decimal" w:pos="751"/>
              </w:tabs>
              <w:spacing w:after="0" w:line="240" w:lineRule="auto"/>
              <w:ind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AF90E5F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7FA916B2" w14:textId="347989A9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416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14D89B36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54C71380" w14:textId="324A1EF1" w:rsidR="00027E8D" w:rsidRPr="00AC365B" w:rsidRDefault="00027E8D" w:rsidP="00714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 w:hanging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215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695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7443E7C5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2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6C1F5B56" w14:textId="22A2952E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176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999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7E8D" w:rsidRPr="00AC365B" w14:paraId="0ECD1010" w14:textId="77777777" w:rsidTr="00027E8D">
        <w:trPr>
          <w:trHeight w:val="362"/>
        </w:trPr>
        <w:tc>
          <w:tcPr>
            <w:tcW w:w="1955" w:type="pct"/>
          </w:tcPr>
          <w:p w14:paraId="3A191BC4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583FB1CA" w14:textId="6411A0C9" w:rsidR="00027E8D" w:rsidRPr="00027E8D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1"/>
                <w:tab w:val="decimal" w:pos="865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7E8D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704B0737" w14:textId="5D71B6E9" w:rsidR="00027E8D" w:rsidRPr="00ED0414" w:rsidRDefault="00382760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1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414">
              <w:rPr>
                <w:rFonts w:ascii="Angsana New" w:hAnsi="Angsana New"/>
                <w:b/>
                <w:bCs/>
                <w:sz w:val="30"/>
                <w:szCs w:val="30"/>
              </w:rPr>
              <w:t>8,323</w:t>
            </w:r>
          </w:p>
        </w:tc>
        <w:tc>
          <w:tcPr>
            <w:tcW w:w="141" w:type="pct"/>
          </w:tcPr>
          <w:p w14:paraId="0960C118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</w:tcPr>
          <w:p w14:paraId="5FDC6FC9" w14:textId="2A0D0262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141" w:type="pct"/>
          </w:tcPr>
          <w:p w14:paraId="26B96975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320F7583" w14:textId="46B8F37C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141" w:type="pct"/>
          </w:tcPr>
          <w:p w14:paraId="161BEB6C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482356FD" w14:textId="25A1092F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</w:p>
        </w:tc>
      </w:tr>
      <w:tr w:rsidR="00027E8D" w:rsidRPr="00AC365B" w14:paraId="28E6A652" w14:textId="77777777" w:rsidTr="00027E8D">
        <w:trPr>
          <w:trHeight w:val="354"/>
        </w:trPr>
        <w:tc>
          <w:tcPr>
            <w:tcW w:w="1955" w:type="pct"/>
          </w:tcPr>
          <w:p w14:paraId="485E8407" w14:textId="7C082A81" w:rsidR="00027E8D" w:rsidRPr="00AC365B" w:rsidRDefault="00027E8D" w:rsidP="0091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61" w:type="pct"/>
          </w:tcPr>
          <w:p w14:paraId="42B76DF6" w14:textId="77777777" w:rsidR="00027E8D" w:rsidRPr="00AC365B" w:rsidRDefault="00027E8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6CFBD74F" w14:textId="1E9484CD" w:rsidR="00027E8D" w:rsidRPr="00AC365B" w:rsidRDefault="00027E8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47FD894" w14:textId="77777777" w:rsidR="00027E8D" w:rsidRPr="00AC365B" w:rsidRDefault="00027E8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07A46861" w14:textId="77777777" w:rsidR="00027E8D" w:rsidRPr="00AC365B" w:rsidRDefault="00027E8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9451712" w14:textId="77777777" w:rsidR="00027E8D" w:rsidRPr="00AC365B" w:rsidRDefault="00027E8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7A92F277" w14:textId="77777777" w:rsidR="00027E8D" w:rsidRPr="00AC365B" w:rsidRDefault="00027E8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26CB2C4" w14:textId="77777777" w:rsidR="00027E8D" w:rsidRPr="00AC365B" w:rsidRDefault="00027E8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4F130D00" w14:textId="77777777" w:rsidR="00027E8D" w:rsidRPr="00AC365B" w:rsidRDefault="00027E8D" w:rsidP="003F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E8D" w:rsidRPr="00AC365B" w14:paraId="3BB857C1" w14:textId="77777777" w:rsidTr="00027E8D">
        <w:trPr>
          <w:trHeight w:val="354"/>
        </w:trPr>
        <w:tc>
          <w:tcPr>
            <w:tcW w:w="1955" w:type="pct"/>
          </w:tcPr>
          <w:p w14:paraId="7EFAF484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61" w:type="pct"/>
          </w:tcPr>
          <w:p w14:paraId="7C61A338" w14:textId="77777777" w:rsidR="00027E8D" w:rsidRPr="000C653B" w:rsidRDefault="00027E8D" w:rsidP="00897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7C8379CA" w14:textId="5F609B92" w:rsidR="00027E8D" w:rsidRPr="00AC365B" w:rsidRDefault="00382760" w:rsidP="00897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100,216</w:t>
            </w:r>
          </w:p>
        </w:tc>
        <w:tc>
          <w:tcPr>
            <w:tcW w:w="141" w:type="pct"/>
          </w:tcPr>
          <w:p w14:paraId="5AE434BD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7FC82853" w14:textId="41ABD29B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41" w:type="pct"/>
          </w:tcPr>
          <w:p w14:paraId="3CBFE70C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90F8A9B" w14:textId="69263456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141" w:type="pct"/>
          </w:tcPr>
          <w:p w14:paraId="54452E94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7D18CE89" w14:textId="64D33A18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18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027E8D" w:rsidRPr="00AC365B" w14:paraId="276C1401" w14:textId="77777777" w:rsidTr="00027E8D">
        <w:trPr>
          <w:trHeight w:val="347"/>
        </w:trPr>
        <w:tc>
          <w:tcPr>
            <w:tcW w:w="1955" w:type="pct"/>
          </w:tcPr>
          <w:p w14:paraId="2A0B55DD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AC365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61" w:type="pct"/>
          </w:tcPr>
          <w:p w14:paraId="7701BB29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0FE9D575" w14:textId="48BF8943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8AE98A3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7D22625A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241F4B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3D138D2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C7D8916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6700DEB1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E8D" w:rsidRPr="00AC365B" w14:paraId="540EF883" w14:textId="77777777" w:rsidTr="00027E8D">
        <w:trPr>
          <w:trHeight w:val="354"/>
        </w:trPr>
        <w:tc>
          <w:tcPr>
            <w:tcW w:w="1955" w:type="pct"/>
          </w:tcPr>
          <w:p w14:paraId="78482CD2" w14:textId="53F6B8B8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1" w:type="pct"/>
          </w:tcPr>
          <w:p w14:paraId="015E9DE7" w14:textId="77777777" w:rsidR="00027E8D" w:rsidRPr="000C653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03EC78EB" w14:textId="1875FC59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1" w:type="pct"/>
          </w:tcPr>
          <w:p w14:paraId="21E76FF8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46BF3118" w14:textId="4663E913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41" w:type="pct"/>
          </w:tcPr>
          <w:p w14:paraId="2FCB41CF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3A85EBE" w14:textId="538F183F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41" w:type="pct"/>
          </w:tcPr>
          <w:p w14:paraId="0D476FE0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89B977B" w14:textId="1646F28C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14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027E8D" w:rsidRPr="00AC365B" w14:paraId="57AB7B75" w14:textId="77777777" w:rsidTr="00027E8D">
        <w:trPr>
          <w:trHeight w:val="347"/>
        </w:trPr>
        <w:tc>
          <w:tcPr>
            <w:tcW w:w="1955" w:type="pct"/>
          </w:tcPr>
          <w:p w14:paraId="5D60A795" w14:textId="59414031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1" w:type="pct"/>
          </w:tcPr>
          <w:p w14:paraId="13D7AB99" w14:textId="77777777" w:rsidR="00027E8D" w:rsidRPr="000C653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6009F1D8" w14:textId="25DC69E8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41" w:type="pct"/>
          </w:tcPr>
          <w:p w14:paraId="788FC8D4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3F18534B" w14:textId="5AB1310D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141" w:type="pct"/>
          </w:tcPr>
          <w:p w14:paraId="23403BD7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7244678B" w14:textId="6CB6640E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41" w:type="pct"/>
          </w:tcPr>
          <w:p w14:paraId="4545216D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8203C07" w14:textId="491986AC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740</w:t>
            </w:r>
          </w:p>
        </w:tc>
      </w:tr>
      <w:tr w:rsidR="00027E8D" w:rsidRPr="00AC365B" w14:paraId="79CEE024" w14:textId="77777777" w:rsidTr="00027E8D">
        <w:trPr>
          <w:trHeight w:val="354"/>
        </w:trPr>
        <w:tc>
          <w:tcPr>
            <w:tcW w:w="1955" w:type="pct"/>
          </w:tcPr>
          <w:p w14:paraId="68AC2A11" w14:textId="6D68ECFB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12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1" w:type="pct"/>
          </w:tcPr>
          <w:p w14:paraId="23C6FDB2" w14:textId="77777777" w:rsidR="00027E8D" w:rsidRPr="000C653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FD6C3F7" w14:textId="53DEC20B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141" w:type="pct"/>
          </w:tcPr>
          <w:p w14:paraId="5D28A2E3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7AFDB53B" w14:textId="3F0EAF92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141" w:type="pct"/>
          </w:tcPr>
          <w:p w14:paraId="721E7F4F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1706E2AD" w14:textId="07BB3294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141" w:type="pct"/>
          </w:tcPr>
          <w:p w14:paraId="7E32CCC1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7DE5F402" w14:textId="3A705FA6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  <w:tr w:rsidR="00027E8D" w:rsidRPr="00AC365B" w14:paraId="03515B03" w14:textId="77777777" w:rsidTr="00027E8D">
        <w:trPr>
          <w:trHeight w:val="347"/>
        </w:trPr>
        <w:tc>
          <w:tcPr>
            <w:tcW w:w="1955" w:type="pct"/>
          </w:tcPr>
          <w:p w14:paraId="1079C92E" w14:textId="391E4CE6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0C653B">
              <w:rPr>
                <w:rFonts w:ascii="Angsana New" w:hAnsi="Angsana New"/>
                <w:sz w:val="30"/>
                <w:szCs w:val="30"/>
              </w:rPr>
              <w:t>12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1" w:type="pct"/>
          </w:tcPr>
          <w:p w14:paraId="17577134" w14:textId="77777777" w:rsidR="00027E8D" w:rsidRPr="000C653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2B27A62E" w14:textId="23FF61CB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41" w:type="pct"/>
          </w:tcPr>
          <w:p w14:paraId="2B1EFC98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14:paraId="5ECD0A70" w14:textId="13A2583D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41" w:type="pct"/>
          </w:tcPr>
          <w:p w14:paraId="7B1665DE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254EE72B" w14:textId="55816645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141" w:type="pct"/>
          </w:tcPr>
          <w:p w14:paraId="5F07174A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E155457" w14:textId="1D9D0934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32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027E8D" w:rsidRPr="00AC365B" w14:paraId="34127A44" w14:textId="77777777" w:rsidTr="00B8790A">
        <w:trPr>
          <w:trHeight w:val="362"/>
        </w:trPr>
        <w:tc>
          <w:tcPr>
            <w:tcW w:w="1955" w:type="pct"/>
          </w:tcPr>
          <w:p w14:paraId="631D278D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310CDC04" w14:textId="77777777" w:rsidR="00027E8D" w:rsidRPr="000C653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70834588" w14:textId="5AD69201" w:rsidR="00027E8D" w:rsidRPr="00AC365B" w:rsidRDefault="00382760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193,233</w:t>
            </w:r>
          </w:p>
        </w:tc>
        <w:tc>
          <w:tcPr>
            <w:tcW w:w="141" w:type="pct"/>
          </w:tcPr>
          <w:p w14:paraId="770F662B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</w:tcPr>
          <w:p w14:paraId="24CF71E4" w14:textId="410D170A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41" w:type="pct"/>
          </w:tcPr>
          <w:p w14:paraId="4550EB74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4C65A0C0" w14:textId="74F30CF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41" w:type="pct"/>
          </w:tcPr>
          <w:p w14:paraId="71D4B6E5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08796488" w14:textId="0A152052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</w:tr>
      <w:tr w:rsidR="00027E8D" w:rsidRPr="00AC365B" w14:paraId="4B26E1A5" w14:textId="77777777" w:rsidTr="00B8790A">
        <w:trPr>
          <w:trHeight w:val="362"/>
        </w:trPr>
        <w:tc>
          <w:tcPr>
            <w:tcW w:w="1955" w:type="pct"/>
          </w:tcPr>
          <w:p w14:paraId="4A58EBAE" w14:textId="77777777" w:rsidR="00027E8D" w:rsidRPr="00293D41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61" w:type="pct"/>
          </w:tcPr>
          <w:p w14:paraId="50565843" w14:textId="77777777" w:rsidR="00027E8D" w:rsidRPr="00293D41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</w:tcPr>
          <w:p w14:paraId="1B84EB51" w14:textId="77777777" w:rsidR="00027E8D" w:rsidRPr="00293D41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55444842" w14:textId="77777777" w:rsidR="00027E8D" w:rsidRPr="00293D41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</w:tcPr>
          <w:p w14:paraId="3794F0E8" w14:textId="77777777" w:rsidR="00027E8D" w:rsidRPr="00293D41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67EAC175" w14:textId="77777777" w:rsidR="00027E8D" w:rsidRPr="00293D41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</w:tcPr>
          <w:p w14:paraId="340C82CA" w14:textId="77777777" w:rsidR="00027E8D" w:rsidRPr="00293D41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5F025EB1" w14:textId="77777777" w:rsidR="00027E8D" w:rsidRPr="00293D41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78F787EF" w14:textId="77777777" w:rsidR="00027E8D" w:rsidRPr="00293D41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7E8D" w:rsidRPr="00AC365B" w14:paraId="7B58DB1E" w14:textId="77777777" w:rsidTr="00027E8D">
        <w:trPr>
          <w:trHeight w:val="362"/>
        </w:trPr>
        <w:tc>
          <w:tcPr>
            <w:tcW w:w="1955" w:type="pct"/>
          </w:tcPr>
          <w:p w14:paraId="2DAB60AB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22A83EEA" w14:textId="77777777" w:rsidR="00027E8D" w:rsidRPr="000C653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pct"/>
            <w:gridSpan w:val="3"/>
          </w:tcPr>
          <w:p w14:paraId="10E41436" w14:textId="69D33248" w:rsidR="00027E8D" w:rsidRPr="000C653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8E80654" w14:textId="77777777" w:rsidR="00027E8D" w:rsidRPr="00AC365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pct"/>
            <w:gridSpan w:val="3"/>
          </w:tcPr>
          <w:p w14:paraId="2D679F59" w14:textId="134327B9" w:rsidR="00027E8D" w:rsidRPr="000C653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E8D" w:rsidRPr="00AC365B" w14:paraId="0E23A11A" w14:textId="77777777" w:rsidTr="00027E8D">
        <w:trPr>
          <w:trHeight w:val="362"/>
        </w:trPr>
        <w:tc>
          <w:tcPr>
            <w:tcW w:w="1955" w:type="pct"/>
          </w:tcPr>
          <w:p w14:paraId="13DE9156" w14:textId="77777777" w:rsidR="00027E8D" w:rsidRPr="00AC365B" w:rsidRDefault="00027E8D" w:rsidP="0002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C7A5A1F" w14:textId="77777777" w:rsidR="00027E8D" w:rsidRPr="000C653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5CE034D9" w14:textId="731C3D96" w:rsidR="00027E8D" w:rsidRPr="000C653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20583DA7" w14:textId="77777777" w:rsidR="00027E8D" w:rsidRPr="00AC365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14:paraId="7441FAD1" w14:textId="1D7392FD" w:rsidR="00027E8D" w:rsidRPr="000C653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22402B40" w14:textId="77777777" w:rsidR="00027E8D" w:rsidRPr="00AC365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12C7EB87" w14:textId="75DAB22C" w:rsidR="00027E8D" w:rsidRPr="000C653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1AA35324" w14:textId="77777777" w:rsidR="00027E8D" w:rsidRPr="00AC365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06B94F4B" w14:textId="61F24003" w:rsidR="00027E8D" w:rsidRPr="000C653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27E8D" w:rsidRPr="00AC365B" w14:paraId="2A0C16B6" w14:textId="77777777" w:rsidTr="00027E8D">
        <w:trPr>
          <w:trHeight w:val="362"/>
        </w:trPr>
        <w:tc>
          <w:tcPr>
            <w:tcW w:w="1955" w:type="pct"/>
          </w:tcPr>
          <w:p w14:paraId="1ADAFA2C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DBC2F97" w14:textId="77777777" w:rsidR="00027E8D" w:rsidRPr="000C653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4" w:type="pct"/>
            <w:gridSpan w:val="7"/>
          </w:tcPr>
          <w:p w14:paraId="2D47797A" w14:textId="4C7C56A0" w:rsidR="00027E8D" w:rsidRPr="000C653B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7E8D" w:rsidRPr="00AC365B" w14:paraId="05C90967" w14:textId="77777777" w:rsidTr="00027E8D">
        <w:trPr>
          <w:trHeight w:val="347"/>
        </w:trPr>
        <w:tc>
          <w:tcPr>
            <w:tcW w:w="1955" w:type="pct"/>
          </w:tcPr>
          <w:p w14:paraId="43E959C5" w14:textId="77777777" w:rsidR="00027E8D" w:rsidRPr="00AC365B" w:rsidRDefault="00027E8D" w:rsidP="0002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61" w:type="pct"/>
          </w:tcPr>
          <w:p w14:paraId="104D178E" w14:textId="77777777" w:rsidR="00027E8D" w:rsidRPr="00AC365B" w:rsidRDefault="00027E8D" w:rsidP="007B1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6A25B6F3" w14:textId="5561497D" w:rsidR="00027E8D" w:rsidRPr="00AC365B" w:rsidRDefault="00027E8D" w:rsidP="007B1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188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43E8870E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4A920AD0" w14:textId="2FC5BDE4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28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671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FB5A886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570F0A26" w14:textId="33B28DF6" w:rsidR="00027E8D" w:rsidRPr="00AC365B" w:rsidRDefault="00027E8D" w:rsidP="007B1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430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77053C1A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EDFABA8" w14:textId="7707D184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25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728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7E8D" w:rsidRPr="00AC365B" w14:paraId="6463B5E8" w14:textId="77777777" w:rsidTr="00027E8D">
        <w:trPr>
          <w:trHeight w:val="354"/>
        </w:trPr>
        <w:tc>
          <w:tcPr>
            <w:tcW w:w="1955" w:type="pct"/>
          </w:tcPr>
          <w:p w14:paraId="0C7A5ED5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561" w:type="pct"/>
          </w:tcPr>
          <w:p w14:paraId="6298850F" w14:textId="77777777" w:rsidR="00027E8D" w:rsidRPr="00AC365B" w:rsidRDefault="00027E8D" w:rsidP="00897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4D94BD83" w14:textId="788D5F93" w:rsidR="00027E8D" w:rsidRPr="00AC365B" w:rsidRDefault="00027E8D" w:rsidP="00897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3723E7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14:paraId="0469428B" w14:textId="7AA8ED78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843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52A7801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594AB054" w14:textId="1B8CEEC3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15B6AEC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4B21A27F" w14:textId="6D0AD7D4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E8D" w:rsidRPr="00AC365B" w14:paraId="4B22BB1C" w14:textId="77777777" w:rsidTr="00027E8D">
        <w:trPr>
          <w:trHeight w:val="362"/>
        </w:trPr>
        <w:tc>
          <w:tcPr>
            <w:tcW w:w="1955" w:type="pct"/>
          </w:tcPr>
          <w:p w14:paraId="604661F7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6E3B1388" w14:textId="77777777" w:rsidR="00027E8D" w:rsidRPr="000C653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07293506" w14:textId="0518FC82" w:rsidR="00027E8D" w:rsidRPr="00AC365B" w:rsidRDefault="00210DAE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156,045</w:t>
            </w:r>
          </w:p>
        </w:tc>
        <w:tc>
          <w:tcPr>
            <w:tcW w:w="141" w:type="pct"/>
          </w:tcPr>
          <w:p w14:paraId="52E3D70F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</w:tcPr>
          <w:p w14:paraId="09BE36EA" w14:textId="7F3924FC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141" w:type="pct"/>
          </w:tcPr>
          <w:p w14:paraId="614D6807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719CB725" w14:textId="53F14060" w:rsidR="00027E8D" w:rsidRPr="00AC365B" w:rsidRDefault="00027E8D" w:rsidP="00DC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41" w:type="pct"/>
          </w:tcPr>
          <w:p w14:paraId="242B0825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21E4371B" w14:textId="76902063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</w:tr>
      <w:tr w:rsidR="00027E8D" w:rsidRPr="00AC365B" w14:paraId="034FBBC2" w14:textId="77777777" w:rsidTr="00027E8D">
        <w:trPr>
          <w:trHeight w:hRule="exact" w:val="320"/>
        </w:trPr>
        <w:tc>
          <w:tcPr>
            <w:tcW w:w="1955" w:type="pct"/>
          </w:tcPr>
          <w:p w14:paraId="0E70F2C6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404FE337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1E1E41FD" w14:textId="6B694383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9D65943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</w:tcPr>
          <w:p w14:paraId="7F2B045A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052E68F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7763CB25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A754A6B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10B4CE01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7E8D" w:rsidRPr="00AC365B" w14:paraId="4A5247AA" w14:textId="77777777" w:rsidTr="00027E8D">
        <w:trPr>
          <w:trHeight w:val="362"/>
        </w:trPr>
        <w:tc>
          <w:tcPr>
            <w:tcW w:w="1955" w:type="pct"/>
          </w:tcPr>
          <w:p w14:paraId="24E2A837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1" w:type="pct"/>
          </w:tcPr>
          <w:p w14:paraId="668D829E" w14:textId="77777777" w:rsidR="00027E8D" w:rsidRPr="000C653B" w:rsidRDefault="00027E8D" w:rsidP="00DC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14:paraId="265C1C4D" w14:textId="53CC7ABD" w:rsidR="00027E8D" w:rsidRPr="00AC365B" w:rsidRDefault="00027E8D" w:rsidP="00DC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141" w:type="pct"/>
          </w:tcPr>
          <w:p w14:paraId="36B68A0B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</w:tcPr>
          <w:p w14:paraId="13DA9A32" w14:textId="757DB8C6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141" w:type="pct"/>
          </w:tcPr>
          <w:p w14:paraId="445A2D9B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14:paraId="52946B0C" w14:textId="7D725ECE" w:rsidR="00027E8D" w:rsidRPr="00AC365B" w:rsidRDefault="00027E8D" w:rsidP="00DC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141" w:type="pct"/>
          </w:tcPr>
          <w:p w14:paraId="22DBA01A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5E99B8C5" w14:textId="288AF3F5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</w:tr>
      <w:tr w:rsidR="00027E8D" w:rsidRPr="00AC365B" w14:paraId="4B41BAE9" w14:textId="77777777" w:rsidTr="00027E8D">
        <w:trPr>
          <w:trHeight w:val="362"/>
        </w:trPr>
        <w:tc>
          <w:tcPr>
            <w:tcW w:w="1955" w:type="pct"/>
          </w:tcPr>
          <w:p w14:paraId="1BF5424B" w14:textId="77777777" w:rsidR="00027E8D" w:rsidRPr="00AC365B" w:rsidRDefault="00027E8D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63F21F5C" w14:textId="77777777" w:rsidR="00027E8D" w:rsidRDefault="00027E8D" w:rsidP="00DC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</w:tcPr>
          <w:p w14:paraId="2AFCEFAB" w14:textId="5DD8DF0F" w:rsidR="00027E8D" w:rsidRDefault="00027E8D" w:rsidP="00DC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4834458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double" w:sz="4" w:space="0" w:color="auto"/>
            </w:tcBorders>
          </w:tcPr>
          <w:p w14:paraId="7AE1B9E9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0A60699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</w:tcPr>
          <w:p w14:paraId="3C57E53D" w14:textId="77777777" w:rsidR="00027E8D" w:rsidRDefault="00027E8D" w:rsidP="00DC7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3021DD8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533FA249" w14:textId="77777777" w:rsidR="00027E8D" w:rsidRPr="00AC365B" w:rsidRDefault="00027E8D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7E8D" w:rsidRPr="00AC365B" w14:paraId="484BFC8F" w14:textId="77777777" w:rsidTr="00027E8D">
        <w:trPr>
          <w:trHeight w:val="362"/>
        </w:trPr>
        <w:tc>
          <w:tcPr>
            <w:tcW w:w="1955" w:type="pct"/>
          </w:tcPr>
          <w:p w14:paraId="4AF95FD6" w14:textId="46646170" w:rsidR="00027E8D" w:rsidRPr="00AC365B" w:rsidRDefault="00027E8D" w:rsidP="0041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561" w:type="pct"/>
          </w:tcPr>
          <w:p w14:paraId="444C5A7E" w14:textId="77777777" w:rsidR="00027E8D" w:rsidRPr="000C653B" w:rsidRDefault="00027E8D" w:rsidP="00411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14:paraId="5BDE5FD2" w14:textId="5AA9EF40" w:rsidR="00027E8D" w:rsidRDefault="00027E8D" w:rsidP="00411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41" w:type="pct"/>
          </w:tcPr>
          <w:p w14:paraId="7D0ED546" w14:textId="77777777" w:rsidR="00027E8D" w:rsidRPr="00AC365B" w:rsidRDefault="00027E8D" w:rsidP="00411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</w:tcPr>
          <w:p w14:paraId="3D18E467" w14:textId="1A4BA4C6" w:rsidR="00027E8D" w:rsidRPr="00027E8D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E8D">
              <w:rPr>
                <w:rFonts w:ascii="Angsana New" w:hAnsi="Angsana New"/>
                <w:b/>
                <w:bCs/>
                <w:sz w:val="30"/>
                <w:szCs w:val="30"/>
              </w:rPr>
              <w:t>(30,699)</w:t>
            </w:r>
          </w:p>
        </w:tc>
        <w:tc>
          <w:tcPr>
            <w:tcW w:w="141" w:type="pct"/>
          </w:tcPr>
          <w:p w14:paraId="7EFF1490" w14:textId="77777777" w:rsidR="00027E8D" w:rsidRPr="00027E8D" w:rsidRDefault="00027E8D" w:rsidP="00027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14:paraId="1AC4CDA7" w14:textId="20DE42BE" w:rsidR="00027E8D" w:rsidRDefault="00027E8D" w:rsidP="00411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41" w:type="pct"/>
          </w:tcPr>
          <w:p w14:paraId="0B124488" w14:textId="77777777" w:rsidR="00027E8D" w:rsidRPr="00AC365B" w:rsidRDefault="00027E8D" w:rsidP="00411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56DBC61C" w14:textId="3CC1212B" w:rsidR="00027E8D" w:rsidRPr="00AC365B" w:rsidRDefault="00027E8D" w:rsidP="00411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458</w:t>
            </w:r>
          </w:p>
        </w:tc>
      </w:tr>
    </w:tbl>
    <w:p w14:paraId="51942663" w14:textId="77777777" w:rsidR="00680729" w:rsidRPr="00027E8D" w:rsidRDefault="00680729" w:rsidP="0077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4"/>
          <w:szCs w:val="24"/>
        </w:rPr>
      </w:pPr>
    </w:p>
    <w:p w14:paraId="2897FF57" w14:textId="6BC3B579" w:rsidR="00A47552" w:rsidRDefault="00680729" w:rsidP="00411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AC365B">
        <w:rPr>
          <w:rFonts w:ascii="Angsana New" w:hAnsi="Angsana New"/>
          <w:sz w:val="30"/>
          <w:szCs w:val="30"/>
          <w:cs/>
        </w:rPr>
        <w:t>กลุ่ม</w:t>
      </w:r>
      <w:r w:rsidRPr="00AC365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0C653B" w:rsidRPr="000C653B">
        <w:rPr>
          <w:rFonts w:ascii="Angsana New" w:hAnsi="Angsana New"/>
          <w:sz w:val="30"/>
          <w:szCs w:val="30"/>
        </w:rPr>
        <w:t>7</w:t>
      </w:r>
      <w:r w:rsidRPr="00AC365B">
        <w:rPr>
          <w:rFonts w:ascii="Angsana New" w:hAnsi="Angsana New"/>
          <w:sz w:val="30"/>
          <w:szCs w:val="30"/>
          <w:cs/>
        </w:rPr>
        <w:t xml:space="preserve"> วัน</w:t>
      </w:r>
      <w:r w:rsidR="006745DD"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ถึง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90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วัน</w:t>
      </w:r>
    </w:p>
    <w:p w14:paraId="4E15C470" w14:textId="77777777" w:rsidR="00027E8D" w:rsidRPr="00027E8D" w:rsidRDefault="00027E8D" w:rsidP="00411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7B8856FB" w14:textId="4FEBEAB5" w:rsidR="00FC62DF" w:rsidRPr="00AC365B" w:rsidRDefault="00FC62DF" w:rsidP="00B57DF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14:paraId="4E116566" w14:textId="77777777" w:rsidR="005050A9" w:rsidRPr="00027E8D" w:rsidRDefault="005050A9" w:rsidP="005A25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25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902"/>
        <w:gridCol w:w="996"/>
        <w:gridCol w:w="274"/>
        <w:gridCol w:w="1084"/>
        <w:gridCol w:w="270"/>
        <w:gridCol w:w="1077"/>
        <w:gridCol w:w="263"/>
        <w:gridCol w:w="1081"/>
      </w:tblGrid>
      <w:tr w:rsidR="009F2944" w:rsidRPr="00AC365B" w14:paraId="33B4E5AD" w14:textId="77777777" w:rsidTr="00B57DFB">
        <w:trPr>
          <w:trHeight w:val="420"/>
        </w:trPr>
        <w:tc>
          <w:tcPr>
            <w:tcW w:w="1764" w:type="pct"/>
          </w:tcPr>
          <w:p w14:paraId="0C6BE6B4" w14:textId="77777777" w:rsidR="005050A9" w:rsidRPr="00AC365B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1" w:type="pct"/>
          </w:tcPr>
          <w:p w14:paraId="227E4968" w14:textId="77777777" w:rsidR="005050A9" w:rsidRPr="00AC365B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  <w:shd w:val="clear" w:color="auto" w:fill="auto"/>
          </w:tcPr>
          <w:p w14:paraId="61D2CF3B" w14:textId="77777777" w:rsidR="005050A9" w:rsidRPr="00AC365B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F64E9F7" w14:textId="77777777" w:rsidR="005050A9" w:rsidRPr="00AC365B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pct"/>
            <w:gridSpan w:val="3"/>
            <w:shd w:val="clear" w:color="auto" w:fill="auto"/>
          </w:tcPr>
          <w:p w14:paraId="0D709947" w14:textId="77777777" w:rsidR="005050A9" w:rsidRPr="00AC365B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295" w:rsidRPr="00AC365B" w14:paraId="7DB0C855" w14:textId="77777777" w:rsidTr="00B57DFB">
        <w:trPr>
          <w:trHeight w:val="420"/>
        </w:trPr>
        <w:tc>
          <w:tcPr>
            <w:tcW w:w="1764" w:type="pct"/>
          </w:tcPr>
          <w:p w14:paraId="3DDBF01F" w14:textId="77777777" w:rsidR="00104295" w:rsidRPr="00AC365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1" w:type="pct"/>
          </w:tcPr>
          <w:p w14:paraId="399799AC" w14:textId="77777777" w:rsidR="00104295" w:rsidRPr="00AC365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2" w:type="pct"/>
            <w:shd w:val="clear" w:color="auto" w:fill="auto"/>
          </w:tcPr>
          <w:p w14:paraId="07EF2F1C" w14:textId="25032A49" w:rsidR="00104295" w:rsidRPr="00AC365B" w:rsidRDefault="000C65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" w:type="pct"/>
            <w:shd w:val="clear" w:color="auto" w:fill="auto"/>
          </w:tcPr>
          <w:p w14:paraId="7DEEED8E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21C5D1E" w14:textId="34394E1D" w:rsidR="00104295" w:rsidRPr="00AC365B" w:rsidRDefault="000C65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14:paraId="252D1D8B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ED32893" w14:textId="7FFB954D" w:rsidR="00104295" w:rsidRPr="00AC365B" w:rsidRDefault="000C65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15C86965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8000F0" w14:textId="7BDA70E7" w:rsidR="00104295" w:rsidRPr="00AC365B" w:rsidRDefault="000C653B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04295" w:rsidRPr="00AC365B" w14:paraId="09D41A66" w14:textId="77777777" w:rsidTr="00B57DFB">
        <w:trPr>
          <w:trHeight w:val="420"/>
        </w:trPr>
        <w:tc>
          <w:tcPr>
            <w:tcW w:w="1764" w:type="pct"/>
          </w:tcPr>
          <w:p w14:paraId="02025A39" w14:textId="77777777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F4BDB34" w14:textId="77777777" w:rsidR="00104295" w:rsidRPr="00AC365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5" w:type="pct"/>
            <w:gridSpan w:val="7"/>
            <w:shd w:val="clear" w:color="auto" w:fill="auto"/>
            <w:vAlign w:val="bottom"/>
          </w:tcPr>
          <w:p w14:paraId="0C2530F7" w14:textId="77777777" w:rsidR="00104295" w:rsidRPr="00AC365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584C" w:rsidRPr="00AC365B" w14:paraId="7F7B36F4" w14:textId="77777777" w:rsidTr="00B57DFB">
        <w:trPr>
          <w:trHeight w:val="420"/>
        </w:trPr>
        <w:tc>
          <w:tcPr>
            <w:tcW w:w="1764" w:type="pct"/>
          </w:tcPr>
          <w:p w14:paraId="2905640B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1" w:type="pct"/>
          </w:tcPr>
          <w:p w14:paraId="4EDBBB2F" w14:textId="3C755B48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5EA8D4F6" w14:textId="5770C8CD" w:rsidR="005C584C" w:rsidRPr="00AC365B" w:rsidRDefault="005E4791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8,544</w:t>
            </w:r>
          </w:p>
        </w:tc>
        <w:tc>
          <w:tcPr>
            <w:tcW w:w="149" w:type="pct"/>
            <w:shd w:val="clear" w:color="auto" w:fill="auto"/>
          </w:tcPr>
          <w:p w14:paraId="0DFEC7DF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02467C13" w14:textId="16B4C16B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147" w:type="pct"/>
            <w:shd w:val="clear" w:color="auto" w:fill="auto"/>
          </w:tcPr>
          <w:p w14:paraId="65129202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14783DE8" w14:textId="572B7E10" w:rsidR="005C584C" w:rsidRPr="00AC365B" w:rsidRDefault="005E4791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283,128</w:t>
            </w:r>
          </w:p>
        </w:tc>
        <w:tc>
          <w:tcPr>
            <w:tcW w:w="143" w:type="pct"/>
          </w:tcPr>
          <w:p w14:paraId="63EBBC54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5A4D48E" w14:textId="24F2B4AE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  <w:r w:rsidR="005C584C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  <w:tr w:rsidR="005C584C" w:rsidRPr="00AC365B" w14:paraId="0FC4C1B4" w14:textId="77777777" w:rsidTr="00B57DFB">
        <w:trPr>
          <w:trHeight w:val="420"/>
        </w:trPr>
        <w:tc>
          <w:tcPr>
            <w:tcW w:w="1764" w:type="pct"/>
          </w:tcPr>
          <w:p w14:paraId="3451703D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334BAC34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791A0AC6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71C3D7F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1701CD0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50E0BCA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6E70F03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37BCA1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A4C64D2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584C" w:rsidRPr="00AC365B" w14:paraId="7E14E681" w14:textId="77777777" w:rsidTr="00B57DFB">
        <w:trPr>
          <w:trHeight w:val="420"/>
        </w:trPr>
        <w:tc>
          <w:tcPr>
            <w:tcW w:w="1764" w:type="pct"/>
          </w:tcPr>
          <w:p w14:paraId="418C96F0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91" w:type="pct"/>
          </w:tcPr>
          <w:p w14:paraId="49874CA1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6693A2FD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8E0B055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ED98059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91DBD83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4FC02B5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00DBD5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FE3A71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584C" w:rsidRPr="00AC365B" w14:paraId="172D7191" w14:textId="77777777" w:rsidTr="00B57DFB">
        <w:trPr>
          <w:trHeight w:val="420"/>
        </w:trPr>
        <w:tc>
          <w:tcPr>
            <w:tcW w:w="1764" w:type="pct"/>
          </w:tcPr>
          <w:p w14:paraId="02DBD176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91" w:type="pct"/>
          </w:tcPr>
          <w:p w14:paraId="45FF533D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6F292DEA" w14:textId="6399B2A4" w:rsidR="005C584C" w:rsidRPr="00F9124D" w:rsidRDefault="005E4791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38,902</w:t>
            </w:r>
          </w:p>
        </w:tc>
        <w:tc>
          <w:tcPr>
            <w:tcW w:w="149" w:type="pct"/>
            <w:shd w:val="clear" w:color="auto" w:fill="auto"/>
          </w:tcPr>
          <w:p w14:paraId="19D36A4A" w14:textId="77777777" w:rsidR="005C584C" w:rsidRPr="00F9124D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EA14B28" w14:textId="2C566D0C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5C584C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47" w:type="pct"/>
            <w:shd w:val="clear" w:color="auto" w:fill="auto"/>
          </w:tcPr>
          <w:p w14:paraId="6CCD3929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816CEDC" w14:textId="184C7C36" w:rsidR="005C584C" w:rsidRPr="00AC365B" w:rsidRDefault="005E4791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37,698</w:t>
            </w:r>
          </w:p>
        </w:tc>
        <w:tc>
          <w:tcPr>
            <w:tcW w:w="143" w:type="pct"/>
          </w:tcPr>
          <w:p w14:paraId="3E0A963A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3213C6" w14:textId="75DA7F4D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5C584C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5C584C" w:rsidRPr="00AC365B" w14:paraId="0059414F" w14:textId="77777777" w:rsidTr="00B57DFB">
        <w:trPr>
          <w:trHeight w:val="420"/>
        </w:trPr>
        <w:tc>
          <w:tcPr>
            <w:tcW w:w="1764" w:type="pct"/>
          </w:tcPr>
          <w:p w14:paraId="456A8AF6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91" w:type="pct"/>
          </w:tcPr>
          <w:p w14:paraId="2361DD8E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7C7D506C" w14:textId="7E076060" w:rsidR="005C584C" w:rsidRPr="00F9124D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F9124D" w:rsidRPr="00F912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49" w:type="pct"/>
            <w:shd w:val="clear" w:color="auto" w:fill="auto"/>
          </w:tcPr>
          <w:p w14:paraId="6E833625" w14:textId="77777777" w:rsidR="005C584C" w:rsidRPr="00F9124D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AC10D79" w14:textId="0BF195E9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5C584C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47" w:type="pct"/>
            <w:shd w:val="clear" w:color="auto" w:fill="auto"/>
          </w:tcPr>
          <w:p w14:paraId="1B2EA151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6EF6967" w14:textId="4D372BA1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36725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3" w:type="pct"/>
          </w:tcPr>
          <w:p w14:paraId="09AB917A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5F8AEDE" w14:textId="74445123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C584C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5C584C" w:rsidRPr="00AC365B" w14:paraId="3529F5B2" w14:textId="77777777" w:rsidTr="00B57DFB">
        <w:trPr>
          <w:trHeight w:val="420"/>
        </w:trPr>
        <w:tc>
          <w:tcPr>
            <w:tcW w:w="1764" w:type="pct"/>
          </w:tcPr>
          <w:p w14:paraId="7B2B3230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491" w:type="pct"/>
          </w:tcPr>
          <w:p w14:paraId="43314803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54A46498" w14:textId="0FB81B50" w:rsidR="005C584C" w:rsidRPr="00F9124D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6725" w:rsidRPr="00F912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49" w:type="pct"/>
            <w:shd w:val="clear" w:color="auto" w:fill="auto"/>
          </w:tcPr>
          <w:p w14:paraId="41B3FC53" w14:textId="77777777" w:rsidR="005C584C" w:rsidRPr="00F9124D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0E3E594" w14:textId="009430B2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47" w:type="pct"/>
            <w:shd w:val="clear" w:color="auto" w:fill="auto"/>
          </w:tcPr>
          <w:p w14:paraId="31EB280C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56C2090" w14:textId="4CA37D11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6725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143" w:type="pct"/>
          </w:tcPr>
          <w:p w14:paraId="402A03BD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DE31D1" w14:textId="7D97992B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5C584C" w:rsidRPr="00AC365B" w14:paraId="27BDC889" w14:textId="77777777" w:rsidTr="00B57DFB">
        <w:trPr>
          <w:trHeight w:val="307"/>
        </w:trPr>
        <w:tc>
          <w:tcPr>
            <w:tcW w:w="1764" w:type="pct"/>
          </w:tcPr>
          <w:p w14:paraId="5D41CDAB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07C0EC2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F090E" w14:textId="298D4849" w:rsidR="005C584C" w:rsidRPr="00F9124D" w:rsidRDefault="005E4791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83,304</w:t>
            </w:r>
          </w:p>
        </w:tc>
        <w:tc>
          <w:tcPr>
            <w:tcW w:w="149" w:type="pct"/>
            <w:shd w:val="clear" w:color="auto" w:fill="auto"/>
          </w:tcPr>
          <w:p w14:paraId="5D1B6375" w14:textId="77777777" w:rsidR="005C584C" w:rsidRPr="00F9124D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65A1" w14:textId="0B1C4542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5C584C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7" w:type="pct"/>
            <w:shd w:val="clear" w:color="auto" w:fill="auto"/>
          </w:tcPr>
          <w:p w14:paraId="291EC16F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F8130" w14:textId="78DACDB9" w:rsidR="005C584C" w:rsidRPr="00AC365B" w:rsidRDefault="005E4791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66,507</w:t>
            </w:r>
          </w:p>
        </w:tc>
        <w:tc>
          <w:tcPr>
            <w:tcW w:w="143" w:type="pct"/>
          </w:tcPr>
          <w:p w14:paraId="4E3BDB50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695973D6" w14:textId="3DF5C3DB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5C584C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</w:p>
        </w:tc>
      </w:tr>
      <w:tr w:rsidR="005C584C" w:rsidRPr="00AC365B" w14:paraId="36F1928B" w14:textId="77777777" w:rsidTr="00B57DFB">
        <w:trPr>
          <w:trHeight w:val="172"/>
        </w:trPr>
        <w:tc>
          <w:tcPr>
            <w:tcW w:w="1764" w:type="pct"/>
          </w:tcPr>
          <w:p w14:paraId="28FF0A92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1" w:type="pct"/>
          </w:tcPr>
          <w:p w14:paraId="5B454E91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0CE3EE1D" w14:textId="77777777" w:rsidR="005C584C" w:rsidRPr="00F9124D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F32956B" w14:textId="77777777" w:rsidR="005C584C" w:rsidRPr="00F9124D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729AFD43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EF2F9E9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0A6A422E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29798CB8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718368D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5C584C" w:rsidRPr="00AC365B" w14:paraId="7AD36BAF" w14:textId="77777777" w:rsidTr="00B57DFB">
        <w:trPr>
          <w:trHeight w:val="420"/>
        </w:trPr>
        <w:tc>
          <w:tcPr>
            <w:tcW w:w="1764" w:type="pct"/>
          </w:tcPr>
          <w:p w14:paraId="36C309E9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1" w:type="pct"/>
          </w:tcPr>
          <w:p w14:paraId="735FF6D3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438CEBEC" w14:textId="5EBCB81A" w:rsidR="005C584C" w:rsidRPr="00F9124D" w:rsidRDefault="000C653B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F9124D" w:rsidRPr="00F91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49" w:type="pct"/>
            <w:shd w:val="clear" w:color="auto" w:fill="auto"/>
          </w:tcPr>
          <w:p w14:paraId="10438C89" w14:textId="77777777" w:rsidR="005C584C" w:rsidRPr="00AC365B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A732868" w14:textId="6CE1824A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5C584C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147" w:type="pct"/>
            <w:shd w:val="clear" w:color="auto" w:fill="auto"/>
          </w:tcPr>
          <w:p w14:paraId="7EE1DFF0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A59094D" w14:textId="7C386246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836725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43" w:type="pct"/>
          </w:tcPr>
          <w:p w14:paraId="04C6A66B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3EB095F" w14:textId="0DCAD51B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  <w:r w:rsidR="005C584C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</w:p>
        </w:tc>
      </w:tr>
      <w:tr w:rsidR="005C584C" w:rsidRPr="00AC365B" w14:paraId="5233FC17" w14:textId="77777777" w:rsidTr="00B57DFB">
        <w:trPr>
          <w:trHeight w:val="420"/>
        </w:trPr>
        <w:tc>
          <w:tcPr>
            <w:tcW w:w="1764" w:type="pct"/>
          </w:tcPr>
          <w:p w14:paraId="1BD7012D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91" w:type="pct"/>
          </w:tcPr>
          <w:p w14:paraId="2254E4B4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2DD6A090" w14:textId="20F3E15E" w:rsidR="005C584C" w:rsidRPr="00F9124D" w:rsidRDefault="00836725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2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F9124D" w:rsidRPr="00F912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F912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1DDA7F9E" w14:textId="77777777" w:rsidR="005C584C" w:rsidRPr="00F9124D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25E98ED" w14:textId="343F6605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</w:rPr>
              <w:t>960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621DB5B4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8D0B307" w14:textId="6F52D3E4" w:rsidR="005C584C" w:rsidRPr="00AC365B" w:rsidRDefault="00836725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</w:rPr>
              <w:t>993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970D7F3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9197F43" w14:textId="77760E35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</w:rPr>
              <w:t>919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584C" w:rsidRPr="00AC365B" w14:paraId="166FF2EC" w14:textId="77777777" w:rsidTr="00B57DFB">
        <w:trPr>
          <w:trHeight w:val="145"/>
        </w:trPr>
        <w:tc>
          <w:tcPr>
            <w:tcW w:w="1764" w:type="pct"/>
          </w:tcPr>
          <w:p w14:paraId="737EBAA9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1" w:type="pct"/>
          </w:tcPr>
          <w:p w14:paraId="5FCBE72B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2C704D8A" w14:textId="77777777" w:rsidR="005C584C" w:rsidRPr="00F9124D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B5B76B4" w14:textId="77777777" w:rsidR="005C584C" w:rsidRPr="00F9124D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2EE5D3D9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7" w:type="pct"/>
            <w:shd w:val="clear" w:color="auto" w:fill="auto"/>
          </w:tcPr>
          <w:p w14:paraId="41FCFA6F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1203C8F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6CBFF152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A99B98C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5C584C" w:rsidRPr="00AC365B" w14:paraId="6F04050B" w14:textId="77777777" w:rsidTr="00B57DFB">
        <w:trPr>
          <w:trHeight w:val="420"/>
        </w:trPr>
        <w:tc>
          <w:tcPr>
            <w:tcW w:w="1764" w:type="pct"/>
          </w:tcPr>
          <w:p w14:paraId="29E896C4" w14:textId="644FAD3F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1" w:type="pct"/>
          </w:tcPr>
          <w:p w14:paraId="5AECA5CF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</w:tcPr>
          <w:p w14:paraId="43A1D06A" w14:textId="17CEB08F" w:rsidR="005C584C" w:rsidRPr="00F9124D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836725" w:rsidRPr="00F91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49" w:type="pct"/>
            <w:shd w:val="clear" w:color="auto" w:fill="auto"/>
          </w:tcPr>
          <w:p w14:paraId="31C540A9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774E582D" w14:textId="6A5FC9D2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5C584C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  <w:shd w:val="clear" w:color="auto" w:fill="auto"/>
          </w:tcPr>
          <w:p w14:paraId="1399ACD0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098761C9" w14:textId="52C0C726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836725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143" w:type="pct"/>
          </w:tcPr>
          <w:p w14:paraId="29BF14AB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2288A3E3" w14:textId="2FBD237F" w:rsidR="005C584C" w:rsidRPr="00AC365B" w:rsidRDefault="000C653B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  <w:r w:rsidR="005C584C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</w:p>
        </w:tc>
      </w:tr>
      <w:tr w:rsidR="005C584C" w:rsidRPr="00AC365B" w14:paraId="291B4EFE" w14:textId="77777777" w:rsidTr="00B57DFB">
        <w:trPr>
          <w:trHeight w:val="420"/>
        </w:trPr>
        <w:tc>
          <w:tcPr>
            <w:tcW w:w="1764" w:type="pct"/>
          </w:tcPr>
          <w:p w14:paraId="16D54562" w14:textId="77777777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0ED36B8A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shd w:val="clear" w:color="auto" w:fill="auto"/>
          </w:tcPr>
          <w:p w14:paraId="5FD143AE" w14:textId="77777777" w:rsidR="005C584C" w:rsidRPr="00F9124D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A1E4D0A" w14:textId="77777777" w:rsidR="005C584C" w:rsidRPr="00AC365B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77E68DF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78A371C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1C711001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87FC03E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7FEE81D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C584C" w:rsidRPr="00F9124D" w14:paraId="726B71CB" w14:textId="77777777" w:rsidTr="00B57DFB">
        <w:trPr>
          <w:trHeight w:val="420"/>
        </w:trPr>
        <w:tc>
          <w:tcPr>
            <w:tcW w:w="1764" w:type="pct"/>
          </w:tcPr>
          <w:p w14:paraId="2F5AD486" w14:textId="0DC161D4" w:rsidR="005C584C" w:rsidRPr="00AC365B" w:rsidRDefault="005C584C" w:rsidP="005C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491" w:type="pct"/>
          </w:tcPr>
          <w:p w14:paraId="4A97EE2C" w14:textId="77777777" w:rsidR="005C584C" w:rsidRPr="00AC365B" w:rsidRDefault="005C584C" w:rsidP="005C5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</w:tcPr>
          <w:p w14:paraId="4198F17D" w14:textId="43D16910" w:rsidR="005C584C" w:rsidRPr="00F9124D" w:rsidRDefault="000C653B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9124D" w:rsidRPr="00F91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149" w:type="pct"/>
            <w:shd w:val="clear" w:color="auto" w:fill="auto"/>
          </w:tcPr>
          <w:p w14:paraId="23752AA5" w14:textId="77777777" w:rsidR="005C584C" w:rsidRPr="00F9124D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60F1B470" w14:textId="6444E8FA" w:rsidR="005C584C" w:rsidRPr="00F9124D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F91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  <w:r w:rsidRPr="00F91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33A404E1" w14:textId="77777777" w:rsidR="005C584C" w:rsidRPr="00F9124D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365BFD90" w14:textId="0D3C7EAE" w:rsidR="005C584C" w:rsidRPr="00F9124D" w:rsidRDefault="000C653B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836725" w:rsidRPr="00F91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143" w:type="pct"/>
          </w:tcPr>
          <w:p w14:paraId="021B3E48" w14:textId="77777777" w:rsidR="005C584C" w:rsidRPr="00F9124D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6A30EFC6" w14:textId="4914CE63" w:rsidR="005C584C" w:rsidRPr="00F9124D" w:rsidRDefault="005C584C" w:rsidP="00F9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  <w:r w:rsidRPr="00F91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  <w:r w:rsidRPr="00F91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4CFCAF5" w14:textId="23D20093" w:rsidR="000D0888" w:rsidRPr="00AC365B" w:rsidRDefault="000D0888" w:rsidP="00042D6A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การดำเนินงานที่ยกเลิก</w:t>
      </w:r>
    </w:p>
    <w:p w14:paraId="62A9FDA1" w14:textId="0E3807D9" w:rsidR="000D0888" w:rsidRPr="008D2F12" w:rsidRDefault="000D0888" w:rsidP="000D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20E4C754" w14:textId="4BB286D7" w:rsidR="00C1687F" w:rsidRDefault="000D0888" w:rsidP="00B64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32" w:right="-117"/>
        <w:jc w:val="thaiDistribute"/>
        <w:rPr>
          <w:rFonts w:ascii="Angsana New" w:hAnsi="Angsana New"/>
          <w:bCs/>
          <w:sz w:val="30"/>
          <w:szCs w:val="30"/>
        </w:rPr>
      </w:pPr>
      <w:r w:rsidRPr="0063448C">
        <w:rPr>
          <w:rFonts w:ascii="Angsana New" w:hAnsi="Angsana New"/>
          <w:b/>
          <w:sz w:val="30"/>
          <w:szCs w:val="30"/>
          <w:cs/>
        </w:rPr>
        <w:t>ใน</w:t>
      </w:r>
      <w:r w:rsidR="00626078" w:rsidRPr="0063448C">
        <w:rPr>
          <w:rFonts w:ascii="Angsana New" w:hAnsi="Angsana New"/>
          <w:b/>
          <w:sz w:val="30"/>
          <w:szCs w:val="30"/>
          <w:cs/>
        </w:rPr>
        <w:t xml:space="preserve">ระหว่างปี </w:t>
      </w:r>
      <w:r w:rsidR="000C653B" w:rsidRPr="000C653B">
        <w:rPr>
          <w:rFonts w:ascii="Angsana New" w:hAnsi="Angsana New"/>
          <w:bCs/>
          <w:sz w:val="30"/>
          <w:szCs w:val="30"/>
        </w:rPr>
        <w:t>2561</w:t>
      </w:r>
      <w:r w:rsidRPr="0063448C">
        <w:rPr>
          <w:rFonts w:ascii="Angsana New" w:hAnsi="Angsana New"/>
          <w:b/>
          <w:sz w:val="30"/>
          <w:szCs w:val="30"/>
        </w:rPr>
        <w:t xml:space="preserve"> </w:t>
      </w:r>
      <w:r w:rsidRPr="0063448C">
        <w:rPr>
          <w:rFonts w:ascii="Angsana New" w:hAnsi="Angsana New"/>
          <w:b/>
          <w:sz w:val="30"/>
          <w:szCs w:val="30"/>
          <w:cs/>
        </w:rPr>
        <w:t>กลุ่มบริษัทขายเงินลงทุนในบริษัท ดับบลิวพีเอส (ประเทศไทย) จำกัด ซึ่งเป็นบริษัทย่อย</w:t>
      </w:r>
      <w:r w:rsidR="00027E8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26210A" w:rsidRPr="0063448C">
        <w:rPr>
          <w:rFonts w:ascii="Angsana New" w:hAnsi="Angsana New"/>
          <w:b/>
          <w:sz w:val="30"/>
          <w:szCs w:val="30"/>
          <w:cs/>
        </w:rPr>
        <w:t>ใน</w:t>
      </w:r>
      <w:r w:rsidRPr="0063448C">
        <w:rPr>
          <w:rFonts w:ascii="Angsana New" w:hAnsi="Angsana New"/>
          <w:b/>
          <w:sz w:val="30"/>
          <w:szCs w:val="30"/>
          <w:cs/>
        </w:rPr>
        <w:t>ส่วน</w:t>
      </w:r>
      <w:r w:rsidRPr="007E356D">
        <w:rPr>
          <w:rFonts w:ascii="Angsana New" w:hAnsi="Angsana New"/>
          <w:b/>
          <w:spacing w:val="-4"/>
          <w:sz w:val="30"/>
          <w:szCs w:val="30"/>
          <w:cs/>
        </w:rPr>
        <w:t>งานบริการด้านการพิมพ์ทั้งหมดของ</w:t>
      </w:r>
      <w:r w:rsidR="0026210A" w:rsidRPr="007E356D">
        <w:rPr>
          <w:rFonts w:ascii="Angsana New" w:hAnsi="Angsana New"/>
          <w:b/>
          <w:spacing w:val="-4"/>
          <w:sz w:val="30"/>
          <w:szCs w:val="30"/>
          <w:cs/>
        </w:rPr>
        <w:t>กลุ่ม</w:t>
      </w:r>
      <w:r w:rsidRPr="007E356D">
        <w:rPr>
          <w:rFonts w:ascii="Angsana New" w:hAnsi="Angsana New"/>
          <w:b/>
          <w:spacing w:val="-4"/>
          <w:sz w:val="30"/>
          <w:szCs w:val="30"/>
          <w:cs/>
        </w:rPr>
        <w:t xml:space="preserve">บริษัท </w:t>
      </w:r>
      <w:r w:rsidR="002942BC" w:rsidRPr="007E356D">
        <w:rPr>
          <w:rFonts w:ascii="Angsana New" w:hAnsi="Angsana New"/>
          <w:b/>
          <w:spacing w:val="-4"/>
          <w:sz w:val="30"/>
          <w:szCs w:val="30"/>
          <w:cs/>
        </w:rPr>
        <w:t>และ</w:t>
      </w:r>
      <w:r w:rsidR="00027E8D" w:rsidRPr="007E356D">
        <w:rPr>
          <w:rFonts w:ascii="Angsana New" w:hAnsi="Angsana New" w:hint="cs"/>
          <w:b/>
          <w:spacing w:val="-4"/>
          <w:sz w:val="30"/>
          <w:szCs w:val="30"/>
          <w:cs/>
        </w:rPr>
        <w:t>บริษัทได้</w:t>
      </w:r>
      <w:r w:rsidR="002942BC" w:rsidRPr="007E356D">
        <w:rPr>
          <w:rFonts w:ascii="Angsana New" w:hAnsi="Angsana New"/>
          <w:b/>
          <w:spacing w:val="-4"/>
          <w:sz w:val="30"/>
          <w:szCs w:val="30"/>
          <w:cs/>
        </w:rPr>
        <w:t>ลดสัดส่วนการลงทุนในบริษัท  เนชั่น อินเตอร์เนชั่นแนล</w:t>
      </w:r>
      <w:r w:rsidR="002942BC" w:rsidRPr="0063448C">
        <w:rPr>
          <w:rFonts w:ascii="Angsana New" w:hAnsi="Angsana New"/>
          <w:b/>
          <w:sz w:val="30"/>
          <w:szCs w:val="30"/>
          <w:cs/>
        </w:rPr>
        <w:t xml:space="preserve"> เอ็ดดูเทนเมนท์ จำกัด (มหาชน) </w:t>
      </w:r>
      <w:r w:rsidR="00027E8D">
        <w:rPr>
          <w:rFonts w:ascii="Angsana New" w:hAnsi="Angsana New" w:hint="cs"/>
          <w:b/>
          <w:sz w:val="30"/>
          <w:szCs w:val="30"/>
          <w:cs/>
        </w:rPr>
        <w:t>ซึ่งเป็นบริษัทย่อย</w:t>
      </w:r>
      <w:r w:rsidR="007E356D">
        <w:rPr>
          <w:rFonts w:ascii="Angsana New" w:hAnsi="Angsana New"/>
          <w:b/>
          <w:sz w:val="30"/>
          <w:szCs w:val="30"/>
        </w:rPr>
        <w:t xml:space="preserve"> </w:t>
      </w:r>
      <w:r w:rsidR="002942BC" w:rsidRPr="0063448C">
        <w:rPr>
          <w:rFonts w:ascii="Angsana New" w:hAnsi="Angsana New"/>
          <w:b/>
          <w:sz w:val="30"/>
          <w:szCs w:val="30"/>
          <w:cs/>
        </w:rPr>
        <w:t>ทำให้กลุ่มบริษัทสูญเสียอำนาจควบคุมในส่วนงาน</w:t>
      </w:r>
      <w:r w:rsidR="0082084A" w:rsidRPr="0063448C">
        <w:rPr>
          <w:rFonts w:ascii="Angsana New" w:hAnsi="Angsana New"/>
          <w:b/>
          <w:sz w:val="30"/>
          <w:szCs w:val="30"/>
          <w:cs/>
        </w:rPr>
        <w:t>สื่อการศ</w:t>
      </w:r>
      <w:r w:rsidR="00346654" w:rsidRPr="0063448C">
        <w:rPr>
          <w:rFonts w:ascii="Angsana New" w:hAnsi="Angsana New"/>
          <w:b/>
          <w:sz w:val="30"/>
          <w:szCs w:val="30"/>
          <w:cs/>
        </w:rPr>
        <w:t>ึ</w:t>
      </w:r>
      <w:r w:rsidR="0082084A" w:rsidRPr="0063448C">
        <w:rPr>
          <w:rFonts w:ascii="Angsana New" w:hAnsi="Angsana New"/>
          <w:b/>
          <w:sz w:val="30"/>
          <w:szCs w:val="30"/>
          <w:cs/>
        </w:rPr>
        <w:t>กษาและบันเทิง</w:t>
      </w:r>
      <w:r w:rsidR="002942BC" w:rsidRPr="0063448C">
        <w:rPr>
          <w:rFonts w:ascii="Angsana New" w:hAnsi="Angsana New"/>
          <w:b/>
          <w:sz w:val="30"/>
          <w:szCs w:val="30"/>
          <w:cs/>
        </w:rPr>
        <w:t>ทั้งหมด</w:t>
      </w:r>
      <w:r w:rsidR="00D87C74" w:rsidRPr="0063448C">
        <w:rPr>
          <w:rFonts w:ascii="Angsana New" w:hAnsi="Angsana New"/>
          <w:b/>
          <w:sz w:val="30"/>
          <w:szCs w:val="30"/>
        </w:rPr>
        <w:t xml:space="preserve"> </w:t>
      </w:r>
      <w:r w:rsidR="002942BC" w:rsidRPr="0063448C">
        <w:rPr>
          <w:rFonts w:ascii="Angsana New" w:hAnsi="Angsana New"/>
          <w:b/>
          <w:sz w:val="30"/>
          <w:szCs w:val="30"/>
          <w:cs/>
        </w:rPr>
        <w:t>โดยกลุ่มบริษัท</w:t>
      </w:r>
      <w:r w:rsidR="00027E8D">
        <w:rPr>
          <w:rFonts w:ascii="Angsana New" w:hAnsi="Angsana New" w:hint="cs"/>
          <w:b/>
          <w:sz w:val="30"/>
          <w:szCs w:val="30"/>
          <w:cs/>
        </w:rPr>
        <w:t>ได้</w:t>
      </w:r>
      <w:r w:rsidR="002942BC" w:rsidRPr="0063448C">
        <w:rPr>
          <w:rFonts w:ascii="Angsana New" w:hAnsi="Angsana New"/>
          <w:b/>
          <w:sz w:val="30"/>
          <w:szCs w:val="30"/>
          <w:cs/>
        </w:rPr>
        <w:t>แสดง</w:t>
      </w:r>
      <w:r w:rsidR="00027E8D">
        <w:rPr>
          <w:rFonts w:ascii="Angsana New" w:hAnsi="Angsana New" w:hint="cs"/>
          <w:b/>
          <w:sz w:val="30"/>
          <w:szCs w:val="30"/>
          <w:cs/>
        </w:rPr>
        <w:t>ส่วนงานดังกล่าว</w:t>
      </w:r>
      <w:r w:rsidR="002942BC" w:rsidRPr="0063448C">
        <w:rPr>
          <w:rFonts w:ascii="Angsana New" w:hAnsi="Angsana New"/>
          <w:b/>
          <w:sz w:val="30"/>
          <w:szCs w:val="30"/>
          <w:cs/>
        </w:rPr>
        <w:t>เป็นการดำเนินงานที่ยกเลิก</w:t>
      </w:r>
      <w:r w:rsidR="006311F4" w:rsidRPr="0063448C">
        <w:rPr>
          <w:rFonts w:ascii="Angsana New" w:hAnsi="Angsana New"/>
          <w:b/>
          <w:sz w:val="30"/>
          <w:szCs w:val="30"/>
          <w:cs/>
        </w:rPr>
        <w:t xml:space="preserve">ทั้ง </w:t>
      </w:r>
      <w:r w:rsidR="000C653B" w:rsidRPr="000C653B">
        <w:rPr>
          <w:rFonts w:ascii="Angsana New" w:hAnsi="Angsana New"/>
          <w:bCs/>
          <w:sz w:val="30"/>
          <w:szCs w:val="30"/>
        </w:rPr>
        <w:t>2</w:t>
      </w:r>
      <w:r w:rsidR="006311F4" w:rsidRPr="0063448C">
        <w:rPr>
          <w:rFonts w:ascii="Angsana New" w:hAnsi="Angsana New"/>
          <w:b/>
          <w:sz w:val="30"/>
          <w:szCs w:val="30"/>
        </w:rPr>
        <w:t xml:space="preserve"> </w:t>
      </w:r>
      <w:r w:rsidR="006311F4" w:rsidRPr="0063448C">
        <w:rPr>
          <w:rFonts w:ascii="Angsana New" w:hAnsi="Angsana New"/>
          <w:b/>
          <w:sz w:val="30"/>
          <w:szCs w:val="30"/>
          <w:cs/>
        </w:rPr>
        <w:t>ส่วนงาน</w:t>
      </w:r>
      <w:r w:rsidR="002942BC" w:rsidRPr="0063448C">
        <w:rPr>
          <w:rFonts w:ascii="Angsana New" w:hAnsi="Angsana New"/>
          <w:b/>
          <w:sz w:val="30"/>
          <w:szCs w:val="30"/>
          <w:cs/>
        </w:rPr>
        <w:t>แยกต่างหากจากการดำเนินงานต่อเนื่อง</w:t>
      </w:r>
      <w:r w:rsidR="008D2F12">
        <w:rPr>
          <w:rFonts w:ascii="Angsana New" w:hAnsi="Angsana New" w:hint="cs"/>
          <w:b/>
          <w:sz w:val="30"/>
          <w:szCs w:val="30"/>
          <w:cs/>
        </w:rPr>
        <w:t xml:space="preserve"> ทั้งนี้</w:t>
      </w:r>
      <w:r w:rsidR="001F59ED" w:rsidRPr="0063448C">
        <w:rPr>
          <w:rFonts w:ascii="Angsana New" w:hAnsi="Angsana New"/>
          <w:b/>
          <w:sz w:val="30"/>
          <w:szCs w:val="30"/>
          <w:cs/>
        </w:rPr>
        <w:t>งบกำไรขาดทุนเบ็ดเสร็จ</w:t>
      </w:r>
      <w:r w:rsidR="008D2F12">
        <w:rPr>
          <w:rFonts w:ascii="Angsana New" w:hAnsi="Angsana New" w:hint="cs"/>
          <w:b/>
          <w:sz w:val="30"/>
          <w:szCs w:val="30"/>
          <w:cs/>
        </w:rPr>
        <w:t xml:space="preserve">สำหรับปีสิ้นสุดวันที่ </w:t>
      </w:r>
      <w:r w:rsidR="008D2F12" w:rsidRPr="008D2F12">
        <w:rPr>
          <w:rFonts w:ascii="Angsana New" w:hAnsi="Angsana New"/>
          <w:bCs/>
          <w:sz w:val="30"/>
          <w:szCs w:val="30"/>
        </w:rPr>
        <w:t>31</w:t>
      </w:r>
      <w:r w:rsidR="008D2F12">
        <w:rPr>
          <w:rFonts w:ascii="Angsana New" w:hAnsi="Angsana New"/>
          <w:b/>
          <w:sz w:val="30"/>
          <w:szCs w:val="30"/>
        </w:rPr>
        <w:t xml:space="preserve"> </w:t>
      </w:r>
      <w:r w:rsidR="008D2F12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="008D2F12" w:rsidRPr="008D2F12">
        <w:rPr>
          <w:rFonts w:ascii="Angsana New" w:hAnsi="Angsana New"/>
          <w:bCs/>
          <w:sz w:val="30"/>
          <w:szCs w:val="30"/>
        </w:rPr>
        <w:t>2561</w:t>
      </w:r>
      <w:r w:rsidR="008D2F12">
        <w:rPr>
          <w:rFonts w:ascii="Angsana New" w:hAnsi="Angsana New"/>
          <w:bCs/>
          <w:sz w:val="30"/>
          <w:szCs w:val="30"/>
        </w:rPr>
        <w:t xml:space="preserve"> </w:t>
      </w:r>
      <w:r w:rsidR="001F59ED" w:rsidRPr="0063448C">
        <w:rPr>
          <w:rFonts w:ascii="Angsana New" w:hAnsi="Angsana New"/>
          <w:b/>
          <w:sz w:val="30"/>
          <w:szCs w:val="30"/>
          <w:cs/>
        </w:rPr>
        <w:t>ที่แสดงเปรียบเทียบ</w:t>
      </w:r>
      <w:r w:rsidR="00625EA4" w:rsidRPr="0063448C">
        <w:rPr>
          <w:rFonts w:ascii="Angsana New" w:hAnsi="Angsana New"/>
          <w:b/>
          <w:sz w:val="30"/>
          <w:szCs w:val="30"/>
          <w:cs/>
        </w:rPr>
        <w:t xml:space="preserve">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  <w:r w:rsidR="008D2F12">
        <w:rPr>
          <w:rFonts w:ascii="Angsana New" w:hAnsi="Angsana New"/>
          <w:b/>
          <w:sz w:val="30"/>
          <w:szCs w:val="30"/>
        </w:rPr>
        <w:br/>
      </w:r>
      <w:r w:rsidR="008D2F12" w:rsidRPr="008D2F12">
        <w:rPr>
          <w:rFonts w:ascii="Angsana New" w:hAnsi="Angsana New"/>
          <w:bCs/>
          <w:sz w:val="30"/>
          <w:szCs w:val="30"/>
        </w:rPr>
        <w:t>(</w:t>
      </w:r>
      <w:r w:rsidR="008D2F12">
        <w:rPr>
          <w:rFonts w:ascii="Angsana New" w:hAnsi="Angsana New" w:hint="cs"/>
          <w:b/>
          <w:sz w:val="30"/>
          <w:szCs w:val="30"/>
          <w:cs/>
        </w:rPr>
        <w:t xml:space="preserve">ดูหมายเหตุประกอบงบการเงินข้อ </w:t>
      </w:r>
      <w:r w:rsidR="008D2F12" w:rsidRPr="008D2F12">
        <w:rPr>
          <w:rFonts w:ascii="Angsana New" w:hAnsi="Angsana New"/>
          <w:bCs/>
          <w:sz w:val="30"/>
          <w:szCs w:val="30"/>
        </w:rPr>
        <w:t>12)</w:t>
      </w:r>
    </w:p>
    <w:p w14:paraId="46858B12" w14:textId="77777777" w:rsidR="008D2F12" w:rsidRPr="008D2F12" w:rsidRDefault="008D2F12" w:rsidP="00B64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32" w:right="-11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48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216"/>
        <w:gridCol w:w="990"/>
        <w:gridCol w:w="270"/>
        <w:gridCol w:w="1967"/>
        <w:gridCol w:w="266"/>
        <w:gridCol w:w="1777"/>
      </w:tblGrid>
      <w:tr w:rsidR="00C1687F" w:rsidRPr="00AC365B" w14:paraId="7531B3C3" w14:textId="77777777" w:rsidTr="008D2F12">
        <w:trPr>
          <w:trHeight w:val="408"/>
        </w:trPr>
        <w:tc>
          <w:tcPr>
            <w:tcW w:w="4216" w:type="dxa"/>
          </w:tcPr>
          <w:p w14:paraId="02DB54B2" w14:textId="66124434" w:rsidR="00C1687F" w:rsidRPr="00AC365B" w:rsidRDefault="00C1687F" w:rsidP="00A8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CEF28" w14:textId="77777777" w:rsidR="00C1687F" w:rsidRPr="00AC365B" w:rsidRDefault="00C1687F" w:rsidP="0051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7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ED2612" w14:textId="77777777" w:rsidR="00C1687F" w:rsidRPr="00AC365B" w:rsidRDefault="00C1687F" w:rsidP="00A8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10" w:type="dxa"/>
            <w:gridSpan w:val="3"/>
          </w:tcPr>
          <w:p w14:paraId="0ADA5669" w14:textId="2803C25F" w:rsidR="00C1687F" w:rsidRPr="00AC365B" w:rsidRDefault="00C1687F" w:rsidP="00EE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A18" w:rsidRPr="00AC365B" w14:paraId="0BC6F00A" w14:textId="77777777" w:rsidTr="008D2F12">
        <w:trPr>
          <w:trHeight w:val="1001"/>
        </w:trPr>
        <w:tc>
          <w:tcPr>
            <w:tcW w:w="4216" w:type="dxa"/>
          </w:tcPr>
          <w:p w14:paraId="743BAE13" w14:textId="2A949AE2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921267" w14:textId="36B15FF7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70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pacing w:val="-14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center"/>
          </w:tcPr>
          <w:p w14:paraId="1B79D218" w14:textId="77777777" w:rsidR="004E5A18" w:rsidRPr="00AC365B" w:rsidRDefault="004E5A18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3BC84A78" w14:textId="77777777" w:rsidR="008D2F12" w:rsidRDefault="004E5A18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เนชั่น </w:t>
            </w:r>
          </w:p>
          <w:p w14:paraId="6FD20001" w14:textId="5E27E6A6" w:rsidR="004E5A18" w:rsidRPr="00AC365B" w:rsidRDefault="004E5A18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อินเตอร์เนชั่นแนล </w:t>
            </w:r>
          </w:p>
          <w:p w14:paraId="612C1073" w14:textId="1FBCEF28" w:rsidR="004E5A18" w:rsidRPr="00AC365B" w:rsidRDefault="004E5A18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เอ็ดดูเทนเมนท์ จำกัด (มหาชน)</w:t>
            </w:r>
            <w:r w:rsidRPr="00AC365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สำหรับระยะเวลาตั้งแต่วันที่ </w:t>
            </w:r>
            <w:r w:rsidR="000C653B" w:rsidRPr="000C653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  <w:r w:rsidRPr="00AC365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ถึงวันที่ </w:t>
            </w:r>
            <w:r w:rsidR="000C653B" w:rsidRPr="000C653B">
              <w:rPr>
                <w:rFonts w:ascii="Angsana New" w:hAnsi="Angsana New"/>
                <w:spacing w:val="-4"/>
                <w:sz w:val="30"/>
                <w:szCs w:val="30"/>
              </w:rPr>
              <w:t>29</w:t>
            </w:r>
            <w:r w:rsidRPr="00AC365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พฤศจิกายน </w:t>
            </w:r>
            <w:r w:rsidR="000C653B" w:rsidRPr="000C653B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266" w:type="dxa"/>
            <w:vAlign w:val="bottom"/>
          </w:tcPr>
          <w:p w14:paraId="5444DC97" w14:textId="77777777" w:rsidR="004E5A18" w:rsidRPr="00AC365B" w:rsidRDefault="004E5A18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2B7D94EC" w14:textId="13B4497C" w:rsidR="004E5A18" w:rsidRPr="00AC365B" w:rsidRDefault="004E5A18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  <w:cs/>
              </w:rPr>
              <w:t>บริษัท ดับบลิวพีเอส</w:t>
            </w: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(ประเทศไทย) จำกัด</w:t>
            </w:r>
            <w:r w:rsidRPr="00AC365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สำหรับระยะเวลาตั้งแต่วันที่ </w:t>
            </w:r>
            <w:r w:rsidR="000C653B" w:rsidRPr="000C653B">
              <w:rPr>
                <w:rFonts w:ascii="Angsana New" w:hAnsi="Angsana New"/>
                <w:spacing w:val="-10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spacing w:val="-10"/>
                <w:sz w:val="30"/>
                <w:szCs w:val="30"/>
              </w:rPr>
              <w:t>2561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ถึงวันที่ </w:t>
            </w:r>
            <w:r w:rsidR="008D2F12">
              <w:rPr>
                <w:rFonts w:ascii="Angsana New" w:hAnsi="Angsana New"/>
                <w:spacing w:val="-10"/>
                <w:sz w:val="30"/>
                <w:szCs w:val="30"/>
              </w:rPr>
              <w:br/>
            </w:r>
            <w:r w:rsidR="000C653B" w:rsidRPr="000C653B">
              <w:rPr>
                <w:rFonts w:ascii="Angsana New" w:hAnsi="Angsana New"/>
                <w:spacing w:val="-10"/>
                <w:sz w:val="30"/>
                <w:szCs w:val="30"/>
              </w:rPr>
              <w:t>18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spacing w:val="-10"/>
                <w:sz w:val="30"/>
                <w:szCs w:val="30"/>
              </w:rPr>
              <w:t>2561</w:t>
            </w:r>
          </w:p>
        </w:tc>
      </w:tr>
      <w:tr w:rsidR="00C1687F" w:rsidRPr="00AC365B" w14:paraId="58CA4C66" w14:textId="77777777" w:rsidTr="008D2F12">
        <w:trPr>
          <w:trHeight w:val="418"/>
        </w:trPr>
        <w:tc>
          <w:tcPr>
            <w:tcW w:w="4216" w:type="dxa"/>
            <w:vAlign w:val="bottom"/>
          </w:tcPr>
          <w:p w14:paraId="01BF4357" w14:textId="77777777" w:rsidR="00C1687F" w:rsidRPr="00AC365B" w:rsidRDefault="00C1687F" w:rsidP="005601E3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871D73" w14:textId="77777777" w:rsidR="00C1687F" w:rsidRPr="00AC365B" w:rsidRDefault="00C1687F" w:rsidP="0056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39DB3" w14:textId="77777777" w:rsidR="00C1687F" w:rsidRPr="00AC365B" w:rsidRDefault="00C1687F" w:rsidP="0056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0" w:type="dxa"/>
            <w:gridSpan w:val="3"/>
          </w:tcPr>
          <w:p w14:paraId="2E85A9A8" w14:textId="539176F8" w:rsidR="00C1687F" w:rsidRPr="008D2F12" w:rsidRDefault="00C1687F" w:rsidP="005601E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center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lang w:val="en-US" w:bidi="th-TH"/>
              </w:rPr>
            </w:pPr>
            <w:r w:rsidRPr="008D2F12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rtl/>
                <w:cs/>
                <w:lang w:val="en-US"/>
              </w:rPr>
              <w:t>(</w:t>
            </w:r>
            <w:r w:rsidRPr="008D2F12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8D2F12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C1687F" w:rsidRPr="00AC365B" w14:paraId="45108D68" w14:textId="77777777" w:rsidTr="008D2F12">
        <w:trPr>
          <w:trHeight w:val="408"/>
        </w:trPr>
        <w:tc>
          <w:tcPr>
            <w:tcW w:w="4216" w:type="dxa"/>
            <w:vAlign w:val="bottom"/>
          </w:tcPr>
          <w:p w14:paraId="4B8C71D0" w14:textId="77777777" w:rsidR="00C1687F" w:rsidRPr="00AC365B" w:rsidRDefault="00C1687F" w:rsidP="005601E3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5F7274E" w14:textId="77777777" w:rsidR="00C1687F" w:rsidRPr="00AC365B" w:rsidRDefault="00C1687F" w:rsidP="0056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1782E" w14:textId="77777777" w:rsidR="00C1687F" w:rsidRPr="00AC365B" w:rsidRDefault="00C1687F" w:rsidP="0056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7" w:type="dxa"/>
          </w:tcPr>
          <w:p w14:paraId="2FC1343F" w14:textId="77777777" w:rsidR="00C1687F" w:rsidRPr="00AC365B" w:rsidRDefault="00C1687F" w:rsidP="005601E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77CDEA6" w14:textId="77777777" w:rsidR="00C1687F" w:rsidRPr="00AC365B" w:rsidRDefault="00C1687F" w:rsidP="005601E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291C7DBD" w14:textId="76FE5E84" w:rsidR="00C1687F" w:rsidRPr="00AC365B" w:rsidRDefault="00C1687F" w:rsidP="005601E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1687F" w:rsidRPr="00AC365B" w14:paraId="2618671A" w14:textId="77777777" w:rsidTr="008D2F12">
        <w:trPr>
          <w:trHeight w:val="418"/>
        </w:trPr>
        <w:tc>
          <w:tcPr>
            <w:tcW w:w="4216" w:type="dxa"/>
            <w:vAlign w:val="bottom"/>
          </w:tcPr>
          <w:p w14:paraId="270DAF24" w14:textId="77777777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304C22E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C22B0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2A965DD2" w14:textId="7255F524" w:rsidR="00C1687F" w:rsidRPr="00AC365B" w:rsidRDefault="000C653B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  <w:r w:rsidR="00C1687F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66" w:type="dxa"/>
          </w:tcPr>
          <w:p w14:paraId="4FA772EA" w14:textId="77777777" w:rsidR="00C1687F" w:rsidRPr="00AC365B" w:rsidRDefault="00C1687F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22AB70F0" w14:textId="7D8399D1" w:rsidR="00C1687F" w:rsidRPr="00AC365B" w:rsidRDefault="000C653B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="00C1687F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407</w:t>
            </w:r>
          </w:p>
        </w:tc>
      </w:tr>
      <w:tr w:rsidR="00C1687F" w:rsidRPr="00AC365B" w14:paraId="275D7E59" w14:textId="77777777" w:rsidTr="008D2F12">
        <w:trPr>
          <w:trHeight w:val="408"/>
        </w:trPr>
        <w:tc>
          <w:tcPr>
            <w:tcW w:w="4216" w:type="dxa"/>
            <w:vAlign w:val="bottom"/>
          </w:tcPr>
          <w:p w14:paraId="113827F7" w14:textId="77777777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261E834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81EEF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60273FAA" w14:textId="3D8EEE1B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178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275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4E16AFF9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0FA77C70" w14:textId="332DFDCD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201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309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1687F" w:rsidRPr="0063448C" w14:paraId="579BD1EC" w14:textId="77777777" w:rsidTr="008D2F12">
        <w:trPr>
          <w:trHeight w:val="408"/>
        </w:trPr>
        <w:tc>
          <w:tcPr>
            <w:tcW w:w="4216" w:type="dxa"/>
            <w:vAlign w:val="bottom"/>
          </w:tcPr>
          <w:p w14:paraId="48C4F5DF" w14:textId="77777777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719482C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99F25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vAlign w:val="bottom"/>
          </w:tcPr>
          <w:p w14:paraId="23D784AF" w14:textId="577A9DDD" w:rsidR="00C1687F" w:rsidRPr="0063448C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</w:t>
            </w: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077</w:t>
            </w: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0D876A2F" w14:textId="77777777" w:rsidR="00C1687F" w:rsidRPr="0063448C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3CCB201D" w14:textId="264FD3F6" w:rsidR="00C1687F" w:rsidRPr="0063448C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164</w:t>
            </w: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902</w:t>
            </w: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C1687F" w:rsidRPr="0063448C" w14:paraId="6D4601BD" w14:textId="77777777" w:rsidTr="008D2F12">
        <w:trPr>
          <w:trHeight w:val="408"/>
        </w:trPr>
        <w:tc>
          <w:tcPr>
            <w:tcW w:w="4216" w:type="dxa"/>
            <w:vAlign w:val="bottom"/>
          </w:tcPr>
          <w:p w14:paraId="0FD13F53" w14:textId="2EB47251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63448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3448C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63448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9771EE7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6A672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7F5E5B1C" w14:textId="7DBD2136" w:rsidR="00C1687F" w:rsidRPr="00AC365B" w:rsidRDefault="00C1687F" w:rsidP="0063448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454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0D587B6F" w14:textId="77777777" w:rsidR="00C1687F" w:rsidRPr="00AC365B" w:rsidRDefault="00C1687F" w:rsidP="0063448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3E5C12B2" w14:textId="794FA334" w:rsidR="00C1687F" w:rsidRPr="00AC365B" w:rsidRDefault="000C653B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186</w:t>
            </w:r>
          </w:p>
        </w:tc>
      </w:tr>
      <w:tr w:rsidR="00C1687F" w:rsidRPr="0063448C" w14:paraId="5E9D880B" w14:textId="77777777" w:rsidTr="008D2F12">
        <w:trPr>
          <w:trHeight w:val="399"/>
        </w:trPr>
        <w:tc>
          <w:tcPr>
            <w:tcW w:w="4216" w:type="dxa"/>
            <w:vAlign w:val="bottom"/>
          </w:tcPr>
          <w:p w14:paraId="31BDB003" w14:textId="67A99AD8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990" w:type="dxa"/>
          </w:tcPr>
          <w:p w14:paraId="551642C6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0CC11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484F4" w14:textId="6DD25B41" w:rsidR="00C1687F" w:rsidRPr="0063448C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</w:t>
            </w: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531</w:t>
            </w: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622BF8F8" w14:textId="77777777" w:rsidR="00C1687F" w:rsidRPr="0063448C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6DC8" w14:textId="3CF7C247" w:rsidR="00C1687F" w:rsidRPr="0063448C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164</w:t>
            </w: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716</w:t>
            </w: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C1687F" w:rsidRPr="00AC365B" w14:paraId="71054D45" w14:textId="77777777" w:rsidTr="008D2F12">
        <w:trPr>
          <w:trHeight w:val="408"/>
        </w:trPr>
        <w:tc>
          <w:tcPr>
            <w:tcW w:w="4216" w:type="dxa"/>
          </w:tcPr>
          <w:p w14:paraId="078CEBF6" w14:textId="27C473D8" w:rsidR="00C1687F" w:rsidRPr="00AC365B" w:rsidRDefault="00C1687F" w:rsidP="00C1687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990" w:type="dxa"/>
          </w:tcPr>
          <w:p w14:paraId="4444FF0E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833CAC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tcBorders>
              <w:top w:val="double" w:sz="4" w:space="0" w:color="auto"/>
            </w:tcBorders>
            <w:vAlign w:val="bottom"/>
          </w:tcPr>
          <w:p w14:paraId="5620A03C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F6503B6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vAlign w:val="bottom"/>
          </w:tcPr>
          <w:p w14:paraId="25F988E4" w14:textId="4BFB3675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687F" w:rsidRPr="00AC365B" w14:paraId="182259B3" w14:textId="77777777" w:rsidTr="008D2F12">
        <w:trPr>
          <w:trHeight w:val="399"/>
        </w:trPr>
        <w:tc>
          <w:tcPr>
            <w:tcW w:w="4216" w:type="dxa"/>
          </w:tcPr>
          <w:p w14:paraId="39C389EC" w14:textId="326F41FE" w:rsidR="00C1687F" w:rsidRPr="00AC365B" w:rsidRDefault="00C1687F" w:rsidP="00C1687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990" w:type="dxa"/>
          </w:tcPr>
          <w:p w14:paraId="1D8EED24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952DD1" w14:textId="665AFFB0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49736F14" w14:textId="4C2C9B29" w:rsidR="00C1687F" w:rsidRPr="00AC365B" w:rsidRDefault="00C1687F" w:rsidP="0063448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259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496B671F" w14:textId="77777777" w:rsidR="00C1687F" w:rsidRPr="00AC365B" w:rsidRDefault="00C1687F" w:rsidP="0063448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090B78B4" w14:textId="25FE4E0C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139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184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1687F" w:rsidRPr="00AC365B" w14:paraId="1378FF3E" w14:textId="77777777" w:rsidTr="008D2F12">
        <w:trPr>
          <w:trHeight w:val="389"/>
        </w:trPr>
        <w:tc>
          <w:tcPr>
            <w:tcW w:w="4216" w:type="dxa"/>
          </w:tcPr>
          <w:p w14:paraId="4CF86FB5" w14:textId="7C17ED5D" w:rsidR="00C1687F" w:rsidRPr="00AC365B" w:rsidRDefault="00C1687F" w:rsidP="00C1687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990" w:type="dxa"/>
          </w:tcPr>
          <w:p w14:paraId="71E25090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0AD47F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02191CE7" w14:textId="737ED0C4" w:rsidR="00C1687F" w:rsidRPr="00AC365B" w:rsidRDefault="00C1687F" w:rsidP="0063448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4794409" w14:textId="77777777" w:rsidR="00C1687F" w:rsidRPr="00AC365B" w:rsidRDefault="00C1687F" w:rsidP="0063448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4B86F530" w14:textId="396565FB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532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1687F" w:rsidRPr="00AC365B" w14:paraId="38227F29" w14:textId="77777777" w:rsidTr="008D2F12">
        <w:trPr>
          <w:trHeight w:val="408"/>
        </w:trPr>
        <w:tc>
          <w:tcPr>
            <w:tcW w:w="4216" w:type="dxa"/>
          </w:tcPr>
          <w:p w14:paraId="142C7784" w14:textId="45D3412C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990" w:type="dxa"/>
          </w:tcPr>
          <w:p w14:paraId="08F1CF29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9E8826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54CD1" w14:textId="3E5A60F6" w:rsidR="00C1687F" w:rsidRPr="0063448C" w:rsidRDefault="00C1687F" w:rsidP="0063448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</w:t>
            </w: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531</w:t>
            </w:r>
            <w:r w:rsidRPr="006344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23F62F29" w14:textId="77777777" w:rsidR="00C1687F" w:rsidRPr="0063448C" w:rsidRDefault="00C1687F" w:rsidP="0063448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500F5" w14:textId="41E758AA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164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716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C1687F" w:rsidRPr="00AC365B" w14:paraId="60BA919E" w14:textId="77777777" w:rsidTr="008D2F12">
        <w:trPr>
          <w:trHeight w:val="44"/>
        </w:trPr>
        <w:tc>
          <w:tcPr>
            <w:tcW w:w="4216" w:type="dxa"/>
          </w:tcPr>
          <w:p w14:paraId="649FB46E" w14:textId="77777777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</w:tcPr>
          <w:p w14:paraId="5DD9CA6F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D7C9574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1967" w:type="dxa"/>
            <w:tcBorders>
              <w:top w:val="double" w:sz="4" w:space="0" w:color="auto"/>
            </w:tcBorders>
            <w:vAlign w:val="bottom"/>
          </w:tcPr>
          <w:p w14:paraId="224E28D3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266" w:type="dxa"/>
          </w:tcPr>
          <w:p w14:paraId="4EDB60D3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vAlign w:val="bottom"/>
          </w:tcPr>
          <w:p w14:paraId="05F69B90" w14:textId="367C0512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0"/>
                <w:szCs w:val="10"/>
              </w:rPr>
            </w:pPr>
          </w:p>
        </w:tc>
      </w:tr>
      <w:tr w:rsidR="00C1687F" w:rsidRPr="00AC365B" w14:paraId="618D4648" w14:textId="77777777" w:rsidTr="008D2F12">
        <w:trPr>
          <w:trHeight w:val="418"/>
        </w:trPr>
        <w:tc>
          <w:tcPr>
            <w:tcW w:w="4216" w:type="dxa"/>
            <w:vAlign w:val="bottom"/>
          </w:tcPr>
          <w:p w14:paraId="70713DFA" w14:textId="3CF59552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ขาดทุนต่อหุ้น 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AC365B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3638905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1DD78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0E6FD9C9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5078202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5AEA1750" w14:textId="511E5DF6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687F" w:rsidRPr="00AC365B" w14:paraId="2019092F" w14:textId="77777777" w:rsidTr="008D2F12">
        <w:trPr>
          <w:trHeight w:val="399"/>
        </w:trPr>
        <w:tc>
          <w:tcPr>
            <w:tcW w:w="4216" w:type="dxa"/>
            <w:vAlign w:val="bottom"/>
          </w:tcPr>
          <w:p w14:paraId="03CE196B" w14:textId="37B2E6A7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990" w:type="dxa"/>
          </w:tcPr>
          <w:p w14:paraId="14B1C882" w14:textId="47724A49" w:rsidR="00C1687F" w:rsidRPr="00AC365B" w:rsidRDefault="008D2F12" w:rsidP="00F0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5C61E269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double" w:sz="4" w:space="0" w:color="auto"/>
            </w:tcBorders>
            <w:vAlign w:val="bottom"/>
          </w:tcPr>
          <w:p w14:paraId="26535421" w14:textId="7C5AF69F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02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698444DC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77" w:type="dxa"/>
            <w:tcBorders>
              <w:bottom w:val="double" w:sz="4" w:space="0" w:color="auto"/>
            </w:tcBorders>
            <w:vAlign w:val="bottom"/>
          </w:tcPr>
          <w:p w14:paraId="3237C1F8" w14:textId="725BCCCC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71EE9C7" w14:textId="77777777" w:rsidR="008D2F12" w:rsidRDefault="008D2F12">
      <w:r>
        <w:br w:type="page"/>
      </w:r>
    </w:p>
    <w:tbl>
      <w:tblPr>
        <w:tblW w:w="948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216"/>
        <w:gridCol w:w="990"/>
        <w:gridCol w:w="270"/>
        <w:gridCol w:w="1967"/>
        <w:gridCol w:w="266"/>
        <w:gridCol w:w="1777"/>
      </w:tblGrid>
      <w:tr w:rsidR="008D2F12" w:rsidRPr="00AC365B" w14:paraId="10A4115B" w14:textId="77777777" w:rsidTr="008D2F12">
        <w:trPr>
          <w:trHeight w:val="399"/>
        </w:trPr>
        <w:tc>
          <w:tcPr>
            <w:tcW w:w="4216" w:type="dxa"/>
          </w:tcPr>
          <w:p w14:paraId="4FFBAF5D" w14:textId="2FA7E592" w:rsidR="008D2F12" w:rsidRPr="00AC365B" w:rsidRDefault="008D2F12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836DDD" w14:textId="77777777" w:rsidR="008D2F12" w:rsidRPr="00AC365B" w:rsidRDefault="008D2F12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A5A0E" w14:textId="77777777" w:rsidR="008D2F12" w:rsidRPr="00AC365B" w:rsidRDefault="008D2F1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10" w:type="dxa"/>
            <w:gridSpan w:val="3"/>
            <w:vAlign w:val="bottom"/>
          </w:tcPr>
          <w:p w14:paraId="5358CC57" w14:textId="1BE4178D" w:rsidR="008D2F12" w:rsidRPr="00AC365B" w:rsidRDefault="008D2F12" w:rsidP="008D2F1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2F12" w:rsidRPr="00AC365B" w14:paraId="5A76AF67" w14:textId="77777777" w:rsidTr="008D2F12">
        <w:trPr>
          <w:trHeight w:val="399"/>
        </w:trPr>
        <w:tc>
          <w:tcPr>
            <w:tcW w:w="4216" w:type="dxa"/>
          </w:tcPr>
          <w:p w14:paraId="013A8B2E" w14:textId="77777777" w:rsidR="008D2F12" w:rsidRPr="00AC365B" w:rsidRDefault="008D2F12" w:rsidP="008D2F12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FA2340" w14:textId="77777777" w:rsidR="008D2F12" w:rsidRPr="00AC365B" w:rsidRDefault="008D2F12" w:rsidP="008D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7294A" w14:textId="77777777" w:rsidR="008D2F12" w:rsidRPr="00AC365B" w:rsidRDefault="008D2F12" w:rsidP="008D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528A3DFF" w14:textId="24E4A167" w:rsidR="008D2F12" w:rsidRDefault="008D2F12" w:rsidP="008D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เนชั่น</w:t>
            </w:r>
          </w:p>
          <w:p w14:paraId="1C794D8F" w14:textId="7210A80F" w:rsidR="008D2F12" w:rsidRPr="00AC365B" w:rsidRDefault="008D2F12" w:rsidP="008D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อินเตอร์เนชั่นแนล</w:t>
            </w:r>
          </w:p>
          <w:p w14:paraId="3967D56C" w14:textId="74A12C54" w:rsidR="008D2F12" w:rsidRPr="00AC365B" w:rsidRDefault="008D2F12" w:rsidP="008D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เอ็ดดูเทนเมนท์ จำกัด (มหาชน)</w:t>
            </w:r>
            <w:r w:rsidRPr="00AC365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8D2F1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สำหรับระยะเวลาตั้งแต่วันที่ </w:t>
            </w:r>
            <w:r w:rsidRPr="008D2F12">
              <w:rPr>
                <w:rFonts w:ascii="Angsana New" w:hAnsi="Angsana New"/>
                <w:spacing w:val="-6"/>
                <w:sz w:val="30"/>
                <w:szCs w:val="30"/>
              </w:rPr>
              <w:t xml:space="preserve">1 </w:t>
            </w:r>
            <w:r w:rsidRPr="008D2F1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มกราคม </w:t>
            </w:r>
            <w:r w:rsidRPr="008D2F12">
              <w:rPr>
                <w:rFonts w:ascii="Angsana New" w:hAnsi="Angsana New"/>
                <w:spacing w:val="-6"/>
                <w:sz w:val="30"/>
                <w:szCs w:val="30"/>
              </w:rPr>
              <w:t xml:space="preserve">2561 </w:t>
            </w:r>
            <w:r w:rsidRPr="008D2F1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ถึงวันที่ </w:t>
            </w:r>
            <w:r w:rsidRPr="008D2F12">
              <w:rPr>
                <w:rFonts w:ascii="Angsana New" w:hAnsi="Angsana New"/>
                <w:spacing w:val="-6"/>
                <w:sz w:val="30"/>
                <w:szCs w:val="30"/>
              </w:rPr>
              <w:t xml:space="preserve">29 </w:t>
            </w:r>
            <w:r w:rsidRPr="008D2F1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พฤศจิกายน </w:t>
            </w:r>
            <w:r w:rsidRPr="008D2F12">
              <w:rPr>
                <w:rFonts w:ascii="Angsana New" w:hAnsi="Angsana New"/>
                <w:spacing w:val="-6"/>
                <w:sz w:val="30"/>
                <w:szCs w:val="30"/>
              </w:rPr>
              <w:t>2561</w:t>
            </w:r>
          </w:p>
        </w:tc>
        <w:tc>
          <w:tcPr>
            <w:tcW w:w="266" w:type="dxa"/>
            <w:vAlign w:val="bottom"/>
          </w:tcPr>
          <w:p w14:paraId="5F736C65" w14:textId="77777777" w:rsidR="008D2F12" w:rsidRPr="00AC365B" w:rsidRDefault="008D2F12" w:rsidP="008D2F1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77" w:type="dxa"/>
            <w:vAlign w:val="bottom"/>
          </w:tcPr>
          <w:p w14:paraId="6A124890" w14:textId="662E9A5C" w:rsidR="008D2F12" w:rsidRPr="00AC365B" w:rsidRDefault="008D2F12" w:rsidP="008D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  <w:cs/>
              </w:rPr>
              <w:t>บริษัท ดับบลิวพีเอส (ประเทศไทย) จำกัด</w:t>
            </w: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</w:rPr>
              <w:t xml:space="preserve"> </w:t>
            </w: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  <w:cs/>
              </w:rPr>
              <w:t xml:space="preserve">สำหรับระยะเวลาตั้งแต่วันที่ </w:t>
            </w:r>
            <w:r w:rsidRPr="008D2F12">
              <w:rPr>
                <w:rFonts w:ascii="Angsana New" w:hAnsi="Angsana New"/>
                <w:bCs/>
                <w:spacing w:val="-10"/>
                <w:sz w:val="30"/>
                <w:szCs w:val="30"/>
              </w:rPr>
              <w:t>1</w:t>
            </w: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</w:rPr>
              <w:t xml:space="preserve"> </w:t>
            </w: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  <w:cs/>
              </w:rPr>
              <w:t xml:space="preserve">มกราคม </w:t>
            </w:r>
            <w:r w:rsidRPr="008D2F12">
              <w:rPr>
                <w:rFonts w:ascii="Angsana New" w:hAnsi="Angsana New"/>
                <w:bCs/>
                <w:spacing w:val="-10"/>
                <w:sz w:val="30"/>
                <w:szCs w:val="30"/>
              </w:rPr>
              <w:t>2561</w:t>
            </w: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</w:rPr>
              <w:t xml:space="preserve"> </w:t>
            </w: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  <w:cs/>
              </w:rPr>
              <w:t xml:space="preserve">ถึงวันที่ </w:t>
            </w: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</w:rPr>
              <w:br/>
            </w:r>
            <w:r w:rsidRPr="008D2F12">
              <w:rPr>
                <w:rFonts w:ascii="Angsana New" w:hAnsi="Angsana New"/>
                <w:bCs/>
                <w:spacing w:val="-10"/>
                <w:sz w:val="30"/>
                <w:szCs w:val="30"/>
              </w:rPr>
              <w:t>18</w:t>
            </w: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</w:rPr>
              <w:t xml:space="preserve"> </w:t>
            </w:r>
            <w:r w:rsidRPr="008D2F12">
              <w:rPr>
                <w:rFonts w:ascii="Angsana New" w:hAnsi="Angsana New"/>
                <w:b/>
                <w:spacing w:val="-10"/>
                <w:sz w:val="30"/>
                <w:szCs w:val="30"/>
                <w:cs/>
              </w:rPr>
              <w:t xml:space="preserve">ธันวาคม </w:t>
            </w:r>
            <w:r w:rsidRPr="008D2F12">
              <w:rPr>
                <w:rFonts w:ascii="Angsana New" w:hAnsi="Angsana New"/>
                <w:bCs/>
                <w:spacing w:val="-10"/>
                <w:sz w:val="30"/>
                <w:szCs w:val="30"/>
              </w:rPr>
              <w:t>2561</w:t>
            </w:r>
          </w:p>
        </w:tc>
      </w:tr>
      <w:tr w:rsidR="008D2F12" w:rsidRPr="00AC365B" w14:paraId="00260AA4" w14:textId="77777777" w:rsidTr="00D37864">
        <w:trPr>
          <w:trHeight w:val="399"/>
        </w:trPr>
        <w:tc>
          <w:tcPr>
            <w:tcW w:w="4216" w:type="dxa"/>
          </w:tcPr>
          <w:p w14:paraId="1633DC43" w14:textId="77777777" w:rsidR="008D2F12" w:rsidRPr="00AC365B" w:rsidRDefault="008D2F12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95A1A6" w14:textId="77777777" w:rsidR="008D2F12" w:rsidRPr="00AC365B" w:rsidRDefault="008D2F12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736B2" w14:textId="77777777" w:rsidR="008D2F12" w:rsidRPr="00AC365B" w:rsidRDefault="008D2F12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10" w:type="dxa"/>
            <w:gridSpan w:val="3"/>
            <w:vAlign w:val="bottom"/>
          </w:tcPr>
          <w:p w14:paraId="77FB562E" w14:textId="2222E495" w:rsidR="008D2F12" w:rsidRPr="00AC365B" w:rsidRDefault="008D2F12" w:rsidP="008D2F1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2F12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rtl/>
                <w:cs/>
                <w:lang w:val="en-US"/>
              </w:rPr>
              <w:t>(</w:t>
            </w:r>
            <w:r w:rsidRPr="008D2F12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8D2F12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C1687F" w:rsidRPr="00AC365B" w14:paraId="5BF6DED3" w14:textId="77777777" w:rsidTr="008D2F12">
        <w:trPr>
          <w:trHeight w:val="399"/>
        </w:trPr>
        <w:tc>
          <w:tcPr>
            <w:tcW w:w="4216" w:type="dxa"/>
          </w:tcPr>
          <w:p w14:paraId="53B7E5DB" w14:textId="0292CD4A" w:rsidR="00C1687F" w:rsidRPr="00AC365B" w:rsidRDefault="00C1687F" w:rsidP="00CC4AD4">
            <w:pPr>
              <w:tabs>
                <w:tab w:val="center" w:pos="4536"/>
                <w:tab w:val="right" w:pos="9072"/>
              </w:tabs>
              <w:ind w:left="152" w:hanging="192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CC4A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  <w:r w:rsidRPr="00AC365B">
              <w:rPr>
                <w:rFonts w:ascii="Angsana New" w:hAnsi="Angsana New"/>
                <w:b/>
                <w:bCs/>
                <w:spacing w:val="-12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0F9D282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97CD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4CF850B6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3334A121" w14:textId="77777777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77" w:type="dxa"/>
            <w:vAlign w:val="bottom"/>
          </w:tcPr>
          <w:p w14:paraId="73854D64" w14:textId="3A10D7D4" w:rsidR="00C1687F" w:rsidRPr="00AC365B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53C07" w:rsidRPr="0032611A" w14:paraId="1BE58B4F" w14:textId="77777777" w:rsidTr="005E689C">
        <w:trPr>
          <w:trHeight w:val="399"/>
        </w:trPr>
        <w:tc>
          <w:tcPr>
            <w:tcW w:w="5206" w:type="dxa"/>
            <w:gridSpan w:val="2"/>
            <w:vAlign w:val="bottom"/>
          </w:tcPr>
          <w:p w14:paraId="75C42BC7" w14:textId="602C1EFE" w:rsidR="00D53C07" w:rsidRPr="00AC365B" w:rsidRDefault="00D53C07" w:rsidP="00D5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เงินสดสุทธิได้มาจาก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ใช้ไปใน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270" w:type="dxa"/>
          </w:tcPr>
          <w:p w14:paraId="01D06F8D" w14:textId="77777777" w:rsidR="00D53C07" w:rsidRPr="00AC365B" w:rsidRDefault="00D53C07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61A481CF" w14:textId="4CA8D7AD" w:rsidR="00D53C07" w:rsidRPr="00AC365B" w:rsidRDefault="00D53C07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862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4211A8E8" w14:textId="77777777" w:rsidR="00D53C07" w:rsidRPr="00AC365B" w:rsidRDefault="00D53C07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34542A3F" w14:textId="79A70498" w:rsidR="00D53C07" w:rsidRPr="0032611A" w:rsidRDefault="00D53C07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958</w:t>
            </w:r>
          </w:p>
        </w:tc>
      </w:tr>
      <w:tr w:rsidR="00C1687F" w:rsidRPr="0032611A" w14:paraId="2EFB99A3" w14:textId="77777777" w:rsidTr="008D2F12">
        <w:trPr>
          <w:trHeight w:val="399"/>
        </w:trPr>
        <w:tc>
          <w:tcPr>
            <w:tcW w:w="4216" w:type="dxa"/>
            <w:vAlign w:val="bottom"/>
          </w:tcPr>
          <w:p w14:paraId="37EF2456" w14:textId="25F7AFC2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="0063448C">
              <w:rPr>
                <w:rFonts w:ascii="Angsana New" w:hAnsi="Angsana New"/>
                <w:sz w:val="30"/>
                <w:szCs w:val="30"/>
                <w:cs/>
              </w:rPr>
              <w:t xml:space="preserve">ได้มาจาก </w:t>
            </w:r>
            <w:r w:rsidR="0063448C">
              <w:rPr>
                <w:rFonts w:ascii="Angsana New" w:hAnsi="Angsana New"/>
                <w:sz w:val="30"/>
                <w:szCs w:val="30"/>
              </w:rPr>
              <w:t>(</w:t>
            </w:r>
            <w:r w:rsidRPr="0063448C">
              <w:rPr>
                <w:rFonts w:ascii="Angsana New" w:hAnsi="Angsana New"/>
                <w:b/>
                <w:sz w:val="30"/>
                <w:szCs w:val="30"/>
                <w:cs/>
              </w:rPr>
              <w:t>ใ</w:t>
            </w: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>ช้ไปใน</w:t>
            </w:r>
            <w:r w:rsidR="0063448C">
              <w:rPr>
                <w:rFonts w:ascii="Angsana New" w:hAnsi="Angsana New"/>
                <w:b/>
                <w:sz w:val="30"/>
                <w:szCs w:val="30"/>
              </w:rPr>
              <w:t xml:space="preserve">)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990" w:type="dxa"/>
          </w:tcPr>
          <w:p w14:paraId="6C51BF9F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12270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5C69FBAE" w14:textId="122A2DAD" w:rsidR="00C1687F" w:rsidRPr="0032611A" w:rsidRDefault="000C653B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C1687F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266" w:type="dxa"/>
          </w:tcPr>
          <w:p w14:paraId="4AB187B9" w14:textId="77777777" w:rsidR="00C1687F" w:rsidRPr="0032611A" w:rsidRDefault="00C1687F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5302D6E9" w14:textId="54B57EF1" w:rsidR="00C1687F" w:rsidRPr="0032611A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611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501</w:t>
            </w:r>
            <w:r w:rsidRPr="0032611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1687F" w:rsidRPr="0032611A" w14:paraId="16B3F343" w14:textId="77777777" w:rsidTr="008D2F12">
        <w:trPr>
          <w:trHeight w:val="399"/>
        </w:trPr>
        <w:tc>
          <w:tcPr>
            <w:tcW w:w="4216" w:type="dxa"/>
            <w:vAlign w:val="bottom"/>
          </w:tcPr>
          <w:p w14:paraId="28CF3B44" w14:textId="1448B011" w:rsidR="00C1687F" w:rsidRPr="00AC365B" w:rsidRDefault="00C1687F" w:rsidP="00C168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32611A">
              <w:rPr>
                <w:rFonts w:ascii="Angsana New" w:hAnsi="Angsana New"/>
                <w:b/>
                <w:sz w:val="30"/>
                <w:szCs w:val="30"/>
                <w:cs/>
              </w:rPr>
              <w:t>ใ</w:t>
            </w: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>ช้ไปใน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990" w:type="dxa"/>
          </w:tcPr>
          <w:p w14:paraId="312167C9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759D1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5241EC41" w14:textId="2F0B6683" w:rsidR="00C1687F" w:rsidRPr="0032611A" w:rsidRDefault="00C1687F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487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6D026BA9" w14:textId="77777777" w:rsidR="00C1687F" w:rsidRPr="0032611A" w:rsidRDefault="00C1687F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6E5D91EC" w14:textId="72FAC12E" w:rsidR="00C1687F" w:rsidRPr="0032611A" w:rsidRDefault="00C1687F" w:rsidP="00C168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611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713</w:t>
            </w:r>
            <w:r w:rsidRPr="0032611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1687F" w:rsidRPr="0032611A" w14:paraId="74A75D6C" w14:textId="77777777" w:rsidTr="008D2F12">
        <w:trPr>
          <w:trHeight w:val="399"/>
        </w:trPr>
        <w:tc>
          <w:tcPr>
            <w:tcW w:w="4216" w:type="dxa"/>
            <w:vAlign w:val="bottom"/>
          </w:tcPr>
          <w:p w14:paraId="1E1CC31D" w14:textId="0862FD4E" w:rsidR="00C1687F" w:rsidRPr="00AC365B" w:rsidRDefault="00C1687F" w:rsidP="00256D0C">
            <w:pPr>
              <w:tabs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990" w:type="dxa"/>
          </w:tcPr>
          <w:p w14:paraId="5075ECE7" w14:textId="77777777" w:rsidR="00C1687F" w:rsidRPr="00AC365B" w:rsidRDefault="00C1687F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E2AB1" w14:textId="77777777" w:rsidR="00C1687F" w:rsidRPr="00AC365B" w:rsidRDefault="00C1687F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5F658" w14:textId="4C04DB4D" w:rsidR="00C1687F" w:rsidRPr="0032611A" w:rsidRDefault="00C1687F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61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3261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120</w:t>
            </w:r>
            <w:r w:rsidRPr="003261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9673605" w14:textId="77777777" w:rsidR="00C1687F" w:rsidRPr="0032611A" w:rsidRDefault="00C1687F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89ACC" w14:textId="3F9FE00D" w:rsidR="00C1687F" w:rsidRPr="0032611A" w:rsidRDefault="000C653B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1687F" w:rsidRPr="003261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744</w:t>
            </w:r>
          </w:p>
        </w:tc>
      </w:tr>
    </w:tbl>
    <w:p w14:paraId="090B8FCB" w14:textId="1B981645" w:rsidR="00217848" w:rsidRPr="00D53C07" w:rsidRDefault="00217848" w:rsidP="002178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499" w:type="dxa"/>
        <w:tblInd w:w="270" w:type="dxa"/>
        <w:tblLook w:val="01E0" w:firstRow="1" w:lastRow="1" w:firstColumn="1" w:lastColumn="1" w:noHBand="0" w:noVBand="0"/>
      </w:tblPr>
      <w:tblGrid>
        <w:gridCol w:w="4544"/>
        <w:gridCol w:w="959"/>
        <w:gridCol w:w="1967"/>
        <w:gridCol w:w="270"/>
        <w:gridCol w:w="1759"/>
      </w:tblGrid>
      <w:tr w:rsidR="00217848" w:rsidRPr="00AC365B" w14:paraId="481647E1" w14:textId="77777777" w:rsidTr="00B668DC">
        <w:trPr>
          <w:trHeight w:val="166"/>
          <w:tblHeader/>
        </w:trPr>
        <w:tc>
          <w:tcPr>
            <w:tcW w:w="4544" w:type="dxa"/>
          </w:tcPr>
          <w:p w14:paraId="6A3C01D1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9" w:type="dxa"/>
          </w:tcPr>
          <w:p w14:paraId="1B1EAE62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996" w:type="dxa"/>
            <w:gridSpan w:val="3"/>
            <w:vAlign w:val="bottom"/>
          </w:tcPr>
          <w:p w14:paraId="031497F5" w14:textId="77777777" w:rsidR="00217848" w:rsidRPr="00AC365B" w:rsidRDefault="00217848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 w:hanging="7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848" w:rsidRPr="00AC365B" w14:paraId="40D50C8F" w14:textId="77777777" w:rsidTr="00914FC8">
        <w:trPr>
          <w:trHeight w:val="819"/>
          <w:tblHeader/>
        </w:trPr>
        <w:tc>
          <w:tcPr>
            <w:tcW w:w="4544" w:type="dxa"/>
          </w:tcPr>
          <w:p w14:paraId="3B3A3D4F" w14:textId="77777777" w:rsidR="007A34E4" w:rsidRPr="00AC365B" w:rsidRDefault="007A34E4" w:rsidP="007A34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B72C67" w14:textId="77777777" w:rsidR="007A34E4" w:rsidRPr="00AC365B" w:rsidRDefault="007A34E4" w:rsidP="007A34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C9A879" w14:textId="77777777" w:rsidR="007A34E4" w:rsidRPr="00AC365B" w:rsidRDefault="007A34E4" w:rsidP="007A34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3C3522E" w14:textId="77777777" w:rsidR="00B668DC" w:rsidRDefault="007A34E4" w:rsidP="00B668D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ผลกระทบจาก</w:t>
            </w:r>
            <w:r w:rsidR="00B668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การสูญเสียอำนาจการควบคุมและ</w:t>
            </w:r>
          </w:p>
          <w:p w14:paraId="19D04D39" w14:textId="4B5DD360" w:rsidR="00217848" w:rsidRPr="00AC365B" w:rsidRDefault="00B668DC" w:rsidP="00B668D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7A34E4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การจำหน่ายต่อฐานะการเงินรวมของกลุ่มบริษัท</w:t>
            </w:r>
          </w:p>
        </w:tc>
        <w:tc>
          <w:tcPr>
            <w:tcW w:w="959" w:type="dxa"/>
            <w:vAlign w:val="bottom"/>
          </w:tcPr>
          <w:p w14:paraId="672F3CF3" w14:textId="77777777" w:rsidR="00217848" w:rsidRPr="00B668DC" w:rsidRDefault="00217848" w:rsidP="00442116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  <w:r w:rsidRPr="00B668DC"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67" w:type="dxa"/>
            <w:vAlign w:val="bottom"/>
          </w:tcPr>
          <w:p w14:paraId="2AD120C5" w14:textId="77777777" w:rsidR="00B668DC" w:rsidRDefault="00217848" w:rsidP="00442116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บริษัท เนชั่น </w:t>
            </w:r>
          </w:p>
          <w:p w14:paraId="59717A4C" w14:textId="14D42D0E" w:rsidR="00B668DC" w:rsidRDefault="00217848" w:rsidP="00442116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อินเตอร์เนชั่นแนล </w:t>
            </w:r>
          </w:p>
          <w:p w14:paraId="1A422DCA" w14:textId="69B99E93" w:rsidR="00217848" w:rsidRPr="00AC365B" w:rsidRDefault="00217848" w:rsidP="00442116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>เอ็ดดูเ</w:t>
            </w:r>
            <w:r w:rsidRPr="00B668DC">
              <w:rPr>
                <w:rFonts w:ascii="Angsana New" w:hAnsi="Angsana New"/>
                <w:spacing w:val="-10"/>
                <w:sz w:val="30"/>
                <w:szCs w:val="30"/>
                <w:cs/>
              </w:rPr>
              <w:t>ท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>นเมนท์ จำกัด (มหาชน)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ณ วันที่ </w:t>
            </w:r>
            <w:r w:rsidR="005A4FF3">
              <w:rPr>
                <w:rFonts w:ascii="Angsana New" w:hAnsi="Angsana New"/>
                <w:spacing w:val="-10"/>
                <w:sz w:val="30"/>
                <w:szCs w:val="30"/>
              </w:rPr>
              <w:br/>
            </w:r>
            <w:r w:rsidR="000C653B" w:rsidRPr="000C653B">
              <w:rPr>
                <w:rFonts w:ascii="Angsana New" w:hAnsi="Angsana New"/>
                <w:spacing w:val="-10"/>
                <w:sz w:val="30"/>
                <w:szCs w:val="30"/>
              </w:rPr>
              <w:t>29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พฤศจิกายน </w:t>
            </w:r>
            <w:r w:rsidR="000C653B" w:rsidRPr="000C653B">
              <w:rPr>
                <w:rFonts w:ascii="Angsana New" w:hAnsi="Angsana New"/>
                <w:spacing w:val="-10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77E36D5B" w14:textId="77777777" w:rsidR="00217848" w:rsidRPr="00AC365B" w:rsidRDefault="00217848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9" w:type="dxa"/>
            <w:vAlign w:val="bottom"/>
          </w:tcPr>
          <w:p w14:paraId="6AE72721" w14:textId="37EC667E" w:rsidR="00217848" w:rsidRPr="00AC365B" w:rsidRDefault="00217848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 w:hanging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>บริษัท ดับบลิวพีเอส (ประเทศไทย) จำกัด</w:t>
            </w:r>
            <w:r w:rsidRPr="00AC365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B668DC">
              <w:rPr>
                <w:rFonts w:ascii="Angsana New" w:hAnsi="Angsana New"/>
                <w:b/>
                <w:spacing w:val="-16"/>
                <w:sz w:val="30"/>
                <w:szCs w:val="30"/>
                <w:cs/>
              </w:rPr>
              <w:t>ณ</w:t>
            </w:r>
            <w:r w:rsidRPr="00B668DC">
              <w:rPr>
                <w:rFonts w:ascii="Angsana New" w:hAnsi="Angsana New"/>
                <w:spacing w:val="-16"/>
                <w:sz w:val="30"/>
                <w:szCs w:val="30"/>
                <w:cs/>
              </w:rPr>
              <w:t xml:space="preserve"> วันที่</w:t>
            </w:r>
            <w:r w:rsidRPr="00B668DC">
              <w:rPr>
                <w:rFonts w:ascii="Angsana New" w:hAnsi="Angsana New"/>
                <w:spacing w:val="-16"/>
                <w:sz w:val="30"/>
                <w:szCs w:val="30"/>
              </w:rPr>
              <w:t xml:space="preserve"> </w:t>
            </w:r>
            <w:r w:rsidR="000C653B" w:rsidRPr="00B668DC">
              <w:rPr>
                <w:rFonts w:ascii="Angsana New" w:hAnsi="Angsana New"/>
                <w:spacing w:val="-16"/>
                <w:sz w:val="30"/>
                <w:szCs w:val="30"/>
              </w:rPr>
              <w:t>18</w:t>
            </w:r>
            <w:r w:rsidRPr="00B668DC">
              <w:rPr>
                <w:rFonts w:ascii="Angsana New" w:hAnsi="Angsana New"/>
                <w:spacing w:val="-16"/>
                <w:sz w:val="30"/>
                <w:szCs w:val="30"/>
              </w:rPr>
              <w:t xml:space="preserve"> </w:t>
            </w:r>
            <w:r w:rsidRPr="00B668DC">
              <w:rPr>
                <w:rFonts w:ascii="Angsana New" w:hAnsi="Angsana New"/>
                <w:spacing w:val="-16"/>
                <w:sz w:val="30"/>
                <w:szCs w:val="30"/>
                <w:cs/>
              </w:rPr>
              <w:t xml:space="preserve">ธันวาคม </w:t>
            </w:r>
            <w:r w:rsidR="000C653B" w:rsidRPr="00B668DC">
              <w:rPr>
                <w:rFonts w:ascii="Angsana New" w:hAnsi="Angsana New"/>
                <w:spacing w:val="-16"/>
                <w:sz w:val="30"/>
                <w:szCs w:val="30"/>
              </w:rPr>
              <w:t>2561</w:t>
            </w:r>
          </w:p>
        </w:tc>
      </w:tr>
      <w:tr w:rsidR="00217848" w:rsidRPr="00AC365B" w14:paraId="678166FC" w14:textId="77777777" w:rsidTr="00B668DC">
        <w:trPr>
          <w:trHeight w:val="172"/>
          <w:tblHeader/>
        </w:trPr>
        <w:tc>
          <w:tcPr>
            <w:tcW w:w="4544" w:type="dxa"/>
          </w:tcPr>
          <w:p w14:paraId="484F8F42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9" w:type="dxa"/>
          </w:tcPr>
          <w:p w14:paraId="2F37B17E" w14:textId="77777777" w:rsidR="00217848" w:rsidRPr="00AC365B" w:rsidRDefault="00217848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 w:hanging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96" w:type="dxa"/>
            <w:gridSpan w:val="3"/>
            <w:vAlign w:val="bottom"/>
          </w:tcPr>
          <w:p w14:paraId="06A0F270" w14:textId="77777777" w:rsidR="00217848" w:rsidRPr="00AC365B" w:rsidRDefault="00217848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 w:hanging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848" w:rsidRPr="00AC365B" w14:paraId="3F9C7088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61DB0BDA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59" w:type="dxa"/>
          </w:tcPr>
          <w:p w14:paraId="2B629D36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0135F37E" w14:textId="2DB0FD06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 w:rsidR="00217848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</w:p>
        </w:tc>
        <w:tc>
          <w:tcPr>
            <w:tcW w:w="270" w:type="dxa"/>
          </w:tcPr>
          <w:p w14:paraId="0DCAD835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39D51BE8" w14:textId="46438263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17848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069</w:t>
            </w:r>
          </w:p>
        </w:tc>
      </w:tr>
      <w:tr w:rsidR="00217848" w:rsidRPr="0032611A" w14:paraId="678D78F4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6F95DA16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59" w:type="dxa"/>
          </w:tcPr>
          <w:p w14:paraId="62DC5F2C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3B3C0B74" w14:textId="0F775DCA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217848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270" w:type="dxa"/>
          </w:tcPr>
          <w:p w14:paraId="09902D45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7B257885" w14:textId="0131AFA7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217848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397</w:t>
            </w:r>
          </w:p>
        </w:tc>
      </w:tr>
      <w:tr w:rsidR="00217848" w:rsidRPr="0032611A" w14:paraId="302AE52B" w14:textId="77777777" w:rsidTr="00914FC8">
        <w:trPr>
          <w:trHeight w:val="434"/>
        </w:trPr>
        <w:tc>
          <w:tcPr>
            <w:tcW w:w="4544" w:type="dxa"/>
            <w:vAlign w:val="bottom"/>
          </w:tcPr>
          <w:p w14:paraId="3966258C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59" w:type="dxa"/>
          </w:tcPr>
          <w:p w14:paraId="1EBB3DD5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103FE348" w14:textId="3DC3F6B4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17848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7DFEFEE5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3A858ACE" w14:textId="19677E71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796</w:t>
            </w:r>
          </w:p>
        </w:tc>
      </w:tr>
      <w:tr w:rsidR="00217848" w:rsidRPr="0032611A" w14:paraId="7C3558F7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78A65E69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59" w:type="dxa"/>
          </w:tcPr>
          <w:p w14:paraId="2180E067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682D8570" w14:textId="2A0AAAF3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17848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270" w:type="dxa"/>
          </w:tcPr>
          <w:p w14:paraId="35651878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026873F6" w14:textId="391E9EDC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17848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393</w:t>
            </w:r>
          </w:p>
        </w:tc>
      </w:tr>
      <w:tr w:rsidR="00217848" w:rsidRPr="0032611A" w14:paraId="6D4678B7" w14:textId="77777777" w:rsidTr="00914FC8">
        <w:trPr>
          <w:trHeight w:val="434"/>
        </w:trPr>
        <w:tc>
          <w:tcPr>
            <w:tcW w:w="4544" w:type="dxa"/>
            <w:vAlign w:val="bottom"/>
          </w:tcPr>
          <w:p w14:paraId="25A2E934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59" w:type="dxa"/>
          </w:tcPr>
          <w:p w14:paraId="75D948D4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2BCBDE29" w14:textId="0993BB08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217848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270" w:type="dxa"/>
          </w:tcPr>
          <w:p w14:paraId="47168929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4698C190" w14:textId="1C90B082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217848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931</w:t>
            </w:r>
          </w:p>
        </w:tc>
      </w:tr>
      <w:tr w:rsidR="00217848" w:rsidRPr="0032611A" w14:paraId="421B8901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439208A7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59" w:type="dxa"/>
          </w:tcPr>
          <w:p w14:paraId="5462D864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6F14597B" w14:textId="2CE890EA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217848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527</w:t>
            </w:r>
          </w:p>
        </w:tc>
        <w:tc>
          <w:tcPr>
            <w:tcW w:w="270" w:type="dxa"/>
          </w:tcPr>
          <w:p w14:paraId="7AB9A5C3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3F192133" w14:textId="4CE6092C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17848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915</w:t>
            </w:r>
          </w:p>
        </w:tc>
      </w:tr>
      <w:tr w:rsidR="00217848" w:rsidRPr="0032611A" w14:paraId="75551089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3563BF49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59" w:type="dxa"/>
          </w:tcPr>
          <w:p w14:paraId="4EAE17C7" w14:textId="219BE1F0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B668D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67" w:type="dxa"/>
            <w:vAlign w:val="bottom"/>
          </w:tcPr>
          <w:p w14:paraId="07D31958" w14:textId="798E72CA" w:rsidR="00217848" w:rsidRPr="00AC365B" w:rsidRDefault="000C653B" w:rsidP="009D2D5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32611A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270" w:type="dxa"/>
          </w:tcPr>
          <w:p w14:paraId="487FF599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6FFDC3FF" w14:textId="0FC7577C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463</w:t>
            </w:r>
            <w:r w:rsidR="00217848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471</w:t>
            </w:r>
          </w:p>
        </w:tc>
      </w:tr>
      <w:tr w:rsidR="00217848" w:rsidRPr="00AC365B" w14:paraId="5F0811F2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5B683E32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59" w:type="dxa"/>
          </w:tcPr>
          <w:p w14:paraId="4926E9B1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74E009DB" w14:textId="42C8715B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  <w:r w:rsidR="00217848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462</w:t>
            </w:r>
          </w:p>
        </w:tc>
        <w:tc>
          <w:tcPr>
            <w:tcW w:w="270" w:type="dxa"/>
          </w:tcPr>
          <w:p w14:paraId="51E71F9A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2AB43954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7848" w:rsidRPr="00AC365B" w14:paraId="78413620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53A5673A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959" w:type="dxa"/>
          </w:tcPr>
          <w:p w14:paraId="0B75EEA5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4650E9DC" w14:textId="1C80C972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217848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270" w:type="dxa"/>
          </w:tcPr>
          <w:p w14:paraId="2928866C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12B9AD7C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7848" w:rsidRPr="00AC365B" w14:paraId="37882A45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78C65FC9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59" w:type="dxa"/>
          </w:tcPr>
          <w:p w14:paraId="6D558D17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06129AED" w14:textId="0215A6C6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17848" w:rsidRPr="003261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12CE3B69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0CC9DF4C" w14:textId="7129127A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217848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062</w:t>
            </w:r>
          </w:p>
        </w:tc>
      </w:tr>
      <w:tr w:rsidR="00217848" w:rsidRPr="00AC365B" w14:paraId="6D0B6842" w14:textId="77777777" w:rsidTr="00914FC8">
        <w:trPr>
          <w:trHeight w:val="211"/>
        </w:trPr>
        <w:tc>
          <w:tcPr>
            <w:tcW w:w="4544" w:type="dxa"/>
            <w:vAlign w:val="bottom"/>
          </w:tcPr>
          <w:p w14:paraId="5AC69E87" w14:textId="0BA9F0A1" w:rsidR="00217848" w:rsidRPr="00AC365B" w:rsidRDefault="00217848" w:rsidP="00B668D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เงินเบิกเกินบัญชีและเงินกู้ระยะสั้นจากสถาบันการเงิน</w:t>
            </w:r>
          </w:p>
        </w:tc>
        <w:tc>
          <w:tcPr>
            <w:tcW w:w="959" w:type="dxa"/>
          </w:tcPr>
          <w:p w14:paraId="2E690C3C" w14:textId="68FDBAA8" w:rsidR="00217848" w:rsidRPr="00AC365B" w:rsidRDefault="00141551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967" w:type="dxa"/>
          </w:tcPr>
          <w:p w14:paraId="1F8BE5F6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1D9F8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4313E37F" w14:textId="399E9DAF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061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17848" w:rsidRPr="00AC365B" w14:paraId="7A737AAF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69ABA61C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59" w:type="dxa"/>
          </w:tcPr>
          <w:p w14:paraId="79105D01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03CCF198" w14:textId="169EB564" w:rsidR="00217848" w:rsidRPr="00AC365B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5CFC01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523C9D83" w14:textId="0A23987E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059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17848" w:rsidRPr="00AC365B" w14:paraId="7150C2E8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3B369272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59" w:type="dxa"/>
          </w:tcPr>
          <w:p w14:paraId="379CF775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1BCE0764" w14:textId="3ECC891B" w:rsidR="00217848" w:rsidRPr="0032611A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FE5088" w14:textId="77777777" w:rsidR="00217848" w:rsidRPr="0032611A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3C645D01" w14:textId="1AC97675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17848" w:rsidRPr="00AC365B" w14:paraId="02A79017" w14:textId="77777777" w:rsidTr="00914FC8">
        <w:trPr>
          <w:trHeight w:val="434"/>
        </w:trPr>
        <w:tc>
          <w:tcPr>
            <w:tcW w:w="4544" w:type="dxa"/>
            <w:vAlign w:val="bottom"/>
          </w:tcPr>
          <w:p w14:paraId="42522C6D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9" w:type="dxa"/>
          </w:tcPr>
          <w:p w14:paraId="657F2C09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5AC93853" w14:textId="4325724C" w:rsidR="00217848" w:rsidRPr="0032611A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82A6EF" w14:textId="77777777" w:rsidR="00217848" w:rsidRPr="0032611A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534B1669" w14:textId="5170DFEA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199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17848" w:rsidRPr="00AC365B" w14:paraId="3CAC21E4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714F82F1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59" w:type="dxa"/>
          </w:tcPr>
          <w:p w14:paraId="125F476D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6C43CBFB" w14:textId="698F00A5" w:rsidR="00217848" w:rsidRPr="0032611A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F53C8A" w14:textId="77777777" w:rsidR="00217848" w:rsidRPr="0032611A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7E206ABF" w14:textId="7590FBAD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044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17848" w:rsidRPr="00AC365B" w14:paraId="70194383" w14:textId="77777777" w:rsidTr="00914FC8">
        <w:trPr>
          <w:trHeight w:val="434"/>
        </w:trPr>
        <w:tc>
          <w:tcPr>
            <w:tcW w:w="4544" w:type="dxa"/>
          </w:tcPr>
          <w:p w14:paraId="329CEF16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59" w:type="dxa"/>
          </w:tcPr>
          <w:p w14:paraId="498CEEDE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</w:tcPr>
          <w:p w14:paraId="3EB48640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F29A8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453DD4CB" w14:textId="3587FE7B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17848" w:rsidRPr="00AC365B" w14:paraId="216F76E3" w14:textId="77777777" w:rsidTr="00914FC8">
        <w:trPr>
          <w:trHeight w:val="402"/>
        </w:trPr>
        <w:tc>
          <w:tcPr>
            <w:tcW w:w="4544" w:type="dxa"/>
          </w:tcPr>
          <w:p w14:paraId="143FFBA4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75A59093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59" w:type="dxa"/>
          </w:tcPr>
          <w:p w14:paraId="52D7F343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6BA85AF9" w14:textId="4767894B" w:rsidR="00217848" w:rsidRPr="00AC365B" w:rsidRDefault="00B668DC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18</w:t>
            </w:r>
          </w:p>
        </w:tc>
        <w:tc>
          <w:tcPr>
            <w:tcW w:w="1967" w:type="dxa"/>
            <w:vAlign w:val="bottom"/>
          </w:tcPr>
          <w:p w14:paraId="34B70129" w14:textId="5C5412BE" w:rsidR="00217848" w:rsidRPr="0032611A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11A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32611A" w:rsidRPr="0032611A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  <w:r w:rsidRPr="003261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B461BA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021602A0" w14:textId="19AE7031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033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17848" w:rsidRPr="00AC365B" w14:paraId="064EAC28" w14:textId="77777777" w:rsidTr="00914FC8">
        <w:trPr>
          <w:trHeight w:val="434"/>
        </w:trPr>
        <w:tc>
          <w:tcPr>
            <w:tcW w:w="4544" w:type="dxa"/>
            <w:vAlign w:val="bottom"/>
          </w:tcPr>
          <w:p w14:paraId="4C30B63D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59" w:type="dxa"/>
          </w:tcPr>
          <w:p w14:paraId="03CC0F7D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467AF345" w14:textId="426520B7" w:rsidR="00217848" w:rsidRPr="0032611A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D37521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4C4175BD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7848" w:rsidRPr="00AC365B" w14:paraId="328476F7" w14:textId="77777777" w:rsidTr="00914FC8">
        <w:trPr>
          <w:trHeight w:val="434"/>
        </w:trPr>
        <w:tc>
          <w:tcPr>
            <w:tcW w:w="4544" w:type="dxa"/>
            <w:vAlign w:val="bottom"/>
          </w:tcPr>
          <w:p w14:paraId="132F1B81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มูลค่าตามบัญชีสินทรัพย์และหนี้สินสุทธิ</w:t>
            </w:r>
          </w:p>
        </w:tc>
        <w:tc>
          <w:tcPr>
            <w:tcW w:w="959" w:type="dxa"/>
          </w:tcPr>
          <w:p w14:paraId="113ED458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vAlign w:val="bottom"/>
          </w:tcPr>
          <w:p w14:paraId="3264FB74" w14:textId="1DBDFE89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</w:t>
            </w:r>
            <w:r w:rsidR="00217848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443</w:t>
            </w:r>
          </w:p>
        </w:tc>
        <w:tc>
          <w:tcPr>
            <w:tcW w:w="270" w:type="dxa"/>
          </w:tcPr>
          <w:p w14:paraId="670F4F8E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14:paraId="516BE030" w14:textId="1CD9ECD3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363</w:t>
            </w:r>
            <w:r w:rsidR="00217848"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695</w:t>
            </w:r>
          </w:p>
        </w:tc>
      </w:tr>
      <w:tr w:rsidR="00217848" w:rsidRPr="00AC365B" w14:paraId="02734A47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1ED4C04B" w14:textId="77777777" w:rsidR="00217848" w:rsidRPr="00AC365B" w:rsidRDefault="00217848" w:rsidP="0032611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หัก ส่วนได้เสียที่ไม่มีอำนาจควบคุม</w:t>
            </w:r>
          </w:p>
        </w:tc>
        <w:tc>
          <w:tcPr>
            <w:tcW w:w="959" w:type="dxa"/>
          </w:tcPr>
          <w:p w14:paraId="62E1B990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0898AB9F" w14:textId="0812A33D" w:rsidR="00217848" w:rsidRPr="00AC365B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FCB239" w14:textId="77777777" w:rsidR="00217848" w:rsidRPr="00AC365B" w:rsidRDefault="0021784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  <w:vAlign w:val="bottom"/>
          </w:tcPr>
          <w:p w14:paraId="704E2F23" w14:textId="5B32A9E1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17848" w:rsidRPr="00AC365B" w14:paraId="2161D999" w14:textId="77777777" w:rsidTr="00914FC8">
        <w:trPr>
          <w:trHeight w:val="445"/>
        </w:trPr>
        <w:tc>
          <w:tcPr>
            <w:tcW w:w="4544" w:type="dxa"/>
            <w:vAlign w:val="bottom"/>
          </w:tcPr>
          <w:p w14:paraId="1BF54350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959" w:type="dxa"/>
          </w:tcPr>
          <w:p w14:paraId="2B240C6A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CF967" w14:textId="6EE0B65E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  <w:r w:rsidR="00217848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</w:tcPr>
          <w:p w14:paraId="23F8B56B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48AE9" w14:textId="003E797D" w:rsidR="00217848" w:rsidRPr="00AC365B" w:rsidRDefault="000C653B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307</w:t>
            </w:r>
            <w:r w:rsidR="00217848"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</w:t>
            </w:r>
          </w:p>
        </w:tc>
      </w:tr>
      <w:tr w:rsidR="00217848" w:rsidRPr="00AC365B" w14:paraId="56222FF0" w14:textId="77777777" w:rsidTr="00914FC8">
        <w:trPr>
          <w:trHeight w:val="343"/>
        </w:trPr>
        <w:tc>
          <w:tcPr>
            <w:tcW w:w="4544" w:type="dxa"/>
            <w:vAlign w:val="bottom"/>
          </w:tcPr>
          <w:p w14:paraId="41E58AF7" w14:textId="77777777" w:rsidR="00217848" w:rsidRPr="00AC365B" w:rsidRDefault="00217848" w:rsidP="0044211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1E10EB0B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tcBorders>
              <w:top w:val="double" w:sz="4" w:space="0" w:color="auto"/>
            </w:tcBorders>
          </w:tcPr>
          <w:p w14:paraId="0A15B926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CAA76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9" w:type="dxa"/>
            <w:tcBorders>
              <w:top w:val="double" w:sz="4" w:space="0" w:color="auto"/>
            </w:tcBorders>
            <w:vAlign w:val="bottom"/>
          </w:tcPr>
          <w:p w14:paraId="29D471E5" w14:textId="77777777" w:rsidR="00217848" w:rsidRPr="00AC365B" w:rsidRDefault="00217848" w:rsidP="0044211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4FC8" w:rsidRPr="00AC365B" w14:paraId="2EED09A1" w14:textId="77777777" w:rsidTr="00D37864">
        <w:trPr>
          <w:trHeight w:val="423"/>
        </w:trPr>
        <w:tc>
          <w:tcPr>
            <w:tcW w:w="4544" w:type="dxa"/>
            <w:vAlign w:val="bottom"/>
          </w:tcPr>
          <w:p w14:paraId="0D63C33B" w14:textId="77777777" w:rsidR="00914FC8" w:rsidRPr="00AC365B" w:rsidRDefault="00914FC8" w:rsidP="002178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9" w:type="dxa"/>
          </w:tcPr>
          <w:p w14:paraId="47456BCD" w14:textId="77777777" w:rsidR="00914FC8" w:rsidRPr="00AC365B" w:rsidRDefault="00914FC8" w:rsidP="002178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254C4C73" w14:textId="64B58E15" w:rsidR="00914FC8" w:rsidRPr="00AC365B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  <w:gridSpan w:val="2"/>
            <w:vAlign w:val="bottom"/>
          </w:tcPr>
          <w:p w14:paraId="416A87EB" w14:textId="2418959F" w:rsidR="00914FC8" w:rsidRPr="00AC365B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14FC8" w:rsidRPr="00AC365B" w14:paraId="5F4CFB82" w14:textId="77777777" w:rsidTr="00D37864">
        <w:trPr>
          <w:trHeight w:val="423"/>
        </w:trPr>
        <w:tc>
          <w:tcPr>
            <w:tcW w:w="4544" w:type="dxa"/>
            <w:vAlign w:val="bottom"/>
          </w:tcPr>
          <w:p w14:paraId="02B884D5" w14:textId="77777777" w:rsidR="00914FC8" w:rsidRPr="00AC365B" w:rsidRDefault="00914FC8" w:rsidP="00737FDD">
            <w:pPr>
              <w:tabs>
                <w:tab w:val="center" w:pos="4536"/>
                <w:tab w:val="right" w:pos="9072"/>
              </w:tabs>
              <w:ind w:hanging="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ผลกระทบจากการจำหน่ายต่อฐานะการเงินรวม</w:t>
            </w:r>
          </w:p>
          <w:p w14:paraId="5697355C" w14:textId="7BCC97A6" w:rsidR="00914FC8" w:rsidRPr="00AC365B" w:rsidRDefault="00914FC8" w:rsidP="0032611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959" w:type="dxa"/>
          </w:tcPr>
          <w:p w14:paraId="01E6FC64" w14:textId="77777777" w:rsidR="00914FC8" w:rsidRPr="00AC365B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156D465F" w14:textId="72E095A6" w:rsidR="00914FC8" w:rsidRPr="00AC365B" w:rsidRDefault="00914FC8" w:rsidP="003261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9" w:type="dxa"/>
            <w:gridSpan w:val="2"/>
            <w:vAlign w:val="bottom"/>
          </w:tcPr>
          <w:p w14:paraId="2F3A0134" w14:textId="33DD823D" w:rsidR="00914FC8" w:rsidRPr="00AC365B" w:rsidRDefault="00914FC8" w:rsidP="0032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 w:hanging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>บริษัท ดับบลิวพีเอส (ประเทศไทย) จำกัด</w:t>
            </w:r>
            <w:r w:rsidRPr="00AC365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sz w:val="30"/>
                <w:szCs w:val="30"/>
                <w:cs/>
              </w:rPr>
              <w:t>ณ</w:t>
            </w:r>
            <w:r w:rsidRPr="0032611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วันที่</w:t>
            </w:r>
            <w:r w:rsidRPr="0032611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32611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2611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ธันวาคม </w:t>
            </w:r>
            <w:r w:rsidRPr="000C653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14FC8" w:rsidRPr="00AC365B" w14:paraId="0E2CD6B1" w14:textId="77777777" w:rsidTr="00D37864">
        <w:trPr>
          <w:trHeight w:val="423"/>
        </w:trPr>
        <w:tc>
          <w:tcPr>
            <w:tcW w:w="4544" w:type="dxa"/>
            <w:vAlign w:val="bottom"/>
          </w:tcPr>
          <w:p w14:paraId="27599F57" w14:textId="77777777" w:rsidR="00914FC8" w:rsidRPr="00AC365B" w:rsidRDefault="00914FC8" w:rsidP="002178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9" w:type="dxa"/>
          </w:tcPr>
          <w:p w14:paraId="3442A2C6" w14:textId="77777777" w:rsidR="00914FC8" w:rsidRPr="00AC365B" w:rsidRDefault="00914FC8" w:rsidP="002178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  <w:vAlign w:val="bottom"/>
          </w:tcPr>
          <w:p w14:paraId="512C333E" w14:textId="1DA8C4DF" w:rsidR="00914FC8" w:rsidRPr="0032611A" w:rsidRDefault="00914FC8" w:rsidP="0032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 w:hanging="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9" w:type="dxa"/>
            <w:gridSpan w:val="2"/>
            <w:vAlign w:val="bottom"/>
          </w:tcPr>
          <w:p w14:paraId="53DE31E4" w14:textId="6E957028" w:rsidR="00914FC8" w:rsidRPr="0032611A" w:rsidRDefault="00914FC8" w:rsidP="0032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 w:hanging="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4FC8" w:rsidRPr="00AC365B" w14:paraId="7564408C" w14:textId="77777777" w:rsidTr="00914FC8">
        <w:trPr>
          <w:trHeight w:val="423"/>
        </w:trPr>
        <w:tc>
          <w:tcPr>
            <w:tcW w:w="4544" w:type="dxa"/>
            <w:vAlign w:val="bottom"/>
          </w:tcPr>
          <w:p w14:paraId="7895EA8B" w14:textId="77777777" w:rsidR="00914FC8" w:rsidRPr="00AC365B" w:rsidRDefault="00914FC8" w:rsidP="0032611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959" w:type="dxa"/>
          </w:tcPr>
          <w:p w14:paraId="2A53C6F7" w14:textId="77777777" w:rsidR="00914FC8" w:rsidRPr="00AC365B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</w:tcPr>
          <w:p w14:paraId="6B04BDEE" w14:textId="2CD9F8BE" w:rsidR="00914FC8" w:rsidRPr="00AC365B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  <w:gridSpan w:val="2"/>
          </w:tcPr>
          <w:p w14:paraId="3CC1E468" w14:textId="3807C4DD" w:rsidR="00914FC8" w:rsidRPr="00AC365B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407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914FC8" w:rsidRPr="00AC365B" w14:paraId="3F77E3CF" w14:textId="77777777" w:rsidTr="00914FC8">
        <w:trPr>
          <w:trHeight w:val="412"/>
        </w:trPr>
        <w:tc>
          <w:tcPr>
            <w:tcW w:w="4544" w:type="dxa"/>
            <w:vAlign w:val="bottom"/>
          </w:tcPr>
          <w:p w14:paraId="220D21BD" w14:textId="77777777" w:rsidR="00914FC8" w:rsidRPr="00AC365B" w:rsidRDefault="00914FC8" w:rsidP="0032611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เงินสดหรือรายการเทียบเท่าเงินสดที่จ่ายไป</w:t>
            </w:r>
          </w:p>
        </w:tc>
        <w:tc>
          <w:tcPr>
            <w:tcW w:w="959" w:type="dxa"/>
          </w:tcPr>
          <w:p w14:paraId="6CD41245" w14:textId="77777777" w:rsidR="00914FC8" w:rsidRPr="00AC365B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</w:tcPr>
          <w:p w14:paraId="1ECDCD44" w14:textId="4128592E" w:rsidR="00914FC8" w:rsidRPr="0032611A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  <w:gridSpan w:val="2"/>
            <w:tcBorders>
              <w:bottom w:val="single" w:sz="4" w:space="0" w:color="auto"/>
            </w:tcBorders>
          </w:tcPr>
          <w:p w14:paraId="6CD4EC3D" w14:textId="1E885B18" w:rsidR="00914FC8" w:rsidRPr="00AC365B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069</w:t>
            </w: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14FC8" w:rsidRPr="00AC365B" w14:paraId="57454B57" w14:textId="77777777" w:rsidTr="00914FC8">
        <w:trPr>
          <w:trHeight w:val="447"/>
        </w:trPr>
        <w:tc>
          <w:tcPr>
            <w:tcW w:w="4544" w:type="dxa"/>
            <w:vAlign w:val="bottom"/>
          </w:tcPr>
          <w:p w14:paraId="756B5B94" w14:textId="77777777" w:rsidR="00914FC8" w:rsidRPr="00AC365B" w:rsidRDefault="00914FC8" w:rsidP="0032611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959" w:type="dxa"/>
          </w:tcPr>
          <w:p w14:paraId="32A545BC" w14:textId="77777777" w:rsidR="00914FC8" w:rsidRPr="00AC365B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7" w:type="dxa"/>
          </w:tcPr>
          <w:p w14:paraId="097118A3" w14:textId="43F2107A" w:rsidR="00914FC8" w:rsidRPr="0032611A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51D42B" w14:textId="7D75754E" w:rsidR="00914FC8" w:rsidRPr="00AC365B" w:rsidRDefault="00914FC8" w:rsidP="0032611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406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431</w:t>
            </w:r>
          </w:p>
        </w:tc>
      </w:tr>
    </w:tbl>
    <w:p w14:paraId="33C76B3B" w14:textId="77777777" w:rsidR="00914FC8" w:rsidRDefault="0091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C60CF4E" w14:textId="4BCA87C5" w:rsidR="00E66B73" w:rsidRPr="00AC365B" w:rsidRDefault="00904B54" w:rsidP="004C1DC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</w:t>
      </w:r>
      <w:r w:rsidR="0037155F" w:rsidRPr="00AC365B">
        <w:rPr>
          <w:rFonts w:ascii="Angsana New" w:hAnsi="Angsana New"/>
          <w:b/>
          <w:bCs/>
          <w:sz w:val="30"/>
          <w:szCs w:val="30"/>
          <w:cs/>
        </w:rPr>
        <w:t>วม</w:t>
      </w:r>
    </w:p>
    <w:p w14:paraId="48FD9A8F" w14:textId="77777777" w:rsidR="00E15BF0" w:rsidRPr="00ED2D7B" w:rsidRDefault="00E15BF0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3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3"/>
        <w:gridCol w:w="911"/>
        <w:gridCol w:w="1171"/>
        <w:gridCol w:w="270"/>
        <w:gridCol w:w="1180"/>
        <w:gridCol w:w="268"/>
        <w:gridCol w:w="1109"/>
        <w:gridCol w:w="270"/>
        <w:gridCol w:w="1147"/>
      </w:tblGrid>
      <w:tr w:rsidR="009964D7" w:rsidRPr="00AC365B" w14:paraId="204024A2" w14:textId="77777777" w:rsidTr="004C1DC0">
        <w:tc>
          <w:tcPr>
            <w:tcW w:w="2110" w:type="pct"/>
            <w:gridSpan w:val="2"/>
          </w:tcPr>
          <w:p w14:paraId="441F34C5" w14:textId="77777777" w:rsidR="009964D7" w:rsidRPr="00AC365B" w:rsidRDefault="009964D7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9" w:type="pct"/>
            <w:gridSpan w:val="3"/>
          </w:tcPr>
          <w:p w14:paraId="7C3834B7" w14:textId="77777777" w:rsidR="009964D7" w:rsidRPr="00AC365B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34B57CE" w14:textId="77777777" w:rsidR="009964D7" w:rsidRPr="00AC365B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4C742F1C" w14:textId="77777777" w:rsidR="009964D7" w:rsidRPr="00AC365B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904" w:rsidRPr="00AC365B" w14:paraId="0C036BB5" w14:textId="77777777" w:rsidTr="004C1DC0">
        <w:tc>
          <w:tcPr>
            <w:tcW w:w="1624" w:type="pct"/>
          </w:tcPr>
          <w:p w14:paraId="69667032" w14:textId="77777777" w:rsidR="00D830AB" w:rsidRPr="00AC365B" w:rsidRDefault="00D830A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7CA1E10" w14:textId="23012C6C" w:rsidR="00D830AB" w:rsidRPr="00AC365B" w:rsidRDefault="00D830A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</w:tcPr>
          <w:p w14:paraId="7FF02307" w14:textId="1DBCD05F" w:rsidR="00D830AB" w:rsidRPr="00AC365B" w:rsidRDefault="000C653B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3A7CADDE" w14:textId="77777777" w:rsidR="00D830AB" w:rsidRPr="00AC365B" w:rsidRDefault="00D830AB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C26EDE5" w14:textId="654FDB88" w:rsidR="00D830AB" w:rsidRPr="00AC365B" w:rsidRDefault="000C653B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5C8158A2" w14:textId="77777777" w:rsidR="00D830AB" w:rsidRPr="00AC365B" w:rsidRDefault="00D830AB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323503" w14:textId="4F5A2A5C" w:rsidR="00D830AB" w:rsidRPr="00AC365B" w:rsidRDefault="000C653B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46289F16" w14:textId="77777777" w:rsidR="00D830AB" w:rsidRPr="00AC365B" w:rsidRDefault="00D830AB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F6BF785" w14:textId="207D6214" w:rsidR="00D830AB" w:rsidRPr="00AC365B" w:rsidRDefault="000C653B" w:rsidP="0010429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964D7" w:rsidRPr="00AC365B" w14:paraId="425FFBEA" w14:textId="77777777" w:rsidTr="004C1DC0">
        <w:tc>
          <w:tcPr>
            <w:tcW w:w="2110" w:type="pct"/>
            <w:gridSpan w:val="2"/>
          </w:tcPr>
          <w:p w14:paraId="7A47AFAE" w14:textId="77777777" w:rsidR="009964D7" w:rsidRPr="00AC365B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0" w:type="pct"/>
            <w:gridSpan w:val="7"/>
          </w:tcPr>
          <w:p w14:paraId="2B2B9781" w14:textId="77777777" w:rsidR="009964D7" w:rsidRPr="00AC365B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295" w:rsidRPr="00AC365B" w14:paraId="179BBA40" w14:textId="77777777" w:rsidTr="004C1DC0">
        <w:tc>
          <w:tcPr>
            <w:tcW w:w="2110" w:type="pct"/>
            <w:gridSpan w:val="2"/>
          </w:tcPr>
          <w:p w14:paraId="775027DB" w14:textId="5CE48085" w:rsidR="00104295" w:rsidRPr="00AC365B" w:rsidRDefault="0010429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5" w:type="pct"/>
            <w:vAlign w:val="bottom"/>
          </w:tcPr>
          <w:p w14:paraId="5915F352" w14:textId="65827E78" w:rsidR="00104295" w:rsidRPr="00AC365B" w:rsidRDefault="000C653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188</w:t>
            </w:r>
            <w:r w:rsidR="004E5A18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44" w:type="pct"/>
            <w:vAlign w:val="bottom"/>
          </w:tcPr>
          <w:p w14:paraId="3A2466E2" w14:textId="77777777" w:rsidR="00104295" w:rsidRPr="00AC365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18BBAA1" w14:textId="38012D0C" w:rsidR="00104295" w:rsidRPr="00AC365B" w:rsidRDefault="000C653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23</w:t>
            </w:r>
            <w:r w:rsidR="0009545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3" w:type="pct"/>
            <w:vAlign w:val="bottom"/>
          </w:tcPr>
          <w:p w14:paraId="088373C1" w14:textId="77777777" w:rsidR="00104295" w:rsidRPr="00AC365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5FC6E9B" w14:textId="1AD064CB" w:rsidR="00104295" w:rsidRPr="00AC365B" w:rsidRDefault="000C653B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318</w:t>
            </w:r>
            <w:r w:rsidR="004E5A18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44" w:type="pct"/>
            <w:vAlign w:val="bottom"/>
          </w:tcPr>
          <w:p w14:paraId="302C12B1" w14:textId="77777777" w:rsidR="00104295" w:rsidRPr="00AC365B" w:rsidRDefault="0010429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5D5D6BC" w14:textId="65A0AE4C" w:rsidR="00104295" w:rsidRPr="00AC365B" w:rsidRDefault="000C653B" w:rsidP="00EC1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09545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F13904" w:rsidRPr="00AC365B" w14:paraId="2D4E6196" w14:textId="77777777" w:rsidTr="004C1DC0">
        <w:tc>
          <w:tcPr>
            <w:tcW w:w="1624" w:type="pct"/>
          </w:tcPr>
          <w:p w14:paraId="1CABEC71" w14:textId="52B118B1" w:rsidR="009D40D5" w:rsidRPr="00AC365B" w:rsidRDefault="009D40D5" w:rsidP="00F13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0" w:hanging="2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86" w:type="pct"/>
          </w:tcPr>
          <w:p w14:paraId="07BDC9CA" w14:textId="416A0E1B" w:rsidR="009D40D5" w:rsidRPr="00AC365B" w:rsidRDefault="009D40D5" w:rsidP="0010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6F30D85" w14:textId="63887F75" w:rsidR="009D40D5" w:rsidRPr="00AC365B" w:rsidRDefault="004E5A18" w:rsidP="00E2658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31</w:t>
            </w:r>
            <w:r w:rsidR="00E2658F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221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55A7792" w14:textId="77777777" w:rsidR="009D40D5" w:rsidRPr="00AC365B" w:rsidRDefault="009D40D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AA9BDC1" w14:textId="68913047" w:rsidR="009D40D5" w:rsidRPr="00AC365B" w:rsidRDefault="00095454" w:rsidP="00326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889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  <w:vAlign w:val="bottom"/>
          </w:tcPr>
          <w:p w14:paraId="5CE18B46" w14:textId="77777777" w:rsidR="009D40D5" w:rsidRPr="00AC365B" w:rsidRDefault="009D40D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3A8E780" w14:textId="545939C4" w:rsidR="009D40D5" w:rsidRPr="00AC365B" w:rsidRDefault="004E5A18" w:rsidP="00EC1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1C608FF" w14:textId="77777777" w:rsidR="009D40D5" w:rsidRPr="00AC365B" w:rsidRDefault="009D40D5" w:rsidP="00104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553DCE6" w14:textId="77777777" w:rsidR="009D40D5" w:rsidRPr="00AC365B" w:rsidRDefault="009D40D5" w:rsidP="00EC1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5A18" w:rsidRPr="00042D6A" w14:paraId="31059E01" w14:textId="77777777" w:rsidTr="004C1DC0">
        <w:tc>
          <w:tcPr>
            <w:tcW w:w="1624" w:type="pct"/>
          </w:tcPr>
          <w:p w14:paraId="19E0556F" w14:textId="1C97B22F" w:rsidR="004E5A18" w:rsidRPr="00AC365B" w:rsidRDefault="004E5A18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0" w:hanging="2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โอนมาจากเงินลงทุนในบริษัทย่อยเนื่องจากสูญเสียการควบคุม</w:t>
            </w:r>
          </w:p>
        </w:tc>
        <w:tc>
          <w:tcPr>
            <w:tcW w:w="486" w:type="pct"/>
            <w:vAlign w:val="bottom"/>
          </w:tcPr>
          <w:p w14:paraId="4E3A3AC5" w14:textId="600B9384" w:rsidR="004E5A18" w:rsidRPr="00AC365B" w:rsidRDefault="000C653B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653B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625" w:type="pct"/>
            <w:vAlign w:val="bottom"/>
          </w:tcPr>
          <w:p w14:paraId="2AED814B" w14:textId="5AC04A9E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485D908" w14:textId="77777777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DE4105A" w14:textId="0B819C51" w:rsidR="004E5A18" w:rsidRPr="00AC365B" w:rsidRDefault="000C653B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169</w:t>
            </w:r>
            <w:r w:rsidR="004E5A18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3" w:type="pct"/>
            <w:vAlign w:val="bottom"/>
          </w:tcPr>
          <w:p w14:paraId="41541DB1" w14:textId="77777777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303F6B3" w14:textId="19BC3896" w:rsidR="004E5A18" w:rsidRPr="00AC365B" w:rsidRDefault="004E5A18" w:rsidP="00042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A1C2457" w14:textId="77777777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4AB0C5A" w14:textId="420AD105" w:rsidR="004E5A18" w:rsidRPr="00AC365B" w:rsidRDefault="004E5A18" w:rsidP="00042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179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  <w:tr w:rsidR="004E5A18" w:rsidRPr="00042D6A" w14:paraId="6D134663" w14:textId="77777777" w:rsidTr="004C1DC0">
        <w:tc>
          <w:tcPr>
            <w:tcW w:w="1624" w:type="pct"/>
          </w:tcPr>
          <w:p w14:paraId="09C3186E" w14:textId="6B680477" w:rsidR="004E5A18" w:rsidRPr="00AC365B" w:rsidRDefault="004E5A18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0" w:hanging="2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486" w:type="pct"/>
            <w:vAlign w:val="bottom"/>
          </w:tcPr>
          <w:p w14:paraId="1C8CDC20" w14:textId="77777777" w:rsidR="004E5A18" w:rsidRPr="00AC365B" w:rsidRDefault="004E5A18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2E578E3" w14:textId="1DFB633F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85B7E53" w14:textId="77777777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909F22C" w14:textId="0DD0A0FB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D9C486A" w14:textId="77777777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F9300D2" w14:textId="5F4A5F0C" w:rsidR="004E5A18" w:rsidRPr="00AC365B" w:rsidRDefault="004E5A18" w:rsidP="00042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5934ADC" w14:textId="77777777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EABBA35" w14:textId="5FFADADA" w:rsidR="004E5A18" w:rsidRPr="00AC365B" w:rsidRDefault="000C653B" w:rsidP="00042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137</w:t>
            </w:r>
            <w:r w:rsidR="004E5A18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4E5A18" w:rsidRPr="00AC365B" w14:paraId="7A182574" w14:textId="77777777" w:rsidTr="004C1DC0">
        <w:tc>
          <w:tcPr>
            <w:tcW w:w="1624" w:type="pct"/>
          </w:tcPr>
          <w:p w14:paraId="6FBA1083" w14:textId="0B61C496" w:rsidR="004E5A18" w:rsidRPr="00AC365B" w:rsidRDefault="004E5A18" w:rsidP="0009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0" w:hanging="2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86" w:type="pct"/>
            <w:vAlign w:val="bottom"/>
          </w:tcPr>
          <w:p w14:paraId="501877C9" w14:textId="77777777" w:rsidR="004E5A18" w:rsidRPr="00AC365B" w:rsidRDefault="004E5A18" w:rsidP="0009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5B84025" w14:textId="35B81399" w:rsidR="004E5A18" w:rsidRPr="00AC365B" w:rsidRDefault="004E5A18" w:rsidP="00042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136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155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881BB63" w14:textId="77777777" w:rsidR="004E5A18" w:rsidRPr="00AC365B" w:rsidRDefault="004E5A18" w:rsidP="00042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04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3FE86AD" w14:textId="6EF6DD28" w:rsidR="004E5A18" w:rsidRPr="00AC365B" w:rsidRDefault="00F05DF4" w:rsidP="00095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16818027" w14:textId="77777777" w:rsidR="004E5A18" w:rsidRPr="00AC365B" w:rsidRDefault="004E5A18" w:rsidP="00095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11E21D4" w14:textId="342CB194" w:rsidR="004E5A18" w:rsidRPr="00AC365B" w:rsidRDefault="004E5A18" w:rsidP="004E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316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377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7C046454" w14:textId="77777777" w:rsidR="004E5A18" w:rsidRPr="00AC365B" w:rsidRDefault="004E5A18" w:rsidP="00095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F89F210" w14:textId="40BF6245" w:rsidR="004E5A18" w:rsidRPr="00AC365B" w:rsidRDefault="004E5A18" w:rsidP="00095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4115A" w:rsidRPr="00042D6A" w14:paraId="3FC4C2E6" w14:textId="77777777" w:rsidTr="004C1DC0">
        <w:tc>
          <w:tcPr>
            <w:tcW w:w="2110" w:type="pct"/>
            <w:gridSpan w:val="2"/>
          </w:tcPr>
          <w:p w14:paraId="33027F0D" w14:textId="3FE383E7" w:rsidR="0014115A" w:rsidRPr="00AC365B" w:rsidRDefault="0014115A" w:rsidP="0014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0DB1C" w14:textId="372AC8A3" w:rsidR="0014115A" w:rsidRPr="0032611A" w:rsidRDefault="000C653B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4E5A18" w:rsidRPr="003261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144" w:type="pct"/>
            <w:vAlign w:val="bottom"/>
          </w:tcPr>
          <w:p w14:paraId="44727C4A" w14:textId="77777777" w:rsidR="0014115A" w:rsidRPr="0032611A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708C9" w14:textId="780DAC4E" w:rsidR="0014115A" w:rsidRPr="00AC365B" w:rsidRDefault="000C653B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  <w:r w:rsidR="0009545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143" w:type="pct"/>
            <w:vAlign w:val="bottom"/>
          </w:tcPr>
          <w:p w14:paraId="49B8F90F" w14:textId="77777777" w:rsidR="0014115A" w:rsidRPr="00AC365B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79FF8" w14:textId="48310B10" w:rsidR="0014115A" w:rsidRPr="00AC365B" w:rsidRDefault="000C653B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E5A18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44" w:type="pct"/>
            <w:vAlign w:val="bottom"/>
          </w:tcPr>
          <w:p w14:paraId="6900E008" w14:textId="77777777" w:rsidR="0014115A" w:rsidRPr="00AC365B" w:rsidRDefault="0014115A" w:rsidP="0014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F852C" w14:textId="4BA1BEBA" w:rsidR="0014115A" w:rsidRPr="00042D6A" w:rsidRDefault="000C653B" w:rsidP="00042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095454" w:rsidRPr="00042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</w:tr>
    </w:tbl>
    <w:p w14:paraId="561C36B7" w14:textId="77777777" w:rsidR="0014115A" w:rsidRPr="00627FAB" w:rsidRDefault="0014115A" w:rsidP="00707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="Angsana New" w:hAnsi="Angsana New"/>
          <w:sz w:val="28"/>
          <w:szCs w:val="28"/>
        </w:rPr>
      </w:pPr>
    </w:p>
    <w:p w14:paraId="26B3817F" w14:textId="31B24074" w:rsidR="00ED2D7B" w:rsidRPr="00ED2D7B" w:rsidRDefault="00EB0FB0" w:rsidP="005C6E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ED2D7B" w:rsidRPr="00ED2D7B">
        <w:rPr>
          <w:rFonts w:ascii="Angsana New" w:hAnsi="Angsana New" w:hint="cs"/>
          <w:i/>
          <w:iCs/>
          <w:sz w:val="30"/>
          <w:szCs w:val="30"/>
          <w:cs/>
        </w:rPr>
        <w:t>จำหน่ายเงินลงทุน</w:t>
      </w:r>
    </w:p>
    <w:p w14:paraId="56F60A0A" w14:textId="77777777" w:rsidR="00ED2D7B" w:rsidRPr="00ED2D7B" w:rsidRDefault="00ED2D7B" w:rsidP="005C6E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14:paraId="1410FD12" w14:textId="1A217E0A" w:rsidR="00671993" w:rsidRPr="00AC365B" w:rsidRDefault="00671993" w:rsidP="00EB0F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16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พฤษภาคม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คณะกรรมการมีมติอนุมัติการจำหน่าย</w:t>
      </w:r>
      <w:r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เงินลงทุนในบริษัท เนชั่น อินเตอร์เนชั่นแนล เอ็ดดูเทนเมนท์ จำกัด (มหาชน) (</w:t>
      </w:r>
      <w:r w:rsidRPr="00AC365B">
        <w:rPr>
          <w:rFonts w:ascii="Angsana New" w:hAnsi="Angsana New"/>
          <w:sz w:val="30"/>
          <w:szCs w:val="30"/>
        </w:rPr>
        <w:t>“NINE”)</w:t>
      </w:r>
      <w:r w:rsidRPr="00AC365B">
        <w:rPr>
          <w:rFonts w:ascii="Angsana New" w:hAnsi="Angsana New"/>
          <w:sz w:val="30"/>
          <w:szCs w:val="30"/>
          <w:cs/>
        </w:rPr>
        <w:t xml:space="preserve"> โดยกำหนดราคาจำหน่ายไม่ต่ำกว่าหุ้นละ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62</w:t>
      </w:r>
      <w:r w:rsidRPr="00AC365B">
        <w:rPr>
          <w:rFonts w:ascii="Angsana New" w:hAnsi="Angsana New"/>
          <w:sz w:val="30"/>
          <w:szCs w:val="30"/>
          <w:cs/>
        </w:rPr>
        <w:t xml:space="preserve"> บาท ซึ่งเป็นราคาต้นทุนเฉลี่ยที่บริษัทได้รับหุ้นสามัญของ </w:t>
      </w:r>
      <w:r w:rsidRPr="00AC365B">
        <w:rPr>
          <w:rFonts w:ascii="Angsana New" w:hAnsi="Angsana New"/>
          <w:sz w:val="30"/>
          <w:szCs w:val="30"/>
        </w:rPr>
        <w:t>NINE</w:t>
      </w:r>
      <w:r w:rsidRPr="00AC365B">
        <w:rPr>
          <w:rFonts w:ascii="Angsana New" w:hAnsi="Angsana New"/>
          <w:sz w:val="30"/>
          <w:szCs w:val="30"/>
          <w:cs/>
        </w:rPr>
        <w:t xml:space="preserve"> ทั้งนี้ มูลค่ารวมที่ได้รับจากการขายหุ้นดังกล่าวจะมีมูลค่าไม่เกิน </w:t>
      </w:r>
      <w:r w:rsidR="000C653B" w:rsidRPr="000C653B">
        <w:rPr>
          <w:rFonts w:ascii="Angsana New" w:hAnsi="Angsana New"/>
          <w:sz w:val="30"/>
          <w:szCs w:val="30"/>
        </w:rPr>
        <w:t>350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โดยเป็นการเสนอขายให้แก่นักลงทุนทั่วไปที่ไม่ใช่บุคคลที่เกี่ยวโยงกันของบริษัท ต่อมาในวันที่ </w:t>
      </w:r>
      <w:r w:rsidR="000C653B" w:rsidRPr="000C653B">
        <w:rPr>
          <w:rFonts w:ascii="Angsana New" w:hAnsi="Angsana New"/>
          <w:sz w:val="30"/>
          <w:szCs w:val="30"/>
        </w:rPr>
        <w:t>27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กรกฏาคม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วันที่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สิงหาคม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0C653B" w:rsidRPr="000C653B">
        <w:rPr>
          <w:rFonts w:ascii="Angsana New" w:hAnsi="Angsana New"/>
          <w:sz w:val="30"/>
          <w:szCs w:val="30"/>
        </w:rPr>
        <w:t>14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สิงหาคม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บริษัทขายหุ้นดังกล่าวจำนวนรวม </w:t>
      </w:r>
      <w:r w:rsidR="000C653B" w:rsidRPr="000C653B">
        <w:rPr>
          <w:rFonts w:ascii="Angsana New" w:hAnsi="Angsana New"/>
          <w:sz w:val="30"/>
          <w:szCs w:val="30"/>
        </w:rPr>
        <w:t>120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808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387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ในราคาหุ้นละ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บาท คิดเป็นมูลค่ารวมทั้งสิ้น </w:t>
      </w:r>
      <w:r w:rsidR="000C653B" w:rsidRPr="000C653B">
        <w:rPr>
          <w:rFonts w:ascii="Angsana New" w:hAnsi="Angsana New"/>
          <w:sz w:val="30"/>
          <w:szCs w:val="30"/>
        </w:rPr>
        <w:t>316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52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ผ่านตลาดหลักทรัพย์แห่งประเทศไทย ด้วยวิธี </w:t>
      </w:r>
      <w:r w:rsidRPr="00AC365B">
        <w:rPr>
          <w:rFonts w:ascii="Angsana New" w:hAnsi="Angsana New"/>
          <w:sz w:val="30"/>
          <w:szCs w:val="30"/>
        </w:rPr>
        <w:t>Trade Report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ED2D7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C365B">
        <w:rPr>
          <w:rFonts w:ascii="Angsana New" w:hAnsi="Angsana New"/>
          <w:sz w:val="30"/>
          <w:szCs w:val="30"/>
          <w:cs/>
        </w:rPr>
        <w:t>บริษัทรับรู้กำไรจากการจำหน่ายเงินลงทุนดังกล่าว</w:t>
      </w:r>
      <w:r w:rsidRPr="00ED2D7B">
        <w:rPr>
          <w:rFonts w:ascii="Angsana New" w:hAnsi="Angsana New"/>
          <w:spacing w:val="-8"/>
          <w:sz w:val="30"/>
          <w:szCs w:val="30"/>
          <w:cs/>
        </w:rPr>
        <w:t>ใน</w:t>
      </w:r>
      <w:r w:rsidRPr="00ED2D7B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งบกำไรขาดทุนเบ็ดเสร็จสำหรับปีสิ้นสุดวันที่ </w:t>
      </w:r>
      <w:r w:rsidR="000C653B" w:rsidRPr="00ED2D7B">
        <w:rPr>
          <w:rFonts w:ascii="Angsana New" w:hAnsi="Angsana New"/>
          <w:spacing w:val="-6"/>
          <w:sz w:val="30"/>
          <w:szCs w:val="30"/>
        </w:rPr>
        <w:t>31</w:t>
      </w:r>
      <w:r w:rsidRPr="00ED2D7B">
        <w:rPr>
          <w:rFonts w:ascii="Angsana New" w:hAnsi="Angsana New"/>
          <w:spacing w:val="-6"/>
          <w:sz w:val="30"/>
          <w:szCs w:val="30"/>
        </w:rPr>
        <w:t xml:space="preserve"> </w:t>
      </w:r>
      <w:r w:rsidRPr="00ED2D7B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0C653B" w:rsidRPr="00ED2D7B">
        <w:rPr>
          <w:rFonts w:ascii="Angsana New" w:hAnsi="Angsana New"/>
          <w:spacing w:val="-6"/>
          <w:sz w:val="30"/>
          <w:szCs w:val="30"/>
        </w:rPr>
        <w:t>2562</w:t>
      </w:r>
      <w:r w:rsidRPr="00ED2D7B">
        <w:rPr>
          <w:rFonts w:ascii="Angsana New" w:hAnsi="Angsana New"/>
          <w:spacing w:val="-6"/>
          <w:sz w:val="30"/>
          <w:szCs w:val="30"/>
        </w:rPr>
        <w:t xml:space="preserve"> </w:t>
      </w:r>
      <w:r w:rsidRPr="00ED2D7B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ED2D7B" w:rsidRPr="00ED2D7B">
        <w:rPr>
          <w:rFonts w:ascii="Angsana New" w:hAnsi="Angsana New"/>
          <w:spacing w:val="-6"/>
          <w:sz w:val="30"/>
          <w:szCs w:val="30"/>
        </w:rPr>
        <w:t xml:space="preserve">180.36 </w:t>
      </w:r>
      <w:r w:rsidR="00ED2D7B" w:rsidRPr="00ED2D7B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="000C653B" w:rsidRPr="00ED2D7B">
        <w:rPr>
          <w:rFonts w:ascii="Angsana New" w:hAnsi="Angsana New"/>
          <w:spacing w:val="-6"/>
          <w:sz w:val="30"/>
          <w:szCs w:val="30"/>
        </w:rPr>
        <w:t>0</w:t>
      </w:r>
      <w:r w:rsidRPr="00ED2D7B">
        <w:rPr>
          <w:rFonts w:ascii="Angsana New" w:hAnsi="Angsana New"/>
          <w:spacing w:val="-6"/>
          <w:sz w:val="30"/>
          <w:szCs w:val="30"/>
        </w:rPr>
        <w:t>.</w:t>
      </w:r>
      <w:r w:rsidR="000C653B" w:rsidRPr="00ED2D7B">
        <w:rPr>
          <w:rFonts w:ascii="Angsana New" w:hAnsi="Angsana New"/>
          <w:spacing w:val="-6"/>
          <w:sz w:val="30"/>
          <w:szCs w:val="30"/>
        </w:rPr>
        <w:t>14</w:t>
      </w:r>
      <w:r w:rsidRPr="00ED2D7B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ED2D7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EB0FB0">
        <w:rPr>
          <w:rFonts w:ascii="Angsana New" w:hAnsi="Angsana New" w:hint="cs"/>
          <w:spacing w:val="-8"/>
          <w:sz w:val="30"/>
          <w:szCs w:val="30"/>
          <w:cs/>
        </w:rPr>
        <w:t>ตามลำดับ</w:t>
      </w:r>
    </w:p>
    <w:p w14:paraId="2DC976FB" w14:textId="77777777" w:rsidR="004E5A18" w:rsidRPr="00627FAB" w:rsidRDefault="004E5A18" w:rsidP="001411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78BB2FAD" w14:textId="77777777" w:rsidR="00FA738E" w:rsidRPr="00AC365B" w:rsidRDefault="00FA738E" w:rsidP="005C6EC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C365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กลับรายการค่าเผื่อการด้อยค่า</w:t>
      </w:r>
    </w:p>
    <w:p w14:paraId="4020EA2C" w14:textId="77777777" w:rsidR="00FA738E" w:rsidRPr="00ED2D7B" w:rsidRDefault="00FA738E" w:rsidP="005C6EC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 w:cs="Angsana New"/>
          <w:b/>
          <w:bCs/>
          <w:i/>
          <w:iCs/>
          <w:sz w:val="20"/>
          <w:cs/>
          <w:lang w:bidi="th-TH"/>
        </w:rPr>
      </w:pPr>
    </w:p>
    <w:p w14:paraId="3ABE2718" w14:textId="11ED016E" w:rsidR="00FA738E" w:rsidRPr="00713297" w:rsidRDefault="00FA738E" w:rsidP="005C6EC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71329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ในปี </w:t>
      </w:r>
      <w:r w:rsidR="000C653B"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2561</w:t>
      </w:r>
      <w:r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71329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บริษัทได้กลับรายการค่าเผื่อการด้อยค่าของเงินลงทุนในบริษัท เนชั่น อินเตอร์เนชั่นแนล เอ็ดดูเทนเมนท์ จำกัด</w:t>
      </w:r>
      <w:r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>(</w:t>
      </w:r>
      <w:r w:rsidR="00713297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มหาชน</w:t>
      </w:r>
      <w:r w:rsid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) </w:t>
      </w:r>
      <w:r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(“NINE”) </w:t>
      </w:r>
      <w:r w:rsidRPr="0071329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จำนวน </w:t>
      </w:r>
      <w:r w:rsidR="000C653B"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>137</w:t>
      </w:r>
      <w:r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>.</w:t>
      </w:r>
      <w:r w:rsidR="000C653B"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>00</w:t>
      </w:r>
      <w:r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71329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ล้านบาท ในงบกำไรขาดทุนเบ็ดเสร็จเฉพาะกิจการสำหรับปีสิ้นสุดวันที่ </w:t>
      </w:r>
      <w:r w:rsidR="00ED2D7B">
        <w:rPr>
          <w:rFonts w:ascii="Angsana New" w:hAnsi="Angsana New" w:cs="Angsana New"/>
          <w:spacing w:val="-2"/>
          <w:sz w:val="30"/>
          <w:szCs w:val="30"/>
          <w:lang w:val="en-US" w:bidi="th-TH"/>
        </w:rPr>
        <w:br/>
      </w:r>
      <w:r w:rsidR="000C653B"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>31</w:t>
      </w:r>
      <w:r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71329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ธันวาคม </w:t>
      </w:r>
      <w:r w:rsidR="000C653B"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2561</w:t>
      </w:r>
      <w:r w:rsidRPr="0071329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เนื่องจากมูลค่าที่คาดว่าจะได้รับคืนซึ่งพิจารณาจากมูลค่ายุติธรรมสูงกว่ามูลค่าตามบัญชีของ</w:t>
      </w:r>
      <w:r w:rsidR="00EB0FB0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br/>
      </w:r>
      <w:r w:rsidRPr="0071329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เงินลงทุนดังกล่าว ทั้งนี้มูลค่าที่คาดว่าจะได้รับคืนพิจารณาจากราคาขายของเงินลงทุนใน </w:t>
      </w:r>
      <w:r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NINE </w:t>
      </w:r>
      <w:r w:rsidRPr="0071329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ที่บริษัทขายในเดือนกรกฏาคมและสิงหาคม </w:t>
      </w:r>
      <w:r w:rsidR="000C653B" w:rsidRPr="00713297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2562</w:t>
      </w:r>
      <w:r w:rsidR="00ED2D7B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ซึ่งเป็นเหตุการณ์ภายหลังรอบระยะเวลารายงานสำหรับงบการเงินสำหรับปีสิ้นสุดวันที่ </w:t>
      </w:r>
      <w:r w:rsidR="00ED2D7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31 </w:t>
      </w:r>
      <w:r w:rsidR="00ED2D7B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ธันวาคม </w:t>
      </w:r>
      <w:r w:rsidR="00ED2D7B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2561</w:t>
      </w:r>
    </w:p>
    <w:p w14:paraId="7F456D51" w14:textId="77777777" w:rsidR="00627FAB" w:rsidRPr="00627FAB" w:rsidRDefault="00627FAB" w:rsidP="00E826B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20"/>
          <w:lang w:bidi="th-TH"/>
        </w:rPr>
      </w:pPr>
    </w:p>
    <w:p w14:paraId="2359E439" w14:textId="1B6B526A" w:rsidR="00E826B9" w:rsidRPr="00AC365B" w:rsidRDefault="00E826B9" w:rsidP="00E826B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การค้ำประกัน</w:t>
      </w:r>
    </w:p>
    <w:p w14:paraId="4A9530E7" w14:textId="77777777" w:rsidR="00E826B9" w:rsidRPr="00AC365B" w:rsidRDefault="00E826B9" w:rsidP="00E826B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5881F1B9" w14:textId="1F7C7116" w:rsidR="00E826B9" w:rsidRPr="00AC365B" w:rsidRDefault="00671993" w:rsidP="00E8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AC365B">
        <w:rPr>
          <w:rFonts w:ascii="Angsana New" w:hAnsi="Angsana New"/>
          <w:spacing w:val="-2"/>
          <w:sz w:val="30"/>
          <w:szCs w:val="30"/>
          <w:cs/>
        </w:rPr>
        <w:t xml:space="preserve">ในระหว่างเดือนสิงหาคม </w:t>
      </w:r>
      <w:r w:rsidR="000C653B" w:rsidRPr="000C653B">
        <w:rPr>
          <w:rFonts w:ascii="Angsana New" w:hAnsi="Angsana New"/>
          <w:spacing w:val="-2"/>
          <w:sz w:val="30"/>
          <w:szCs w:val="30"/>
        </w:rPr>
        <w:t>2562</w:t>
      </w:r>
      <w:r w:rsidRPr="00AC365B">
        <w:rPr>
          <w:rFonts w:ascii="Angsana New" w:hAnsi="Angsana New"/>
          <w:spacing w:val="-2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2"/>
          <w:sz w:val="30"/>
          <w:szCs w:val="30"/>
          <w:cs/>
        </w:rPr>
        <w:t>บริษัทได้ไถ่ถอนเงินลงทุนในบริษัท เนชั่น อินเตอร์เนชั่นแนล เอ็ดดูเทนเมนท์ จำกัด (มหาชน) ทั้งจำนวน ที่ได้นำไปจำนำเพื่อเป็นหลักทรัพย์ค้ำประกันเงินกู้ยืมระยะสั้นกับบุคคลและบริษัทหลักทรัพย์จัดการกองทุน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31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2561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Pr="00AC365B">
        <w:rPr>
          <w:rFonts w:ascii="Angsana New" w:hAnsi="Angsana New"/>
          <w:i/>
          <w:iCs/>
          <w:sz w:val="30"/>
          <w:szCs w:val="30"/>
          <w:cs/>
        </w:rPr>
        <w:t xml:space="preserve">บริษัทนำเงินลงทุนไปเป็นหลักทรัพย์ค้ำประกัน จำนวน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68</w:t>
      </w:r>
      <w:r w:rsidRPr="00AC365B">
        <w:rPr>
          <w:rFonts w:ascii="Angsana New" w:hAnsi="Angsana New"/>
          <w:i/>
          <w:iCs/>
          <w:sz w:val="30"/>
          <w:szCs w:val="30"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52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 xml:space="preserve">ล้านหุ้น มูลค่าตามบัญชี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179</w:t>
      </w:r>
      <w:r w:rsidRPr="00AC365B">
        <w:rPr>
          <w:rFonts w:ascii="Angsana New" w:hAnsi="Angsana New"/>
          <w:i/>
          <w:iCs/>
          <w:sz w:val="30"/>
          <w:szCs w:val="30"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44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CE0D911" w14:textId="2B329E8C" w:rsidR="00E826B9" w:rsidRPr="00AC365B" w:rsidRDefault="00E826B9" w:rsidP="001411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eastAsia="x-none" w:bidi="th-TH"/>
        </w:rPr>
        <w:sectPr w:rsidR="00E826B9" w:rsidRPr="00AC365B" w:rsidSect="009A5B0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20"/>
          <w:cols w:space="708"/>
          <w:docGrid w:linePitch="360"/>
        </w:sectPr>
      </w:pPr>
    </w:p>
    <w:p w14:paraId="08F45D09" w14:textId="14FD16F1" w:rsidR="009B3313" w:rsidRPr="00AC365B" w:rsidRDefault="009B3313" w:rsidP="0016623F">
      <w:pPr>
        <w:pStyle w:val="block"/>
        <w:tabs>
          <w:tab w:val="left" w:pos="567"/>
        </w:tabs>
        <w:spacing w:after="0" w:line="240" w:lineRule="auto"/>
        <w:ind w:left="0" w:firstLine="9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เงินลงทุนในบริษัทร่วม ณ วันที่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</w:t>
      </w:r>
      <w:r w:rsidR="001D5EC6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1D5EC6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และเงินปันผลรับ</w:t>
      </w:r>
      <w:r w:rsidR="00F644FF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จากเงินลงทุน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สำหรับแต่ละปี มีดังนี้</w:t>
      </w:r>
    </w:p>
    <w:p w14:paraId="21A1DF7D" w14:textId="77777777" w:rsidR="008D6378" w:rsidRPr="00AC365B" w:rsidRDefault="008D6378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148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2160"/>
        <w:gridCol w:w="875"/>
        <w:gridCol w:w="900"/>
        <w:gridCol w:w="900"/>
        <w:gridCol w:w="198"/>
        <w:gridCol w:w="882"/>
        <w:gridCol w:w="180"/>
        <w:gridCol w:w="925"/>
        <w:gridCol w:w="185"/>
        <w:gridCol w:w="895"/>
        <w:gridCol w:w="185"/>
        <w:gridCol w:w="830"/>
        <w:gridCol w:w="183"/>
        <w:gridCol w:w="897"/>
        <w:gridCol w:w="187"/>
        <w:gridCol w:w="893"/>
        <w:gridCol w:w="178"/>
        <w:gridCol w:w="902"/>
      </w:tblGrid>
      <w:tr w:rsidR="006A7CC1" w:rsidRPr="00AC365B" w14:paraId="46AD6F11" w14:textId="77777777" w:rsidTr="00C5047C">
        <w:trPr>
          <w:cantSplit/>
          <w:trHeight w:val="70"/>
          <w:tblHeader/>
        </w:trPr>
        <w:tc>
          <w:tcPr>
            <w:tcW w:w="2531" w:type="dxa"/>
          </w:tcPr>
          <w:p w14:paraId="62E3746C" w14:textId="77777777" w:rsidR="006A7CC1" w:rsidRPr="00AC365B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355" w:type="dxa"/>
            <w:gridSpan w:val="18"/>
          </w:tcPr>
          <w:p w14:paraId="5183C1C4" w14:textId="29ADF9F8" w:rsidR="006A7CC1" w:rsidRPr="00AC365B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6378" w:rsidRPr="00AC365B" w14:paraId="293FF383" w14:textId="77777777" w:rsidTr="00C5047C">
        <w:trPr>
          <w:cantSplit/>
          <w:trHeight w:val="70"/>
          <w:tblHeader/>
        </w:trPr>
        <w:tc>
          <w:tcPr>
            <w:tcW w:w="2531" w:type="dxa"/>
          </w:tcPr>
          <w:p w14:paraId="63ECD468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0F9D7FC3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75" w:type="dxa"/>
            <w:gridSpan w:val="2"/>
          </w:tcPr>
          <w:p w14:paraId="283B177C" w14:textId="65A77E4D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14:paraId="7E00B9FF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CEC768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168CF670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8D6D9D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0" w:type="dxa"/>
            <w:gridSpan w:val="3"/>
          </w:tcPr>
          <w:p w14:paraId="2570CF73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87" w:type="dxa"/>
          </w:tcPr>
          <w:p w14:paraId="73D33249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3" w:type="dxa"/>
            <w:gridSpan w:val="3"/>
          </w:tcPr>
          <w:p w14:paraId="083D0D9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8D6378" w:rsidRPr="00AC365B" w14:paraId="26A094B9" w14:textId="77777777" w:rsidTr="00C5047C">
        <w:trPr>
          <w:cantSplit/>
          <w:trHeight w:val="70"/>
          <w:tblHeader/>
        </w:trPr>
        <w:tc>
          <w:tcPr>
            <w:tcW w:w="2531" w:type="dxa"/>
          </w:tcPr>
          <w:p w14:paraId="156DBA44" w14:textId="77777777" w:rsidR="008D6378" w:rsidRPr="00AC365B" w:rsidRDefault="008D6378" w:rsidP="0098420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2160" w:type="dxa"/>
          </w:tcPr>
          <w:p w14:paraId="2D8F75BB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</w:t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75" w:type="dxa"/>
            <w:gridSpan w:val="2"/>
          </w:tcPr>
          <w:p w14:paraId="73A45528" w14:textId="12B89DD6" w:rsidR="008D6378" w:rsidRPr="00AC365B" w:rsidRDefault="0063669B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</w:t>
            </w:r>
            <w:r w:rsidR="00984200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</w:t>
            </w:r>
            <w:r w:rsidR="008D6378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14:paraId="0263D1A7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A6E995B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0FFE1FEA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231B150C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0" w:type="dxa"/>
            <w:gridSpan w:val="3"/>
          </w:tcPr>
          <w:p w14:paraId="61033A4F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7" w:type="dxa"/>
          </w:tcPr>
          <w:p w14:paraId="53E0D771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3" w:type="dxa"/>
            <w:gridSpan w:val="3"/>
          </w:tcPr>
          <w:p w14:paraId="73B5F5B8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104295" w:rsidRPr="00AC365B" w14:paraId="205FFBDC" w14:textId="77777777" w:rsidTr="00C5047C">
        <w:trPr>
          <w:cantSplit/>
          <w:trHeight w:val="70"/>
          <w:tblHeader/>
        </w:trPr>
        <w:tc>
          <w:tcPr>
            <w:tcW w:w="2531" w:type="dxa"/>
          </w:tcPr>
          <w:p w14:paraId="797640DD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48A35F50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</w:tcPr>
          <w:p w14:paraId="3E8C51CF" w14:textId="778ABF4F" w:rsidR="00104295" w:rsidRPr="00AC365B" w:rsidRDefault="000C653B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282B528F" w14:textId="6D2E98A2" w:rsidR="00104295" w:rsidRPr="00AC365B" w:rsidRDefault="000C653B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900" w:type="dxa"/>
          </w:tcPr>
          <w:p w14:paraId="210B020E" w14:textId="05DD45D6" w:rsidR="00104295" w:rsidRPr="00AC365B" w:rsidRDefault="000C653B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98" w:type="dxa"/>
          </w:tcPr>
          <w:p w14:paraId="3E5A9F37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359AC970" w14:textId="128D8525" w:rsidR="00104295" w:rsidRPr="00AC365B" w:rsidRDefault="000C653B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0E2E99F8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14:paraId="2CD56F20" w14:textId="70F93202" w:rsidR="00104295" w:rsidRPr="00AC365B" w:rsidRDefault="000C653B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1314E2AA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14:paraId="2348448A" w14:textId="644F753D" w:rsidR="00104295" w:rsidRPr="00AC365B" w:rsidRDefault="000C653B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5" w:type="dxa"/>
          </w:tcPr>
          <w:p w14:paraId="267A1F20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</w:tcPr>
          <w:p w14:paraId="3608E2EC" w14:textId="6D7089EF" w:rsidR="00104295" w:rsidRPr="00AC365B" w:rsidRDefault="000C653B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0DF6387A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39E15166" w14:textId="74BAB76D" w:rsidR="00104295" w:rsidRPr="00AC365B" w:rsidRDefault="000C653B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7" w:type="dxa"/>
          </w:tcPr>
          <w:p w14:paraId="13FC8EEC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</w:tcPr>
          <w:p w14:paraId="5B03B78B" w14:textId="583A3963" w:rsidR="00104295" w:rsidRPr="00AC365B" w:rsidRDefault="000C653B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38A53819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3565E070" w14:textId="5C727CCE" w:rsidR="00104295" w:rsidRPr="00AC365B" w:rsidRDefault="000C653B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</w:tr>
      <w:tr w:rsidR="00104295" w:rsidRPr="00AC365B" w14:paraId="2B4E2D50" w14:textId="77777777" w:rsidTr="00C5047C">
        <w:trPr>
          <w:cantSplit/>
        </w:trPr>
        <w:tc>
          <w:tcPr>
            <w:tcW w:w="2531" w:type="dxa"/>
            <w:vAlign w:val="bottom"/>
          </w:tcPr>
          <w:p w14:paraId="1D4DF23A" w14:textId="77777777" w:rsidR="00104295" w:rsidRPr="00AC365B" w:rsidRDefault="00104295" w:rsidP="0010429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252639A" w14:textId="77777777" w:rsidR="00104295" w:rsidRPr="00AC365B" w:rsidRDefault="00104295" w:rsidP="0010429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75" w:type="dxa"/>
            <w:gridSpan w:val="2"/>
            <w:vAlign w:val="bottom"/>
          </w:tcPr>
          <w:p w14:paraId="3DC3DE31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8420" w:type="dxa"/>
            <w:gridSpan w:val="15"/>
            <w:vAlign w:val="bottom"/>
          </w:tcPr>
          <w:p w14:paraId="1E2FD013" w14:textId="77777777" w:rsidR="00104295" w:rsidRPr="00AC365B" w:rsidRDefault="00104295" w:rsidP="0010429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7F56" w:rsidRPr="00AC365B" w14:paraId="6452C392" w14:textId="77777777" w:rsidTr="00C5047C">
        <w:trPr>
          <w:cantSplit/>
        </w:trPr>
        <w:tc>
          <w:tcPr>
            <w:tcW w:w="2531" w:type="dxa"/>
          </w:tcPr>
          <w:p w14:paraId="712D29AE" w14:textId="1561DAB2" w:rsidR="00317F56" w:rsidRPr="00AC365B" w:rsidRDefault="00317F56" w:rsidP="00317F56">
            <w:pPr>
              <w:tabs>
                <w:tab w:val="clear" w:pos="227"/>
                <w:tab w:val="left" w:pos="1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โยมิอูริ-เนชั่น </w:t>
            </w:r>
            <w:r w:rsidRPr="00AC365B">
              <w:rPr>
                <w:rFonts w:ascii="Angsana New" w:hAnsi="Angsana New"/>
                <w:sz w:val="28"/>
                <w:szCs w:val="28"/>
              </w:rPr>
              <w:br/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อินฟอร์เมชั่น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2160" w:type="dxa"/>
            <w:vAlign w:val="bottom"/>
          </w:tcPr>
          <w:p w14:paraId="6CA4ED52" w14:textId="72AEDC39" w:rsidR="00317F56" w:rsidRPr="00AC365B" w:rsidRDefault="00317F56" w:rsidP="00317F5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ตัวแทนขายโฆษณา</w:t>
            </w:r>
          </w:p>
        </w:tc>
        <w:tc>
          <w:tcPr>
            <w:tcW w:w="875" w:type="dxa"/>
            <w:vAlign w:val="bottom"/>
          </w:tcPr>
          <w:p w14:paraId="0E315F66" w14:textId="7C862E51" w:rsidR="00317F56" w:rsidRPr="00AC365B" w:rsidRDefault="000C653B" w:rsidP="00317F5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317F56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1725823B" w14:textId="5239904E" w:rsidR="00317F56" w:rsidRPr="00AC365B" w:rsidRDefault="000C653B" w:rsidP="00317F5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317F56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1501D16D" w14:textId="0740DF55" w:rsidR="00317F56" w:rsidRPr="00AC365B" w:rsidRDefault="000C653B" w:rsidP="00317F5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17F56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8" w:type="dxa"/>
            <w:vAlign w:val="bottom"/>
          </w:tcPr>
          <w:p w14:paraId="01CBFAB9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095E408F" w14:textId="33CC01BD" w:rsidR="00317F56" w:rsidRPr="00AC365B" w:rsidRDefault="000C653B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17F56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FDF6E03" w14:textId="77777777" w:rsidR="00317F56" w:rsidRPr="00042D6A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98C6589" w14:textId="16303CE2" w:rsidR="00317F56" w:rsidRPr="00042D6A" w:rsidRDefault="000C653B" w:rsidP="00042D6A">
            <w:pPr>
              <w:pStyle w:val="acctfourfigures"/>
              <w:tabs>
                <w:tab w:val="clear" w:pos="765"/>
                <w:tab w:val="left" w:pos="540"/>
                <w:tab w:val="decimal" w:pos="664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17F56" w:rsidRPr="00042D6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A201E72" w14:textId="77777777" w:rsidR="00317F56" w:rsidRPr="00042D6A" w:rsidRDefault="00317F56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D3CE7EA" w14:textId="30404E21" w:rsidR="00317F56" w:rsidRPr="00042D6A" w:rsidRDefault="000C653B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17F56" w:rsidRPr="00042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499B015" w14:textId="77777777" w:rsidR="00317F56" w:rsidRPr="00042D6A" w:rsidRDefault="00317F56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704F8AF" w14:textId="39908ABF" w:rsidR="00317F56" w:rsidRPr="00042D6A" w:rsidRDefault="000C653B" w:rsidP="00E2658F">
            <w:pPr>
              <w:pStyle w:val="acctfourfigures"/>
              <w:tabs>
                <w:tab w:val="clear" w:pos="765"/>
                <w:tab w:val="left" w:pos="540"/>
                <w:tab w:val="decimal" w:pos="623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317F56" w:rsidRPr="00042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C5305B" w14:textId="77777777" w:rsidR="00317F56" w:rsidRPr="00042D6A" w:rsidRDefault="00317F56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BDD0AA5" w14:textId="7D6429CB" w:rsidR="00317F56" w:rsidRPr="00042D6A" w:rsidRDefault="000C653B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317F56" w:rsidRPr="00042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9EE31E2" w14:textId="77777777" w:rsidR="00317F56" w:rsidRPr="00042D6A" w:rsidRDefault="00317F56" w:rsidP="00042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1FC920E" w14:textId="44373E6E" w:rsidR="00317F56" w:rsidRPr="00AC365B" w:rsidRDefault="00317F56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BECBE" w14:textId="77777777" w:rsidR="00317F56" w:rsidRPr="00AC365B" w:rsidRDefault="00317F56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A35FDB4" w14:textId="77777777" w:rsidR="00317F56" w:rsidRPr="00AC365B" w:rsidRDefault="00317F56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2D6A" w:rsidRPr="00AC365B" w14:paraId="1B1688DF" w14:textId="77777777" w:rsidTr="00C5047C">
        <w:trPr>
          <w:cantSplit/>
        </w:trPr>
        <w:tc>
          <w:tcPr>
            <w:tcW w:w="2531" w:type="dxa"/>
          </w:tcPr>
          <w:p w14:paraId="67ACCFFA" w14:textId="77777777" w:rsidR="00042D6A" w:rsidRPr="00AC365B" w:rsidRDefault="00042D6A" w:rsidP="00317F56">
            <w:pPr>
              <w:tabs>
                <w:tab w:val="clear" w:pos="227"/>
                <w:tab w:val="left" w:pos="1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6BB3A959" w14:textId="77777777" w:rsidR="00042D6A" w:rsidRPr="00AC365B" w:rsidRDefault="00042D6A" w:rsidP="00317F5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5" w:type="dxa"/>
            <w:vAlign w:val="bottom"/>
          </w:tcPr>
          <w:p w14:paraId="66749B03" w14:textId="77777777" w:rsidR="00042D6A" w:rsidRPr="00AC365B" w:rsidRDefault="00042D6A" w:rsidP="00317F5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6BC0A5" w14:textId="77777777" w:rsidR="00042D6A" w:rsidRPr="00AC365B" w:rsidRDefault="00042D6A" w:rsidP="00317F5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ACA4BC4" w14:textId="77777777" w:rsidR="00042D6A" w:rsidRPr="00AC365B" w:rsidRDefault="00042D6A" w:rsidP="00317F5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5DC95F2A" w14:textId="77777777" w:rsidR="00042D6A" w:rsidRPr="00AC365B" w:rsidRDefault="00042D6A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1154BA9B" w14:textId="77777777" w:rsidR="00042D6A" w:rsidRPr="00AC365B" w:rsidRDefault="00042D6A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8798CF" w14:textId="77777777" w:rsidR="00042D6A" w:rsidRPr="00042D6A" w:rsidRDefault="00042D6A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EFE287F" w14:textId="77777777" w:rsidR="00042D6A" w:rsidRPr="00042D6A" w:rsidRDefault="00042D6A" w:rsidP="00042D6A">
            <w:pPr>
              <w:pStyle w:val="acctfourfigures"/>
              <w:tabs>
                <w:tab w:val="clear" w:pos="765"/>
                <w:tab w:val="left" w:pos="540"/>
                <w:tab w:val="decimal" w:pos="664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7646E2C" w14:textId="77777777" w:rsidR="00042D6A" w:rsidRPr="00042D6A" w:rsidRDefault="00042D6A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22E36641" w14:textId="77777777" w:rsidR="00042D6A" w:rsidRPr="00042D6A" w:rsidRDefault="00042D6A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8D67E0B" w14:textId="77777777" w:rsidR="00042D6A" w:rsidRPr="00042D6A" w:rsidRDefault="00042D6A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27AE28D7" w14:textId="77777777" w:rsidR="00042D6A" w:rsidRPr="00042D6A" w:rsidRDefault="00042D6A" w:rsidP="00042D6A">
            <w:pPr>
              <w:pStyle w:val="acctfourfigures"/>
              <w:tabs>
                <w:tab w:val="clear" w:pos="765"/>
                <w:tab w:val="left" w:pos="540"/>
                <w:tab w:val="decimal" w:pos="623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F618676" w14:textId="77777777" w:rsidR="00042D6A" w:rsidRPr="00042D6A" w:rsidRDefault="00042D6A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B704C36" w14:textId="77777777" w:rsidR="00042D6A" w:rsidRPr="00042D6A" w:rsidRDefault="00042D6A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E288A4F" w14:textId="77777777" w:rsidR="00042D6A" w:rsidRPr="00042D6A" w:rsidRDefault="00042D6A" w:rsidP="00042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44ED89B" w14:textId="77777777" w:rsidR="00042D6A" w:rsidRPr="00AC365B" w:rsidRDefault="00042D6A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D89F54" w14:textId="77777777" w:rsidR="00042D6A" w:rsidRPr="00AC365B" w:rsidRDefault="00042D6A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64653E5E" w14:textId="77777777" w:rsidR="00042D6A" w:rsidRPr="00AC365B" w:rsidRDefault="00042D6A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F56" w:rsidRPr="00AC365B" w14:paraId="352CDF40" w14:textId="77777777" w:rsidTr="00C5047C">
        <w:trPr>
          <w:cantSplit/>
          <w:trHeight w:val="2197"/>
        </w:trPr>
        <w:tc>
          <w:tcPr>
            <w:tcW w:w="2531" w:type="dxa"/>
          </w:tcPr>
          <w:p w14:paraId="16EE7793" w14:textId="19727028" w:rsidR="00317F56" w:rsidRPr="00AC365B" w:rsidRDefault="00317F56" w:rsidP="00317F56">
            <w:pPr>
              <w:tabs>
                <w:tab w:val="clear" w:pos="454"/>
                <w:tab w:val="left" w:pos="2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บริษัท เนชั่น อินเตอร์เนชั่น</w:t>
            </w:r>
            <w:r w:rsidRPr="00AC365B">
              <w:rPr>
                <w:rFonts w:ascii="Angsana New" w:hAnsi="Angsana New"/>
                <w:sz w:val="28"/>
                <w:szCs w:val="28"/>
              </w:rPr>
              <w:br/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แนล เอ็ดดูเทนเมนท์</w:t>
            </w:r>
          </w:p>
          <w:p w14:paraId="26A75E9E" w14:textId="6E7D6E87" w:rsidR="00317F56" w:rsidRPr="00AC365B" w:rsidRDefault="00317F56" w:rsidP="00317F56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160" w:type="dxa"/>
            <w:vAlign w:val="bottom"/>
          </w:tcPr>
          <w:p w14:paraId="7DE5A597" w14:textId="528B0A89" w:rsidR="00317F56" w:rsidRPr="00AC365B" w:rsidRDefault="00317F56" w:rsidP="00317F56">
            <w:pPr>
              <w:tabs>
                <w:tab w:val="clear" w:pos="227"/>
                <w:tab w:val="left" w:pos="190"/>
                <w:tab w:val="left" w:pos="280"/>
                <w:tab w:val="left" w:pos="540"/>
              </w:tabs>
              <w:spacing w:line="240" w:lineRule="auto"/>
              <w:ind w:left="1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นำเข้า ผลิตและจำหน่าย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9C756C" w:rsidRPr="00AC365B">
              <w:rPr>
                <w:rFonts w:ascii="Angsana New" w:hAnsi="Angsana New"/>
                <w:sz w:val="28"/>
                <w:szCs w:val="28"/>
                <w:cs/>
              </w:rPr>
              <w:t>สื่อ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สิ่งพิมพ์ของในประเทศและต่างประเทศ ผลิตรายการโทรทัศน์ และให้บริการโฆษณาผ่านสื่อโทรทัศน์ สื่อดิจิตอล และการบริหารลิขสิทธิ์</w:t>
            </w:r>
          </w:p>
        </w:tc>
        <w:tc>
          <w:tcPr>
            <w:tcW w:w="875" w:type="dxa"/>
            <w:vAlign w:val="bottom"/>
          </w:tcPr>
          <w:p w14:paraId="6E0E9C05" w14:textId="214BE2F1" w:rsidR="00317F56" w:rsidRPr="00AC365B" w:rsidRDefault="00317F56" w:rsidP="00317F5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vAlign w:val="bottom"/>
          </w:tcPr>
          <w:p w14:paraId="418469EC" w14:textId="184EC740" w:rsidR="00317F56" w:rsidRPr="00AC365B" w:rsidRDefault="000C653B" w:rsidP="00317F5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 w:rsidR="00317F56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900" w:type="dxa"/>
            <w:vAlign w:val="bottom"/>
          </w:tcPr>
          <w:p w14:paraId="0FE05130" w14:textId="344F3A84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2B9758BC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6833E3E9" w14:textId="68944E17" w:rsidR="00317F56" w:rsidRPr="00AC365B" w:rsidRDefault="000C653B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365</w:t>
            </w:r>
            <w:r w:rsidR="00317F56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80" w:type="dxa"/>
            <w:vAlign w:val="bottom"/>
          </w:tcPr>
          <w:p w14:paraId="29BB43A7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101F27A0" w14:textId="1F39FE0D" w:rsidR="00317F56" w:rsidRPr="00AC365B" w:rsidRDefault="00317F56" w:rsidP="00317F56">
            <w:pPr>
              <w:pStyle w:val="acctfourfigures"/>
              <w:tabs>
                <w:tab w:val="clear" w:pos="765"/>
                <w:tab w:val="decimal" w:pos="670"/>
                <w:tab w:val="left" w:pos="767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163FE352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2C006B20" w14:textId="2C6B0EFF" w:rsidR="00317F56" w:rsidRPr="00042D6A" w:rsidRDefault="000C653B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169</w:t>
            </w:r>
            <w:r w:rsidR="00317F56" w:rsidRPr="00042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85" w:type="dxa"/>
            <w:vAlign w:val="bottom"/>
          </w:tcPr>
          <w:p w14:paraId="271A7628" w14:textId="77777777" w:rsidR="00317F56" w:rsidRPr="00042D6A" w:rsidRDefault="00317F56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14:paraId="3D33939B" w14:textId="63E82F9B" w:rsidR="00317F56" w:rsidRPr="00AC365B" w:rsidRDefault="00317F56" w:rsidP="00317F56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EB26830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1D53F333" w14:textId="2AC24977" w:rsidR="00317F56" w:rsidRPr="00AC365B" w:rsidRDefault="000C653B" w:rsidP="00042D6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167</w:t>
            </w:r>
            <w:r w:rsidR="00317F56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187" w:type="dxa"/>
            <w:vAlign w:val="bottom"/>
          </w:tcPr>
          <w:p w14:paraId="38A5A573" w14:textId="77777777" w:rsidR="00317F56" w:rsidRPr="00AC365B" w:rsidRDefault="00317F56" w:rsidP="00042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45C8EFEA" w14:textId="1662D18A" w:rsidR="00317F56" w:rsidRPr="00AC365B" w:rsidRDefault="00317F56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8A8B441" w14:textId="77777777" w:rsidR="00317F56" w:rsidRPr="00AC365B" w:rsidRDefault="00317F56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0B181010" w14:textId="7F63C86A" w:rsidR="00317F56" w:rsidRPr="00AC365B" w:rsidRDefault="00317F56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F56" w:rsidRPr="00AC365B" w14:paraId="03022B73" w14:textId="77777777" w:rsidTr="00C5047C">
        <w:trPr>
          <w:cantSplit/>
        </w:trPr>
        <w:tc>
          <w:tcPr>
            <w:tcW w:w="2531" w:type="dxa"/>
          </w:tcPr>
          <w:p w14:paraId="5625A86E" w14:textId="77777777" w:rsidR="00317F56" w:rsidRPr="00AC365B" w:rsidRDefault="00317F56" w:rsidP="00317F56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DBB6F7B" w14:textId="77777777" w:rsidR="00317F56" w:rsidRPr="00AC365B" w:rsidRDefault="00317F56" w:rsidP="00317F5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5" w:type="dxa"/>
            <w:vAlign w:val="bottom"/>
          </w:tcPr>
          <w:p w14:paraId="1AB0B4A0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</w:tcBorders>
            <w:vAlign w:val="bottom"/>
          </w:tcPr>
          <w:p w14:paraId="080E2A2E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74E833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79FCBCEC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6FE8A61D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399474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111F6" w14:textId="2134E692" w:rsidR="00317F56" w:rsidRPr="00AC365B" w:rsidRDefault="000C653B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317F56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5" w:type="dxa"/>
            <w:vAlign w:val="bottom"/>
          </w:tcPr>
          <w:p w14:paraId="731AF2D0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21DDB" w14:textId="675402D5" w:rsidR="00317F56" w:rsidRPr="00AC365B" w:rsidRDefault="000C653B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170</w:t>
            </w:r>
            <w:r w:rsidR="00317F56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185" w:type="dxa"/>
            <w:vAlign w:val="bottom"/>
          </w:tcPr>
          <w:p w14:paraId="5CA043FB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CE3E8" w14:textId="48FFBFB9" w:rsidR="00317F56" w:rsidRPr="00AC365B" w:rsidRDefault="000C653B" w:rsidP="00E2658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317F56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3" w:type="dxa"/>
            <w:vAlign w:val="bottom"/>
          </w:tcPr>
          <w:p w14:paraId="059FE818" w14:textId="77777777" w:rsidR="00317F56" w:rsidRPr="00AC365B" w:rsidRDefault="00317F56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785A8" w14:textId="579CC106" w:rsidR="00317F56" w:rsidRPr="00AC365B" w:rsidRDefault="000C653B" w:rsidP="00317F5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188</w:t>
            </w:r>
            <w:r w:rsidR="00317F56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87" w:type="dxa"/>
            <w:vAlign w:val="bottom"/>
          </w:tcPr>
          <w:p w14:paraId="69EF6CEC" w14:textId="77777777" w:rsidR="00317F56" w:rsidRPr="00AC365B" w:rsidRDefault="00317F56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29358" w14:textId="680D4ADC" w:rsidR="00317F56" w:rsidRPr="00AC365B" w:rsidRDefault="00317F56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C4B693E" w14:textId="77777777" w:rsidR="00317F56" w:rsidRPr="00AC365B" w:rsidRDefault="00317F56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133EE" w14:textId="77777777" w:rsidR="00317F56" w:rsidRPr="00AC365B" w:rsidRDefault="00317F56" w:rsidP="0031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BBC75E1" w14:textId="77777777" w:rsidR="00F61F97" w:rsidRPr="00AC365B" w:rsidRDefault="00F61F97" w:rsidP="00A8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8"/>
          <w:szCs w:val="8"/>
          <w:lang w:val="en-GB"/>
        </w:rPr>
      </w:pPr>
    </w:p>
    <w:p w14:paraId="7039B86D" w14:textId="1335D95A" w:rsidR="0016081D" w:rsidRPr="00AC365B" w:rsidRDefault="0016081D" w:rsidP="00A8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50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9"/>
        <w:gridCol w:w="2250"/>
        <w:gridCol w:w="720"/>
        <w:gridCol w:w="721"/>
        <w:gridCol w:w="810"/>
        <w:gridCol w:w="189"/>
        <w:gridCol w:w="715"/>
        <w:gridCol w:w="189"/>
        <w:gridCol w:w="887"/>
        <w:gridCol w:w="189"/>
        <w:gridCol w:w="801"/>
        <w:gridCol w:w="189"/>
        <w:gridCol w:w="891"/>
        <w:gridCol w:w="189"/>
        <w:gridCol w:w="711"/>
        <w:gridCol w:w="189"/>
        <w:gridCol w:w="891"/>
        <w:gridCol w:w="189"/>
        <w:gridCol w:w="891"/>
        <w:gridCol w:w="189"/>
        <w:gridCol w:w="618"/>
        <w:gridCol w:w="187"/>
        <w:gridCol w:w="677"/>
      </w:tblGrid>
      <w:tr w:rsidR="00B95A81" w:rsidRPr="00AC365B" w14:paraId="65EDF137" w14:textId="77777777" w:rsidTr="007B3B3E">
        <w:trPr>
          <w:cantSplit/>
          <w:trHeight w:val="71"/>
          <w:tblHeader/>
        </w:trPr>
        <w:tc>
          <w:tcPr>
            <w:tcW w:w="1799" w:type="dxa"/>
          </w:tcPr>
          <w:p w14:paraId="71651A15" w14:textId="77777777" w:rsidR="00B95A81" w:rsidRPr="00AC365B" w:rsidRDefault="00B95A81" w:rsidP="00AE6845">
            <w:pPr>
              <w:pStyle w:val="acctfourfigures"/>
              <w:pageBreakBefore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/>
                <w:sz w:val="28"/>
                <w:szCs w:val="28"/>
                <w:rtl/>
                <w:cs/>
              </w:rPr>
              <w:lastRenderedPageBreak/>
              <w:br w:type="page"/>
            </w:r>
            <w:r w:rsidRPr="00AC365B">
              <w:rPr>
                <w:rFonts w:ascii="Angsana New" w:hAnsi="Angsana New"/>
                <w:sz w:val="28"/>
                <w:szCs w:val="28"/>
                <w:rtl/>
                <w:cs/>
              </w:rPr>
              <w:br w:type="page"/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2250" w:type="dxa"/>
          </w:tcPr>
          <w:p w14:paraId="6A9493E6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32" w:type="dxa"/>
            <w:gridSpan w:val="21"/>
          </w:tcPr>
          <w:p w14:paraId="4EA6894B" w14:textId="4E3BE38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5A81" w:rsidRPr="00AC365B" w14:paraId="432D52B3" w14:textId="77777777" w:rsidTr="007B3B3E">
        <w:trPr>
          <w:cantSplit/>
          <w:trHeight w:val="71"/>
          <w:tblHeader/>
        </w:trPr>
        <w:tc>
          <w:tcPr>
            <w:tcW w:w="1799" w:type="dxa"/>
          </w:tcPr>
          <w:p w14:paraId="744BA531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</w:tcPr>
          <w:p w14:paraId="0EC87DA0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1" w:type="dxa"/>
            <w:gridSpan w:val="2"/>
          </w:tcPr>
          <w:p w14:paraId="150D3D51" w14:textId="5C9B3FF6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714" w:type="dxa"/>
            <w:gridSpan w:val="3"/>
          </w:tcPr>
          <w:p w14:paraId="37F61149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7601F495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7" w:type="dxa"/>
            <w:gridSpan w:val="3"/>
          </w:tcPr>
          <w:p w14:paraId="4410FAE1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5A75623A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644638C3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74FC8E0B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17E229D8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5A6C0208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3"/>
          </w:tcPr>
          <w:p w14:paraId="7C96E071" w14:textId="77777777" w:rsidR="00B95A81" w:rsidRPr="00AC365B" w:rsidRDefault="00B95A81" w:rsidP="008D637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95A81" w:rsidRPr="00AC365B" w14:paraId="30A9F6C3" w14:textId="77777777" w:rsidTr="007B3B3E">
        <w:trPr>
          <w:cantSplit/>
          <w:trHeight w:val="71"/>
          <w:tblHeader/>
        </w:trPr>
        <w:tc>
          <w:tcPr>
            <w:tcW w:w="1799" w:type="dxa"/>
          </w:tcPr>
          <w:p w14:paraId="3CCA7C69" w14:textId="77777777" w:rsidR="00B95A81" w:rsidRPr="00AC365B" w:rsidRDefault="00B95A81" w:rsidP="00B95A8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2250" w:type="dxa"/>
          </w:tcPr>
          <w:p w14:paraId="4A5C74B0" w14:textId="7326B410" w:rsidR="00B95A81" w:rsidRPr="00AC365B" w:rsidRDefault="00B95A81" w:rsidP="00B95A8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441" w:type="dxa"/>
            <w:gridSpan w:val="2"/>
          </w:tcPr>
          <w:p w14:paraId="3F13AAC0" w14:textId="05657588" w:rsidR="00B95A81" w:rsidRPr="00AC365B" w:rsidRDefault="00DB3CDC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</w:t>
            </w:r>
            <w:r w:rsidR="00B95A81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1714" w:type="dxa"/>
            <w:gridSpan w:val="3"/>
          </w:tcPr>
          <w:p w14:paraId="708A6316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9" w:type="dxa"/>
          </w:tcPr>
          <w:p w14:paraId="08082CF2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7" w:type="dxa"/>
            <w:gridSpan w:val="3"/>
          </w:tcPr>
          <w:p w14:paraId="3CB0ED65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9" w:type="dxa"/>
          </w:tcPr>
          <w:p w14:paraId="6A901F58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360F6323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9" w:type="dxa"/>
          </w:tcPr>
          <w:p w14:paraId="075B0C56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4AF4F1D2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ราคาทุน 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9" w:type="dxa"/>
          </w:tcPr>
          <w:p w14:paraId="31EDD012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3"/>
          </w:tcPr>
          <w:p w14:paraId="0B5400A8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B95A81" w:rsidRPr="00AC365B" w14:paraId="705E7F14" w14:textId="77777777" w:rsidTr="007B3B3E">
        <w:trPr>
          <w:cantSplit/>
          <w:trHeight w:val="71"/>
          <w:tblHeader/>
        </w:trPr>
        <w:tc>
          <w:tcPr>
            <w:tcW w:w="1799" w:type="dxa"/>
          </w:tcPr>
          <w:p w14:paraId="036C667E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</w:tcPr>
          <w:p w14:paraId="7C12A1D7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0A4A678" w14:textId="24D0C741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721" w:type="dxa"/>
          </w:tcPr>
          <w:p w14:paraId="77933A5C" w14:textId="4E6C66A4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810" w:type="dxa"/>
          </w:tcPr>
          <w:p w14:paraId="6632C37F" w14:textId="3DD9E0AD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9" w:type="dxa"/>
          </w:tcPr>
          <w:p w14:paraId="4482C484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67B9CC93" w14:textId="44513CC4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9" w:type="dxa"/>
          </w:tcPr>
          <w:p w14:paraId="5DEA0E53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773467B5" w14:textId="1CC76180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9" w:type="dxa"/>
          </w:tcPr>
          <w:p w14:paraId="307B77A0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</w:tcPr>
          <w:p w14:paraId="0BA90C1F" w14:textId="5EE185A0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9" w:type="dxa"/>
          </w:tcPr>
          <w:p w14:paraId="6F42B050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1" w:type="dxa"/>
          </w:tcPr>
          <w:p w14:paraId="6C72EFF6" w14:textId="2866268F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9" w:type="dxa"/>
          </w:tcPr>
          <w:p w14:paraId="106C96CC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</w:tcPr>
          <w:p w14:paraId="30E1CF46" w14:textId="0742D0E4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9" w:type="dxa"/>
          </w:tcPr>
          <w:p w14:paraId="61D98EFD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1" w:type="dxa"/>
          </w:tcPr>
          <w:p w14:paraId="724F6297" w14:textId="24E5115C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9" w:type="dxa"/>
          </w:tcPr>
          <w:p w14:paraId="6A861D29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361993B9" w14:textId="26DCEB62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9" w:type="dxa"/>
          </w:tcPr>
          <w:p w14:paraId="0E44F448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065C19FE" w14:textId="7A40388E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7" w:type="dxa"/>
          </w:tcPr>
          <w:p w14:paraId="165DE2B8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dxa"/>
          </w:tcPr>
          <w:p w14:paraId="2ACF5E39" w14:textId="3757E34F" w:rsidR="00B95A81" w:rsidRPr="00AC365B" w:rsidRDefault="000C653B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</w:tr>
      <w:tr w:rsidR="00B95A81" w:rsidRPr="00AC365B" w14:paraId="16EA514D" w14:textId="77777777" w:rsidTr="007B3B3E">
        <w:trPr>
          <w:cantSplit/>
          <w:trHeight w:val="357"/>
        </w:trPr>
        <w:tc>
          <w:tcPr>
            <w:tcW w:w="1799" w:type="dxa"/>
            <w:vAlign w:val="bottom"/>
          </w:tcPr>
          <w:p w14:paraId="743E2251" w14:textId="77777777" w:rsidR="00B95A81" w:rsidRPr="00AC365B" w:rsidRDefault="00B95A81" w:rsidP="00CB27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14:paraId="79E379FF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0EB7679A" w14:textId="71D7ABB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9591" w:type="dxa"/>
            <w:gridSpan w:val="19"/>
          </w:tcPr>
          <w:p w14:paraId="2D0E4142" w14:textId="77777777" w:rsidR="00B95A81" w:rsidRPr="00AC365B" w:rsidRDefault="00B95A81" w:rsidP="00CB27D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67D3E" w:rsidRPr="00AC365B" w14:paraId="20F3CF37" w14:textId="77777777" w:rsidTr="007B3B3E">
        <w:trPr>
          <w:cantSplit/>
          <w:trHeight w:val="1089"/>
        </w:trPr>
        <w:tc>
          <w:tcPr>
            <w:tcW w:w="1799" w:type="dxa"/>
          </w:tcPr>
          <w:p w14:paraId="363DC606" w14:textId="5A528F32" w:rsidR="00367D3E" w:rsidRPr="00AC365B" w:rsidRDefault="00367D3E" w:rsidP="00367D3E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</w:rPr>
            </w:pPr>
            <w:r w:rsidRPr="00AC365B">
              <w:rPr>
                <w:rFonts w:ascii="Angsana New" w:hAnsi="Angsana New"/>
                <w:sz w:val="27"/>
                <w:szCs w:val="27"/>
                <w:cs/>
              </w:rPr>
              <w:t xml:space="preserve">บริษัท โยมิอูริ-เนชั่น </w:t>
            </w:r>
            <w:r w:rsidRPr="00AC365B">
              <w:rPr>
                <w:rFonts w:ascii="Angsana New" w:hAnsi="Angsana New"/>
                <w:sz w:val="27"/>
                <w:szCs w:val="27"/>
              </w:rPr>
              <w:br/>
            </w:r>
            <w:r w:rsidRPr="00AC365B">
              <w:rPr>
                <w:rFonts w:ascii="Angsana New" w:hAnsi="Angsana New"/>
                <w:sz w:val="27"/>
                <w:szCs w:val="27"/>
                <w:cs/>
              </w:rPr>
              <w:t>อินฟอร์มเมชั่น</w:t>
            </w:r>
            <w:r w:rsidRPr="00AC365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C365B">
              <w:rPr>
                <w:rFonts w:ascii="Angsana New" w:hAnsi="Angsana New"/>
                <w:sz w:val="27"/>
                <w:szCs w:val="27"/>
                <w:cs/>
              </w:rPr>
              <w:t>เซอร์วิส จำกัด</w:t>
            </w:r>
          </w:p>
        </w:tc>
        <w:tc>
          <w:tcPr>
            <w:tcW w:w="2250" w:type="dxa"/>
            <w:vAlign w:val="bottom"/>
          </w:tcPr>
          <w:p w14:paraId="0147AE08" w14:textId="02905CBA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AC365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ตัวแทนขายโฆษณา</w:t>
            </w:r>
          </w:p>
        </w:tc>
        <w:tc>
          <w:tcPr>
            <w:tcW w:w="720" w:type="dxa"/>
            <w:vAlign w:val="bottom"/>
          </w:tcPr>
          <w:p w14:paraId="7AE29FDB" w14:textId="16F845D1" w:rsidR="00367D3E" w:rsidRPr="00AC365B" w:rsidRDefault="000C653B" w:rsidP="00367D3E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367D3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721" w:type="dxa"/>
            <w:vAlign w:val="bottom"/>
          </w:tcPr>
          <w:p w14:paraId="631B7FEE" w14:textId="554C35D5" w:rsidR="00367D3E" w:rsidRPr="00AC365B" w:rsidRDefault="000C653B" w:rsidP="00367D3E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367D3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3107B28A" w14:textId="6076A96C" w:rsidR="00367D3E" w:rsidRPr="00AC365B" w:rsidRDefault="000C653B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67D3E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9" w:type="dxa"/>
            <w:vAlign w:val="bottom"/>
          </w:tcPr>
          <w:p w14:paraId="0F593340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vAlign w:val="bottom"/>
          </w:tcPr>
          <w:p w14:paraId="6C0FCCEE" w14:textId="35BE9F99" w:rsidR="00367D3E" w:rsidRPr="00AC365B" w:rsidRDefault="000C653B" w:rsidP="001B52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67D3E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9" w:type="dxa"/>
            <w:vAlign w:val="bottom"/>
          </w:tcPr>
          <w:p w14:paraId="3535A685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642110F" w14:textId="7D001BC7" w:rsidR="00367D3E" w:rsidRPr="001B5259" w:rsidRDefault="000C653B" w:rsidP="001B525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67D3E"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0F955700" w14:textId="77777777" w:rsidR="00367D3E" w:rsidRPr="001B5259" w:rsidRDefault="00367D3E" w:rsidP="001B52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6F3759B6" w14:textId="333A52BF" w:rsidR="00367D3E" w:rsidRPr="001B5259" w:rsidRDefault="000C653B" w:rsidP="001B525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67D3E"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39799C98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09794844" w14:textId="786B618D" w:rsidR="00367D3E" w:rsidRPr="00AC365B" w:rsidRDefault="00367D3E" w:rsidP="00367D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0CD61267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0B8CA7A7" w14:textId="77777777" w:rsidR="00367D3E" w:rsidRPr="00AC365B" w:rsidRDefault="00367D3E" w:rsidP="00367D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2E0867EB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13876955" w14:textId="14E70B76" w:rsidR="00367D3E" w:rsidRPr="001B5259" w:rsidRDefault="000C653B" w:rsidP="001B52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67D3E"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4CE095E1" w14:textId="77777777" w:rsidR="00367D3E" w:rsidRPr="001B5259" w:rsidRDefault="00367D3E" w:rsidP="001B5259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5EE2B4D3" w14:textId="2D43EFF5" w:rsidR="00367D3E" w:rsidRPr="001B5259" w:rsidRDefault="000C653B" w:rsidP="001B525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67D3E"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3A3FE58F" w14:textId="77777777" w:rsidR="00367D3E" w:rsidRPr="001B5259" w:rsidRDefault="00367D3E" w:rsidP="001B5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" w:type="dxa"/>
            <w:vAlign w:val="bottom"/>
          </w:tcPr>
          <w:p w14:paraId="40566FCC" w14:textId="326175E9" w:rsidR="00367D3E" w:rsidRPr="00AC365B" w:rsidRDefault="00367D3E" w:rsidP="0036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4F0BBE93" w14:textId="77777777" w:rsidR="00367D3E" w:rsidRPr="00AC365B" w:rsidRDefault="00367D3E" w:rsidP="0036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14:paraId="109AE299" w14:textId="77777777" w:rsidR="00367D3E" w:rsidRPr="00AC365B" w:rsidRDefault="00367D3E" w:rsidP="0036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7D3E" w:rsidRPr="00AC365B" w14:paraId="19AC8FB3" w14:textId="77777777" w:rsidTr="007B3B3E">
        <w:trPr>
          <w:cantSplit/>
          <w:trHeight w:val="1089"/>
        </w:trPr>
        <w:tc>
          <w:tcPr>
            <w:tcW w:w="1799" w:type="dxa"/>
          </w:tcPr>
          <w:p w14:paraId="6FE65F99" w14:textId="33AAF0BD" w:rsidR="00367D3E" w:rsidRPr="00AC365B" w:rsidRDefault="00367D3E" w:rsidP="00367D3E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</w:rPr>
            </w:pPr>
            <w:r w:rsidRPr="00AC365B">
              <w:rPr>
                <w:rFonts w:ascii="Angsana New" w:hAnsi="Angsana New"/>
                <w:sz w:val="27"/>
                <w:szCs w:val="27"/>
                <w:cs/>
              </w:rPr>
              <w:t>บริษัท เนชั่น อินเตอร์</w:t>
            </w:r>
          </w:p>
          <w:p w14:paraId="1589A7B0" w14:textId="1C63F601" w:rsidR="00367D3E" w:rsidRPr="00AC365B" w:rsidRDefault="00367D3E" w:rsidP="00367D3E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</w:rPr>
            </w:pPr>
            <w:r w:rsidRPr="00AC365B">
              <w:rPr>
                <w:rFonts w:ascii="Angsana New" w:hAnsi="Angsana New"/>
                <w:sz w:val="27"/>
                <w:szCs w:val="27"/>
                <w:cs/>
              </w:rPr>
              <w:t xml:space="preserve">       เนชั่นแนล เอ็ดดู</w:t>
            </w:r>
          </w:p>
          <w:p w14:paraId="1EDD28F1" w14:textId="41D1BE70" w:rsidR="00367D3E" w:rsidRPr="00AC365B" w:rsidRDefault="00367D3E" w:rsidP="00367D3E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  <w:cs/>
              </w:rPr>
            </w:pPr>
            <w:r w:rsidRPr="00AC365B">
              <w:rPr>
                <w:rFonts w:ascii="Angsana New" w:hAnsi="Angsana New"/>
                <w:sz w:val="27"/>
                <w:szCs w:val="27"/>
              </w:rPr>
              <w:t xml:space="preserve">       </w:t>
            </w:r>
            <w:r w:rsidRPr="00AC365B">
              <w:rPr>
                <w:rFonts w:ascii="Angsana New" w:hAnsi="Angsana New"/>
                <w:sz w:val="27"/>
                <w:szCs w:val="27"/>
                <w:cs/>
              </w:rPr>
              <w:t>เทนเมนท์</w:t>
            </w:r>
            <w:r w:rsidRPr="00AC365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C365B">
              <w:rPr>
                <w:rFonts w:ascii="Angsana New" w:hAnsi="Angsana New"/>
                <w:sz w:val="27"/>
                <w:szCs w:val="27"/>
                <w:cs/>
              </w:rPr>
              <w:t>จำกัด (มหาชน)</w:t>
            </w:r>
          </w:p>
        </w:tc>
        <w:tc>
          <w:tcPr>
            <w:tcW w:w="2250" w:type="dxa"/>
          </w:tcPr>
          <w:p w14:paraId="3AF8F095" w14:textId="6EAD6C70" w:rsidR="00367D3E" w:rsidRPr="00AC365B" w:rsidRDefault="00367D3E" w:rsidP="009C756C">
            <w:pPr>
              <w:pStyle w:val="acctfourfigures"/>
              <w:tabs>
                <w:tab w:val="clear" w:pos="765"/>
                <w:tab w:val="decimal" w:pos="190"/>
                <w:tab w:val="left" w:pos="540"/>
              </w:tabs>
              <w:spacing w:line="240" w:lineRule="auto"/>
              <w:ind w:left="280" w:hanging="270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นำเข้า ผลิตและจำหน่าย</w:t>
            </w:r>
            <w:r w:rsidRPr="00AC365B">
              <w:rPr>
                <w:rFonts w:ascii="Angsana New" w:hAnsi="Angsana New"/>
                <w:sz w:val="27"/>
                <w:szCs w:val="27"/>
                <w:rtl/>
                <w:cs/>
              </w:rPr>
              <w:br/>
            </w:r>
            <w:r w:rsidR="009C756C" w:rsidRPr="00AC365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สื่อ</w:t>
            </w:r>
            <w:r w:rsidRPr="00AC365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สิ่งพิมพ์ของในประเทศและต่างประเทศ ผลิตรายการโทรทัศน์ และให้บริการโฆษณาผ่านสื่อโทรทัศน์ สื่อดิจิตอล และการบริหารลิขสิทธิ์</w:t>
            </w:r>
          </w:p>
        </w:tc>
        <w:tc>
          <w:tcPr>
            <w:tcW w:w="720" w:type="dxa"/>
            <w:vAlign w:val="bottom"/>
          </w:tcPr>
          <w:p w14:paraId="25786B50" w14:textId="64F0ACE6" w:rsidR="00367D3E" w:rsidRPr="00AC365B" w:rsidRDefault="00367D3E" w:rsidP="00367D3E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21" w:type="dxa"/>
            <w:vAlign w:val="bottom"/>
          </w:tcPr>
          <w:p w14:paraId="17B993A9" w14:textId="6AB2144B" w:rsidR="00367D3E" w:rsidRPr="00AC365B" w:rsidRDefault="000C653B" w:rsidP="00367D3E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 w:rsidR="00367D3E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810" w:type="dxa"/>
            <w:vAlign w:val="bottom"/>
          </w:tcPr>
          <w:p w14:paraId="45628BB1" w14:textId="560782C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7095E236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vAlign w:val="bottom"/>
          </w:tcPr>
          <w:p w14:paraId="41141473" w14:textId="22BB4186" w:rsidR="00367D3E" w:rsidRPr="00AC365B" w:rsidRDefault="000C653B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lef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365</w:t>
            </w:r>
            <w:r w:rsidR="00367D3E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89" w:type="dxa"/>
            <w:vAlign w:val="bottom"/>
          </w:tcPr>
          <w:p w14:paraId="3A6149BB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1566F7D" w14:textId="0795A55B" w:rsidR="00367D3E" w:rsidRPr="00AC365B" w:rsidRDefault="00367D3E" w:rsidP="00367D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2BFFDF1C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121F00B4" w14:textId="6C5C975C" w:rsidR="00367D3E" w:rsidRPr="001B5259" w:rsidRDefault="000C653B" w:rsidP="001B525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316</w:t>
            </w:r>
            <w:r w:rsidR="00367D3E"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189" w:type="dxa"/>
            <w:vAlign w:val="bottom"/>
          </w:tcPr>
          <w:p w14:paraId="4A6AB076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A008C1C" w14:textId="4A8A54C2" w:rsidR="00367D3E" w:rsidRPr="00AC365B" w:rsidRDefault="00367D3E" w:rsidP="00367D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020C07EF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229915BF" w14:textId="25C8CE3E" w:rsidR="00367D3E" w:rsidRPr="00AC365B" w:rsidRDefault="00367D3E" w:rsidP="00367D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65E40386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76812EE" w14:textId="59221EAC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6EAB19D6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350B1DCE" w14:textId="03B9663E" w:rsidR="00367D3E" w:rsidRPr="001B5259" w:rsidRDefault="000C653B" w:rsidP="001B525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316</w:t>
            </w:r>
            <w:r w:rsidR="00367D3E"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189" w:type="dxa"/>
            <w:vAlign w:val="bottom"/>
          </w:tcPr>
          <w:p w14:paraId="06833371" w14:textId="77777777" w:rsidR="00367D3E" w:rsidRPr="001B5259" w:rsidRDefault="00367D3E" w:rsidP="001B5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41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" w:type="dxa"/>
            <w:vAlign w:val="bottom"/>
          </w:tcPr>
          <w:p w14:paraId="72593417" w14:textId="5FF53692" w:rsidR="00367D3E" w:rsidRPr="00AC365B" w:rsidRDefault="00367D3E" w:rsidP="0036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63303F7A" w14:textId="77777777" w:rsidR="00367D3E" w:rsidRPr="00AC365B" w:rsidRDefault="00367D3E" w:rsidP="0036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14:paraId="4D002587" w14:textId="543B68EC" w:rsidR="00367D3E" w:rsidRPr="00AC365B" w:rsidRDefault="00367D3E" w:rsidP="0036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7D3E" w:rsidRPr="00AC365B" w14:paraId="738062A2" w14:textId="77777777" w:rsidTr="007B3B3E">
        <w:trPr>
          <w:cantSplit/>
          <w:trHeight w:val="397"/>
        </w:trPr>
        <w:tc>
          <w:tcPr>
            <w:tcW w:w="1799" w:type="dxa"/>
          </w:tcPr>
          <w:p w14:paraId="44613D55" w14:textId="77777777" w:rsidR="00367D3E" w:rsidRPr="00AC365B" w:rsidRDefault="00367D3E" w:rsidP="00367D3E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54129E5F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7AC33D" w14:textId="7B324F21" w:rsidR="00367D3E" w:rsidRPr="00AC365B" w:rsidRDefault="00367D3E" w:rsidP="00367D3E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3DA0E170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FF55D34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630573B9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vAlign w:val="bottom"/>
          </w:tcPr>
          <w:p w14:paraId="63356642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12A0DAF4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C8879" w14:textId="55CEDB63" w:rsidR="00367D3E" w:rsidRPr="00AC365B" w:rsidRDefault="000C653B" w:rsidP="00367D3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367D3E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560C6EE2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6C7A4" w14:textId="0E865CE8" w:rsidR="00367D3E" w:rsidRPr="00AC365B" w:rsidRDefault="000C653B" w:rsidP="00367D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318</w:t>
            </w:r>
            <w:r w:rsidR="00367D3E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9" w:type="dxa"/>
            <w:vAlign w:val="bottom"/>
          </w:tcPr>
          <w:p w14:paraId="3D25BBDD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4EC97" w14:textId="37E27E1A" w:rsidR="00367D3E" w:rsidRPr="00AC365B" w:rsidRDefault="00367D3E" w:rsidP="00367D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31155EDB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4D718" w14:textId="77777777" w:rsidR="00367D3E" w:rsidRPr="00AC365B" w:rsidRDefault="00367D3E" w:rsidP="00367D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351C7DE6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6B3A7" w14:textId="42DE6DC5" w:rsidR="00367D3E" w:rsidRPr="00AC365B" w:rsidRDefault="000C653B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367D3E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7EF6D200" w14:textId="77777777" w:rsidR="00367D3E" w:rsidRPr="00AC365B" w:rsidRDefault="00367D3E" w:rsidP="00367D3E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3D03" w14:textId="50582131" w:rsidR="00367D3E" w:rsidRPr="00AC365B" w:rsidRDefault="000C653B" w:rsidP="00367D3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318</w:t>
            </w:r>
            <w:r w:rsidR="00367D3E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9" w:type="dxa"/>
            <w:vAlign w:val="bottom"/>
          </w:tcPr>
          <w:p w14:paraId="71A89565" w14:textId="77777777" w:rsidR="00367D3E" w:rsidRPr="00AC365B" w:rsidRDefault="00367D3E" w:rsidP="0036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846D0" w14:textId="5D3B7174" w:rsidR="00367D3E" w:rsidRPr="00AC365B" w:rsidRDefault="00367D3E" w:rsidP="0036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004194F9" w14:textId="77777777" w:rsidR="00367D3E" w:rsidRPr="00AC365B" w:rsidRDefault="00367D3E" w:rsidP="0036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CCE39" w14:textId="77777777" w:rsidR="00367D3E" w:rsidRPr="00AC365B" w:rsidRDefault="00367D3E" w:rsidP="0036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F54C7BB" w14:textId="77777777" w:rsidR="00C52F47" w:rsidRPr="00AC365B" w:rsidRDefault="00C52F47" w:rsidP="00EA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D188A42" w14:textId="57E900E7" w:rsidR="000B3A48" w:rsidRPr="00AC365B" w:rsidRDefault="000B3A48" w:rsidP="003E5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jc w:val="thaiDistribute"/>
        <w:rPr>
          <w:rFonts w:ascii="Angsana New" w:hAnsi="Angsana New"/>
          <w:sz w:val="30"/>
          <w:szCs w:val="30"/>
          <w:lang w:val="en-GB"/>
        </w:rPr>
      </w:pPr>
      <w:r w:rsidRPr="00AC365B">
        <w:rPr>
          <w:rFonts w:ascii="Angsana New" w:hAnsi="Angsana New"/>
          <w:sz w:val="30"/>
          <w:szCs w:val="30"/>
          <w:cs/>
          <w:lang w:val="en-GB"/>
        </w:rPr>
        <w:t>บริษัทร่วมทั้งหมดดำเนินธุรกิจในประเทศไทย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ยกเว้นบริษัท เนชั่นอินเตอร์</w:t>
      </w:r>
      <w:r w:rsidR="00D42AB1" w:rsidRPr="00AC365B">
        <w:rPr>
          <w:rFonts w:ascii="Angsana New" w:hAnsi="Angsana New"/>
          <w:sz w:val="30"/>
          <w:szCs w:val="30"/>
          <w:cs/>
          <w:lang w:val="en-GB"/>
        </w:rPr>
        <w:t>เนชั่นแนล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 เอ็ดดูเทนเมนท์ จำกัด (มหาชน) ซึ่งเป็นบริษัทจดทะเบียนในตลาดหลักทรัพย์</w:t>
      </w:r>
      <w:r w:rsidR="00613568" w:rsidRPr="00AC365B">
        <w:rPr>
          <w:rFonts w:ascii="Angsana New" w:hAnsi="Angsana New"/>
          <w:sz w:val="30"/>
          <w:szCs w:val="30"/>
          <w:cs/>
          <w:lang w:val="en-GB"/>
        </w:rPr>
        <w:t>เอ็ม เอ ไอ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 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 มีราคาปิดอยู่ที่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="00367D3E" w:rsidRPr="00AC365B">
        <w:rPr>
          <w:rFonts w:ascii="Angsana New" w:hAnsi="Angsana New"/>
          <w:sz w:val="30"/>
          <w:szCs w:val="30"/>
          <w:cs/>
          <w:lang w:val="en-GB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02</w:t>
      </w:r>
      <w:r w:rsidRPr="00AC365B">
        <w:rPr>
          <w:rFonts w:ascii="Angsana New" w:hAnsi="Angsana New"/>
          <w:sz w:val="30"/>
          <w:szCs w:val="30"/>
          <w:lang w:val="en-GB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/>
        </w:rPr>
        <w:t>บาท มูลค่ายุติธรรมของ</w:t>
      </w:r>
      <w:r w:rsidR="00DC7912">
        <w:rPr>
          <w:rFonts w:ascii="Angsana New" w:hAnsi="Angsana New"/>
          <w:sz w:val="30"/>
          <w:szCs w:val="30"/>
          <w:cs/>
          <w:lang w:val="en-GB"/>
        </w:rPr>
        <w:br/>
      </w:r>
      <w:r w:rsidRPr="00AC365B">
        <w:rPr>
          <w:rFonts w:ascii="Angsana New" w:hAnsi="Angsana New"/>
          <w:sz w:val="30"/>
          <w:szCs w:val="30"/>
          <w:cs/>
          <w:lang w:val="en-GB"/>
        </w:rPr>
        <w:t>เงินลงทุนในบริษัท เนชั่น</w:t>
      </w:r>
      <w:r w:rsidR="00D42AB1" w:rsidRPr="00AC36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/>
        </w:rPr>
        <w:t>อินเตอร์</w:t>
      </w:r>
      <w:r w:rsidR="00D42AB1" w:rsidRPr="00AC365B">
        <w:rPr>
          <w:rFonts w:ascii="Angsana New" w:hAnsi="Angsana New"/>
          <w:sz w:val="30"/>
          <w:szCs w:val="30"/>
          <w:cs/>
          <w:lang w:val="en-GB"/>
        </w:rPr>
        <w:t>เนชั่นแนล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 เอ็ดดูเทนเมนท์ จำกัด (มหาชน)  เท่ากับ </w:t>
      </w:r>
      <w:r w:rsidR="000C653B" w:rsidRPr="000C653B">
        <w:rPr>
          <w:rFonts w:ascii="Angsana New" w:hAnsi="Angsana New"/>
          <w:sz w:val="30"/>
          <w:szCs w:val="30"/>
        </w:rPr>
        <w:t>244</w:t>
      </w:r>
      <w:r w:rsidR="00367D3E" w:rsidRPr="00AC365B">
        <w:rPr>
          <w:rFonts w:ascii="Angsana New" w:hAnsi="Angsana New"/>
          <w:sz w:val="30"/>
          <w:szCs w:val="30"/>
          <w:cs/>
          <w:lang w:val="en-GB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03</w:t>
      </w:r>
      <w:r w:rsidRPr="00AC365B">
        <w:rPr>
          <w:rFonts w:ascii="Angsana New" w:hAnsi="Angsana New"/>
          <w:sz w:val="30"/>
          <w:szCs w:val="30"/>
          <w:lang w:val="en-GB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ล้านบาท </w:t>
      </w:r>
    </w:p>
    <w:p w14:paraId="0A5D2E84" w14:textId="77777777" w:rsidR="003E50B1" w:rsidRPr="00AC365B" w:rsidRDefault="003E50B1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"/>
        <w:jc w:val="thaiDistribute"/>
        <w:rPr>
          <w:rFonts w:ascii="Angsana New" w:hAnsi="Angsana New"/>
          <w:sz w:val="8"/>
          <w:szCs w:val="8"/>
          <w:lang w:val="en-GB"/>
        </w:rPr>
      </w:pPr>
    </w:p>
    <w:p w14:paraId="1929C4EE" w14:textId="3475A514" w:rsidR="00C51234" w:rsidRPr="00A24752" w:rsidRDefault="00C51234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บริษัท โยมิอูริ-เนชั่น อินฟอร์มเมชั่น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เซอร์วิส จำกัด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 xml:space="preserve">ได้จดทะเบียนเลิกกิจการเมื่อวันที่ </w:t>
      </w:r>
      <w:r w:rsidR="000C653B" w:rsidRPr="000C653B">
        <w:rPr>
          <w:rFonts w:ascii="Angsana New" w:hAnsi="Angsana New"/>
          <w:sz w:val="30"/>
          <w:szCs w:val="30"/>
          <w:lang w:eastAsia="x-none"/>
        </w:rPr>
        <w:t>1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 xml:space="preserve">พฤศจิกายน </w:t>
      </w:r>
      <w:r w:rsidR="000C653B" w:rsidRPr="000C653B">
        <w:rPr>
          <w:rFonts w:ascii="Angsana New" w:hAnsi="Angsana New"/>
          <w:sz w:val="30"/>
          <w:szCs w:val="30"/>
          <w:lang w:eastAsia="x-none"/>
        </w:rPr>
        <w:t>2561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และ</w:t>
      </w:r>
      <w:r w:rsidR="00A24752">
        <w:rPr>
          <w:rFonts w:ascii="Angsana New" w:hAnsi="Angsana New"/>
          <w:sz w:val="30"/>
          <w:szCs w:val="30"/>
          <w:cs/>
          <w:lang w:val="en-GB" w:eastAsia="x-none"/>
        </w:rPr>
        <w:t xml:space="preserve">ชำระบัญชีเสร็จสิ้นแล้วเมื่อวันที่ </w:t>
      </w:r>
      <w:r w:rsidR="000C653B" w:rsidRPr="000C653B">
        <w:rPr>
          <w:rFonts w:ascii="Angsana New" w:hAnsi="Angsana New"/>
          <w:sz w:val="30"/>
          <w:szCs w:val="30"/>
          <w:lang w:eastAsia="x-none"/>
        </w:rPr>
        <w:t>8</w:t>
      </w:r>
      <w:r w:rsidR="00A2475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A24752">
        <w:rPr>
          <w:rFonts w:ascii="Angsana New" w:hAnsi="Angsana New"/>
          <w:sz w:val="30"/>
          <w:szCs w:val="30"/>
          <w:cs/>
          <w:lang w:eastAsia="x-none"/>
        </w:rPr>
        <w:t xml:space="preserve">มิถุนายน </w:t>
      </w:r>
      <w:r w:rsidR="000C653B" w:rsidRPr="000C653B">
        <w:rPr>
          <w:rFonts w:ascii="Angsana New" w:hAnsi="Angsana New"/>
          <w:sz w:val="30"/>
          <w:szCs w:val="30"/>
          <w:lang w:eastAsia="x-none"/>
        </w:rPr>
        <w:t>2563</w:t>
      </w:r>
    </w:p>
    <w:p w14:paraId="546C4AEE" w14:textId="3125A625" w:rsidR="009B3313" w:rsidRPr="00AC365B" w:rsidRDefault="009B3313" w:rsidP="0021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56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9B3313" w:rsidRPr="00AC365B" w:rsidSect="00B75C63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DCA29D" w14:textId="77777777" w:rsidR="009B3313" w:rsidRPr="00AC365B" w:rsidRDefault="009B3313" w:rsidP="009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</w:t>
      </w:r>
      <w:r w:rsidR="00411389" w:rsidRPr="00AC365B">
        <w:rPr>
          <w:rFonts w:ascii="Angsana New" w:hAnsi="Angsana New"/>
          <w:sz w:val="30"/>
          <w:szCs w:val="30"/>
          <w:cs/>
        </w:rPr>
        <w:t>มูลค่ายุติธรรม ณ วันที่ซื้อ และ</w:t>
      </w:r>
      <w:r w:rsidRPr="00AC365B">
        <w:rPr>
          <w:rFonts w:ascii="Angsana New" w:hAnsi="Angsana New"/>
          <w:sz w:val="30"/>
          <w:szCs w:val="30"/>
          <w:cs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F546C9" w:rsidRPr="00AC365B">
        <w:rPr>
          <w:rFonts w:ascii="Angsana New" w:hAnsi="Angsana New"/>
          <w:sz w:val="30"/>
          <w:szCs w:val="30"/>
          <w:cs/>
        </w:rPr>
        <w:t>บริษัท</w:t>
      </w:r>
      <w:r w:rsidRPr="00AC365B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2957181C" w14:textId="77777777" w:rsidR="009B3313" w:rsidRPr="00AC365B" w:rsidRDefault="009B3313" w:rsidP="009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72" w:type="dxa"/>
        <w:tblInd w:w="450" w:type="dxa"/>
        <w:tblLook w:val="04A0" w:firstRow="1" w:lastRow="0" w:firstColumn="1" w:lastColumn="0" w:noHBand="0" w:noVBand="1"/>
      </w:tblPr>
      <w:tblGrid>
        <w:gridCol w:w="3672"/>
        <w:gridCol w:w="1170"/>
        <w:gridCol w:w="310"/>
        <w:gridCol w:w="1130"/>
        <w:gridCol w:w="270"/>
        <w:gridCol w:w="1080"/>
        <w:gridCol w:w="360"/>
        <w:gridCol w:w="1080"/>
      </w:tblGrid>
      <w:tr w:rsidR="001E0995" w:rsidRPr="00AC365B" w14:paraId="572F03E4" w14:textId="18F678B7" w:rsidTr="00737FDD">
        <w:trPr>
          <w:trHeight w:val="440"/>
          <w:tblHeader/>
        </w:trPr>
        <w:tc>
          <w:tcPr>
            <w:tcW w:w="3672" w:type="dxa"/>
            <w:shd w:val="clear" w:color="auto" w:fill="auto"/>
          </w:tcPr>
          <w:p w14:paraId="0D44B10F" w14:textId="77777777" w:rsidR="001E0995" w:rsidRPr="00AC365B" w:rsidRDefault="001E0995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F49397C" w14:textId="41A7AC73" w:rsidR="001E0995" w:rsidRPr="00DC7912" w:rsidRDefault="001E0995" w:rsidP="00A27C75">
            <w:pPr>
              <w:tabs>
                <w:tab w:val="clear" w:pos="227"/>
                <w:tab w:val="left" w:pos="540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7912">
              <w:rPr>
                <w:rFonts w:ascii="Angsana New" w:hAnsi="Angsana New"/>
                <w:sz w:val="30"/>
                <w:szCs w:val="30"/>
                <w:cs/>
              </w:rPr>
              <w:t>บริษัท เนชั่น อินเตอร์เนชั่นแนล</w:t>
            </w:r>
            <w:r w:rsidR="003D3F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7912">
              <w:rPr>
                <w:rFonts w:ascii="Angsana New" w:hAnsi="Angsana New"/>
                <w:sz w:val="30"/>
                <w:szCs w:val="30"/>
                <w:cs/>
              </w:rPr>
              <w:t>เอ็ดดูเทนเมนท์</w:t>
            </w:r>
            <w:r w:rsidRPr="00DC79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7912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270" w:type="dxa"/>
          </w:tcPr>
          <w:p w14:paraId="6B483CA3" w14:textId="77777777" w:rsidR="001E0995" w:rsidRPr="00DC7912" w:rsidRDefault="001E0995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7A20BDD" w14:textId="77777777" w:rsidR="00DC7912" w:rsidRDefault="00DC7912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81B675" w14:textId="120BBEC3" w:rsidR="001E0995" w:rsidRPr="00DC7912" w:rsidRDefault="001E0995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7912">
              <w:rPr>
                <w:rFonts w:ascii="Angsana New" w:hAnsi="Angsana New"/>
                <w:sz w:val="30"/>
                <w:szCs w:val="30"/>
                <w:cs/>
              </w:rPr>
              <w:t>บริษัท โยมิอูริ-เนชั่น อินฟอร์มเมชั่น</w:t>
            </w:r>
            <w:r w:rsidRPr="00DC79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7912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</w:tr>
      <w:tr w:rsidR="001E0995" w:rsidRPr="00AC365B" w14:paraId="7713491B" w14:textId="05418644" w:rsidTr="00737FDD">
        <w:trPr>
          <w:tblHeader/>
        </w:trPr>
        <w:tc>
          <w:tcPr>
            <w:tcW w:w="3672" w:type="dxa"/>
            <w:shd w:val="clear" w:color="auto" w:fill="auto"/>
          </w:tcPr>
          <w:p w14:paraId="41B5245C" w14:textId="77777777" w:rsidR="001E0995" w:rsidRPr="00AC365B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40B1CA" w14:textId="00E5D056" w:rsidR="001E0995" w:rsidRPr="00AC365B" w:rsidRDefault="000C653B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10" w:type="dxa"/>
            <w:shd w:val="clear" w:color="auto" w:fill="auto"/>
          </w:tcPr>
          <w:p w14:paraId="15F18075" w14:textId="77777777" w:rsidR="001E0995" w:rsidRPr="00AC365B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CD9B575" w14:textId="5058FFC4" w:rsidR="001E0995" w:rsidRPr="00AC365B" w:rsidRDefault="000C653B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9F7CED7" w14:textId="77777777" w:rsidR="001E0995" w:rsidRPr="00AC365B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55F2C5" w14:textId="475666B5" w:rsidR="001E0995" w:rsidRPr="00AC365B" w:rsidRDefault="000C653B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1D6127AC" w14:textId="77777777" w:rsidR="001E0995" w:rsidRPr="00AC365B" w:rsidRDefault="001E0995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8976D" w14:textId="4C47C06D" w:rsidR="001E0995" w:rsidRPr="00AC365B" w:rsidRDefault="000C653B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36801" w:rsidRPr="00AC365B" w14:paraId="4B38DC46" w14:textId="5365F754" w:rsidTr="00737FDD">
        <w:trPr>
          <w:trHeight w:val="422"/>
        </w:trPr>
        <w:tc>
          <w:tcPr>
            <w:tcW w:w="3672" w:type="dxa"/>
            <w:shd w:val="clear" w:color="auto" w:fill="auto"/>
          </w:tcPr>
          <w:p w14:paraId="39E87789" w14:textId="631AE3B6" w:rsidR="00B36801" w:rsidRPr="00AC365B" w:rsidRDefault="00B36801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5400" w:type="dxa"/>
            <w:gridSpan w:val="7"/>
          </w:tcPr>
          <w:p w14:paraId="09CE3D57" w14:textId="12C6FC1A" w:rsidR="00B36801" w:rsidRPr="00AC365B" w:rsidRDefault="00B36801" w:rsidP="00A2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C7624" w:rsidRPr="00AC365B" w14:paraId="2587161A" w14:textId="4813F4B1" w:rsidTr="00737FDD">
        <w:trPr>
          <w:trHeight w:val="422"/>
        </w:trPr>
        <w:tc>
          <w:tcPr>
            <w:tcW w:w="3672" w:type="dxa"/>
            <w:shd w:val="clear" w:color="auto" w:fill="auto"/>
          </w:tcPr>
          <w:p w14:paraId="5F674D9B" w14:textId="77777777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192DE5" w14:textId="567DA367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1B6069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310" w:type="dxa"/>
            <w:shd w:val="clear" w:color="auto" w:fill="auto"/>
          </w:tcPr>
          <w:p w14:paraId="760263F5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54C1AFEE" w14:textId="6D1E21EF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9C762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14EB1A06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F94213" w14:textId="7FE5F3A0" w:rsidR="009C7624" w:rsidRPr="00AC365B" w:rsidRDefault="001B6069" w:rsidP="00BC0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5DE54B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F0C15" w14:textId="65CDB097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C762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</w:p>
        </w:tc>
      </w:tr>
      <w:tr w:rsidR="009C7624" w:rsidRPr="00C85065" w14:paraId="12F315CD" w14:textId="309F5D0B" w:rsidTr="00737FDD">
        <w:tc>
          <w:tcPr>
            <w:tcW w:w="3672" w:type="dxa"/>
            <w:shd w:val="clear" w:color="auto" w:fill="auto"/>
          </w:tcPr>
          <w:p w14:paraId="483BD530" w14:textId="1D7DD862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</w:pPr>
            <w:r w:rsidRPr="00AC365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A6E5C51" w14:textId="403189C7" w:rsidR="009C7624" w:rsidRPr="00AC365B" w:rsidRDefault="001B6069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93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547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10" w:type="dxa"/>
            <w:shd w:val="clear" w:color="auto" w:fill="auto"/>
          </w:tcPr>
          <w:p w14:paraId="36D86D03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7DAE0E9" w14:textId="5A5B7DDC" w:rsidR="009C7624" w:rsidRPr="00AC365B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462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5389A8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2D874" w14:textId="0C65694D" w:rsidR="009C7624" w:rsidRPr="00C85065" w:rsidRDefault="006A045D" w:rsidP="006A0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678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DBFF6CF" w14:textId="77777777" w:rsidR="009C7624" w:rsidRPr="00C85065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1398C" w14:textId="76FB9F59" w:rsidR="009C7624" w:rsidRPr="00AC365B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065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7624" w:rsidRPr="00AC365B" w14:paraId="608DB1AB" w14:textId="4BC9A5CC" w:rsidTr="00737FDD">
        <w:tc>
          <w:tcPr>
            <w:tcW w:w="3672" w:type="dxa"/>
            <w:shd w:val="clear" w:color="auto" w:fill="auto"/>
          </w:tcPr>
          <w:p w14:paraId="07AE1B26" w14:textId="6F46ABA9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544644" w14:textId="25C5FCED" w:rsidR="009C7624" w:rsidRPr="00AC365B" w:rsidRDefault="001B6069" w:rsidP="00BC0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  <w:tab w:val="left" w:pos="1062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651860CA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73460729" w14:textId="7FB3E0B2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9C762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6D8F454F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2095FD" w14:textId="702FB580" w:rsidR="009C7624" w:rsidRPr="00C85065" w:rsidRDefault="001B6069" w:rsidP="00BC0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50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A54C6FB" w14:textId="77777777" w:rsidR="009C7624" w:rsidRPr="00C85065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EA595B" w14:textId="5A57B12E" w:rsidR="009C7624" w:rsidRPr="00AC365B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right="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624" w:rsidRPr="00C85065" w14:paraId="2D7AE4CA" w14:textId="6672AE28" w:rsidTr="00737FDD">
        <w:tc>
          <w:tcPr>
            <w:tcW w:w="3672" w:type="dxa"/>
            <w:shd w:val="clear" w:color="auto" w:fill="auto"/>
          </w:tcPr>
          <w:p w14:paraId="4A67B8B7" w14:textId="16D71369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ขาดทุนเบ็ดเสร็จรวม</w:t>
            </w:r>
            <w:r w:rsidRPr="00AC365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(</w:t>
            </w:r>
            <w:r w:rsidRPr="00AC36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="000C653B" w:rsidRPr="000C653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100</w:t>
            </w:r>
            <w:r w:rsidRPr="00AC365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61315" w14:textId="7D8329C6" w:rsidR="009C7624" w:rsidRPr="00AC365B" w:rsidRDefault="001B6069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0" w:type="dxa"/>
            <w:shd w:val="clear" w:color="auto" w:fill="auto"/>
          </w:tcPr>
          <w:p w14:paraId="37B6D4DC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0D9A7" w14:textId="2C8378DD" w:rsidR="009C7624" w:rsidRPr="00C85065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06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850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  <w:r w:rsidRPr="00C8506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FAA22F" w14:textId="77777777" w:rsidR="009C7624" w:rsidRPr="00C85065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EF874D" w14:textId="0AB399C8" w:rsidR="009C7624" w:rsidRPr="00AC365B" w:rsidRDefault="006A045D" w:rsidP="006A0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40188EE" w14:textId="77777777" w:rsidR="009C7624" w:rsidRPr="00AC365B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013EA" w14:textId="77D723B0" w:rsidR="009C7624" w:rsidRPr="00C85065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06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850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065</w:t>
            </w:r>
            <w:r w:rsidRPr="00C8506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C7624" w:rsidRPr="00C85065" w14:paraId="76EE0F0E" w14:textId="2A58DA9D" w:rsidTr="00737FDD">
        <w:tc>
          <w:tcPr>
            <w:tcW w:w="3672" w:type="dxa"/>
            <w:shd w:val="clear" w:color="auto" w:fill="auto"/>
          </w:tcPr>
          <w:p w14:paraId="5EA7DC71" w14:textId="43F19086" w:rsidR="009C7624" w:rsidRPr="00AC365B" w:rsidRDefault="009C7624" w:rsidP="008B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0" w:hanging="230"/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  <w:cs/>
              </w:rPr>
              <w:t>ขาดทุนเบ็ดเสร็จรวมตามส่วนได้เสียของกลุ่มบริษัท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0CAB1" w14:textId="44D993DD" w:rsidR="009C7624" w:rsidRPr="00AC365B" w:rsidRDefault="001B6069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0" w:type="dxa"/>
            <w:shd w:val="clear" w:color="auto" w:fill="auto"/>
          </w:tcPr>
          <w:p w14:paraId="472CDADE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54613" w14:textId="58E34319" w:rsidR="009C7624" w:rsidRPr="00AC365B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4E810C" w14:textId="77777777" w:rsidR="009C7624" w:rsidRPr="00AC365B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E0A579" w14:textId="68A61D68" w:rsidR="009C7624" w:rsidRPr="00AC365B" w:rsidRDefault="006A045D" w:rsidP="006A0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60A326E" w14:textId="77777777" w:rsidR="009C7624" w:rsidRPr="00AC365B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C79460" w14:textId="2A9CC40D" w:rsidR="009C7624" w:rsidRPr="00C85065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06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850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  <w:r w:rsidRPr="00C8506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1E0995" w:rsidRPr="00AC365B" w14:paraId="1F587F22" w14:textId="5C93EA75" w:rsidTr="00737FDD">
        <w:tc>
          <w:tcPr>
            <w:tcW w:w="3672" w:type="dxa"/>
            <w:shd w:val="clear" w:color="auto" w:fill="auto"/>
          </w:tcPr>
          <w:p w14:paraId="25C48938" w14:textId="77777777" w:rsidR="001E0995" w:rsidRPr="00AC365B" w:rsidRDefault="001E0995" w:rsidP="0047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D0EA01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  <w:shd w:val="clear" w:color="auto" w:fill="auto"/>
          </w:tcPr>
          <w:p w14:paraId="0CAE1F34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</w:tcPr>
          <w:p w14:paraId="0EEFC4AB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84223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1E7B912" w14:textId="61B99C26" w:rsidR="001E0995" w:rsidRPr="00AC365B" w:rsidRDefault="001E0995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4A712C3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968490" w14:textId="303D8F16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995" w:rsidRPr="00AC365B" w14:paraId="38308FA5" w14:textId="77777777" w:rsidTr="00737FDD">
        <w:tc>
          <w:tcPr>
            <w:tcW w:w="3672" w:type="dxa"/>
            <w:shd w:val="clear" w:color="auto" w:fill="auto"/>
          </w:tcPr>
          <w:p w14:paraId="70D53F20" w14:textId="5D446446" w:rsidR="001E0995" w:rsidRPr="00AC365B" w:rsidRDefault="001E0995" w:rsidP="0047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365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70" w:type="dxa"/>
            <w:shd w:val="clear" w:color="auto" w:fill="auto"/>
          </w:tcPr>
          <w:p w14:paraId="3FE3A7EF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  <w:shd w:val="clear" w:color="auto" w:fill="auto"/>
          </w:tcPr>
          <w:p w14:paraId="1BAE58AA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A8C2743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9F71D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ADCFA" w14:textId="59FDF482" w:rsidR="001E0995" w:rsidRPr="00AC365B" w:rsidRDefault="001E0995" w:rsidP="00B36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A8C4008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14B3F" w14:textId="77777777" w:rsidR="001E0995" w:rsidRPr="00AC365B" w:rsidRDefault="001E0995" w:rsidP="0047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624" w:rsidRPr="00AC365B" w14:paraId="73C05138" w14:textId="76685E07" w:rsidTr="00737FDD">
        <w:tc>
          <w:tcPr>
            <w:tcW w:w="3672" w:type="dxa"/>
            <w:shd w:val="clear" w:color="auto" w:fill="auto"/>
          </w:tcPr>
          <w:p w14:paraId="2111F8DF" w14:textId="77777777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49853B5C" w14:textId="3927A760" w:rsidR="009C7624" w:rsidRPr="00AC365B" w:rsidRDefault="001B6069" w:rsidP="00BC0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174302AE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0CA80EA" w14:textId="3AFBF158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458</w:t>
            </w:r>
            <w:r w:rsidR="009C762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5F22E710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E71E9" w14:textId="3DBE83C7" w:rsidR="009C7624" w:rsidRPr="00AC365B" w:rsidRDefault="000C653B" w:rsidP="006A0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47</w:t>
            </w:r>
            <w:r w:rsidR="00BC09E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360" w:type="dxa"/>
          </w:tcPr>
          <w:p w14:paraId="65FFCBF7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EC2AF5" w14:textId="2D484529" w:rsidR="009C7624" w:rsidRPr="00AC365B" w:rsidRDefault="000C653B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9C762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9C7624" w:rsidRPr="00AC365B" w14:paraId="50BF191F" w14:textId="2B38A896" w:rsidTr="00737FDD">
        <w:tc>
          <w:tcPr>
            <w:tcW w:w="3672" w:type="dxa"/>
            <w:shd w:val="clear" w:color="auto" w:fill="auto"/>
          </w:tcPr>
          <w:p w14:paraId="33F8C4BC" w14:textId="77777777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69A03B2F" w14:textId="414CD6DB" w:rsidR="009C7624" w:rsidRPr="00AC365B" w:rsidRDefault="001B6069" w:rsidP="00BC0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430B6094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684D3D3" w14:textId="16AFD8E6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66</w:t>
            </w:r>
            <w:r w:rsidR="009C762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058B7CDB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40A18" w14:textId="3B7C6624" w:rsidR="009C7624" w:rsidRPr="00C85065" w:rsidRDefault="00BC09E0" w:rsidP="00BC0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50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BF922B4" w14:textId="77777777" w:rsidR="009C7624" w:rsidRPr="00C85065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84315" w14:textId="25729C7B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41</w:t>
            </w:r>
            <w:r w:rsidR="009C762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  <w:tr w:rsidR="009C7624" w:rsidRPr="00C85065" w14:paraId="551C6DC1" w14:textId="4D224622" w:rsidTr="00737FDD">
        <w:tc>
          <w:tcPr>
            <w:tcW w:w="3672" w:type="dxa"/>
            <w:shd w:val="clear" w:color="auto" w:fill="auto"/>
          </w:tcPr>
          <w:p w14:paraId="4E33A170" w14:textId="77777777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2DC52419" w14:textId="3BDB6640" w:rsidR="009C7624" w:rsidRPr="00AC365B" w:rsidRDefault="001B6069" w:rsidP="00BC0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2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7F06A7D3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3D613433" w14:textId="6F5E4442" w:rsidR="009C7624" w:rsidRPr="00AC365B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141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978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3FF718" w14:textId="77777777" w:rsidR="009C7624" w:rsidRPr="00AC365B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D00B68" w14:textId="092A5902" w:rsidR="009C7624" w:rsidRPr="00AC365B" w:rsidRDefault="00BC09E0" w:rsidP="006A0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171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569B889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96776" w14:textId="37C2D495" w:rsidR="009C7624" w:rsidRPr="00AC365B" w:rsidRDefault="009C7624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337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5065" w:rsidRPr="00C85065" w14:paraId="377BC7CF" w14:textId="3332DCEE" w:rsidTr="00737FDD">
        <w:tc>
          <w:tcPr>
            <w:tcW w:w="3672" w:type="dxa"/>
            <w:shd w:val="clear" w:color="auto" w:fill="auto"/>
          </w:tcPr>
          <w:p w14:paraId="3EAB6E2A" w14:textId="77777777" w:rsidR="00C85065" w:rsidRPr="00AC365B" w:rsidRDefault="00C85065" w:rsidP="00C8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AE0E0F" w14:textId="6AEE8528" w:rsidR="00C85065" w:rsidRPr="00AC365B" w:rsidRDefault="00C85065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1D5E3642" w14:textId="77777777" w:rsidR="00C85065" w:rsidRPr="00AC365B" w:rsidRDefault="00C85065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42544F87" w14:textId="1C267D76" w:rsidR="00C85065" w:rsidRPr="00AC365B" w:rsidRDefault="00C85065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413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E6AC47" w14:textId="77777777" w:rsidR="00C85065" w:rsidRPr="00AC365B" w:rsidRDefault="00C85065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2B0742" w14:textId="72DBD573" w:rsidR="00C85065" w:rsidRPr="00AC365B" w:rsidRDefault="00C85065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50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FBD64C2" w14:textId="77777777" w:rsidR="00C85065" w:rsidRPr="00AC365B" w:rsidRDefault="00C85065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525FBE" w14:textId="2003E002" w:rsidR="00C85065" w:rsidRPr="00AC365B" w:rsidRDefault="00C85065" w:rsidP="00C85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right="2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624" w:rsidRPr="00AC365B" w14:paraId="16F3B67A" w14:textId="102FC83B" w:rsidTr="00737FDD">
        <w:tc>
          <w:tcPr>
            <w:tcW w:w="3672" w:type="dxa"/>
            <w:shd w:val="clear" w:color="auto" w:fill="auto"/>
          </w:tcPr>
          <w:p w14:paraId="22AD1AE8" w14:textId="2C1BC766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="000C653B" w:rsidRPr="000C653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100</w:t>
            </w:r>
            <w:r w:rsidRPr="00AC365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DED6D" w14:textId="5B773C8D" w:rsidR="009C7624" w:rsidRPr="00AC365B" w:rsidRDefault="001B6069" w:rsidP="00BC0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73BA62CF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D94D6" w14:textId="7F3B80DF" w:rsidR="009C7624" w:rsidRPr="00C85065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  <w:r w:rsidR="009C7624" w:rsidRPr="00C850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  <w:tcBorders>
              <w:right w:val="nil"/>
            </w:tcBorders>
          </w:tcPr>
          <w:p w14:paraId="4A2638A6" w14:textId="77777777" w:rsidR="009C7624" w:rsidRPr="00C85065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7C93C28" w14:textId="125D5388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6A04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360" w:type="dxa"/>
          </w:tcPr>
          <w:p w14:paraId="3BF77FB4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21287F" w14:textId="42D136DE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9C762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</w:p>
        </w:tc>
      </w:tr>
      <w:tr w:rsidR="009C7624" w:rsidRPr="00AC365B" w14:paraId="7D6E6940" w14:textId="4234B5F7" w:rsidTr="00E4189C">
        <w:trPr>
          <w:trHeight w:val="341"/>
        </w:trPr>
        <w:tc>
          <w:tcPr>
            <w:tcW w:w="3672" w:type="dxa"/>
            <w:shd w:val="clear" w:color="auto" w:fill="auto"/>
          </w:tcPr>
          <w:p w14:paraId="18264C29" w14:textId="6353157A" w:rsidR="009C7624" w:rsidRPr="00AC365B" w:rsidRDefault="009C7624" w:rsidP="003A1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44744C" w14:textId="085AD228" w:rsidR="009C7624" w:rsidRPr="00AC365B" w:rsidRDefault="001B6069" w:rsidP="00BC0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2D2E5250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18A492" w14:textId="1386A3EA" w:rsidR="009C7624" w:rsidRPr="00C85065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9C7624" w:rsidRPr="00C850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70" w:type="dxa"/>
          </w:tcPr>
          <w:p w14:paraId="4766D681" w14:textId="77777777" w:rsidR="009C7624" w:rsidRPr="00C85065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2510EA2" w14:textId="0A2225D1" w:rsidR="009C7624" w:rsidRPr="00AC365B" w:rsidRDefault="000C653B" w:rsidP="006A0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BC09E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360" w:type="dxa"/>
          </w:tcPr>
          <w:p w14:paraId="6AC28DBD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B35ADA0" w14:textId="47E12020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9C762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</w:tr>
    </w:tbl>
    <w:p w14:paraId="0FC8B1E4" w14:textId="77777777" w:rsidR="009B3313" w:rsidRPr="00AC365B" w:rsidRDefault="009B3313" w:rsidP="009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15D3233" w14:textId="6947BBDF" w:rsidR="00F60451" w:rsidRPr="00AC365B" w:rsidRDefault="00F60451" w:rsidP="004C4EDD">
      <w:pPr>
        <w:pStyle w:val="ListParagraph"/>
        <w:pageBreakBefore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F5B951D" w14:textId="77777777" w:rsidR="008C7F62" w:rsidRPr="002A7CBA" w:rsidRDefault="008C7F6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1291"/>
        <w:gridCol w:w="1499"/>
        <w:gridCol w:w="283"/>
        <w:gridCol w:w="1337"/>
      </w:tblGrid>
      <w:tr w:rsidR="00D94984" w:rsidRPr="00AC365B" w14:paraId="1C5E7154" w14:textId="77777777" w:rsidTr="00D10247">
        <w:trPr>
          <w:trHeight w:val="397"/>
        </w:trPr>
        <w:tc>
          <w:tcPr>
            <w:tcW w:w="4662" w:type="dxa"/>
          </w:tcPr>
          <w:p w14:paraId="54A768F0" w14:textId="77777777" w:rsidR="00D94984" w:rsidRPr="00AC365B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14:paraId="4774310F" w14:textId="37766903" w:rsidR="00D94984" w:rsidRPr="00AC365B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vAlign w:val="bottom"/>
          </w:tcPr>
          <w:p w14:paraId="4F8AD6C7" w14:textId="77777777" w:rsidR="00D94984" w:rsidRPr="00AC365B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984" w:rsidRPr="00AC365B" w14:paraId="5070AF64" w14:textId="77777777" w:rsidTr="00D10247">
        <w:trPr>
          <w:trHeight w:val="397"/>
        </w:trPr>
        <w:tc>
          <w:tcPr>
            <w:tcW w:w="4662" w:type="dxa"/>
          </w:tcPr>
          <w:p w14:paraId="3D31B841" w14:textId="77777777" w:rsidR="00D94984" w:rsidRPr="00AC365B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14:paraId="6E2E5F9B" w14:textId="4C1B54D7" w:rsidR="00D94984" w:rsidRPr="00AC365B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99" w:type="dxa"/>
            <w:vAlign w:val="bottom"/>
          </w:tcPr>
          <w:p w14:paraId="0416B114" w14:textId="695EDD1C" w:rsidR="00D94984" w:rsidRPr="00AC365B" w:rsidRDefault="000C653B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vAlign w:val="bottom"/>
          </w:tcPr>
          <w:p w14:paraId="7593F1CD" w14:textId="77777777" w:rsidR="00D94984" w:rsidRPr="00AC365B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7B045C0" w14:textId="232BFD6A" w:rsidR="00D94984" w:rsidRPr="00AC365B" w:rsidRDefault="000C653B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94984" w:rsidRPr="00AC365B" w14:paraId="5E06A34E" w14:textId="77777777" w:rsidTr="00D10247">
        <w:trPr>
          <w:trHeight w:val="397"/>
        </w:trPr>
        <w:tc>
          <w:tcPr>
            <w:tcW w:w="4662" w:type="dxa"/>
          </w:tcPr>
          <w:p w14:paraId="20B60DB8" w14:textId="77777777" w:rsidR="00D94984" w:rsidRPr="00AC365B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14:paraId="0E05649A" w14:textId="7EFBE611" w:rsidR="00D94984" w:rsidRPr="00AC365B" w:rsidRDefault="00D94984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vAlign w:val="bottom"/>
          </w:tcPr>
          <w:p w14:paraId="7FF1102E" w14:textId="77777777" w:rsidR="00D94984" w:rsidRPr="00AC365B" w:rsidRDefault="00D9498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C7624" w:rsidRPr="00AC365B" w14:paraId="419CBE92" w14:textId="77777777" w:rsidTr="00D10247">
        <w:trPr>
          <w:trHeight w:val="397"/>
        </w:trPr>
        <w:tc>
          <w:tcPr>
            <w:tcW w:w="5953" w:type="dxa"/>
            <w:gridSpan w:val="2"/>
          </w:tcPr>
          <w:p w14:paraId="3FB3C512" w14:textId="112564E4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9" w:type="dxa"/>
          </w:tcPr>
          <w:p w14:paraId="6E9C264B" w14:textId="5D4A1F1B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right="113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319</w:t>
            </w:r>
            <w:r w:rsidR="006C480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83" w:type="dxa"/>
          </w:tcPr>
          <w:p w14:paraId="7775F484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332741A" w14:textId="0FF10537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9C762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490</w:t>
            </w:r>
            <w:r w:rsidR="009C762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6C4800" w:rsidRPr="00AC365B" w14:paraId="00C1848B" w14:textId="77777777" w:rsidTr="00D10247">
        <w:trPr>
          <w:trHeight w:val="397"/>
        </w:trPr>
        <w:tc>
          <w:tcPr>
            <w:tcW w:w="5953" w:type="dxa"/>
            <w:gridSpan w:val="2"/>
          </w:tcPr>
          <w:p w14:paraId="19F7DD72" w14:textId="4D41945A" w:rsidR="006C4800" w:rsidRPr="00AC365B" w:rsidRDefault="006C4800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1499" w:type="dxa"/>
          </w:tcPr>
          <w:p w14:paraId="54F72F43" w14:textId="52DEE1A8" w:rsidR="006C4800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right="113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3" w:type="dxa"/>
          </w:tcPr>
          <w:p w14:paraId="29DCF6CE" w14:textId="77777777" w:rsidR="006C4800" w:rsidRPr="00AC365B" w:rsidRDefault="006C4800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CF51208" w14:textId="60C96868" w:rsidR="006C4800" w:rsidRPr="00AC365B" w:rsidRDefault="006C4800" w:rsidP="00F73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624" w:rsidRPr="00AC365B" w14:paraId="033205B5" w14:textId="77777777" w:rsidTr="00D10247">
        <w:trPr>
          <w:trHeight w:val="397"/>
        </w:trPr>
        <w:tc>
          <w:tcPr>
            <w:tcW w:w="5953" w:type="dxa"/>
            <w:gridSpan w:val="2"/>
          </w:tcPr>
          <w:p w14:paraId="2AE804F9" w14:textId="77777777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99" w:type="dxa"/>
          </w:tcPr>
          <w:p w14:paraId="2213995A" w14:textId="1403C6B2" w:rsidR="009C7624" w:rsidRPr="00AC365B" w:rsidRDefault="006C4800" w:rsidP="006F0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4EEE3D1" w14:textId="77777777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BA6A5C3" w14:textId="3E5F4950" w:rsidR="009C7624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318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598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7624" w:rsidRPr="00AC365B" w14:paraId="7C338414" w14:textId="77777777" w:rsidTr="00D10247">
        <w:trPr>
          <w:trHeight w:val="397"/>
        </w:trPr>
        <w:tc>
          <w:tcPr>
            <w:tcW w:w="5953" w:type="dxa"/>
            <w:gridSpan w:val="2"/>
          </w:tcPr>
          <w:p w14:paraId="69C54064" w14:textId="0CD5F870" w:rsidR="009C7624" w:rsidRPr="00AC365B" w:rsidRDefault="009C7624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499" w:type="dxa"/>
          </w:tcPr>
          <w:p w14:paraId="4F441CAF" w14:textId="30214C8A" w:rsidR="009C7624" w:rsidRPr="00AC365B" w:rsidRDefault="00F40D25" w:rsidP="006F0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30D560C" w14:textId="77777777" w:rsidR="009C7624" w:rsidRPr="00AC365B" w:rsidRDefault="009C7624" w:rsidP="006F0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right="-3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1AAB020" w14:textId="2E30DC0C" w:rsidR="009C7624" w:rsidRPr="00AC365B" w:rsidRDefault="000C653B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105</w:t>
            </w:r>
            <w:r w:rsidR="009C762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9F3E61" w:rsidRPr="00AC365B" w14:paraId="68B8AA26" w14:textId="77777777" w:rsidTr="00D10247">
        <w:trPr>
          <w:trHeight w:val="397"/>
        </w:trPr>
        <w:tc>
          <w:tcPr>
            <w:tcW w:w="5953" w:type="dxa"/>
            <w:gridSpan w:val="2"/>
          </w:tcPr>
          <w:p w14:paraId="295FC7BD" w14:textId="4ED440EF" w:rsidR="009F3E61" w:rsidRPr="00AC365B" w:rsidRDefault="009F3E61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499" w:type="dxa"/>
          </w:tcPr>
          <w:p w14:paraId="5A7E6331" w14:textId="088214B1" w:rsidR="009F3E61" w:rsidRPr="00AC365B" w:rsidRDefault="00F40D25" w:rsidP="006F0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DB03E38" w14:textId="77777777" w:rsidR="009F3E61" w:rsidRPr="00AC365B" w:rsidRDefault="009F3E61" w:rsidP="006F0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right="-3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4FC801" w14:textId="452347E5" w:rsidR="009F3E61" w:rsidRPr="00AC365B" w:rsidRDefault="009C7624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778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500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3E61" w:rsidRPr="00AC365B" w14:paraId="1CDB3001" w14:textId="77777777" w:rsidTr="00D10247">
        <w:trPr>
          <w:trHeight w:val="397"/>
        </w:trPr>
        <w:tc>
          <w:tcPr>
            <w:tcW w:w="4662" w:type="dxa"/>
          </w:tcPr>
          <w:p w14:paraId="2ADD1810" w14:textId="1F93A61D" w:rsidR="009F3E61" w:rsidRPr="00AC365B" w:rsidRDefault="009F3E61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โอนไปเงินลงทุนในบริษัทร่วม</w:t>
            </w:r>
            <w:r w:rsidR="004D1ED1" w:rsidRPr="00AC365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เนื่องจากสูญเสียการควบคุม</w:t>
            </w:r>
          </w:p>
        </w:tc>
        <w:tc>
          <w:tcPr>
            <w:tcW w:w="1291" w:type="dxa"/>
          </w:tcPr>
          <w:p w14:paraId="31119864" w14:textId="01A069A6" w:rsidR="009F3E61" w:rsidRPr="00AC365B" w:rsidRDefault="000C653B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653B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499" w:type="dxa"/>
          </w:tcPr>
          <w:p w14:paraId="0B10118B" w14:textId="01607384" w:rsidR="009F3E61" w:rsidRPr="00AC365B" w:rsidRDefault="00F40D25" w:rsidP="006F0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27DCA7B" w14:textId="77777777" w:rsidR="009F3E61" w:rsidRPr="00AC365B" w:rsidRDefault="009F3E61" w:rsidP="006F0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ECD8104" w14:textId="6B7AC0EA" w:rsidR="009F3E61" w:rsidRPr="00AC365B" w:rsidRDefault="009C7624" w:rsidP="009C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179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377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3E61" w:rsidRPr="00AC365B" w14:paraId="500E000B" w14:textId="77777777" w:rsidTr="00D10247">
        <w:trPr>
          <w:trHeight w:val="397"/>
        </w:trPr>
        <w:tc>
          <w:tcPr>
            <w:tcW w:w="5953" w:type="dxa"/>
            <w:gridSpan w:val="2"/>
          </w:tcPr>
          <w:p w14:paraId="1FCD4DAA" w14:textId="141E06A5" w:rsidR="009F3E61" w:rsidRPr="00AC365B" w:rsidRDefault="009F3E61" w:rsidP="00CB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2229282F" w14:textId="2FE26370" w:rsidR="009F3E61" w:rsidRPr="00AC365B" w:rsidRDefault="000C653B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right="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  <w:r w:rsidR="00F40D25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83" w:type="dxa"/>
          </w:tcPr>
          <w:p w14:paraId="1FF75A1C" w14:textId="77777777" w:rsidR="009F3E61" w:rsidRPr="00AC365B" w:rsidRDefault="009F3E61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6F489F23" w14:textId="5605BC37" w:rsidR="009F3E61" w:rsidRPr="00AC365B" w:rsidRDefault="000C653B" w:rsidP="00CB5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  <w:r w:rsidR="009C762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</w:tr>
    </w:tbl>
    <w:p w14:paraId="55448966" w14:textId="33387333" w:rsidR="00914FC8" w:rsidRPr="00A66317" w:rsidRDefault="00F42B33" w:rsidP="00D0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/>
      </w:r>
      <w:r w:rsidR="00A66317" w:rsidRPr="00A663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การลงทุนเพิ่ม</w:t>
      </w:r>
    </w:p>
    <w:p w14:paraId="6631194C" w14:textId="77777777" w:rsidR="00914FC8" w:rsidRPr="002A7CBA" w:rsidRDefault="00914FC8" w:rsidP="00D0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17F0EF2" w14:textId="4157F3CF" w:rsidR="00D03ACC" w:rsidRPr="00DD166F" w:rsidRDefault="00BF4D68" w:rsidP="00D0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ในการประชุมคณะกรรมการของบริษัทย่อยแห่งหนึ่ง (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AC365B">
        <w:rPr>
          <w:rFonts w:ascii="Angsana New" w:hAnsi="Angsana New"/>
          <w:sz w:val="30"/>
          <w:szCs w:val="30"/>
        </w:rPr>
        <w:t xml:space="preserve">”) </w:t>
      </w: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ตุลาคม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F42B33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ของบริษัทย่อยมีมติอนุมัติให้บริษัทย่อยเข้าซื้อหุ้นสามัญเพิ่มทุนที่ออกใหม่ของบริษัทแห่งหนึ่งจำนวน </w:t>
      </w:r>
      <w:r w:rsidR="00F42B33">
        <w:rPr>
          <w:rFonts w:ascii="Angsana New" w:hAnsi="Angsana New"/>
          <w:sz w:val="30"/>
          <w:szCs w:val="30"/>
        </w:rPr>
        <w:t xml:space="preserve">15 </w:t>
      </w:r>
      <w:r w:rsidR="00F42B33">
        <w:rPr>
          <w:rFonts w:ascii="Angsana New" w:hAnsi="Angsana New" w:hint="cs"/>
          <w:sz w:val="30"/>
          <w:szCs w:val="30"/>
          <w:cs/>
        </w:rPr>
        <w:t xml:space="preserve">ล้านบาท คิดเป็นสัดส่วนร้อยละ </w:t>
      </w:r>
      <w:r w:rsidR="00F42B33">
        <w:rPr>
          <w:rFonts w:ascii="Angsana New" w:hAnsi="Angsana New"/>
          <w:sz w:val="30"/>
          <w:szCs w:val="30"/>
        </w:rPr>
        <w:t xml:space="preserve">50 </w:t>
      </w:r>
      <w:r w:rsidR="00F42B33">
        <w:rPr>
          <w:rFonts w:ascii="Angsana New" w:hAnsi="Angsana New" w:hint="cs"/>
          <w:sz w:val="30"/>
          <w:szCs w:val="30"/>
          <w:cs/>
        </w:rPr>
        <w:t xml:space="preserve">ของจำนวนหุ้นที่จำหน่ายแล้วทั้งหมด ซึ่งบริษัทย่อยทางอ้อมดังกล่าวได้จดทะเบียนเพิ่มทุนกับกระทรวงพาณิชย์แล้วเสร็จเมื่อวันที่ </w:t>
      </w:r>
      <w:r w:rsidR="00F42B33">
        <w:rPr>
          <w:rFonts w:ascii="Angsana New" w:hAnsi="Angsana New"/>
          <w:sz w:val="30"/>
          <w:szCs w:val="30"/>
        </w:rPr>
        <w:t xml:space="preserve">7 </w:t>
      </w:r>
      <w:r w:rsidR="00F42B3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42B33">
        <w:rPr>
          <w:rFonts w:ascii="Angsana New" w:hAnsi="Angsana New"/>
          <w:sz w:val="30"/>
          <w:szCs w:val="30"/>
        </w:rPr>
        <w:t>2563</w:t>
      </w:r>
      <w:r w:rsidR="00D03AC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614FF94" w14:textId="77777777" w:rsidR="003D000F" w:rsidRPr="002A7CBA" w:rsidRDefault="003D000F" w:rsidP="00D0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A5083EF" w14:textId="19A15B0D" w:rsidR="003D000F" w:rsidRDefault="003D000F" w:rsidP="003D0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000F">
        <w:rPr>
          <w:rFonts w:ascii="Angsana New" w:hAnsi="Angsana New"/>
          <w:sz w:val="30"/>
          <w:szCs w:val="30"/>
          <w:cs/>
        </w:rPr>
        <w:t>ในการประชุมวิสามัญของผู้ถือหุ้นของบริษัท</w:t>
      </w:r>
      <w:r w:rsidRPr="003D000F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3D000F">
        <w:rPr>
          <w:rFonts w:ascii="Angsana New" w:hAnsi="Angsana New"/>
          <w:sz w:val="30"/>
          <w:szCs w:val="30"/>
          <w:cs/>
        </w:rPr>
        <w:t>(</w:t>
      </w:r>
      <w:r w:rsidRPr="003D000F">
        <w:rPr>
          <w:rFonts w:ascii="Angsana New" w:hAnsi="Angsana New"/>
          <w:sz w:val="30"/>
          <w:szCs w:val="30"/>
        </w:rPr>
        <w:t>“</w:t>
      </w:r>
      <w:r w:rsidRPr="003D000F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3D000F">
        <w:rPr>
          <w:rFonts w:ascii="Angsana New" w:hAnsi="Angsana New"/>
          <w:sz w:val="30"/>
          <w:szCs w:val="30"/>
        </w:rPr>
        <w:t xml:space="preserve">”) </w:t>
      </w:r>
      <w:r w:rsidRPr="003D000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D000F">
        <w:rPr>
          <w:rFonts w:ascii="Angsana New" w:hAnsi="Angsana New"/>
          <w:sz w:val="30"/>
          <w:szCs w:val="30"/>
        </w:rPr>
        <w:t xml:space="preserve">18 </w:t>
      </w:r>
      <w:r w:rsidRPr="003D000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3D000F">
        <w:rPr>
          <w:rFonts w:ascii="Angsana New" w:hAnsi="Angsana New"/>
          <w:sz w:val="30"/>
          <w:szCs w:val="30"/>
        </w:rPr>
        <w:t xml:space="preserve">2562 </w:t>
      </w:r>
      <w:r w:rsidRPr="003D000F">
        <w:rPr>
          <w:rFonts w:ascii="Angsana New" w:hAnsi="Angsana New"/>
          <w:sz w:val="30"/>
          <w:szCs w:val="30"/>
          <w:cs/>
        </w:rPr>
        <w:t>ผู้ถือหุ้นของบริษัท</w:t>
      </w:r>
      <w:r w:rsidRPr="003D000F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3D000F">
        <w:rPr>
          <w:rFonts w:ascii="Angsana New" w:hAnsi="Angsana New"/>
          <w:sz w:val="30"/>
          <w:szCs w:val="30"/>
          <w:cs/>
        </w:rPr>
        <w:t>มีมติอนุมัติ</w:t>
      </w:r>
      <w:r w:rsidRPr="003D000F">
        <w:rPr>
          <w:rFonts w:ascii="Angsana New" w:hAnsi="Angsana New" w:hint="cs"/>
          <w:sz w:val="30"/>
          <w:szCs w:val="30"/>
          <w:cs/>
        </w:rPr>
        <w:t>การเปลี่ยนแปลงทุนจดทะเบียน ดังนี้</w:t>
      </w:r>
    </w:p>
    <w:p w14:paraId="5E2ED2A5" w14:textId="77777777" w:rsidR="00700A7D" w:rsidRPr="002A7CBA" w:rsidRDefault="00700A7D" w:rsidP="003D0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DE25118" w14:textId="20E90715" w:rsidR="003D000F" w:rsidRPr="003D000F" w:rsidRDefault="003D000F" w:rsidP="00D725B3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D000F">
        <w:rPr>
          <w:rFonts w:ascii="Angsana New" w:hAnsi="Angsana New" w:hint="cs"/>
          <w:sz w:val="30"/>
          <w:szCs w:val="30"/>
          <w:cs/>
        </w:rPr>
        <w:t xml:space="preserve">อนุมัติลดทุนจดทะเบียนของบริษัทจาก </w:t>
      </w:r>
      <w:r w:rsidRPr="003D000F">
        <w:rPr>
          <w:rFonts w:ascii="Angsana New" w:hAnsi="Angsana New" w:hint="cs"/>
          <w:sz w:val="30"/>
          <w:szCs w:val="30"/>
        </w:rPr>
        <w:t xml:space="preserve">720.34 </w:t>
      </w:r>
      <w:r w:rsidRPr="003D000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D000F">
        <w:rPr>
          <w:rFonts w:ascii="Angsana New" w:hAnsi="Angsana New" w:hint="cs"/>
          <w:sz w:val="30"/>
          <w:szCs w:val="30"/>
        </w:rPr>
        <w:t>(</w:t>
      </w:r>
      <w:r w:rsidRPr="003D000F">
        <w:rPr>
          <w:rFonts w:ascii="Angsana New" w:hAnsi="Angsana New" w:hint="cs"/>
          <w:sz w:val="30"/>
          <w:szCs w:val="30"/>
          <w:cs/>
        </w:rPr>
        <w:t xml:space="preserve">แบ่งออกเป็นหุ้นสามัญจำนวน </w:t>
      </w:r>
      <w:r w:rsidRPr="003D000F">
        <w:rPr>
          <w:rFonts w:ascii="Angsana New" w:hAnsi="Angsana New" w:hint="cs"/>
          <w:sz w:val="30"/>
          <w:szCs w:val="30"/>
        </w:rPr>
        <w:t xml:space="preserve">720,343,962 </w:t>
      </w:r>
      <w:r w:rsidRPr="003D000F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3D000F">
        <w:rPr>
          <w:rFonts w:ascii="Angsana New" w:hAnsi="Angsana New"/>
          <w:sz w:val="30"/>
          <w:szCs w:val="30"/>
        </w:rPr>
        <w:br/>
      </w:r>
      <w:r w:rsidRPr="003D000F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3D000F">
        <w:rPr>
          <w:rFonts w:ascii="Angsana New" w:hAnsi="Angsana New" w:hint="cs"/>
          <w:sz w:val="30"/>
          <w:szCs w:val="30"/>
        </w:rPr>
        <w:t xml:space="preserve">1 </w:t>
      </w:r>
      <w:r w:rsidRPr="003D000F">
        <w:rPr>
          <w:rFonts w:ascii="Angsana New" w:hAnsi="Angsana New" w:hint="cs"/>
          <w:sz w:val="30"/>
          <w:szCs w:val="30"/>
          <w:cs/>
        </w:rPr>
        <w:t>บาท</w:t>
      </w:r>
      <w:r w:rsidRPr="003D000F">
        <w:rPr>
          <w:rFonts w:ascii="Angsana New" w:hAnsi="Angsana New" w:hint="cs"/>
          <w:sz w:val="30"/>
          <w:szCs w:val="30"/>
        </w:rPr>
        <w:t xml:space="preserve">) </w:t>
      </w:r>
      <w:r w:rsidRPr="003D000F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3D000F">
        <w:rPr>
          <w:rFonts w:ascii="Angsana New" w:hAnsi="Angsana New" w:hint="cs"/>
          <w:sz w:val="30"/>
          <w:szCs w:val="30"/>
        </w:rPr>
        <w:t xml:space="preserve">535.44 </w:t>
      </w:r>
      <w:r w:rsidRPr="003D000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D000F">
        <w:rPr>
          <w:rFonts w:ascii="Angsana New" w:hAnsi="Angsana New" w:hint="cs"/>
          <w:sz w:val="30"/>
          <w:szCs w:val="30"/>
        </w:rPr>
        <w:t>(</w:t>
      </w:r>
      <w:r w:rsidRPr="003D000F">
        <w:rPr>
          <w:rFonts w:ascii="Angsana New" w:hAnsi="Angsana New" w:hint="cs"/>
          <w:sz w:val="30"/>
          <w:szCs w:val="30"/>
          <w:cs/>
        </w:rPr>
        <w:t xml:space="preserve">แบ่งออกเป็นหุ้นสามัญจำนวน </w:t>
      </w:r>
      <w:r w:rsidRPr="003D000F">
        <w:rPr>
          <w:rFonts w:ascii="Angsana New" w:hAnsi="Angsana New" w:hint="cs"/>
          <w:sz w:val="30"/>
          <w:szCs w:val="30"/>
        </w:rPr>
        <w:t xml:space="preserve">535,436,809 </w:t>
      </w:r>
      <w:r w:rsidRPr="003D000F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3D000F">
        <w:rPr>
          <w:rFonts w:ascii="Angsana New" w:hAnsi="Angsana New" w:hint="cs"/>
          <w:sz w:val="30"/>
          <w:szCs w:val="30"/>
        </w:rPr>
        <w:t xml:space="preserve">1 </w:t>
      </w:r>
      <w:r w:rsidRPr="003D000F">
        <w:rPr>
          <w:rFonts w:ascii="Angsana New" w:hAnsi="Angsana New" w:hint="cs"/>
          <w:sz w:val="30"/>
          <w:szCs w:val="30"/>
          <w:cs/>
        </w:rPr>
        <w:t>บาท</w:t>
      </w:r>
      <w:r w:rsidRPr="003D000F">
        <w:rPr>
          <w:rFonts w:ascii="Angsana New" w:hAnsi="Angsana New" w:hint="cs"/>
          <w:sz w:val="30"/>
          <w:szCs w:val="30"/>
        </w:rPr>
        <w:t>)</w:t>
      </w:r>
      <w:r w:rsidRPr="003D000F">
        <w:rPr>
          <w:rFonts w:ascii="Angsana New" w:hAnsi="Angsana New" w:hint="cs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 w:rsidRPr="003D000F">
        <w:rPr>
          <w:rFonts w:ascii="Angsana New" w:hAnsi="Angsana New" w:hint="cs"/>
          <w:sz w:val="30"/>
          <w:szCs w:val="30"/>
        </w:rPr>
        <w:t xml:space="preserve">184,907,153 </w:t>
      </w:r>
      <w:r w:rsidRPr="003D000F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3D000F">
        <w:rPr>
          <w:rFonts w:ascii="Angsana New" w:hAnsi="Angsana New" w:hint="cs"/>
          <w:sz w:val="30"/>
          <w:szCs w:val="30"/>
        </w:rPr>
        <w:t xml:space="preserve">1 </w:t>
      </w:r>
      <w:r w:rsidRPr="003D000F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A66317">
        <w:rPr>
          <w:rFonts w:ascii="Angsana New" w:hAnsi="Angsana New" w:hint="cs"/>
          <w:spacing w:val="-4"/>
          <w:sz w:val="30"/>
          <w:szCs w:val="30"/>
          <w:cs/>
        </w:rPr>
        <w:t>ซึ่งบริษัทได้จดทะเบียนการลดทุน</w:t>
      </w:r>
      <w:r w:rsidR="00A66317" w:rsidRPr="00A66317">
        <w:rPr>
          <w:rFonts w:ascii="Angsana New" w:hAnsi="Angsana New" w:hint="cs"/>
          <w:spacing w:val="-4"/>
          <w:sz w:val="30"/>
          <w:szCs w:val="30"/>
          <w:cs/>
        </w:rPr>
        <w:t>จดทะเบียน</w:t>
      </w:r>
      <w:r w:rsidRPr="00A66317">
        <w:rPr>
          <w:rFonts w:ascii="Angsana New" w:hAnsi="Angsana New" w:hint="cs"/>
          <w:spacing w:val="-4"/>
          <w:sz w:val="30"/>
          <w:szCs w:val="30"/>
          <w:cs/>
        </w:rPr>
        <w:t xml:space="preserve">กับกระทรวงพาณิชย์เมื่อวันที่ </w:t>
      </w:r>
      <w:r w:rsidRPr="00A66317">
        <w:rPr>
          <w:rFonts w:ascii="Angsana New" w:hAnsi="Angsana New"/>
          <w:spacing w:val="-4"/>
          <w:sz w:val="30"/>
          <w:szCs w:val="30"/>
        </w:rPr>
        <w:t>27</w:t>
      </w:r>
      <w:r w:rsidRPr="00A66317">
        <w:rPr>
          <w:rFonts w:ascii="Angsana New" w:hAnsi="Angsana New" w:hint="cs"/>
          <w:spacing w:val="-4"/>
          <w:sz w:val="30"/>
          <w:szCs w:val="30"/>
          <w:cs/>
        </w:rPr>
        <w:t xml:space="preserve"> พฤศจิกายน </w:t>
      </w:r>
      <w:r w:rsidRPr="00A66317">
        <w:rPr>
          <w:rFonts w:ascii="Angsana New" w:hAnsi="Angsana New"/>
          <w:spacing w:val="-4"/>
          <w:sz w:val="30"/>
          <w:szCs w:val="30"/>
        </w:rPr>
        <w:t xml:space="preserve">2562 </w:t>
      </w:r>
      <w:r w:rsidRPr="00A66317">
        <w:rPr>
          <w:rFonts w:ascii="Angsana New" w:hAnsi="Angsana New" w:hint="cs"/>
          <w:spacing w:val="-4"/>
          <w:sz w:val="30"/>
          <w:szCs w:val="30"/>
          <w:cs/>
        </w:rPr>
        <w:t>และ</w:t>
      </w:r>
    </w:p>
    <w:p w14:paraId="4BBD79CD" w14:textId="273BB869" w:rsidR="00BF4D68" w:rsidRDefault="003D000F" w:rsidP="00660BAA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660BAA"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 w:rsidRPr="00660BAA">
        <w:rPr>
          <w:rFonts w:ascii="Angsana New" w:hAnsi="Angsana New" w:hint="cs"/>
          <w:sz w:val="30"/>
          <w:szCs w:val="30"/>
        </w:rPr>
        <w:t xml:space="preserve">267.72 </w:t>
      </w:r>
      <w:r w:rsidRPr="00660BAA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660BAA">
        <w:rPr>
          <w:rFonts w:ascii="Angsana New" w:hAnsi="Angsana New" w:hint="cs"/>
          <w:sz w:val="30"/>
          <w:szCs w:val="30"/>
        </w:rPr>
        <w:t xml:space="preserve">535.44 </w:t>
      </w:r>
      <w:r w:rsidRPr="00660BAA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660BAA">
        <w:rPr>
          <w:rFonts w:ascii="Angsana New" w:hAnsi="Angsana New" w:hint="cs"/>
          <w:sz w:val="30"/>
          <w:szCs w:val="30"/>
        </w:rPr>
        <w:t xml:space="preserve">535,436,809 </w:t>
      </w:r>
      <w:r w:rsidRPr="00660BAA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660BAA">
        <w:rPr>
          <w:rFonts w:ascii="Angsana New" w:hAnsi="Angsana New" w:hint="cs"/>
          <w:sz w:val="30"/>
          <w:szCs w:val="30"/>
        </w:rPr>
        <w:t>1</w:t>
      </w:r>
      <w:r w:rsidRPr="00660BAA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660BAA">
        <w:rPr>
          <w:rFonts w:ascii="Angsana New" w:hAnsi="Angsana New" w:hint="cs"/>
          <w:sz w:val="30"/>
          <w:szCs w:val="30"/>
        </w:rPr>
        <w:t xml:space="preserve">) </w:t>
      </w:r>
      <w:r w:rsidRPr="00660BAA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660BAA">
        <w:rPr>
          <w:rFonts w:ascii="Angsana New" w:hAnsi="Angsana New" w:hint="cs"/>
          <w:sz w:val="30"/>
          <w:szCs w:val="30"/>
        </w:rPr>
        <w:t xml:space="preserve">803.16 </w:t>
      </w:r>
      <w:r w:rsidRPr="00660BAA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660BAA">
        <w:rPr>
          <w:rFonts w:ascii="Angsana New" w:hAnsi="Angsana New" w:hint="cs"/>
          <w:sz w:val="30"/>
          <w:szCs w:val="30"/>
        </w:rPr>
        <w:t xml:space="preserve">803,155,214 </w:t>
      </w:r>
      <w:r w:rsidRPr="00660BAA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660BAA">
        <w:rPr>
          <w:rFonts w:ascii="Angsana New" w:hAnsi="Angsana New" w:hint="cs"/>
          <w:sz w:val="30"/>
          <w:szCs w:val="30"/>
        </w:rPr>
        <w:t>1</w:t>
      </w:r>
      <w:r w:rsidRPr="00660BAA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660BAA">
        <w:rPr>
          <w:rFonts w:ascii="Angsana New" w:hAnsi="Angsana New" w:hint="cs"/>
          <w:sz w:val="30"/>
          <w:szCs w:val="30"/>
        </w:rPr>
        <w:t xml:space="preserve">) </w:t>
      </w:r>
      <w:r w:rsidRPr="00660BAA"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</w:t>
      </w:r>
      <w:r w:rsidRPr="00660BAA">
        <w:rPr>
          <w:rFonts w:ascii="Angsana New" w:hAnsi="Angsana New"/>
          <w:sz w:val="30"/>
          <w:szCs w:val="30"/>
        </w:rPr>
        <w:t xml:space="preserve"> </w:t>
      </w:r>
      <w:r w:rsidRPr="00660BAA">
        <w:rPr>
          <w:rFonts w:ascii="Angsana New" w:hAnsi="Angsana New" w:hint="cs"/>
          <w:sz w:val="30"/>
          <w:szCs w:val="30"/>
          <w:cs/>
        </w:rPr>
        <w:t>(</w:t>
      </w:r>
      <w:r w:rsidRPr="00660BAA">
        <w:rPr>
          <w:rFonts w:ascii="Angsana New" w:hAnsi="Angsana New" w:hint="cs"/>
          <w:sz w:val="30"/>
          <w:szCs w:val="30"/>
        </w:rPr>
        <w:t xml:space="preserve">Rights Offering) </w:t>
      </w:r>
      <w:r w:rsidRPr="00660BAA"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 w:rsidRPr="00660BAA">
        <w:rPr>
          <w:rFonts w:ascii="Angsana New" w:hAnsi="Angsana New" w:hint="cs"/>
          <w:sz w:val="30"/>
          <w:szCs w:val="30"/>
        </w:rPr>
        <w:t xml:space="preserve">2 </w:t>
      </w:r>
      <w:r w:rsidRPr="00660BAA">
        <w:rPr>
          <w:rFonts w:ascii="Angsana New" w:hAnsi="Angsana New" w:hint="cs"/>
          <w:sz w:val="30"/>
          <w:szCs w:val="30"/>
          <w:cs/>
        </w:rPr>
        <w:t xml:space="preserve">หุ้นสามัญเดิมต่อ </w:t>
      </w:r>
      <w:r w:rsidRPr="00660BAA">
        <w:rPr>
          <w:rFonts w:ascii="Angsana New" w:hAnsi="Angsana New" w:hint="cs"/>
          <w:sz w:val="30"/>
          <w:szCs w:val="30"/>
        </w:rPr>
        <w:t>1</w:t>
      </w:r>
      <w:r w:rsidRPr="00660BAA">
        <w:rPr>
          <w:rFonts w:ascii="Angsana New" w:hAnsi="Angsana New" w:hint="cs"/>
          <w:sz w:val="30"/>
          <w:szCs w:val="30"/>
          <w:cs/>
        </w:rPr>
        <w:t xml:space="preserve"> หุ้นสามัญใหม่ ในราคาเสนอขายหุ้นละ </w:t>
      </w:r>
      <w:r w:rsidRPr="00660BAA">
        <w:rPr>
          <w:rFonts w:ascii="Angsana New" w:hAnsi="Angsana New" w:hint="cs"/>
          <w:sz w:val="30"/>
          <w:szCs w:val="30"/>
        </w:rPr>
        <w:t>0.53</w:t>
      </w:r>
      <w:r w:rsidRPr="00660BAA">
        <w:rPr>
          <w:rFonts w:ascii="Angsana New" w:hAnsi="Angsana New" w:hint="cs"/>
          <w:sz w:val="30"/>
          <w:szCs w:val="30"/>
          <w:cs/>
        </w:rPr>
        <w:t xml:space="preserve"> บาท </w:t>
      </w:r>
      <w:r w:rsidR="0021523C" w:rsidRPr="00660BAA">
        <w:rPr>
          <w:rFonts w:ascii="Angsana New" w:hAnsi="Angsana New" w:hint="cs"/>
          <w:sz w:val="30"/>
          <w:szCs w:val="30"/>
          <w:cs/>
        </w:rPr>
        <w:t>ซึ่ง</w:t>
      </w:r>
      <w:r w:rsidR="007C7148" w:rsidRPr="00660BAA">
        <w:rPr>
          <w:rFonts w:ascii="Angsana New" w:hAnsi="Angsana New" w:hint="cs"/>
          <w:sz w:val="30"/>
          <w:szCs w:val="30"/>
          <w:cs/>
        </w:rPr>
        <w:t>บริษัทย่อยได้</w:t>
      </w:r>
      <w:r w:rsidRPr="00660BAA">
        <w:rPr>
          <w:rFonts w:ascii="Angsana New" w:hAnsi="Angsana New"/>
          <w:sz w:val="30"/>
          <w:szCs w:val="30"/>
          <w:cs/>
        </w:rPr>
        <w:t>จดทะเบียนการเพิ่มทุน</w:t>
      </w:r>
      <w:r w:rsidR="00A66317" w:rsidRPr="00660BAA">
        <w:rPr>
          <w:rFonts w:ascii="Angsana New" w:hAnsi="Angsana New" w:hint="cs"/>
          <w:sz w:val="30"/>
          <w:szCs w:val="30"/>
          <w:cs/>
        </w:rPr>
        <w:t>จดทะเบียน</w:t>
      </w:r>
      <w:r w:rsidRPr="00660BAA">
        <w:rPr>
          <w:rFonts w:ascii="Angsana New" w:hAnsi="Angsana New"/>
          <w:sz w:val="30"/>
          <w:szCs w:val="30"/>
          <w:cs/>
        </w:rPr>
        <w:t xml:space="preserve">และทุนชำระแล้วกับกระทรวงพาณิชย์แล้วเสร็จเมื่อวันที่ </w:t>
      </w:r>
      <w:r w:rsidRPr="00660BAA">
        <w:rPr>
          <w:rFonts w:ascii="Angsana New" w:hAnsi="Angsana New"/>
          <w:sz w:val="30"/>
          <w:szCs w:val="30"/>
        </w:rPr>
        <w:t xml:space="preserve">4 </w:t>
      </w:r>
      <w:r w:rsidRPr="00660BAA">
        <w:rPr>
          <w:rFonts w:ascii="Angsana New" w:hAnsi="Angsana New"/>
          <w:sz w:val="30"/>
          <w:szCs w:val="30"/>
          <w:cs/>
        </w:rPr>
        <w:t xml:space="preserve">มีนาคม </w:t>
      </w:r>
      <w:r w:rsidRPr="00660BAA">
        <w:rPr>
          <w:rFonts w:ascii="Angsana New" w:hAnsi="Angsana New"/>
          <w:sz w:val="30"/>
          <w:szCs w:val="30"/>
        </w:rPr>
        <w:lastRenderedPageBreak/>
        <w:t>2563</w:t>
      </w:r>
      <w:r w:rsidR="002638B1" w:rsidRPr="00660BAA">
        <w:rPr>
          <w:rFonts w:ascii="Angsana New" w:hAnsi="Angsana New"/>
          <w:sz w:val="30"/>
          <w:szCs w:val="30"/>
        </w:rPr>
        <w:t xml:space="preserve"> </w:t>
      </w:r>
      <w:r w:rsidR="002638B1" w:rsidRPr="00660BAA">
        <w:rPr>
          <w:rFonts w:ascii="Angsana New" w:hAnsi="Angsana New" w:hint="cs"/>
          <w:sz w:val="30"/>
          <w:szCs w:val="30"/>
          <w:cs/>
        </w:rPr>
        <w:t xml:space="preserve">ทั้งนี้บริษัทได้รับสิทธิซื้อหุ้นสามัญเพิ่มทุนของบริษัทย่อย ในอัตราส่วน </w:t>
      </w:r>
      <w:r w:rsidR="002638B1" w:rsidRPr="00660BAA">
        <w:rPr>
          <w:rFonts w:ascii="Angsana New" w:hAnsi="Angsana New"/>
          <w:sz w:val="30"/>
          <w:szCs w:val="30"/>
        </w:rPr>
        <w:t xml:space="preserve">2 </w:t>
      </w:r>
      <w:r w:rsidR="002638B1" w:rsidRPr="00660BAA">
        <w:rPr>
          <w:rFonts w:ascii="Angsana New" w:hAnsi="Angsana New" w:hint="cs"/>
          <w:sz w:val="30"/>
          <w:szCs w:val="30"/>
          <w:cs/>
        </w:rPr>
        <w:t xml:space="preserve">หุ้นสามัญต่อ </w:t>
      </w:r>
      <w:r w:rsidR="002638B1" w:rsidRPr="00660BAA">
        <w:rPr>
          <w:rFonts w:ascii="Angsana New" w:hAnsi="Angsana New"/>
          <w:sz w:val="30"/>
          <w:szCs w:val="30"/>
        </w:rPr>
        <w:t xml:space="preserve">1 </w:t>
      </w:r>
      <w:r w:rsidR="002638B1" w:rsidRPr="00660BAA">
        <w:rPr>
          <w:rFonts w:ascii="Angsana New" w:hAnsi="Angsana New" w:hint="cs"/>
          <w:sz w:val="30"/>
          <w:szCs w:val="30"/>
          <w:cs/>
        </w:rPr>
        <w:t xml:space="preserve">หุ้นสามัญใหม่เป็นจำนวนหุ้นทั้งสิ้น </w:t>
      </w:r>
      <w:r w:rsidR="002638B1" w:rsidRPr="00660BAA">
        <w:rPr>
          <w:rFonts w:ascii="Angsana New" w:hAnsi="Angsana New"/>
          <w:sz w:val="30"/>
          <w:szCs w:val="30"/>
        </w:rPr>
        <w:t xml:space="preserve">191,284,800 </w:t>
      </w:r>
      <w:r w:rsidR="002638B1" w:rsidRPr="00660BAA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="002638B1" w:rsidRPr="00660BAA">
        <w:rPr>
          <w:rFonts w:ascii="Angsana New" w:hAnsi="Angsana New"/>
          <w:sz w:val="30"/>
          <w:szCs w:val="30"/>
        </w:rPr>
        <w:t xml:space="preserve">0.53 </w:t>
      </w:r>
      <w:r w:rsidR="002638B1" w:rsidRPr="00660BAA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2638B1" w:rsidRPr="00660BAA">
        <w:rPr>
          <w:rFonts w:ascii="Angsana New" w:hAnsi="Angsana New"/>
          <w:sz w:val="30"/>
          <w:szCs w:val="30"/>
        </w:rPr>
        <w:t xml:space="preserve">101.38 </w:t>
      </w:r>
      <w:r w:rsidR="002638B1" w:rsidRPr="00660BAA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ทำให้สัดส่วนการลงทุนของบริษัทในบริษัทย่อยดังกล่าวคงเดิมในอัตราร้อยละ </w:t>
      </w:r>
      <w:r w:rsidR="002638B1" w:rsidRPr="00660BAA">
        <w:rPr>
          <w:rFonts w:ascii="Angsana New" w:hAnsi="Angsana New"/>
          <w:sz w:val="30"/>
          <w:szCs w:val="30"/>
        </w:rPr>
        <w:t xml:space="preserve">71.45 </w:t>
      </w:r>
    </w:p>
    <w:p w14:paraId="391E6EE2" w14:textId="77777777" w:rsidR="00660BAA" w:rsidRPr="00660BAA" w:rsidRDefault="00660BAA" w:rsidP="00FD09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3CEA6C" w14:textId="57FA03F4" w:rsidR="00660BAA" w:rsidRPr="0021523C" w:rsidRDefault="00BF4D68" w:rsidP="00660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ในการประชุมคณะกรรมการของบริษัทย่อยแห่งหนึ่ง (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>บริษัท กรุงเทพธุรกิจ มีเดีย จำกัด</w:t>
      </w:r>
      <w:r w:rsidRPr="00AC365B">
        <w:rPr>
          <w:rFonts w:ascii="Angsana New" w:hAnsi="Angsana New"/>
          <w:sz w:val="30"/>
          <w:szCs w:val="30"/>
        </w:rPr>
        <w:t>”)</w:t>
      </w:r>
      <w:r w:rsidRPr="00AC365B">
        <w:rPr>
          <w:rFonts w:ascii="Angsana New" w:hAnsi="Angsana New"/>
          <w:sz w:val="30"/>
          <w:szCs w:val="30"/>
          <w:cs/>
        </w:rPr>
        <w:t xml:space="preserve"> เมื่อวันที่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ตุลาคม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และ</w:t>
      </w:r>
      <w:r w:rsidR="001C3590" w:rsidRPr="00AC365B">
        <w:rPr>
          <w:rFonts w:ascii="Angsana New" w:hAnsi="Angsana New"/>
          <w:sz w:val="30"/>
          <w:szCs w:val="30"/>
          <w:cs/>
        </w:rPr>
        <w:t>วันที่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18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พฤศจิกายน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คณะกรรมการของบริษัทย่อยมีมติอนุมัติให้เข้าลงทุนในหุ้นสามัญในบริษัทแห่งหนึ่งจำนวน </w:t>
      </w:r>
      <w:r w:rsidR="000C653B" w:rsidRPr="000C653B">
        <w:rPr>
          <w:rFonts w:ascii="Angsana New" w:hAnsi="Angsana New"/>
          <w:sz w:val="30"/>
          <w:szCs w:val="30"/>
        </w:rPr>
        <w:t>18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คิดเป็นสัดส่วนร้อยละ </w:t>
      </w:r>
      <w:r w:rsidR="000C653B" w:rsidRPr="000C653B">
        <w:rPr>
          <w:rFonts w:ascii="Angsana New" w:hAnsi="Angsana New"/>
          <w:sz w:val="30"/>
          <w:szCs w:val="30"/>
        </w:rPr>
        <w:t>75</w:t>
      </w:r>
      <w:r w:rsidRPr="00AC365B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 w:rsidR="00660BAA">
        <w:rPr>
          <w:rFonts w:ascii="Angsana New" w:hAnsi="Angsana New"/>
          <w:sz w:val="30"/>
          <w:szCs w:val="30"/>
        </w:rPr>
        <w:t xml:space="preserve"> </w:t>
      </w:r>
      <w:r w:rsidR="00660BAA">
        <w:rPr>
          <w:rFonts w:ascii="Angsana New" w:hAnsi="Angsana New" w:hint="cs"/>
          <w:sz w:val="30"/>
          <w:szCs w:val="30"/>
          <w:cs/>
        </w:rPr>
        <w:t>บริษัทย่อยทางอ้อมดังกล่าวได้</w:t>
      </w:r>
      <w:r w:rsidR="00660BAA">
        <w:rPr>
          <w:rFonts w:ascii="Angsana New" w:hAnsi="Angsana New"/>
          <w:sz w:val="30"/>
          <w:szCs w:val="30"/>
        </w:rPr>
        <w:br/>
      </w:r>
      <w:r w:rsidR="00660BAA">
        <w:rPr>
          <w:rFonts w:ascii="Angsana New" w:hAnsi="Angsana New" w:hint="cs"/>
          <w:sz w:val="30"/>
          <w:szCs w:val="30"/>
          <w:cs/>
        </w:rPr>
        <w:t xml:space="preserve">จดทะเบียนกับกระทรวงพาณิชย์เมื่อวันที่ </w:t>
      </w:r>
      <w:r w:rsidR="00660BAA">
        <w:rPr>
          <w:rFonts w:ascii="Angsana New" w:hAnsi="Angsana New"/>
          <w:sz w:val="30"/>
          <w:szCs w:val="30"/>
        </w:rPr>
        <w:t xml:space="preserve">20 </w:t>
      </w:r>
      <w:r w:rsidR="00660BA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660BAA">
        <w:rPr>
          <w:rFonts w:ascii="Angsana New" w:hAnsi="Angsana New"/>
          <w:sz w:val="30"/>
          <w:szCs w:val="30"/>
        </w:rPr>
        <w:t>2562</w:t>
      </w:r>
    </w:p>
    <w:p w14:paraId="293647B5" w14:textId="77777777" w:rsidR="00BF4D68" w:rsidRPr="002A7CBA" w:rsidRDefault="00BF4D68" w:rsidP="00660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B62821A" w14:textId="58E6CC3E" w:rsidR="00A12378" w:rsidRPr="00AC365B" w:rsidRDefault="00A12378" w:rsidP="00CB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การเข้าทำรายการจำหน่ายทรัพย์สินเพื่อปรับโครงสร้างธุรกิจ</w:t>
      </w:r>
    </w:p>
    <w:p w14:paraId="1D25F444" w14:textId="77777777" w:rsidR="00A12378" w:rsidRPr="002A7CBA" w:rsidRDefault="00A12378" w:rsidP="00CB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4189FDB" w14:textId="1F74B55D" w:rsidR="00A12378" w:rsidRPr="00AC365B" w:rsidRDefault="00A12378" w:rsidP="00CB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28</w:t>
      </w:r>
      <w:r w:rsidRPr="00AC365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ผู้ถือหุ้นมีมติอนุมัติการจำหน่ายทรัพย์สินเพื่อปรับโครงสร้างธุรกิจของกลุ่มบริษัท ได้แก่ เงินลงทุนในบริษัท เนชั่น ยู จำกัด บริษัท ดับบลิวพีเอส (ประเทศไทย) จำกัด และบริษัท เอ็นเอ็มแอล จำกัด รวมถึงที่ดินและสิ่งปลูกสร้างของบริษัทดังกล่าวทุกรายการ อย่างไรก็ตาม</w:t>
      </w:r>
      <w:r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ผู้ถือหุ้นมีมติไม่อนุมัติการจำหน่ายเงินลงทุนในบริษัท แบงคอก บิสสิเนส บรอดแคสติ้ง จำกัด </w:t>
      </w:r>
    </w:p>
    <w:p w14:paraId="4FB97584" w14:textId="77777777" w:rsidR="00A12378" w:rsidRPr="002A7CBA" w:rsidRDefault="00A12378" w:rsidP="00CB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8DE2471" w14:textId="4197ADF8" w:rsidR="00A12378" w:rsidRPr="00AC365B" w:rsidRDefault="00A12378" w:rsidP="00CB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="000C653B" w:rsidRPr="000C653B">
        <w:rPr>
          <w:rFonts w:ascii="Angsana New" w:hAnsi="Angsana New"/>
          <w:sz w:val="30"/>
          <w:szCs w:val="30"/>
        </w:rPr>
        <w:t>19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ผู้ถือหุ้นมีมติอนุมัติยกเลิกการอนุมัติ</w:t>
      </w:r>
      <w:r w:rsidR="00F8018F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การจำหน่ายทรัพย์สิน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ตามมติการประชุมวิสามัญผู้ถือหุ้นของบริษัทเมื่อวันที่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28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2561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เนื่องจากไม่มีผู้สนใจที่จะซื้อทรัพย์สินแต่ละรายการด้วยวิธีประกวดราคาในราคาที่ไม่ต่ำกว่าราคาพื้นฐาน</w:t>
      </w:r>
    </w:p>
    <w:p w14:paraId="426FD6DB" w14:textId="77777777" w:rsidR="00A12378" w:rsidRPr="002A7CBA" w:rsidRDefault="00A12378" w:rsidP="00A12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7B01746" w14:textId="4E47010E" w:rsidR="00623875" w:rsidRPr="00AC365B" w:rsidRDefault="00623875" w:rsidP="0062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การจำหน่ายเงินลงทุนในบริษัทย่อย</w:t>
      </w:r>
    </w:p>
    <w:p w14:paraId="4B7685BD" w14:textId="1B87BB95" w:rsidR="00623875" w:rsidRPr="002A7CBA" w:rsidRDefault="0091559D" w:rsidP="00623875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AC365B">
        <w:rPr>
          <w:rFonts w:ascii="Angsana New" w:hAnsi="Angsana New" w:cs="Angsana New"/>
          <w:szCs w:val="22"/>
          <w:lang w:val="en-US" w:bidi="th-TH"/>
        </w:rPr>
        <w:tab/>
      </w:r>
    </w:p>
    <w:p w14:paraId="12BF5373" w14:textId="47CB0FDE" w:rsidR="00623875" w:rsidRPr="00AC365B" w:rsidRDefault="00623875" w:rsidP="0062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C653B" w:rsidRPr="000C653B">
        <w:rPr>
          <w:rFonts w:ascii="Angsana New" w:hAnsi="Angsana New"/>
          <w:sz w:val="30"/>
          <w:szCs w:val="30"/>
        </w:rPr>
        <w:t>19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กรกฎาคม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คณะกรรมการมีมติอนุมัติการจำหน่าย</w:t>
      </w:r>
      <w:r w:rsidR="00F342D6" w:rsidRPr="00AC365B">
        <w:rPr>
          <w:rFonts w:ascii="Angsana New" w:hAnsi="Angsana New"/>
          <w:sz w:val="30"/>
          <w:szCs w:val="30"/>
        </w:rPr>
        <w:t xml:space="preserve"> </w:t>
      </w:r>
      <w:r w:rsidR="00F342D6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เงินลงทุนในบริษัท เนชั่น ยู จำกัด ซึ่งเป็นบริษัทย่อยที่ถือใบอนุญาตและประกอบธุรกิจมหาวิทยาลัยเนชั่นจำนวน </w:t>
      </w:r>
      <w:r w:rsidR="000C653B" w:rsidRPr="000C653B">
        <w:rPr>
          <w:rFonts w:ascii="Angsana New" w:hAnsi="Angsana New"/>
          <w:sz w:val="30"/>
          <w:szCs w:val="30"/>
        </w:rPr>
        <w:t>30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599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999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คิดเป็นสัดส่วนร้อยละ </w:t>
      </w:r>
      <w:r w:rsidR="000C653B" w:rsidRPr="000C653B">
        <w:rPr>
          <w:rFonts w:ascii="Angsana New" w:hAnsi="Angsana New"/>
          <w:sz w:val="30"/>
          <w:szCs w:val="30"/>
        </w:rPr>
        <w:t>90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ของจำนวนหุ้นทั้งหมดของบริษัทย่อยดังกล่าว ในราคาหุ้นละ </w:t>
      </w:r>
      <w:r w:rsidR="000C653B" w:rsidRPr="000C653B">
        <w:rPr>
          <w:rFonts w:ascii="Angsana New" w:hAnsi="Angsana New"/>
          <w:sz w:val="30"/>
          <w:szCs w:val="30"/>
        </w:rPr>
        <w:t>8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3824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บาท คิดเป็นมูลค่ารวมทั้งสิ้น </w:t>
      </w:r>
      <w:r w:rsidR="000C653B" w:rsidRPr="000C653B">
        <w:rPr>
          <w:rFonts w:ascii="Angsana New" w:hAnsi="Angsana New"/>
          <w:sz w:val="30"/>
          <w:szCs w:val="30"/>
        </w:rPr>
        <w:t>256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การจำหน่ายเงินลงทุนดังกล่าวได้แล้วเสร็จเมื่อวันที่</w:t>
      </w:r>
      <w:r w:rsidR="00303B91" w:rsidRPr="00AC365B">
        <w:rPr>
          <w:rFonts w:ascii="Angsana New" w:hAnsi="Angsana New"/>
          <w:sz w:val="30"/>
          <w:szCs w:val="30"/>
        </w:rPr>
        <w:t xml:space="preserve"> </w:t>
      </w:r>
      <w:r w:rsidR="00FA1A4C" w:rsidRPr="00AC365B">
        <w:rPr>
          <w:rFonts w:ascii="Angsana New" w:hAnsi="Angsana New"/>
          <w:sz w:val="30"/>
          <w:szCs w:val="30"/>
        </w:rPr>
        <w:br/>
      </w:r>
      <w:r w:rsidR="000C653B" w:rsidRPr="000C653B">
        <w:rPr>
          <w:rFonts w:ascii="Angsana New" w:hAnsi="Angsana New"/>
          <w:sz w:val="30"/>
          <w:szCs w:val="30"/>
        </w:rPr>
        <w:t>25</w:t>
      </w:r>
      <w:r w:rsidRPr="00AC365B">
        <w:rPr>
          <w:rFonts w:ascii="Angsana New" w:hAnsi="Angsana New"/>
          <w:sz w:val="30"/>
          <w:szCs w:val="30"/>
          <w:cs/>
        </w:rPr>
        <w:t xml:space="preserve"> กรกฎาคม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F342D6" w:rsidRPr="00AC365B">
        <w:rPr>
          <w:rFonts w:ascii="Angsana New" w:hAnsi="Angsana New"/>
          <w:sz w:val="30"/>
          <w:szCs w:val="30"/>
          <w:cs/>
        </w:rPr>
        <w:t>ณ วันที่จำหน่ายมูลค่าตามบัญชีของสินทรัพย์สุทธิของ</w:t>
      </w:r>
      <w:r w:rsidR="00546693" w:rsidRPr="00AC365B">
        <w:rPr>
          <w:rFonts w:ascii="Angsana New" w:hAnsi="Angsana New"/>
          <w:sz w:val="30"/>
          <w:szCs w:val="30"/>
          <w:cs/>
        </w:rPr>
        <w:t xml:space="preserve">บริษัท เนชั่น ยู จำกัด </w:t>
      </w:r>
      <w:r w:rsidR="00F342D6" w:rsidRPr="00AC365B">
        <w:rPr>
          <w:rFonts w:ascii="Angsana New" w:hAnsi="Angsana New"/>
          <w:sz w:val="30"/>
          <w:szCs w:val="30"/>
          <w:cs/>
        </w:rPr>
        <w:t>ในงบการเงินของ</w:t>
      </w:r>
      <w:r w:rsidR="00F342D6" w:rsidRPr="00AC365B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กลุ่มบริษัทมีจำนวน </w:t>
      </w:r>
      <w:r w:rsidR="000C653B" w:rsidRPr="000C653B">
        <w:rPr>
          <w:rFonts w:ascii="Angsana New" w:hAnsi="Angsana New"/>
          <w:spacing w:val="-6"/>
          <w:sz w:val="30"/>
          <w:szCs w:val="30"/>
        </w:rPr>
        <w:t>364</w:t>
      </w:r>
      <w:r w:rsidR="002922B7" w:rsidRPr="00AC365B">
        <w:rPr>
          <w:rFonts w:ascii="Angsana New" w:hAnsi="Angsana New"/>
          <w:spacing w:val="-6"/>
          <w:sz w:val="30"/>
          <w:szCs w:val="30"/>
        </w:rPr>
        <w:t>.</w:t>
      </w:r>
      <w:r w:rsidR="000C653B" w:rsidRPr="000C653B">
        <w:rPr>
          <w:rFonts w:ascii="Angsana New" w:hAnsi="Angsana New"/>
          <w:spacing w:val="-6"/>
          <w:sz w:val="30"/>
          <w:szCs w:val="30"/>
        </w:rPr>
        <w:t>92</w:t>
      </w:r>
      <w:r w:rsidR="004D53F8" w:rsidRPr="00AC365B">
        <w:rPr>
          <w:rFonts w:ascii="Angsana New" w:hAnsi="Angsana New"/>
          <w:spacing w:val="-6"/>
          <w:sz w:val="30"/>
          <w:szCs w:val="30"/>
        </w:rPr>
        <w:t xml:space="preserve"> </w:t>
      </w:r>
      <w:r w:rsidR="00F342D6" w:rsidRPr="00AC365B">
        <w:rPr>
          <w:rFonts w:ascii="Angsana New" w:hAnsi="Angsana New"/>
          <w:spacing w:val="-6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="000C653B" w:rsidRPr="000C653B">
        <w:rPr>
          <w:rFonts w:ascii="Angsana New" w:hAnsi="Angsana New"/>
          <w:spacing w:val="-6"/>
          <w:sz w:val="30"/>
          <w:szCs w:val="30"/>
        </w:rPr>
        <w:t>25</w:t>
      </w:r>
      <w:r w:rsidR="002922B7" w:rsidRPr="00AC365B">
        <w:rPr>
          <w:rFonts w:ascii="Angsana New" w:hAnsi="Angsana New"/>
          <w:spacing w:val="-6"/>
          <w:sz w:val="30"/>
          <w:szCs w:val="30"/>
        </w:rPr>
        <w:t>.</w:t>
      </w:r>
      <w:r w:rsidR="000C653B" w:rsidRPr="000C653B">
        <w:rPr>
          <w:rFonts w:ascii="Angsana New" w:hAnsi="Angsana New"/>
          <w:spacing w:val="-6"/>
          <w:sz w:val="30"/>
          <w:szCs w:val="30"/>
        </w:rPr>
        <w:t>55</w:t>
      </w:r>
      <w:r w:rsidR="00F342D6" w:rsidRPr="00AC365B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 </w:t>
      </w:r>
      <w:r w:rsidR="00F342D6" w:rsidRPr="00AC365B">
        <w:rPr>
          <w:rFonts w:ascii="Angsana New" w:hAnsi="Angsana New"/>
          <w:spacing w:val="-4"/>
          <w:sz w:val="30"/>
          <w:szCs w:val="30"/>
          <w:cs/>
        </w:rPr>
        <w:t>กำไรสะสม</w:t>
      </w:r>
      <w:r w:rsidR="002922B7" w:rsidRPr="00AC365B">
        <w:rPr>
          <w:rFonts w:ascii="Angsana New" w:hAnsi="Angsana New"/>
          <w:spacing w:val="-4"/>
          <w:sz w:val="30"/>
          <w:szCs w:val="30"/>
          <w:cs/>
        </w:rPr>
        <w:t>เพิ่มขึ้น</w:t>
      </w:r>
      <w:r w:rsidR="00F342D6" w:rsidRPr="00AC365B">
        <w:rPr>
          <w:rFonts w:ascii="Angsana New" w:hAnsi="Angsana New"/>
          <w:spacing w:val="-4"/>
          <w:sz w:val="30"/>
          <w:szCs w:val="30"/>
          <w:cs/>
        </w:rPr>
        <w:t xml:space="preserve">เป็นจำนวน </w:t>
      </w:r>
      <w:r w:rsidR="000C653B" w:rsidRPr="000C653B">
        <w:rPr>
          <w:rFonts w:ascii="Angsana New" w:hAnsi="Angsana New"/>
          <w:spacing w:val="-4"/>
          <w:sz w:val="30"/>
          <w:szCs w:val="30"/>
        </w:rPr>
        <w:t>36</w:t>
      </w:r>
      <w:r w:rsidR="002922B7" w:rsidRPr="00AC365B">
        <w:rPr>
          <w:rFonts w:ascii="Angsana New" w:hAnsi="Angsana New"/>
          <w:spacing w:val="-4"/>
          <w:sz w:val="30"/>
          <w:szCs w:val="30"/>
        </w:rPr>
        <w:t>.</w:t>
      </w:r>
      <w:r w:rsidR="000C653B" w:rsidRPr="000C653B">
        <w:rPr>
          <w:rFonts w:ascii="Angsana New" w:hAnsi="Angsana New"/>
          <w:spacing w:val="-4"/>
          <w:sz w:val="30"/>
          <w:szCs w:val="30"/>
        </w:rPr>
        <w:t>07</w:t>
      </w:r>
      <w:r w:rsidR="00F342D6" w:rsidRPr="00AC365B">
        <w:rPr>
          <w:rFonts w:ascii="Angsana New" w:hAnsi="Angsana New"/>
          <w:spacing w:val="-4"/>
          <w:sz w:val="30"/>
          <w:szCs w:val="30"/>
          <w:cs/>
        </w:rPr>
        <w:t xml:space="preserve"> ล้านบาท แล</w:t>
      </w:r>
      <w:r w:rsidR="002922B7" w:rsidRPr="00AC365B">
        <w:rPr>
          <w:rFonts w:ascii="Angsana New" w:hAnsi="Angsana New"/>
          <w:spacing w:val="-4"/>
          <w:sz w:val="30"/>
          <w:szCs w:val="30"/>
          <w:cs/>
        </w:rPr>
        <w:t>ะขาดทุน</w:t>
      </w:r>
      <w:r w:rsidR="00F342D6" w:rsidRPr="00AC365B">
        <w:rPr>
          <w:rFonts w:ascii="Angsana New" w:hAnsi="Angsana New"/>
          <w:spacing w:val="-4"/>
          <w:sz w:val="30"/>
          <w:szCs w:val="30"/>
          <w:cs/>
        </w:rPr>
        <w:t xml:space="preserve">จากการขายเป็นจำนวน </w:t>
      </w:r>
      <w:r w:rsidR="000C653B" w:rsidRPr="000C653B">
        <w:rPr>
          <w:rFonts w:ascii="Angsana New" w:hAnsi="Angsana New"/>
          <w:spacing w:val="-4"/>
          <w:sz w:val="30"/>
          <w:szCs w:val="30"/>
        </w:rPr>
        <w:t>108</w:t>
      </w:r>
      <w:r w:rsidR="002922B7" w:rsidRPr="00AC365B">
        <w:rPr>
          <w:rFonts w:ascii="Angsana New" w:hAnsi="Angsana New"/>
          <w:spacing w:val="-4"/>
          <w:sz w:val="30"/>
          <w:szCs w:val="30"/>
        </w:rPr>
        <w:t>.</w:t>
      </w:r>
      <w:r w:rsidR="000C653B" w:rsidRPr="000C653B">
        <w:rPr>
          <w:rFonts w:ascii="Angsana New" w:hAnsi="Angsana New"/>
          <w:spacing w:val="-4"/>
          <w:sz w:val="30"/>
          <w:szCs w:val="30"/>
        </w:rPr>
        <w:t>42</w:t>
      </w:r>
      <w:r w:rsidR="00372F3C"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F342D6" w:rsidRPr="00AC365B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0C4EA9" w:rsidRPr="00AC365B">
        <w:rPr>
          <w:rFonts w:ascii="Angsana New" w:hAnsi="Angsana New"/>
          <w:spacing w:val="-4"/>
          <w:sz w:val="30"/>
          <w:szCs w:val="30"/>
          <w:cs/>
        </w:rPr>
        <w:t>ซึ่งรวมอยู่ในค่าใช้จ่ายในการบริหารในงบกำไรขาดทุนเบ็ดเสร็จ</w:t>
      </w:r>
      <w:r w:rsidR="00A66317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A66317">
        <w:rPr>
          <w:rFonts w:ascii="Angsana New" w:hAnsi="Angsana New"/>
          <w:spacing w:val="-4"/>
          <w:sz w:val="30"/>
          <w:szCs w:val="30"/>
        </w:rPr>
        <w:t xml:space="preserve">31 </w:t>
      </w:r>
      <w:r w:rsidR="00A66317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A66317">
        <w:rPr>
          <w:rFonts w:ascii="Angsana New" w:hAnsi="Angsana New"/>
          <w:spacing w:val="-4"/>
          <w:sz w:val="30"/>
          <w:szCs w:val="30"/>
        </w:rPr>
        <w:t>2561</w:t>
      </w:r>
    </w:p>
    <w:p w14:paraId="7DA8B424" w14:textId="77777777" w:rsidR="006F060B" w:rsidRPr="009512F7" w:rsidRDefault="006F060B" w:rsidP="0062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34D63AA" w14:textId="77777777" w:rsidR="002638B1" w:rsidRDefault="00263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F11401" w14:textId="2903D69F" w:rsidR="00623875" w:rsidRPr="00AC365B" w:rsidRDefault="00623875" w:rsidP="0062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ในการประชุมคณะกรรมการของบริษัทเมื่อวันที่ </w:t>
      </w:r>
      <w:r w:rsidR="000C653B" w:rsidRPr="000C653B">
        <w:rPr>
          <w:rFonts w:ascii="Angsana New" w:hAnsi="Angsana New"/>
          <w:sz w:val="30"/>
          <w:szCs w:val="30"/>
        </w:rPr>
        <w:t>17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สิงหาคม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คณะกรรมการมีมติอนุมัติการจำหน่าย</w:t>
      </w:r>
      <w:r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เงินลงทุนทั้งหมดในบริษัท เอ็นเอ็มแอล จำกัด ซึ่งเป็นบริษัทย่อย จำนวนทั้งสิ้น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999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500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หุ้น คิดเป็นสัดส่วน</w:t>
      </w:r>
      <w:r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ร้อยละ </w:t>
      </w:r>
      <w:r w:rsidR="000C653B" w:rsidRPr="000C653B">
        <w:rPr>
          <w:rFonts w:ascii="Angsana New" w:hAnsi="Angsana New"/>
          <w:sz w:val="30"/>
          <w:szCs w:val="30"/>
        </w:rPr>
        <w:t>99</w:t>
      </w:r>
      <w:r w:rsidR="00303B91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99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ของจำนวนหุ้นทั้งหมดของบริษัทย่อยดังกล่าว</w:t>
      </w:r>
      <w:r w:rsidR="00B4230C"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ในราคาหุ้นละ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80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บาท คิดเป็นมูลค่ารวมทั้งสิ้น </w:t>
      </w:r>
      <w:r w:rsidRPr="00AC365B">
        <w:rPr>
          <w:rFonts w:ascii="Angsana New" w:hAnsi="Angsana New"/>
          <w:sz w:val="30"/>
          <w:szCs w:val="30"/>
        </w:rPr>
        <w:br/>
      </w:r>
      <w:r w:rsidR="000C653B" w:rsidRPr="000C653B">
        <w:rPr>
          <w:rFonts w:ascii="Angsana New" w:hAnsi="Angsana New"/>
          <w:sz w:val="30"/>
          <w:szCs w:val="30"/>
        </w:rPr>
        <w:t>9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ทั้งนี้</w:t>
      </w:r>
      <w:r w:rsidR="00B4230C"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การจำหน่ายเงินลงทุนดังกล่าวได้แล้วเสร็จเมื่อวันที่ </w:t>
      </w:r>
      <w:r w:rsidR="000C653B" w:rsidRPr="000C653B">
        <w:rPr>
          <w:rFonts w:ascii="Angsana New" w:hAnsi="Angsana New"/>
          <w:sz w:val="30"/>
          <w:szCs w:val="30"/>
        </w:rPr>
        <w:t>19</w:t>
      </w:r>
      <w:r w:rsidRPr="00AC365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F342D6" w:rsidRPr="00AC365B">
        <w:rPr>
          <w:rFonts w:ascii="Angsana New" w:hAnsi="Angsana New"/>
          <w:sz w:val="30"/>
          <w:szCs w:val="30"/>
          <w:cs/>
        </w:rPr>
        <w:t>ณ วันที่จำหน่ายมูลค่าตามบัญชีของสินทรัพย์สุทธิของ</w:t>
      </w:r>
      <w:r w:rsidR="008E502C" w:rsidRPr="00AC365B">
        <w:rPr>
          <w:rFonts w:ascii="Angsana New" w:hAnsi="Angsana New"/>
          <w:sz w:val="30"/>
          <w:szCs w:val="30"/>
          <w:cs/>
        </w:rPr>
        <w:t xml:space="preserve">บริษัท เอ็นเอ็มแอล จำกัด </w:t>
      </w:r>
      <w:r w:rsidR="00F342D6" w:rsidRPr="00AC365B">
        <w:rPr>
          <w:rFonts w:ascii="Angsana New" w:hAnsi="Angsana New"/>
          <w:sz w:val="30"/>
          <w:szCs w:val="30"/>
          <w:cs/>
        </w:rPr>
        <w:t>ในงบการเงินของกลุ่มบริษัทมี</w:t>
      </w:r>
      <w:r w:rsidR="00CE27CD" w:rsidRPr="00AC365B">
        <w:rPr>
          <w:rFonts w:ascii="Angsana New" w:hAnsi="Angsana New"/>
          <w:sz w:val="30"/>
          <w:szCs w:val="30"/>
          <w:cs/>
        </w:rPr>
        <w:t>ขาดทุนสะสมเกินทุน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จำนวน </w:t>
      </w:r>
      <w:r w:rsidR="000C653B" w:rsidRPr="000C653B">
        <w:rPr>
          <w:rFonts w:ascii="Angsana New" w:hAnsi="Angsana New"/>
          <w:sz w:val="30"/>
          <w:szCs w:val="30"/>
        </w:rPr>
        <w:t>17</w:t>
      </w:r>
      <w:r w:rsidR="00F63768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56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F63768" w:rsidRPr="00AC365B">
        <w:rPr>
          <w:rFonts w:ascii="Angsana New" w:hAnsi="Angsana New"/>
          <w:sz w:val="30"/>
          <w:szCs w:val="30"/>
          <w:cs/>
        </w:rPr>
        <w:t>ขาดทุน</w:t>
      </w:r>
      <w:r w:rsidR="00F342D6" w:rsidRPr="00AC365B">
        <w:rPr>
          <w:rFonts w:ascii="Angsana New" w:hAnsi="Angsana New"/>
          <w:sz w:val="30"/>
          <w:szCs w:val="30"/>
          <w:cs/>
        </w:rPr>
        <w:t>จากการขาย</w:t>
      </w:r>
      <w:r w:rsidR="00F63768" w:rsidRPr="00AC365B">
        <w:rPr>
          <w:rFonts w:ascii="Angsana New" w:hAnsi="Angsana New"/>
          <w:sz w:val="30"/>
          <w:szCs w:val="30"/>
          <w:cs/>
        </w:rPr>
        <w:t>และการลดหนี้</w:t>
      </w:r>
      <w:r w:rsidR="00F342D6" w:rsidRPr="00AC365B">
        <w:rPr>
          <w:rFonts w:ascii="Angsana New" w:hAnsi="Angsana New"/>
          <w:sz w:val="30"/>
          <w:szCs w:val="30"/>
          <w:cs/>
        </w:rPr>
        <w:t>เป็นจำนวน</w:t>
      </w:r>
      <w:r w:rsidR="00F63768" w:rsidRPr="00AC365B">
        <w:rPr>
          <w:rFonts w:ascii="Angsana New" w:hAnsi="Angsana New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13</w:t>
      </w:r>
      <w:r w:rsidR="00F63768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69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 ล้านบาท ซึ่งรวมอยู่ใน</w:t>
      </w:r>
      <w:r w:rsidR="00F63768" w:rsidRPr="00AC365B">
        <w:rPr>
          <w:rFonts w:ascii="Angsana New" w:hAnsi="Angsana New"/>
          <w:sz w:val="30"/>
          <w:szCs w:val="30"/>
          <w:cs/>
        </w:rPr>
        <w:t>ค่าใช้จ่าย</w:t>
      </w:r>
      <w:r w:rsidR="00EF40A3" w:rsidRPr="00AC365B">
        <w:rPr>
          <w:rFonts w:ascii="Angsana New" w:hAnsi="Angsana New"/>
          <w:sz w:val="30"/>
          <w:szCs w:val="30"/>
          <w:cs/>
        </w:rPr>
        <w:t>ในการบริหาร</w:t>
      </w:r>
      <w:r w:rsidR="00F342D6" w:rsidRPr="00AC365B">
        <w:rPr>
          <w:rFonts w:ascii="Angsana New" w:hAnsi="Angsana New"/>
          <w:sz w:val="30"/>
          <w:szCs w:val="30"/>
          <w:cs/>
        </w:rPr>
        <w:t>ในงบกำไรขาดทุนเบ็ดเสร็จรวม บริษัทรับรู้</w:t>
      </w:r>
      <w:r w:rsidR="00AD4D09" w:rsidRPr="00AC365B">
        <w:rPr>
          <w:rFonts w:ascii="Angsana New" w:hAnsi="Angsana New"/>
          <w:sz w:val="30"/>
          <w:szCs w:val="30"/>
          <w:cs/>
        </w:rPr>
        <w:t>ขาดทุนจากการขายและ</w:t>
      </w:r>
      <w:r w:rsidR="009228E0" w:rsidRPr="00AC365B">
        <w:rPr>
          <w:rFonts w:ascii="Angsana New" w:hAnsi="Angsana New"/>
          <w:sz w:val="30"/>
          <w:szCs w:val="30"/>
          <w:cs/>
        </w:rPr>
        <w:t>การ</w:t>
      </w:r>
      <w:r w:rsidR="00AD4D09" w:rsidRPr="00AC365B">
        <w:rPr>
          <w:rFonts w:ascii="Angsana New" w:hAnsi="Angsana New"/>
          <w:sz w:val="30"/>
          <w:szCs w:val="30"/>
          <w:cs/>
        </w:rPr>
        <w:t>ลดหนี้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0C653B" w:rsidRPr="000C653B">
        <w:rPr>
          <w:rFonts w:ascii="Angsana New" w:hAnsi="Angsana New"/>
          <w:sz w:val="30"/>
          <w:szCs w:val="30"/>
        </w:rPr>
        <w:t>66</w:t>
      </w:r>
      <w:r w:rsidR="00AD4D09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71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E27CD" w:rsidRPr="00AC365B">
        <w:rPr>
          <w:rFonts w:ascii="Angsana New" w:hAnsi="Angsana New"/>
          <w:sz w:val="30"/>
          <w:szCs w:val="30"/>
          <w:cs/>
        </w:rPr>
        <w:br/>
      </w:r>
      <w:r w:rsidR="00F342D6" w:rsidRPr="00A66317">
        <w:rPr>
          <w:rFonts w:ascii="Angsana New" w:hAnsi="Angsana New"/>
          <w:spacing w:val="-4"/>
          <w:sz w:val="30"/>
          <w:szCs w:val="30"/>
          <w:cs/>
        </w:rPr>
        <w:t>ซึ่งรวมอยู่ใน</w:t>
      </w:r>
      <w:r w:rsidR="00AD4D09" w:rsidRPr="00A66317">
        <w:rPr>
          <w:rFonts w:ascii="Angsana New" w:hAnsi="Angsana New"/>
          <w:spacing w:val="-4"/>
          <w:sz w:val="30"/>
          <w:szCs w:val="30"/>
          <w:cs/>
        </w:rPr>
        <w:t>ค่าใช้จ่าย</w:t>
      </w:r>
      <w:r w:rsidR="000362B1" w:rsidRPr="00A66317">
        <w:rPr>
          <w:rFonts w:ascii="Angsana New" w:hAnsi="Angsana New"/>
          <w:spacing w:val="-4"/>
          <w:sz w:val="30"/>
          <w:szCs w:val="30"/>
          <w:cs/>
        </w:rPr>
        <w:t>ในการบริหาร</w:t>
      </w:r>
      <w:r w:rsidR="00F342D6" w:rsidRPr="00A66317">
        <w:rPr>
          <w:rFonts w:ascii="Angsana New" w:hAnsi="Angsana New"/>
          <w:spacing w:val="-4"/>
          <w:sz w:val="30"/>
          <w:szCs w:val="30"/>
          <w:cs/>
        </w:rPr>
        <w:t>ในงบกำไรขาดทุนเบ็ดเสร็จ</w:t>
      </w:r>
      <w:r w:rsidR="000362B1" w:rsidRPr="00A66317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="00A66317" w:rsidRPr="00A66317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A66317" w:rsidRPr="00A66317">
        <w:rPr>
          <w:rFonts w:ascii="Angsana New" w:hAnsi="Angsana New"/>
          <w:spacing w:val="-4"/>
          <w:sz w:val="30"/>
          <w:szCs w:val="30"/>
        </w:rPr>
        <w:t xml:space="preserve">31 </w:t>
      </w:r>
      <w:r w:rsidR="00A66317" w:rsidRPr="00A66317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A66317" w:rsidRPr="00A66317">
        <w:rPr>
          <w:rFonts w:ascii="Angsana New" w:hAnsi="Angsana New"/>
          <w:spacing w:val="-4"/>
          <w:sz w:val="30"/>
          <w:szCs w:val="30"/>
        </w:rPr>
        <w:t>2561</w:t>
      </w:r>
    </w:p>
    <w:p w14:paraId="2EB5F9FA" w14:textId="77777777" w:rsidR="006F060B" w:rsidRPr="00D5708A" w:rsidRDefault="006F060B" w:rsidP="00EC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E20572A" w14:textId="2005A088" w:rsidR="00EC2FF2" w:rsidRPr="00AC365B" w:rsidRDefault="00A237DB" w:rsidP="00EC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C653B" w:rsidRPr="000C653B">
        <w:rPr>
          <w:rFonts w:ascii="Angsana New" w:hAnsi="Angsana New"/>
          <w:sz w:val="30"/>
          <w:szCs w:val="30"/>
        </w:rPr>
        <w:t>12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คณะกรรมการมีมติอนุมัติการจำหน่ายเงินลงทุนในบริษัท ดับบลิวพีเอส (ประเทศไทย) จำกัด ซึ่งเป็นบริษัทย่อย จำนวน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42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250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000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คิดเป็นสัดส่วนร้อยละ </w:t>
      </w:r>
      <w:r w:rsidR="000C653B" w:rsidRPr="000C653B">
        <w:rPr>
          <w:rFonts w:ascii="Angsana New" w:hAnsi="Angsana New"/>
          <w:spacing w:val="-2"/>
          <w:sz w:val="30"/>
          <w:szCs w:val="30"/>
        </w:rPr>
        <w:t>84</w:t>
      </w:r>
      <w:r w:rsidRPr="00AC365B">
        <w:rPr>
          <w:rFonts w:ascii="Angsana New" w:hAnsi="Angsana New"/>
          <w:spacing w:val="-2"/>
          <w:sz w:val="30"/>
          <w:szCs w:val="30"/>
        </w:rPr>
        <w:t>.</w:t>
      </w:r>
      <w:r w:rsidR="000C653B" w:rsidRPr="000C653B">
        <w:rPr>
          <w:rFonts w:ascii="Angsana New" w:hAnsi="Angsana New"/>
          <w:spacing w:val="-2"/>
          <w:sz w:val="30"/>
          <w:szCs w:val="30"/>
        </w:rPr>
        <w:t>50</w:t>
      </w:r>
      <w:r w:rsidRPr="00AC365B">
        <w:rPr>
          <w:rFonts w:ascii="Angsana New" w:hAnsi="Angsana New"/>
          <w:spacing w:val="-2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2"/>
          <w:sz w:val="30"/>
          <w:szCs w:val="30"/>
          <w:cs/>
        </w:rPr>
        <w:t xml:space="preserve">ของจำนวนหุ้นทั้งหมดของบริษัทย่อยดังกล่าว ในราคาหุ้นละ </w:t>
      </w:r>
      <w:r w:rsidR="000C653B" w:rsidRPr="000C653B">
        <w:rPr>
          <w:rFonts w:ascii="Angsana New" w:hAnsi="Angsana New"/>
          <w:spacing w:val="-2"/>
          <w:sz w:val="30"/>
          <w:szCs w:val="30"/>
        </w:rPr>
        <w:t>9</w:t>
      </w:r>
      <w:r w:rsidRPr="00AC365B">
        <w:rPr>
          <w:rFonts w:ascii="Angsana New" w:hAnsi="Angsana New"/>
          <w:spacing w:val="-2"/>
          <w:sz w:val="30"/>
          <w:szCs w:val="30"/>
        </w:rPr>
        <w:t>.</w:t>
      </w:r>
      <w:r w:rsidR="000C653B" w:rsidRPr="000C653B">
        <w:rPr>
          <w:rFonts w:ascii="Angsana New" w:hAnsi="Angsana New"/>
          <w:spacing w:val="-2"/>
          <w:sz w:val="30"/>
          <w:szCs w:val="30"/>
        </w:rPr>
        <w:t>645</w:t>
      </w:r>
      <w:r w:rsidRPr="00AC365B">
        <w:rPr>
          <w:rFonts w:ascii="Angsana New" w:hAnsi="Angsana New"/>
          <w:spacing w:val="-2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2"/>
          <w:sz w:val="30"/>
          <w:szCs w:val="30"/>
          <w:cs/>
        </w:rPr>
        <w:t xml:space="preserve">บาท คิดเป็นมูลค่ารวมทั้งสิ้น </w:t>
      </w:r>
      <w:r w:rsidR="000C653B" w:rsidRPr="000C653B">
        <w:rPr>
          <w:rFonts w:ascii="Angsana New" w:hAnsi="Angsana New"/>
          <w:spacing w:val="-2"/>
          <w:sz w:val="30"/>
          <w:szCs w:val="30"/>
        </w:rPr>
        <w:t>407</w:t>
      </w:r>
      <w:r w:rsidRPr="00AC365B">
        <w:rPr>
          <w:rFonts w:ascii="Angsana New" w:hAnsi="Angsana New"/>
          <w:spacing w:val="-2"/>
          <w:sz w:val="30"/>
          <w:szCs w:val="30"/>
        </w:rPr>
        <w:t>.</w:t>
      </w:r>
      <w:r w:rsidR="000C653B" w:rsidRPr="000C653B">
        <w:rPr>
          <w:rFonts w:ascii="Angsana New" w:hAnsi="Angsana New"/>
          <w:spacing w:val="-2"/>
          <w:sz w:val="30"/>
          <w:szCs w:val="30"/>
        </w:rPr>
        <w:t>50</w:t>
      </w:r>
      <w:r w:rsidRPr="00AC365B">
        <w:rPr>
          <w:rFonts w:ascii="Angsana New" w:hAnsi="Angsana New"/>
          <w:spacing w:val="-2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ทั้งนี้ การจำหน่ายเงินลงทุนดังกล่าวได้แล้วเสร็จเมื่อวันที่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18</w:t>
      </w:r>
      <w:r w:rsidR="003C64E1" w:rsidRPr="00AC365B">
        <w:rPr>
          <w:rFonts w:ascii="Angsana New" w:hAnsi="Angsana New"/>
          <w:sz w:val="30"/>
          <w:szCs w:val="30"/>
        </w:rPr>
        <w:t xml:space="preserve"> </w:t>
      </w:r>
      <w:r w:rsidR="003C64E1" w:rsidRPr="00AC36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="00F342D6" w:rsidRPr="00AC365B">
        <w:rPr>
          <w:rFonts w:ascii="Angsana New" w:hAnsi="Angsana New"/>
          <w:sz w:val="30"/>
          <w:szCs w:val="30"/>
        </w:rPr>
        <w:t xml:space="preserve"> </w:t>
      </w:r>
      <w:r w:rsidR="00F342D6" w:rsidRPr="00AC365B">
        <w:rPr>
          <w:rFonts w:ascii="Angsana New" w:hAnsi="Angsana New"/>
          <w:sz w:val="30"/>
          <w:szCs w:val="30"/>
          <w:cs/>
        </w:rPr>
        <w:t>ณ วันที่จำหน่ายมูลค่าตามบัญชี</w:t>
      </w:r>
      <w:r w:rsidR="00F342D6" w:rsidRPr="00AC365B">
        <w:rPr>
          <w:rFonts w:ascii="Angsana New" w:hAnsi="Angsana New"/>
          <w:spacing w:val="-4"/>
          <w:sz w:val="30"/>
          <w:szCs w:val="30"/>
          <w:cs/>
        </w:rPr>
        <w:t>ของสินทรัพย์สุทธิของ</w:t>
      </w:r>
      <w:r w:rsidR="008E502C" w:rsidRPr="00AC365B">
        <w:rPr>
          <w:rFonts w:ascii="Angsana New" w:hAnsi="Angsana New"/>
          <w:spacing w:val="-4"/>
          <w:sz w:val="30"/>
          <w:szCs w:val="30"/>
          <w:cs/>
        </w:rPr>
        <w:t xml:space="preserve">บริษัท ดับบลิวพีเอส (ประเทศไทย) จำกัด </w:t>
      </w:r>
      <w:r w:rsidR="00F342D6" w:rsidRPr="00AC365B">
        <w:rPr>
          <w:rFonts w:ascii="Angsana New" w:hAnsi="Angsana New"/>
          <w:spacing w:val="-4"/>
          <w:sz w:val="30"/>
          <w:szCs w:val="30"/>
          <w:cs/>
        </w:rPr>
        <w:t>ในงบการเงินของกลุ่มบริษัทมี</w:t>
      </w:r>
      <w:r w:rsidR="003227F1" w:rsidRPr="00AC365B">
        <w:rPr>
          <w:rFonts w:ascii="Angsana New" w:hAnsi="Angsana New"/>
          <w:spacing w:val="-4"/>
          <w:sz w:val="30"/>
          <w:szCs w:val="30"/>
          <w:cs/>
        </w:rPr>
        <w:t>ขาดทุนสะสมเกินทุน</w:t>
      </w:r>
      <w:r w:rsidR="00F342D6" w:rsidRPr="00AC365B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0C653B" w:rsidRPr="000C653B">
        <w:rPr>
          <w:rFonts w:ascii="Angsana New" w:hAnsi="Angsana New"/>
          <w:spacing w:val="-4"/>
          <w:sz w:val="30"/>
          <w:szCs w:val="30"/>
        </w:rPr>
        <w:t>548</w:t>
      </w:r>
      <w:r w:rsidR="002922B7" w:rsidRPr="00AC365B">
        <w:rPr>
          <w:rFonts w:ascii="Angsana New" w:hAnsi="Angsana New"/>
          <w:spacing w:val="-4"/>
          <w:sz w:val="30"/>
          <w:szCs w:val="30"/>
        </w:rPr>
        <w:t>.</w:t>
      </w:r>
      <w:r w:rsidR="000C653B" w:rsidRPr="000C653B">
        <w:rPr>
          <w:rFonts w:ascii="Angsana New" w:hAnsi="Angsana New"/>
          <w:spacing w:val="-4"/>
          <w:sz w:val="30"/>
          <w:szCs w:val="30"/>
        </w:rPr>
        <w:t>52</w:t>
      </w:r>
      <w:r w:rsidR="00F342D6" w:rsidRPr="00AC365B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 กลุ่มบริษัทรับรู้ส่วนได้เสียที่ไม่มีอำนาจควบคุมลดลงเป็นจำนวน </w:t>
      </w:r>
      <w:r w:rsidR="000C653B" w:rsidRPr="000C653B">
        <w:rPr>
          <w:rFonts w:ascii="Angsana New" w:hAnsi="Angsana New"/>
          <w:sz w:val="30"/>
          <w:szCs w:val="30"/>
        </w:rPr>
        <w:t>100</w:t>
      </w:r>
      <w:r w:rsidR="002922B7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56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227F1" w:rsidRPr="00AC365B">
        <w:rPr>
          <w:rFonts w:ascii="Angsana New" w:hAnsi="Angsana New"/>
          <w:sz w:val="30"/>
          <w:szCs w:val="30"/>
          <w:cs/>
        </w:rPr>
        <w:br/>
      </w:r>
      <w:r w:rsidR="00F342D6" w:rsidRPr="00AC365B">
        <w:rPr>
          <w:rFonts w:ascii="Angsana New" w:hAnsi="Angsana New"/>
          <w:sz w:val="30"/>
          <w:szCs w:val="30"/>
          <w:cs/>
        </w:rPr>
        <w:t xml:space="preserve">กำไรสะสมลดลงเป็นจำนวน </w:t>
      </w:r>
      <w:r w:rsidR="000C653B" w:rsidRPr="000C653B">
        <w:rPr>
          <w:rFonts w:ascii="Angsana New" w:hAnsi="Angsana New"/>
          <w:sz w:val="30"/>
          <w:szCs w:val="30"/>
        </w:rPr>
        <w:t>58</w:t>
      </w:r>
      <w:r w:rsidR="000C4EA9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07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742310" w:rsidRPr="00AC365B">
        <w:rPr>
          <w:rFonts w:ascii="Angsana New" w:hAnsi="Angsana New"/>
          <w:sz w:val="30"/>
          <w:szCs w:val="30"/>
          <w:cs/>
        </w:rPr>
        <w:t>ขาดทุน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จากการขายเป็นจำนวน </w:t>
      </w:r>
      <w:r w:rsidR="000C653B" w:rsidRPr="000C653B">
        <w:rPr>
          <w:rFonts w:ascii="Angsana New" w:hAnsi="Angsana New"/>
          <w:sz w:val="30"/>
          <w:szCs w:val="30"/>
        </w:rPr>
        <w:t>141</w:t>
      </w:r>
      <w:r w:rsidR="00742310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02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 ล้านบาท ซึ่งรวมอยู่ใน</w:t>
      </w:r>
      <w:r w:rsidR="00742310" w:rsidRPr="00AC365B">
        <w:rPr>
          <w:rFonts w:ascii="Angsana New" w:hAnsi="Angsana New"/>
          <w:sz w:val="30"/>
          <w:szCs w:val="30"/>
          <w:cs/>
        </w:rPr>
        <w:t>ค่าใช้จ่าย</w:t>
      </w:r>
      <w:r w:rsidR="000362B1" w:rsidRPr="00AC365B">
        <w:rPr>
          <w:rFonts w:ascii="Angsana New" w:hAnsi="Angsana New"/>
          <w:sz w:val="30"/>
          <w:szCs w:val="30"/>
          <w:cs/>
        </w:rPr>
        <w:t>ในการบริหาร</w:t>
      </w:r>
      <w:r w:rsidR="00F342D6" w:rsidRPr="00AC365B">
        <w:rPr>
          <w:rFonts w:ascii="Angsana New" w:hAnsi="Angsana New"/>
          <w:sz w:val="30"/>
          <w:szCs w:val="30"/>
          <w:cs/>
        </w:rPr>
        <w:t>ในงบกำไรขาดทุนเบ็ดเสร็จรวม</w:t>
      </w:r>
      <w:r w:rsidR="00742310" w:rsidRPr="00AC365B">
        <w:rPr>
          <w:rFonts w:ascii="Angsana New" w:hAnsi="Angsana New"/>
          <w:sz w:val="30"/>
          <w:szCs w:val="30"/>
          <w:cs/>
        </w:rPr>
        <w:t xml:space="preserve"> </w:t>
      </w:r>
      <w:r w:rsidR="00F342D6" w:rsidRPr="00AC365B">
        <w:rPr>
          <w:rFonts w:ascii="Angsana New" w:hAnsi="Angsana New"/>
          <w:sz w:val="30"/>
          <w:szCs w:val="30"/>
          <w:cs/>
        </w:rPr>
        <w:t>บริษัทรับรู้</w:t>
      </w:r>
      <w:r w:rsidR="002F416B" w:rsidRPr="00AC365B">
        <w:rPr>
          <w:rFonts w:ascii="Angsana New" w:hAnsi="Angsana New"/>
          <w:sz w:val="30"/>
          <w:szCs w:val="30"/>
          <w:cs/>
        </w:rPr>
        <w:t>ขาดทุนจาก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การขายเป็นจำนวน </w:t>
      </w:r>
      <w:r w:rsidR="000C653B" w:rsidRPr="000C653B">
        <w:rPr>
          <w:rFonts w:ascii="Angsana New" w:hAnsi="Angsana New"/>
          <w:sz w:val="30"/>
          <w:szCs w:val="30"/>
        </w:rPr>
        <w:t>15</w:t>
      </w:r>
      <w:r w:rsidR="00742310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00</w:t>
      </w:r>
      <w:r w:rsidR="00F342D6" w:rsidRPr="00AC365B">
        <w:rPr>
          <w:rFonts w:ascii="Angsana New" w:hAnsi="Angsana New"/>
          <w:sz w:val="30"/>
          <w:szCs w:val="30"/>
          <w:cs/>
        </w:rPr>
        <w:t xml:space="preserve"> ล้านบาท ซึ่งรวมอยู่ใน</w:t>
      </w:r>
      <w:r w:rsidR="00742310" w:rsidRPr="00AC365B">
        <w:rPr>
          <w:rFonts w:ascii="Angsana New" w:hAnsi="Angsana New"/>
          <w:sz w:val="30"/>
          <w:szCs w:val="30"/>
          <w:cs/>
        </w:rPr>
        <w:t>ค่าใช้จ่าย</w:t>
      </w:r>
      <w:r w:rsidR="000362B1" w:rsidRPr="00AC365B">
        <w:rPr>
          <w:rFonts w:ascii="Angsana New" w:hAnsi="Angsana New"/>
          <w:sz w:val="30"/>
          <w:szCs w:val="30"/>
          <w:cs/>
        </w:rPr>
        <w:t>ในการบริหาร</w:t>
      </w:r>
      <w:r w:rsidR="00F342D6" w:rsidRPr="00AC365B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0362B1" w:rsidRPr="00AC365B">
        <w:rPr>
          <w:rFonts w:ascii="Angsana New" w:hAnsi="Angsana New"/>
          <w:sz w:val="30"/>
          <w:szCs w:val="30"/>
          <w:cs/>
        </w:rPr>
        <w:t>เฉพาะกิจการ</w:t>
      </w:r>
      <w:r w:rsidR="00A66317" w:rsidRPr="00A66317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A66317" w:rsidRPr="00A66317">
        <w:rPr>
          <w:rFonts w:ascii="Angsana New" w:hAnsi="Angsana New"/>
          <w:spacing w:val="-4"/>
          <w:sz w:val="30"/>
          <w:szCs w:val="30"/>
        </w:rPr>
        <w:t xml:space="preserve">31 </w:t>
      </w:r>
      <w:r w:rsidR="00A66317" w:rsidRPr="00A66317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A66317" w:rsidRPr="00A66317">
        <w:rPr>
          <w:rFonts w:ascii="Angsana New" w:hAnsi="Angsana New"/>
          <w:spacing w:val="-4"/>
          <w:sz w:val="30"/>
          <w:szCs w:val="30"/>
        </w:rPr>
        <w:t>2561</w:t>
      </w:r>
    </w:p>
    <w:p w14:paraId="26E817C9" w14:textId="0CA03296" w:rsidR="0091559D" w:rsidRPr="00544EC8" w:rsidRDefault="0091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  <w:cs/>
        </w:rPr>
      </w:pPr>
    </w:p>
    <w:p w14:paraId="53CB9A30" w14:textId="6375526D" w:rsidR="00623875" w:rsidRPr="00AC365B" w:rsidRDefault="00623875" w:rsidP="00EC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การสูญเสียอำนาจควบคุม</w:t>
      </w:r>
      <w:r w:rsidR="00E565FA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บางส่วนในบริษัทย่อยโดยอำนาจการควบคุมเปลี่ยนแปลง</w:t>
      </w:r>
    </w:p>
    <w:p w14:paraId="7E1773FC" w14:textId="682064A6" w:rsidR="00623875" w:rsidRPr="00AC365B" w:rsidRDefault="00623875" w:rsidP="00B2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3DC21244" w14:textId="12EC50C2" w:rsidR="00B24A2C" w:rsidRPr="00AC365B" w:rsidRDefault="00B24A2C" w:rsidP="00B2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pacing w:val="-6"/>
          <w:sz w:val="30"/>
          <w:szCs w:val="30"/>
          <w:cs/>
        </w:rPr>
        <w:t>ในการประชุม</w:t>
      </w:r>
      <w:r w:rsidR="00175D33" w:rsidRPr="00AC365B">
        <w:rPr>
          <w:rFonts w:ascii="Angsana New" w:hAnsi="Angsana New"/>
          <w:spacing w:val="-6"/>
          <w:sz w:val="30"/>
          <w:szCs w:val="30"/>
          <w:cs/>
        </w:rPr>
        <w:t>วิ</w:t>
      </w:r>
      <w:r w:rsidRPr="00AC365B">
        <w:rPr>
          <w:rFonts w:ascii="Angsana New" w:hAnsi="Angsana New"/>
          <w:spacing w:val="-6"/>
          <w:sz w:val="30"/>
          <w:szCs w:val="30"/>
          <w:cs/>
        </w:rPr>
        <w:t xml:space="preserve">สามัญของผู้ถือหุ้นของบริษัท เนชั่น อินเตอร์เนชั่นแนล เอ็ดดูเทนเมนท์ จำกัด (มหาชน) </w:t>
      </w:r>
      <w:r w:rsidR="00EC2FF2" w:rsidRPr="00AC365B">
        <w:rPr>
          <w:rFonts w:ascii="Angsana New" w:hAnsi="Angsana New"/>
          <w:spacing w:val="-6"/>
          <w:sz w:val="30"/>
          <w:szCs w:val="30"/>
          <w:cs/>
        </w:rPr>
        <w:t>ซึ่งเป็น</w:t>
      </w:r>
      <w:r w:rsidR="00A66317">
        <w:rPr>
          <w:rFonts w:ascii="Angsana New" w:hAnsi="Angsana New"/>
          <w:spacing w:val="-6"/>
          <w:sz w:val="30"/>
          <w:szCs w:val="30"/>
        </w:rPr>
        <w:br/>
      </w:r>
      <w:r w:rsidR="00EC2FF2" w:rsidRPr="00AC365B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="00EC2FF2" w:rsidRPr="00AC365B">
        <w:rPr>
          <w:rFonts w:ascii="Angsana New" w:hAnsi="Angsana New"/>
          <w:sz w:val="30"/>
          <w:szCs w:val="30"/>
          <w:cs/>
        </w:rPr>
        <w:t>ของบริษัท</w:t>
      </w: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30</w:t>
      </w:r>
      <w:r w:rsidRPr="00AC365B">
        <w:rPr>
          <w:rFonts w:ascii="Angsana New" w:hAnsi="Angsana New"/>
          <w:sz w:val="30"/>
          <w:szCs w:val="30"/>
          <w:cs/>
        </w:rPr>
        <w:t xml:space="preserve"> ตุลาคม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  <w:cs/>
        </w:rPr>
        <w:t xml:space="preserve"> ผู้ถือหุ้นของบริษัทย่อยมีมติอนุมัติเรื่องต่างๆ ดังนี้</w:t>
      </w:r>
    </w:p>
    <w:p w14:paraId="0F5EB8EA" w14:textId="77777777" w:rsidR="00B24A2C" w:rsidRPr="00AC365B" w:rsidRDefault="00B24A2C" w:rsidP="0062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4C97FF5" w14:textId="69DB3C75" w:rsidR="00623875" w:rsidRPr="00AC365B" w:rsidRDefault="00623875" w:rsidP="00E565FA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74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ผู้ถือหุ้นของบริษัทย่อยมีมติอนุมัติการลดทุนจดทะเบียนของบริษัทย่อยจาก </w:t>
      </w:r>
      <w:r w:rsidR="000C653B" w:rsidRPr="000C653B">
        <w:rPr>
          <w:rFonts w:ascii="Angsana New" w:hAnsi="Angsana New"/>
          <w:sz w:val="30"/>
          <w:szCs w:val="30"/>
        </w:rPr>
        <w:t>259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25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259</w:t>
      </w:r>
      <w:r w:rsidRPr="00AC365B">
        <w:rPr>
          <w:rFonts w:ascii="Angsana New" w:hAnsi="Angsana New"/>
          <w:sz w:val="30"/>
          <w:szCs w:val="30"/>
          <w:cs/>
        </w:rPr>
        <w:t>,</w:t>
      </w:r>
      <w:r w:rsidR="000C653B" w:rsidRPr="000C653B">
        <w:rPr>
          <w:rFonts w:ascii="Angsana New" w:hAnsi="Angsana New"/>
          <w:sz w:val="30"/>
          <w:szCs w:val="30"/>
        </w:rPr>
        <w:t>250</w:t>
      </w:r>
      <w:r w:rsidRPr="00AC365B">
        <w:rPr>
          <w:rFonts w:ascii="Angsana New" w:hAnsi="Angsana New"/>
          <w:sz w:val="30"/>
          <w:szCs w:val="30"/>
          <w:cs/>
        </w:rPr>
        <w:t>,</w:t>
      </w:r>
      <w:r w:rsidR="000C653B" w:rsidRPr="000C653B">
        <w:rPr>
          <w:rFonts w:ascii="Angsana New" w:hAnsi="Angsana New"/>
          <w:sz w:val="30"/>
          <w:szCs w:val="30"/>
        </w:rPr>
        <w:t>000</w:t>
      </w:r>
      <w:r w:rsidRPr="00AC365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  <w:cs/>
        </w:rPr>
        <w:t xml:space="preserve"> บาท) เป็น </w:t>
      </w:r>
      <w:r w:rsidR="000C653B" w:rsidRPr="000C653B">
        <w:rPr>
          <w:rFonts w:ascii="Angsana New" w:hAnsi="Angsana New"/>
          <w:sz w:val="30"/>
          <w:szCs w:val="30"/>
        </w:rPr>
        <w:t>170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(แบ่งออกเป็นหุ้นสามัญจำนวน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170</w:t>
      </w:r>
      <w:r w:rsidRPr="00AC365B">
        <w:rPr>
          <w:rFonts w:ascii="Angsana New" w:hAnsi="Angsana New"/>
          <w:sz w:val="30"/>
          <w:szCs w:val="30"/>
          <w:cs/>
        </w:rPr>
        <w:t>,</w:t>
      </w:r>
      <w:r w:rsidR="000C653B" w:rsidRPr="000C653B">
        <w:rPr>
          <w:rFonts w:ascii="Angsana New" w:hAnsi="Angsana New"/>
          <w:sz w:val="30"/>
          <w:szCs w:val="30"/>
        </w:rPr>
        <w:t>049</w:t>
      </w:r>
      <w:r w:rsidRPr="00AC365B">
        <w:rPr>
          <w:rFonts w:ascii="Angsana New" w:hAnsi="Angsana New"/>
          <w:sz w:val="30"/>
          <w:szCs w:val="30"/>
          <w:cs/>
        </w:rPr>
        <w:t>,</w:t>
      </w:r>
      <w:r w:rsidR="000C653B" w:rsidRPr="000C653B">
        <w:rPr>
          <w:rFonts w:ascii="Angsana New" w:hAnsi="Angsana New"/>
          <w:sz w:val="30"/>
          <w:szCs w:val="30"/>
        </w:rPr>
        <w:t>286</w:t>
      </w:r>
      <w:r w:rsidRPr="00AC365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  <w:cs/>
        </w:rPr>
        <w:t xml:space="preserve"> บาท) โดยการลดหุ้นสามัญจำนวน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89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200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714</w:t>
      </w:r>
      <w:r w:rsidRPr="00AC365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  <w:cs/>
        </w:rPr>
        <w:t xml:space="preserve"> บาท </w:t>
      </w:r>
    </w:p>
    <w:p w14:paraId="01298D3E" w14:textId="1D4DE0C1" w:rsidR="00623875" w:rsidRPr="00AC365B" w:rsidRDefault="00623875" w:rsidP="00E565FA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74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ผู้ถือหุ้นของบริษัทย่อยมีมติอนุมัติการเพิ่มทุนจดทะเบียนของบริษัทย่อยจำนวน </w:t>
      </w:r>
      <w:r w:rsidR="000C653B" w:rsidRPr="000C653B">
        <w:rPr>
          <w:rFonts w:ascii="Angsana New" w:hAnsi="Angsana New"/>
          <w:sz w:val="30"/>
          <w:szCs w:val="30"/>
        </w:rPr>
        <w:t>220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จาก </w:t>
      </w:r>
      <w:r w:rsidR="000C653B" w:rsidRPr="000C653B">
        <w:rPr>
          <w:rFonts w:ascii="Angsana New" w:hAnsi="Angsana New"/>
          <w:sz w:val="30"/>
          <w:szCs w:val="30"/>
        </w:rPr>
        <w:t>170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05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170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049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286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  <w:cs/>
        </w:rPr>
        <w:t xml:space="preserve"> บาท) เป็น </w:t>
      </w:r>
      <w:r w:rsidR="000C653B" w:rsidRPr="000C653B">
        <w:rPr>
          <w:rFonts w:ascii="Angsana New" w:hAnsi="Angsana New"/>
          <w:sz w:val="30"/>
          <w:szCs w:val="30"/>
        </w:rPr>
        <w:t>390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55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8675B6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(แบ่งออกเป็นหุ้นสามัญจำนวน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390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549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286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บาท) เพื่อเสนอขายให้แก่บุคคลในวงจำกัด (</w:t>
      </w:r>
      <w:r w:rsidRPr="00AC365B">
        <w:rPr>
          <w:rFonts w:ascii="Angsana New" w:hAnsi="Angsana New"/>
          <w:sz w:val="30"/>
          <w:szCs w:val="30"/>
        </w:rPr>
        <w:t>Private Placement)</w:t>
      </w:r>
      <w:r w:rsidRPr="00AC365B">
        <w:rPr>
          <w:rFonts w:ascii="Angsana New" w:hAnsi="Angsana New"/>
          <w:sz w:val="30"/>
          <w:szCs w:val="30"/>
          <w:cs/>
        </w:rPr>
        <w:t xml:space="preserve"> ในราคาหุ้นละ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40</w:t>
      </w:r>
      <w:r w:rsidRPr="00AC365B">
        <w:rPr>
          <w:rFonts w:ascii="Angsana New" w:hAnsi="Angsana New"/>
          <w:sz w:val="30"/>
          <w:szCs w:val="30"/>
          <w:cs/>
        </w:rPr>
        <w:t xml:space="preserve"> บาท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คิดเป็นมูลค่ารวมทั้งสิ้น </w:t>
      </w:r>
      <w:r w:rsidR="000C653B" w:rsidRPr="000C653B">
        <w:rPr>
          <w:rFonts w:ascii="Angsana New" w:hAnsi="Angsana New"/>
          <w:sz w:val="30"/>
          <w:szCs w:val="30"/>
        </w:rPr>
        <w:t>308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70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8675B6" w:rsidRPr="00AC365B">
        <w:rPr>
          <w:rFonts w:ascii="Angsana New" w:hAnsi="Angsana New"/>
          <w:sz w:val="30"/>
          <w:szCs w:val="30"/>
          <w:cs/>
        </w:rPr>
        <w:t xml:space="preserve">โดยกลุ่มบริษัทไม่ได้ลงทุนเพิ่มในบริษัทย่อยดังกล่าว </w:t>
      </w:r>
      <w:r w:rsidRPr="00AC365B">
        <w:rPr>
          <w:rFonts w:ascii="Angsana New" w:hAnsi="Angsana New"/>
          <w:sz w:val="30"/>
          <w:szCs w:val="30"/>
          <w:cs/>
        </w:rPr>
        <w:t xml:space="preserve">ทั้งนี้ เมื่อวันที่ </w:t>
      </w:r>
      <w:r w:rsidR="00171563" w:rsidRPr="00AC365B">
        <w:rPr>
          <w:rFonts w:ascii="Angsana New" w:hAnsi="Angsana New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29</w:t>
      </w:r>
      <w:r w:rsidRPr="00AC365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บริษัทย่อยดังกล่าวได้รับเงินจากการ</w:t>
      </w:r>
      <w:r w:rsidR="000362B1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เพิ่มทุนจำนวน </w:t>
      </w:r>
      <w:r w:rsidR="000C653B" w:rsidRPr="000C653B">
        <w:rPr>
          <w:rFonts w:ascii="Angsana New" w:hAnsi="Angsana New"/>
          <w:sz w:val="30"/>
          <w:szCs w:val="30"/>
        </w:rPr>
        <w:t>195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500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000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จำนวน </w:t>
      </w:r>
      <w:r w:rsidR="000C653B" w:rsidRPr="000C653B">
        <w:rPr>
          <w:rFonts w:ascii="Angsana New" w:hAnsi="Angsana New"/>
          <w:sz w:val="30"/>
          <w:szCs w:val="30"/>
        </w:rPr>
        <w:t>273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 การเพิ่มทุนดังกล่าวของบริษัทย่อยทำให้สัดส่วน</w:t>
      </w:r>
      <w:r w:rsidR="000362B1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การลงทุนของบริษัทในบริษัทย่อยลดลงจากร้อยละ </w:t>
      </w:r>
      <w:r w:rsidR="000C653B" w:rsidRPr="000C653B">
        <w:rPr>
          <w:rFonts w:ascii="Angsana New" w:hAnsi="Angsana New"/>
          <w:sz w:val="30"/>
          <w:szCs w:val="30"/>
        </w:rPr>
        <w:t>71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04</w:t>
      </w:r>
      <w:r w:rsidRPr="00AC365B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="000C653B" w:rsidRPr="000C653B">
        <w:rPr>
          <w:rFonts w:ascii="Angsana New" w:hAnsi="Angsana New"/>
          <w:sz w:val="30"/>
          <w:szCs w:val="30"/>
        </w:rPr>
        <w:t>33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05</w:t>
      </w:r>
      <w:r w:rsidR="00E84629" w:rsidRPr="00AC365B">
        <w:rPr>
          <w:rFonts w:ascii="Angsana New" w:hAnsi="Angsana New"/>
          <w:sz w:val="30"/>
          <w:szCs w:val="30"/>
          <w:cs/>
        </w:rPr>
        <w:t xml:space="preserve"> </w:t>
      </w:r>
    </w:p>
    <w:p w14:paraId="7E818A1A" w14:textId="30A46229" w:rsidR="00845C5D" w:rsidRPr="00AC365B" w:rsidRDefault="00623875" w:rsidP="00D7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การลดลงของสัดส่วนการลงทุนดังกล่าว  ทำให้กลุ่มบริษัทสูญเสียอำนาจควบคุมในบริษัทย่อยดังกล่าว </w:t>
      </w:r>
      <w:r w:rsidR="009B33C5" w:rsidRPr="00AC365B">
        <w:rPr>
          <w:rFonts w:ascii="Angsana New" w:hAnsi="Angsana New"/>
          <w:sz w:val="30"/>
          <w:szCs w:val="30"/>
          <w:cs/>
        </w:rPr>
        <w:t xml:space="preserve">ดังนั้น ตั้งแต่วันที่ </w:t>
      </w:r>
      <w:r w:rsidR="000C653B" w:rsidRPr="000C653B">
        <w:rPr>
          <w:rFonts w:ascii="Angsana New" w:hAnsi="Angsana New"/>
          <w:sz w:val="30"/>
          <w:szCs w:val="30"/>
        </w:rPr>
        <w:t>29</w:t>
      </w:r>
      <w:r w:rsidR="009B33C5" w:rsidRPr="00AC365B">
        <w:rPr>
          <w:rFonts w:ascii="Angsana New" w:hAnsi="Angsana New"/>
          <w:sz w:val="30"/>
          <w:szCs w:val="30"/>
        </w:rPr>
        <w:t xml:space="preserve"> </w:t>
      </w:r>
      <w:r w:rsidR="009B33C5" w:rsidRPr="00AC365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="009B33C5" w:rsidRPr="00AC365B">
        <w:rPr>
          <w:rFonts w:ascii="Angsana New" w:hAnsi="Angsana New"/>
          <w:sz w:val="30"/>
          <w:szCs w:val="30"/>
        </w:rPr>
        <w:t xml:space="preserve"> </w:t>
      </w:r>
      <w:r w:rsidR="009B33C5" w:rsidRPr="00AC365B">
        <w:rPr>
          <w:rFonts w:ascii="Angsana New" w:hAnsi="Angsana New"/>
          <w:sz w:val="30"/>
          <w:szCs w:val="30"/>
          <w:cs/>
        </w:rPr>
        <w:t>บริษัทย่อยดังกล่าวจึงไม่ได้เป็นบริษัทย่อยแต่กลายเป็นบริษัทร่วมของบริษัท</w:t>
      </w:r>
      <w:r w:rsidR="00D775E3" w:rsidRPr="00AC365B">
        <w:rPr>
          <w:rFonts w:ascii="Angsana New" w:hAnsi="Angsana New"/>
          <w:sz w:val="30"/>
          <w:szCs w:val="30"/>
        </w:rPr>
        <w:t xml:space="preserve"> </w:t>
      </w:r>
      <w:r w:rsidR="00D775E3" w:rsidRPr="00AC365B">
        <w:rPr>
          <w:rFonts w:ascii="Angsana New" w:hAnsi="Angsana New"/>
          <w:sz w:val="30"/>
          <w:szCs w:val="30"/>
          <w:cs/>
        </w:rPr>
        <w:t>มูลค่าตาม</w:t>
      </w:r>
      <w:r w:rsidR="00D775E3" w:rsidRPr="00AC365B">
        <w:rPr>
          <w:rFonts w:ascii="Angsana New" w:hAnsi="Angsana New"/>
          <w:spacing w:val="-10"/>
          <w:sz w:val="30"/>
          <w:szCs w:val="30"/>
          <w:cs/>
        </w:rPr>
        <w:t>บัญชีของสินทรัพย์สุทธิของ</w:t>
      </w:r>
      <w:r w:rsidR="002467EF" w:rsidRPr="00AC365B">
        <w:rPr>
          <w:rFonts w:ascii="Angsana New" w:hAnsi="Angsana New"/>
          <w:spacing w:val="-10"/>
          <w:sz w:val="30"/>
          <w:szCs w:val="30"/>
          <w:cs/>
        </w:rPr>
        <w:t xml:space="preserve">บริษัท เนชั่น อินเตอร์เนชั่นแนล เอ็ดดูเทนเมนท์ จำกัด (มหาชน) </w:t>
      </w:r>
      <w:r w:rsidR="00D775E3" w:rsidRPr="00AC365B">
        <w:rPr>
          <w:rFonts w:ascii="Angsana New" w:hAnsi="Angsana New"/>
          <w:spacing w:val="-10"/>
          <w:sz w:val="30"/>
          <w:szCs w:val="30"/>
          <w:cs/>
        </w:rPr>
        <w:t>ในงบการเงินของกลุ่มบริษัท</w:t>
      </w:r>
      <w:r w:rsidR="00D775E3" w:rsidRPr="00AC365B">
        <w:rPr>
          <w:rFonts w:ascii="Angsana New" w:hAnsi="Angsana New"/>
          <w:sz w:val="30"/>
          <w:szCs w:val="30"/>
          <w:cs/>
        </w:rPr>
        <w:t xml:space="preserve"> ณ วันที่</w:t>
      </w:r>
      <w:r w:rsidR="00BE68E2" w:rsidRPr="00AC365B">
        <w:rPr>
          <w:rFonts w:ascii="Angsana New" w:hAnsi="Angsana New"/>
          <w:sz w:val="30"/>
          <w:szCs w:val="30"/>
          <w:cs/>
        </w:rPr>
        <w:t>สูญเสียอำนาจการควบคุม</w:t>
      </w:r>
      <w:r w:rsidR="00D775E3" w:rsidRPr="00AC365B">
        <w:rPr>
          <w:rFonts w:ascii="Angsana New" w:hAnsi="Angsana New"/>
          <w:sz w:val="30"/>
          <w:szCs w:val="30"/>
          <w:cs/>
        </w:rPr>
        <w:t xml:space="preserve"> มีจำนวน </w:t>
      </w:r>
      <w:r w:rsidR="000C653B" w:rsidRPr="000C653B">
        <w:rPr>
          <w:rFonts w:ascii="Angsana New" w:hAnsi="Angsana New"/>
          <w:sz w:val="30"/>
          <w:szCs w:val="30"/>
        </w:rPr>
        <w:t>81</w:t>
      </w:r>
      <w:r w:rsidR="00967D30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45</w:t>
      </w:r>
      <w:r w:rsidR="00D775E3" w:rsidRPr="00AC365B">
        <w:rPr>
          <w:rFonts w:ascii="Angsana New" w:hAnsi="Angsana New"/>
          <w:sz w:val="30"/>
          <w:szCs w:val="30"/>
          <w:cs/>
        </w:rPr>
        <w:t xml:space="preserve"> ล้านบาท มูลค่ายุติธรรมของส่วนได้เสียของบริษัทร่วมที่ยังคงอยู่ในกลุ่มบริษัท ณ วันที่สูญเสียอำนาจการควบคุมมีจำนวน </w:t>
      </w:r>
      <w:r w:rsidR="000C653B" w:rsidRPr="000C653B">
        <w:rPr>
          <w:rFonts w:ascii="Angsana New" w:hAnsi="Angsana New"/>
          <w:sz w:val="30"/>
          <w:szCs w:val="30"/>
        </w:rPr>
        <w:t>169</w:t>
      </w:r>
      <w:r w:rsidR="00967D30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13</w:t>
      </w:r>
      <w:r w:rsidR="00D775E3" w:rsidRPr="00AC365B">
        <w:rPr>
          <w:rFonts w:ascii="Angsana New" w:hAnsi="Angsana New"/>
          <w:sz w:val="30"/>
          <w:szCs w:val="30"/>
          <w:cs/>
        </w:rPr>
        <w:t xml:space="preserve"> ล้านบาท ได้ถือเป็นมูลค่าเริ่มแรกของเงินลงทุนในบริษัทร่วมนั้น ณ วันนั้น กลุ่มบริษัทรับรู้ส่วนได้เสียที่ไม่มีอำนาจควบคุม</w:t>
      </w:r>
      <w:r w:rsidR="002922B7" w:rsidRPr="00AC365B">
        <w:rPr>
          <w:rFonts w:ascii="Angsana New" w:hAnsi="Angsana New"/>
          <w:sz w:val="30"/>
          <w:szCs w:val="30"/>
          <w:cs/>
        </w:rPr>
        <w:t>เปลี่ยนแปลง</w:t>
      </w:r>
      <w:r w:rsidR="00D775E3" w:rsidRPr="00AC365B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0C653B" w:rsidRPr="000C653B">
        <w:rPr>
          <w:rFonts w:ascii="Angsana New" w:hAnsi="Angsana New"/>
          <w:sz w:val="30"/>
          <w:szCs w:val="30"/>
        </w:rPr>
        <w:t>71</w:t>
      </w:r>
      <w:r w:rsidR="002922B7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29</w:t>
      </w:r>
      <w:r w:rsidR="00D775E3" w:rsidRPr="00AC365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E2EC8" w:rsidRPr="00AC365B">
        <w:rPr>
          <w:rFonts w:ascii="Angsana New" w:hAnsi="Angsana New"/>
          <w:sz w:val="30"/>
          <w:szCs w:val="30"/>
          <w:cs/>
        </w:rPr>
        <w:br/>
      </w:r>
      <w:r w:rsidR="00D775E3" w:rsidRPr="00AC365B">
        <w:rPr>
          <w:rFonts w:ascii="Angsana New" w:hAnsi="Angsana New"/>
          <w:sz w:val="30"/>
          <w:szCs w:val="30"/>
          <w:cs/>
        </w:rPr>
        <w:t xml:space="preserve">กำไรสะสมเพิ่มขึ้นเป็นจำนวน </w:t>
      </w:r>
      <w:r w:rsidR="000C653B" w:rsidRPr="000C653B">
        <w:rPr>
          <w:rFonts w:ascii="Angsana New" w:hAnsi="Angsana New"/>
          <w:sz w:val="30"/>
          <w:szCs w:val="30"/>
        </w:rPr>
        <w:t>204</w:t>
      </w:r>
      <w:r w:rsidR="0025116C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36</w:t>
      </w:r>
      <w:r w:rsidR="00D775E3" w:rsidRPr="00AC365B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3E2EC8" w:rsidRPr="00AC365B">
        <w:rPr>
          <w:rFonts w:ascii="Angsana New" w:hAnsi="Angsana New"/>
          <w:sz w:val="30"/>
          <w:szCs w:val="30"/>
          <w:cs/>
        </w:rPr>
        <w:t xml:space="preserve">รับรู้ในงบกำไรขาดทุนเบ็ดเสร็จรวมจำนวน </w:t>
      </w:r>
      <w:r w:rsidR="000C653B" w:rsidRPr="000C653B">
        <w:rPr>
          <w:rFonts w:ascii="Angsana New" w:hAnsi="Angsana New"/>
          <w:sz w:val="30"/>
          <w:szCs w:val="30"/>
        </w:rPr>
        <w:t>87</w:t>
      </w:r>
      <w:r w:rsidR="003E2EC8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68</w:t>
      </w:r>
      <w:r w:rsidR="003E2EC8" w:rsidRPr="00AC365B">
        <w:rPr>
          <w:rFonts w:ascii="Angsana New" w:hAnsi="Angsana New"/>
          <w:sz w:val="30"/>
          <w:szCs w:val="30"/>
        </w:rPr>
        <w:t xml:space="preserve"> </w:t>
      </w:r>
      <w:r w:rsidR="003E2EC8" w:rsidRPr="00AC365B">
        <w:rPr>
          <w:rFonts w:ascii="Angsana New" w:hAnsi="Angsana New"/>
          <w:sz w:val="30"/>
          <w:szCs w:val="30"/>
          <w:cs/>
        </w:rPr>
        <w:t>ล้านบาท</w:t>
      </w:r>
      <w:r w:rsidR="000B4069">
        <w:rPr>
          <w:rFonts w:ascii="Angsana New" w:hAnsi="Angsana New"/>
          <w:sz w:val="30"/>
          <w:szCs w:val="30"/>
          <w:cs/>
        </w:rPr>
        <w:br/>
      </w:r>
      <w:r w:rsidR="00A66317">
        <w:rPr>
          <w:rFonts w:ascii="Angsana New" w:hAnsi="Angsana New" w:hint="cs"/>
          <w:sz w:val="30"/>
          <w:szCs w:val="30"/>
          <w:cs/>
        </w:rPr>
        <w:t xml:space="preserve">ในงบการเงินสำหรับปีสิ้นสุดวันที่ </w:t>
      </w:r>
      <w:r w:rsidR="00A66317">
        <w:rPr>
          <w:rFonts w:ascii="Angsana New" w:hAnsi="Angsana New"/>
          <w:sz w:val="30"/>
          <w:szCs w:val="30"/>
        </w:rPr>
        <w:t xml:space="preserve">31 </w:t>
      </w:r>
      <w:r w:rsidR="00A6631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66317">
        <w:rPr>
          <w:rFonts w:ascii="Angsana New" w:hAnsi="Angsana New"/>
          <w:sz w:val="30"/>
          <w:szCs w:val="30"/>
        </w:rPr>
        <w:t>2561</w:t>
      </w:r>
    </w:p>
    <w:p w14:paraId="5FAC0566" w14:textId="77777777" w:rsidR="00CE0B91" w:rsidRPr="00AC365B" w:rsidRDefault="00CE0B91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CE0B91" w:rsidRPr="00AC365B" w:rsidSect="00B75C63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39E9C90E" w14:textId="7ABE167F" w:rsidR="006D2E58" w:rsidRPr="00AC365B" w:rsidRDefault="006D2E58" w:rsidP="006209FC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AF56D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AF56D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และเงินปันผลรับจากเงินลงทุนสำหรับแต่ละปี มีดังนี้</w:t>
      </w:r>
    </w:p>
    <w:p w14:paraId="58D303EA" w14:textId="77777777" w:rsidR="006D2E58" w:rsidRPr="00097C53" w:rsidRDefault="006D2E58" w:rsidP="006209FC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15349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9"/>
        <w:gridCol w:w="2070"/>
        <w:gridCol w:w="841"/>
        <w:gridCol w:w="810"/>
        <w:gridCol w:w="178"/>
        <w:gridCol w:w="794"/>
        <w:gridCol w:w="798"/>
        <w:gridCol w:w="178"/>
        <w:gridCol w:w="794"/>
        <w:gridCol w:w="178"/>
        <w:gridCol w:w="900"/>
        <w:gridCol w:w="178"/>
        <w:gridCol w:w="922"/>
        <w:gridCol w:w="178"/>
        <w:gridCol w:w="867"/>
        <w:gridCol w:w="178"/>
        <w:gridCol w:w="794"/>
        <w:gridCol w:w="178"/>
        <w:gridCol w:w="794"/>
        <w:gridCol w:w="178"/>
        <w:gridCol w:w="627"/>
        <w:gridCol w:w="178"/>
        <w:gridCol w:w="757"/>
      </w:tblGrid>
      <w:tr w:rsidR="00063FFB" w:rsidRPr="00AC365B" w14:paraId="5B585D76" w14:textId="77777777" w:rsidTr="00097C53">
        <w:trPr>
          <w:tblHeader/>
        </w:trPr>
        <w:tc>
          <w:tcPr>
            <w:tcW w:w="4049" w:type="dxa"/>
            <w:gridSpan w:val="2"/>
          </w:tcPr>
          <w:p w14:paraId="19C72D9C" w14:textId="72520FEF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99" w:type="dxa"/>
            <w:gridSpan w:val="21"/>
          </w:tcPr>
          <w:p w14:paraId="3249FC14" w14:textId="513A3F15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63FFB" w:rsidRPr="00AC365B" w14:paraId="5277F1F6" w14:textId="77777777" w:rsidTr="00097C53">
        <w:trPr>
          <w:tblHeader/>
        </w:trPr>
        <w:tc>
          <w:tcPr>
            <w:tcW w:w="1979" w:type="dxa"/>
            <w:vAlign w:val="bottom"/>
          </w:tcPr>
          <w:p w14:paraId="68065BAB" w14:textId="77777777" w:rsidR="00063FFB" w:rsidRPr="00AC365B" w:rsidRDefault="00063FFB" w:rsidP="006209F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Align w:val="bottom"/>
          </w:tcPr>
          <w:p w14:paraId="56F7AD39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51" w:type="dxa"/>
            <w:gridSpan w:val="2"/>
            <w:vAlign w:val="bottom"/>
          </w:tcPr>
          <w:p w14:paraId="76BD5871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F6E71A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130CBA9F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A6027FF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5EB515C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F9CE33B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30C619BD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AD63031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46039B0C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135FEDA2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vAlign w:val="bottom"/>
          </w:tcPr>
          <w:p w14:paraId="622C2442" w14:textId="77777777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063FFB" w:rsidRPr="00AC365B" w14:paraId="6D3F1713" w14:textId="77777777" w:rsidTr="00097C53">
        <w:trPr>
          <w:trHeight w:val="270"/>
          <w:tblHeader/>
        </w:trPr>
        <w:tc>
          <w:tcPr>
            <w:tcW w:w="1979" w:type="dxa"/>
          </w:tcPr>
          <w:p w14:paraId="5E8A391E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7BE0A10" w14:textId="77777777" w:rsidR="00063FFB" w:rsidRPr="00AC365B" w:rsidRDefault="00063FFB" w:rsidP="006209FC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509503AB" w14:textId="56810851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0" w:type="dxa"/>
          </w:tcPr>
          <w:p w14:paraId="7FBA9AB2" w14:textId="50B93ED0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14:paraId="34CDAE3A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1A1C1CF" w14:textId="6888A62A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98" w:type="dxa"/>
          </w:tcPr>
          <w:p w14:paraId="4594FAC4" w14:textId="1E5492F4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14:paraId="7F64FF80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0AACA95" w14:textId="7F13AEF5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132AA45A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EFCB96" w14:textId="7C0CE972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14:paraId="3B6230DB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40F90299" w14:textId="334F1A9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2BE57489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CB47427" w14:textId="4DE1F7F3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14:paraId="51D8C17A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3833FD6" w14:textId="12390C84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5D34B867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A932215" w14:textId="2BF7446C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14:paraId="098F513B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5A2BF07D" w14:textId="11C6198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62B5E41E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76FD44A3" w14:textId="35025BA5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063FFB" w:rsidRPr="00AC365B" w14:paraId="3892CC28" w14:textId="77777777" w:rsidTr="00097C53">
        <w:trPr>
          <w:trHeight w:val="270"/>
          <w:tblHeader/>
        </w:trPr>
        <w:tc>
          <w:tcPr>
            <w:tcW w:w="1979" w:type="dxa"/>
          </w:tcPr>
          <w:p w14:paraId="28652977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BF493EB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1" w:type="dxa"/>
            <w:gridSpan w:val="2"/>
          </w:tcPr>
          <w:p w14:paraId="00DB8879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010F453B" w14:textId="77777777" w:rsidR="00063FFB" w:rsidRPr="00AC365B" w:rsidRDefault="00063FFB" w:rsidP="00620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0" w:type="dxa"/>
            <w:gridSpan w:val="18"/>
            <w:vAlign w:val="bottom"/>
          </w:tcPr>
          <w:p w14:paraId="41DF8F8C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63FFB" w:rsidRPr="00AC365B" w14:paraId="59729581" w14:textId="77777777" w:rsidTr="00097C53">
        <w:trPr>
          <w:trHeight w:val="270"/>
        </w:trPr>
        <w:tc>
          <w:tcPr>
            <w:tcW w:w="1979" w:type="dxa"/>
          </w:tcPr>
          <w:p w14:paraId="72AEE109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14:paraId="39FC138D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1686D6AD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DE66524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AC2FC0F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4C8718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8" w:type="dxa"/>
          </w:tcPr>
          <w:p w14:paraId="23E76DAD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067440B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4AA0455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74FC68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040D95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89FD72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1ECCE30C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352EF4AA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56CE52A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A05A12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BAC27E7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8387B6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EFA0CD5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CB3EAA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652FE030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B888DF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5A67C161" w14:textId="77777777" w:rsidR="00063FFB" w:rsidRPr="00AC365B" w:rsidRDefault="00063FFB" w:rsidP="0062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63FFB" w:rsidRPr="00AC365B" w14:paraId="6503A1C8" w14:textId="77777777" w:rsidTr="00097C53">
        <w:trPr>
          <w:trHeight w:val="270"/>
        </w:trPr>
        <w:tc>
          <w:tcPr>
            <w:tcW w:w="1979" w:type="dxa"/>
          </w:tcPr>
          <w:p w14:paraId="68EBB53C" w14:textId="77777777" w:rsidR="00063FF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บรอดแคสติ้ง</w:t>
            </w:r>
          </w:p>
          <w:p w14:paraId="1A7AD311" w14:textId="77777777" w:rsidR="00063FF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คอร์ปอเรชั่น จำกัด </w:t>
            </w:r>
          </w:p>
          <w:p w14:paraId="1BDE6BF4" w14:textId="287F7599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(มหาชน)</w:t>
            </w:r>
          </w:p>
        </w:tc>
        <w:tc>
          <w:tcPr>
            <w:tcW w:w="2070" w:type="dxa"/>
          </w:tcPr>
          <w:p w14:paraId="3EE02D4F" w14:textId="504C55CE" w:rsidR="00063FFB" w:rsidRPr="00AC365B" w:rsidRDefault="00063FFB" w:rsidP="0066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6" w:right="-80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และให้บริการโฆษณาผ่านสื่อโทรทัศน์และ</w:t>
            </w:r>
            <w:r w:rsidRPr="006F060B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841" w:type="dxa"/>
            <w:vAlign w:val="bottom"/>
          </w:tcPr>
          <w:p w14:paraId="3936F5FC" w14:textId="2DF9E85C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71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810" w:type="dxa"/>
            <w:vAlign w:val="bottom"/>
          </w:tcPr>
          <w:p w14:paraId="0C878690" w14:textId="16983BFE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71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78" w:type="dxa"/>
            <w:vAlign w:val="bottom"/>
          </w:tcPr>
          <w:p w14:paraId="4641F6C3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A4765F" w14:textId="2DD24834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535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798" w:type="dxa"/>
            <w:vAlign w:val="bottom"/>
          </w:tcPr>
          <w:p w14:paraId="1F5E0B0E" w14:textId="737F50E3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535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78" w:type="dxa"/>
            <w:vAlign w:val="bottom"/>
          </w:tcPr>
          <w:p w14:paraId="75DAEB54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82EE26" w14:textId="530EFCE9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989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  <w:vAlign w:val="bottom"/>
          </w:tcPr>
          <w:p w14:paraId="3BF712BA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964B21" w14:textId="494C1FD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989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  <w:vAlign w:val="bottom"/>
          </w:tcPr>
          <w:p w14:paraId="70CCF77E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23F9A0F" w14:textId="0995BDE2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D05D989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4773D6E" w14:textId="7D0116AA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D7C7B94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B9DB5B5" w14:textId="15D8F9A8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294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  <w:vAlign w:val="bottom"/>
          </w:tcPr>
          <w:p w14:paraId="0C50AB89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DD164E3" w14:textId="4633255A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294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  <w:vAlign w:val="bottom"/>
          </w:tcPr>
          <w:p w14:paraId="35182232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79E4A7CF" w14:textId="43EACF01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406B39F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025CBAE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63FFB" w:rsidRPr="00AC365B" w14:paraId="1F0B843E" w14:textId="77777777" w:rsidTr="00097C53">
        <w:tc>
          <w:tcPr>
            <w:tcW w:w="1979" w:type="dxa"/>
          </w:tcPr>
          <w:p w14:paraId="75E0D700" w14:textId="77777777" w:rsidR="00063FF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AC365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สเวน คอร์ปอเรชั่น</w:t>
            </w:r>
          </w:p>
          <w:p w14:paraId="4F2F09F5" w14:textId="77777777" w:rsidR="00063FF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จำกัด</w:t>
            </w:r>
            <w:r w:rsidRPr="00AC365B">
              <w:rPr>
                <w:rFonts w:ascii="Angsana New" w:hAnsi="Angsana New"/>
                <w:color w:val="000000"/>
                <w:sz w:val="23"/>
                <w:szCs w:val="23"/>
              </w:rPr>
              <w:t xml:space="preserve"> (</w:t>
            </w:r>
            <w:r w:rsidRPr="00AC365B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เดิมชื่อ บริษัท </w:t>
            </w:r>
          </w:p>
          <w:p w14:paraId="56C90E41" w14:textId="58CA2C63" w:rsidR="00063FFB" w:rsidRPr="006F060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 xml:space="preserve">   </w:t>
            </w:r>
            <w:r w:rsidRPr="006F060B">
              <w:rPr>
                <w:rFonts w:ascii="Angsana New" w:hAnsi="Angsana New"/>
                <w:color w:val="000000"/>
                <w:spacing w:val="-6"/>
                <w:sz w:val="23"/>
                <w:szCs w:val="23"/>
                <w:cs/>
              </w:rPr>
              <w:t>เนชั่น นิวส์ เน็ตเวิร์</w:t>
            </w:r>
            <w:r>
              <w:rPr>
                <w:rFonts w:ascii="Angsana New" w:hAnsi="Angsana New" w:hint="cs"/>
                <w:color w:val="000000"/>
                <w:spacing w:val="-6"/>
                <w:sz w:val="23"/>
                <w:szCs w:val="23"/>
                <w:cs/>
              </w:rPr>
              <w:t>ค</w:t>
            </w:r>
            <w:r w:rsidRPr="006F060B">
              <w:rPr>
                <w:rFonts w:ascii="Angsana New" w:hAnsi="Angsana New"/>
                <w:color w:val="000000"/>
                <w:spacing w:val="-6"/>
                <w:sz w:val="23"/>
                <w:szCs w:val="23"/>
                <w:cs/>
              </w:rPr>
              <w:t xml:space="preserve"> จำกัด)</w:t>
            </w:r>
          </w:p>
        </w:tc>
        <w:tc>
          <w:tcPr>
            <w:tcW w:w="2070" w:type="dxa"/>
          </w:tcPr>
          <w:p w14:paraId="7A34A4FB" w14:textId="00F088C2" w:rsidR="00063FFB" w:rsidRPr="00AC365B" w:rsidRDefault="00063FFB" w:rsidP="00CC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ผลิตและจัดจำหน่ายสิ่งพิมพ์ สิ่งพิมพ์ดิจิต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ลมีเดียและ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สื่อโฆษณา</w:t>
            </w:r>
          </w:p>
        </w:tc>
        <w:tc>
          <w:tcPr>
            <w:tcW w:w="841" w:type="dxa"/>
            <w:vAlign w:val="bottom"/>
          </w:tcPr>
          <w:p w14:paraId="50AA3B6D" w14:textId="6F29B8E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2DB6A362" w14:textId="1E7EAA83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52A6B7D3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E6EF98" w14:textId="353EDFCB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1682812C" w14:textId="000834F2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7A23E7E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442285" w14:textId="1F47F551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EED0B60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A5184" w14:textId="2072E6E6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30762785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FD6E8D1" w14:textId="658B6313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2AE690D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800EA5E" w14:textId="45859C0A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62BFF67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60F1D16E" w14:textId="6B37F8A6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FC5FF3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7F9B1D6" w14:textId="7560136D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28404C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037907B" w14:textId="22143B26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EAE95AC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AB0E343" w14:textId="7777777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63FFB" w:rsidRPr="00AC365B" w14:paraId="03E498B1" w14:textId="4D66D087" w:rsidTr="00097C53">
        <w:trPr>
          <w:trHeight w:val="270"/>
        </w:trPr>
        <w:tc>
          <w:tcPr>
            <w:tcW w:w="1979" w:type="dxa"/>
          </w:tcPr>
          <w:p w14:paraId="12F6B1E5" w14:textId="77777777" w:rsidR="00063FFB" w:rsidRDefault="00063FFB" w:rsidP="006F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คมชัดลึก มีเดีย </w:t>
            </w:r>
          </w:p>
          <w:p w14:paraId="0BE1FADD" w14:textId="4DFCD875" w:rsidR="00063FFB" w:rsidRPr="00AC365B" w:rsidRDefault="00063FFB" w:rsidP="006F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7761996B" w14:textId="3D9B8489" w:rsidR="00063FFB" w:rsidRPr="00AC365B" w:rsidRDefault="00063FFB" w:rsidP="00CC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สิ่งพิมพ์ดิจิตอลมีเดียและสื่อโฆษณา</w:t>
            </w:r>
          </w:p>
        </w:tc>
        <w:tc>
          <w:tcPr>
            <w:tcW w:w="841" w:type="dxa"/>
            <w:vAlign w:val="bottom"/>
          </w:tcPr>
          <w:p w14:paraId="7647935B" w14:textId="28CF2832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32ED0312" w14:textId="52A4B8CC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99B8A80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D3CD8" w14:textId="2CAA9B22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4FB41D55" w14:textId="44105BAF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BD63140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2C4940" w14:textId="10278AE1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050316C3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8CE9B7" w14:textId="75F666FE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52EEF822" w14:textId="77777777" w:rsidR="00063FFB" w:rsidRPr="00AC365B" w:rsidRDefault="00063FFB" w:rsidP="00F40D25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4B20459" w14:textId="1A4E8FBF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C5D9590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D3F76E1" w14:textId="2A49B1F6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6C046BE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66B8EC" w14:textId="5D4AE64C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4D0FDAB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A04AFB" w14:textId="5137F688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069726D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58578102" w14:textId="7D2DD5DA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FFD1985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BC8DD75" w14:textId="6FEC8B6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63FFB" w:rsidRPr="00AC365B" w14:paraId="3D499B08" w14:textId="4D03396D" w:rsidTr="00097C53">
        <w:trPr>
          <w:trHeight w:val="270"/>
        </w:trPr>
        <w:tc>
          <w:tcPr>
            <w:tcW w:w="1979" w:type="dxa"/>
          </w:tcPr>
          <w:p w14:paraId="07230E58" w14:textId="77777777" w:rsidR="00063FFB" w:rsidRDefault="00063FFB" w:rsidP="006F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กรุงเทพธุรกิจ มีเดีย </w:t>
            </w:r>
          </w:p>
          <w:p w14:paraId="73C260D7" w14:textId="6470E08F" w:rsidR="00063FFB" w:rsidRPr="00AC365B" w:rsidRDefault="00063FFB" w:rsidP="006F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030A0E32" w14:textId="6CB4399B" w:rsidR="00063FFB" w:rsidRPr="00AC365B" w:rsidRDefault="00063FFB" w:rsidP="00CC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สิ่งพิมพ์ดิจิตอลมีเดียและสื่อโฆษณา</w:t>
            </w:r>
          </w:p>
        </w:tc>
        <w:tc>
          <w:tcPr>
            <w:tcW w:w="841" w:type="dxa"/>
            <w:vAlign w:val="bottom"/>
          </w:tcPr>
          <w:p w14:paraId="33CF51D5" w14:textId="743A3DC1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33831EAA" w14:textId="53EC55B3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83C38C6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95AD5AD" w14:textId="2BE2684E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3CC42E35" w14:textId="49396EB6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D2D715C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362A28C" w14:textId="64AEDE09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5A02C3AD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19B67D" w14:textId="55D543A2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07AAFCD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DB735DF" w14:textId="348A8BEB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89A8327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AA65287" w14:textId="1319FEA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9B8B2FA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DB6E18F" w14:textId="506EBA66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5BF80264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4808F31" w14:textId="51086095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630234F9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6B71D0E" w14:textId="6271FD1C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9E291CF" w14:textId="77777777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4005F02" w14:textId="623A5EE3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63FFB" w:rsidRPr="00AC365B" w14:paraId="0CFEAAF6" w14:textId="77777777" w:rsidTr="00097C53">
        <w:trPr>
          <w:trHeight w:val="270"/>
        </w:trPr>
        <w:tc>
          <w:tcPr>
            <w:tcW w:w="1979" w:type="dxa"/>
          </w:tcPr>
          <w:p w14:paraId="461FE672" w14:textId="77777777" w:rsidR="00063FFB" w:rsidRDefault="00063FFB" w:rsidP="006F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เนชั่น ดิจิทัล คอน</w:t>
            </w:r>
          </w:p>
          <w:p w14:paraId="43D6FEC9" w14:textId="77777777" w:rsidR="00063FFB" w:rsidRDefault="00063FFB" w:rsidP="006F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เทนท์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เดิมชื่อ</w:t>
            </w:r>
          </w:p>
          <w:p w14:paraId="4BCD4A70" w14:textId="5304B6E5" w:rsidR="00063FFB" w:rsidRPr="00AC365B" w:rsidRDefault="00063FFB" w:rsidP="006F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บ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ริษัท สปริง 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2070" w:type="dxa"/>
          </w:tcPr>
          <w:p w14:paraId="1DAD7DEF" w14:textId="28E08DCD" w:rsidR="00063FFB" w:rsidRPr="00AC365B" w:rsidRDefault="00063FFB" w:rsidP="00CC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79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และสื่อรูปแบบใหม่</w:t>
            </w:r>
          </w:p>
        </w:tc>
        <w:tc>
          <w:tcPr>
            <w:tcW w:w="841" w:type="dxa"/>
            <w:vAlign w:val="bottom"/>
          </w:tcPr>
          <w:p w14:paraId="23C50C19" w14:textId="59F8C829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596DDF7E" w14:textId="4C04C035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78" w:type="dxa"/>
            <w:vAlign w:val="bottom"/>
          </w:tcPr>
          <w:p w14:paraId="6723B864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65C970" w14:textId="1F346818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3BEDCA38" w14:textId="26DBF551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C739BD7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2E443F" w14:textId="04810A14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BFD071F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6E8C3" w14:textId="30CD031C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51C32AA" w14:textId="77777777" w:rsidR="00063FFB" w:rsidRPr="00AC365B" w:rsidRDefault="00063FFB" w:rsidP="009C7624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55D09BF1" w14:textId="1F366646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EFB53E1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ACDA4B9" w14:textId="7B6F686A" w:rsidR="00063FFB" w:rsidRPr="00AC365B" w:rsidRDefault="00063FFB" w:rsidP="0009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ind w:left="-81" w:right="-31" w:hanging="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4E3519B5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628200D" w14:textId="42119F48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C6270C2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78C9ABE" w14:textId="19B55770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1943D0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0C4B65C5" w14:textId="598B4550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38BFCED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C72D913" w14:textId="4D326922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63FFB" w:rsidRPr="00AC365B" w14:paraId="3380D9F5" w14:textId="77777777" w:rsidTr="00097C53">
        <w:trPr>
          <w:trHeight w:val="270"/>
        </w:trPr>
        <w:tc>
          <w:tcPr>
            <w:tcW w:w="1979" w:type="dxa"/>
          </w:tcPr>
          <w:p w14:paraId="20F158FD" w14:textId="132C891D" w:rsidR="00063FFB" w:rsidRPr="00AC365B" w:rsidRDefault="00063FFB" w:rsidP="006F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สปริงนิวส์ จำกัด</w:t>
            </w:r>
          </w:p>
        </w:tc>
        <w:tc>
          <w:tcPr>
            <w:tcW w:w="2070" w:type="dxa"/>
          </w:tcPr>
          <w:p w14:paraId="65EFAF89" w14:textId="00348A42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ให้บริการด้านโฆษณาผ่าน</w:t>
            </w:r>
            <w:r w:rsidR="007A6F65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สื่อดิจิ</w:t>
            </w:r>
            <w:r w:rsidR="007A6F65"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</w:t>
            </w:r>
            <w:r w:rsidR="007A6F65"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</w:t>
            </w:r>
            <w:r w:rsidR="007A6F65"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</w:t>
            </w:r>
          </w:p>
        </w:tc>
        <w:tc>
          <w:tcPr>
            <w:tcW w:w="841" w:type="dxa"/>
            <w:vAlign w:val="bottom"/>
          </w:tcPr>
          <w:p w14:paraId="372DFB81" w14:textId="7D9417C6" w:rsidR="00063FFB" w:rsidRPr="00AC365B" w:rsidRDefault="00063FFB" w:rsidP="00F40D2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0C653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7A164A71" w14:textId="6211496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432D54D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D2DB560" w14:textId="5836A06E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98" w:type="dxa"/>
            <w:vAlign w:val="bottom"/>
          </w:tcPr>
          <w:p w14:paraId="0D940BE1" w14:textId="358520ED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986EB7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9DC09E5" w14:textId="46470D3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59745E7F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A12D7" w14:textId="7B48A472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7A91A0BD" w14:textId="77777777" w:rsidR="00063FFB" w:rsidRPr="00AC365B" w:rsidRDefault="00063FFB" w:rsidP="009C7624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FD05C4F" w14:textId="0AFF98A2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722109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06A240C" w14:textId="4928638C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2F5A8AA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5546676" w14:textId="66F2AD5C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21EB9B81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6B96726" w14:textId="4FF2AABD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B6FAFD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13C7A21E" w14:textId="4EEEFD2E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CA30315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4BA2095" w14:textId="43FAD75B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63FFB" w:rsidRPr="00AC365B" w14:paraId="5EBED1D0" w14:textId="77777777" w:rsidTr="00097C53">
        <w:trPr>
          <w:trHeight w:val="270"/>
        </w:trPr>
        <w:tc>
          <w:tcPr>
            <w:tcW w:w="1979" w:type="dxa"/>
          </w:tcPr>
          <w:p w14:paraId="697F551F" w14:textId="77777777" w:rsidR="00063FFB" w:rsidRPr="00AC365B" w:rsidRDefault="00063FFB" w:rsidP="00670E93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54F1803F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</w:tcPr>
          <w:p w14:paraId="4FD1CE06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ED98D8D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B183E1A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C134A28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</w:tcPr>
          <w:p w14:paraId="7B10AAC8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974BB15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E39FB5C" w14:textId="63F170D4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78" w:type="dxa"/>
          </w:tcPr>
          <w:p w14:paraId="316CAD06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36864A" w14:textId="629393AB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78" w:type="dxa"/>
          </w:tcPr>
          <w:p w14:paraId="13CA86D3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BA2FA22" w14:textId="24EF06BB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662CE02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6785EC87" w14:textId="5D254197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7CFF407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FD1631F" w14:textId="2C5620A4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319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78" w:type="dxa"/>
          </w:tcPr>
          <w:p w14:paraId="3ED4670A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581CF1C" w14:textId="20173F22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319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</w:tcPr>
          <w:p w14:paraId="0FF35545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AE15B" w14:textId="4173B5DD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34416C1" w14:textId="77777777" w:rsidR="00063FFB" w:rsidRPr="00AC365B" w:rsidRDefault="00063FFB" w:rsidP="009C762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DAE2" w14:textId="6B0D4106" w:rsidR="00063FFB" w:rsidRPr="00AC365B" w:rsidRDefault="00063FFB" w:rsidP="009C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63FFB" w:rsidRPr="00AC365B" w14:paraId="7A3E15B8" w14:textId="77777777" w:rsidTr="00097C53">
        <w:trPr>
          <w:trHeight w:val="270"/>
        </w:trPr>
        <w:tc>
          <w:tcPr>
            <w:tcW w:w="1979" w:type="dxa"/>
          </w:tcPr>
          <w:p w14:paraId="3C24B6D2" w14:textId="77777777" w:rsidR="00063FFB" w:rsidRPr="00AC365B" w:rsidRDefault="00063FFB" w:rsidP="0065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678672C0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2BED0F23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06A6DF5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E092B57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0D0928E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</w:tcPr>
          <w:p w14:paraId="6C932547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40A10DF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136336B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75F8C1A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78EA194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5D98653" w14:textId="77777777" w:rsidR="00063FFB" w:rsidRPr="00AC365B" w:rsidRDefault="00063FFB" w:rsidP="00490DF1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</w:tcPr>
          <w:p w14:paraId="35031D02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7C9D22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EA4FF29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DDB19E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5F3DFA1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7D6E62C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A491926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156A79D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1468FF97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B21F742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011769AF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63FFB" w:rsidRPr="00AC365B" w14:paraId="77A4A125" w14:textId="77777777" w:rsidTr="00097C53">
        <w:trPr>
          <w:trHeight w:val="270"/>
        </w:trPr>
        <w:tc>
          <w:tcPr>
            <w:tcW w:w="1979" w:type="dxa"/>
          </w:tcPr>
          <w:p w14:paraId="5983FDDD" w14:textId="77777777" w:rsidR="00063FFB" w:rsidRPr="00AC365B" w:rsidRDefault="00063FFB" w:rsidP="0065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070" w:type="dxa"/>
          </w:tcPr>
          <w:p w14:paraId="37AEF74E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4E523404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A25EA3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6A155D3E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0A6FF0B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</w:tcPr>
          <w:p w14:paraId="31933BF0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86F3216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CE17645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0830DB5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B1AE06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16DEAC8" w14:textId="77777777" w:rsidR="00063FFB" w:rsidRPr="00AC365B" w:rsidRDefault="00063FFB" w:rsidP="00490DF1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</w:tcPr>
          <w:p w14:paraId="40D4C2E3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D455C33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28EEF349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1F7FA6E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14F2FAB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5E48790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B31945B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08150FE6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2B0F9DCF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125CAF8" w14:textId="77777777" w:rsidR="00063FFB" w:rsidRPr="00AC365B" w:rsidRDefault="00063FFB" w:rsidP="00490DF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71E84B7B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63FFB" w:rsidRPr="00AC365B" w14:paraId="6C502526" w14:textId="77777777" w:rsidTr="00097C53">
        <w:trPr>
          <w:trHeight w:val="270"/>
        </w:trPr>
        <w:tc>
          <w:tcPr>
            <w:tcW w:w="1979" w:type="dxa"/>
          </w:tcPr>
          <w:p w14:paraId="01C70533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เนชั่น บรอดแคสติ้ง คอร์ปอเรชั่น จำกัด (มหาชน)</w:t>
            </w:r>
          </w:p>
        </w:tc>
        <w:tc>
          <w:tcPr>
            <w:tcW w:w="2070" w:type="dxa"/>
          </w:tcPr>
          <w:p w14:paraId="4B1F39A3" w14:textId="77777777" w:rsidR="00063FFB" w:rsidRPr="00AC365B" w:rsidRDefault="00063FFB" w:rsidP="0049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07F30055" w14:textId="77777777" w:rsidR="00063FFB" w:rsidRPr="00AC365B" w:rsidRDefault="00063FFB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0606664" w14:textId="77777777" w:rsidR="00063FFB" w:rsidRPr="00AC365B" w:rsidRDefault="00063FFB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5D44D5EE" w14:textId="77777777" w:rsidR="00063FFB" w:rsidRPr="00AC365B" w:rsidRDefault="00063FFB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CFEFDE" w14:textId="77777777" w:rsidR="00063FFB" w:rsidRPr="00AC365B" w:rsidRDefault="00063FFB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  <w:vAlign w:val="bottom"/>
          </w:tcPr>
          <w:p w14:paraId="2831DA69" w14:textId="77777777" w:rsidR="00063FFB" w:rsidRPr="00AC365B" w:rsidRDefault="00063FFB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B94C1EB" w14:textId="77777777" w:rsidR="00063FFB" w:rsidRPr="00AC365B" w:rsidRDefault="00063FFB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E00AB2" w14:textId="77777777" w:rsidR="00063FFB" w:rsidRPr="00AC365B" w:rsidRDefault="00063FFB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2071C98" w14:textId="77777777" w:rsidR="00063FFB" w:rsidRPr="00AC365B" w:rsidRDefault="00063FFB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E0A319" w14:textId="77777777" w:rsidR="00063FFB" w:rsidRPr="00AC365B" w:rsidRDefault="00063FFB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5DDD28C" w14:textId="77777777" w:rsidR="00063FFB" w:rsidRPr="00AC365B" w:rsidRDefault="00063FFB" w:rsidP="004C7DDF">
            <w:pPr>
              <w:tabs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29E2FDE2" w14:textId="77777777" w:rsidR="00063FFB" w:rsidRPr="00AC365B" w:rsidRDefault="00063FFB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4328359" w14:textId="77777777" w:rsidR="00063FFB" w:rsidRPr="00AC365B" w:rsidRDefault="00063FFB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0E5A24F" w14:textId="77777777" w:rsidR="00063FFB" w:rsidRPr="00AC365B" w:rsidRDefault="00063FFB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907449" w14:textId="77777777" w:rsidR="00063FFB" w:rsidRPr="00AC365B" w:rsidRDefault="00063FFB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4C9E837" w14:textId="77777777" w:rsidR="00063FFB" w:rsidRPr="00AC365B" w:rsidRDefault="00063FFB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0DE5BB2" w14:textId="77777777" w:rsidR="00063FFB" w:rsidRPr="00AC365B" w:rsidRDefault="00063FFB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D70B413" w14:textId="77777777" w:rsidR="00063FFB" w:rsidRPr="00AC365B" w:rsidRDefault="00063FFB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7B912C4" w14:textId="77777777" w:rsidR="00063FFB" w:rsidRPr="00AC365B" w:rsidRDefault="00063FFB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1211EF8D" w14:textId="77777777" w:rsidR="00063FFB" w:rsidRPr="00AC365B" w:rsidRDefault="00063FFB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551FC1EC" w14:textId="77777777" w:rsidR="00063FFB" w:rsidRPr="00AC365B" w:rsidRDefault="00063FFB" w:rsidP="004C7DDF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E5F6270" w14:textId="77777777" w:rsidR="00063FFB" w:rsidRPr="00AC365B" w:rsidRDefault="00063FFB" w:rsidP="004C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63FFB" w:rsidRPr="00AC365B" w14:paraId="77A75AF2" w14:textId="77777777" w:rsidTr="00097C53">
        <w:trPr>
          <w:trHeight w:val="270"/>
        </w:trPr>
        <w:tc>
          <w:tcPr>
            <w:tcW w:w="1979" w:type="dxa"/>
          </w:tcPr>
          <w:p w14:paraId="59AE0110" w14:textId="75397AF8" w:rsidR="00063FFB" w:rsidRPr="00AC365B" w:rsidRDefault="00063FFB" w:rsidP="0051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2070" w:type="dxa"/>
          </w:tcPr>
          <w:p w14:paraId="5550E2B7" w14:textId="6C3C32BD" w:rsidR="00063FFB" w:rsidRPr="00AC365B" w:rsidRDefault="00063FFB" w:rsidP="0051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841" w:type="dxa"/>
            <w:vAlign w:val="bottom"/>
          </w:tcPr>
          <w:p w14:paraId="1B166292" w14:textId="0F14A532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4D03795" w14:textId="529BBDDC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2F11FFB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7649348" w14:textId="6614743C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53B">
              <w:rPr>
                <w:rFonts w:ascii="Angsana New" w:hAnsi="Angsana New"/>
                <w:sz w:val="24"/>
                <w:szCs w:val="24"/>
              </w:rPr>
              <w:t>800</w:t>
            </w:r>
            <w:r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68732CB7" w14:textId="7D85F8CE" w:rsidR="00063FFB" w:rsidRPr="00AC365B" w:rsidRDefault="00063FFB" w:rsidP="0051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587471E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1C00D2F" w14:textId="237C8016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FC6A242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4BA42F" w14:textId="6F4A93C4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AE64941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F954CEE" w14:textId="7A4A8349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DB52C4A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A70E707" w14:textId="5CB5C34F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85BD0B6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5628F71" w14:textId="179B89AC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2593CF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9A410B1" w14:textId="1708DDBF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6211B63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7F247612" w14:textId="44FD529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4D2959D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DC2724B" w14:textId="204755C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63FFB" w:rsidRPr="00AC365B" w14:paraId="2BB087E4" w14:textId="77777777" w:rsidTr="00097C53">
        <w:trPr>
          <w:trHeight w:val="270"/>
        </w:trPr>
        <w:tc>
          <w:tcPr>
            <w:tcW w:w="1979" w:type="dxa"/>
          </w:tcPr>
          <w:p w14:paraId="6A58DC7D" w14:textId="552BBB87" w:rsidR="00063FFB" w:rsidRPr="00AC365B" w:rsidRDefault="00063FFB" w:rsidP="00F4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กรุงเทพธุรกิจ มีเดีย จำกัด</w:t>
            </w:r>
          </w:p>
        </w:tc>
        <w:tc>
          <w:tcPr>
            <w:tcW w:w="2070" w:type="dxa"/>
          </w:tcPr>
          <w:p w14:paraId="6E0F9ADF" w14:textId="4162AB7C" w:rsidR="00063FFB" w:rsidRPr="00AC365B" w:rsidRDefault="00063FFB" w:rsidP="0051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67B559B1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33EBEBB" w14:textId="01597C5B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0927E733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ADD4C25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6BEFF41" w14:textId="61046D66" w:rsidR="00063FFB" w:rsidRPr="00AC365B" w:rsidRDefault="00063FFB" w:rsidP="0051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8535C53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1098B6E" w14:textId="01E5C0B2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36EC66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180568" w14:textId="661E150C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8944678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B601B5A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105F031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BDC2685" w14:textId="2B1A69E5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BEA84B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84AFA5E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73E008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B6684B9" w14:textId="2F5D3C53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FE83AD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D0E4EDA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68F3D437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D2125B5" w14:textId="26E01698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63FFB" w:rsidRPr="00AC365B" w14:paraId="31765C08" w14:textId="77777777" w:rsidTr="00097C53">
        <w:trPr>
          <w:trHeight w:val="270"/>
        </w:trPr>
        <w:tc>
          <w:tcPr>
            <w:tcW w:w="1979" w:type="dxa"/>
          </w:tcPr>
          <w:p w14:paraId="4FA98086" w14:textId="71362FBF" w:rsidR="00063FFB" w:rsidRPr="00AC365B" w:rsidRDefault="00063FFB" w:rsidP="0051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แนท บิสสิเนส     คอนเน็คท์ </w:t>
            </w:r>
            <w:r w:rsidRPr="00AC365B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  <w:p w14:paraId="2E5A087A" w14:textId="431CD737" w:rsidR="00063FFB" w:rsidRPr="00AC365B" w:rsidRDefault="00063FFB" w:rsidP="0051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F03F135" w14:textId="64A6B4B3" w:rsidR="00063FFB" w:rsidRPr="00AC365B" w:rsidRDefault="00063FFB" w:rsidP="00E6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17" w:hanging="2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ให้บริการแอพพลิเคชั่นเกี่ยวกับการเงิน</w:t>
            </w:r>
            <w:r w:rsidR="00A6631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</w:t>
            </w:r>
            <w:r w:rsidR="00A66317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841" w:type="dxa"/>
            <w:vAlign w:val="bottom"/>
          </w:tcPr>
          <w:p w14:paraId="654963A1" w14:textId="1B081C2B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B800E79" w14:textId="5CC100DF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AB822E2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51EF34B" w14:textId="3DC613EE" w:rsidR="00063FFB" w:rsidRPr="00AC365B" w:rsidRDefault="00063FFB" w:rsidP="00E5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C65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1F68711F" w14:textId="349D8A9E" w:rsidR="00063FFB" w:rsidRPr="00AC365B" w:rsidRDefault="00063FFB" w:rsidP="0051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4C862D2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83BA61" w14:textId="0076C0E8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691D588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B9A862" w14:textId="0AE47A88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47D999B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17ABFA1" w14:textId="66D32B18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D1641C1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9E560C7" w14:textId="287555E9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FBEA00F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F0F639F" w14:textId="4E292C00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C6DB47D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7B1DE33" w14:textId="75067825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DA62C9C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2B0A2D99" w14:textId="1C89E580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08400A7" w14:textId="77777777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319D7BE" w14:textId="2994E1DC" w:rsidR="00063FFB" w:rsidRPr="00AC365B" w:rsidRDefault="00063FFB" w:rsidP="00516A3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FA28B8C" w14:textId="77777777" w:rsidR="00FD5147" w:rsidRDefault="00FD5147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6536B7" w14:textId="49ACA77F" w:rsidR="00E44A17" w:rsidRPr="00AC365B" w:rsidRDefault="00B72EE5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  <w:r w:rsidRPr="00AC365B">
        <w:rPr>
          <w:rFonts w:ascii="Angsana New" w:hAnsi="Angsana New"/>
          <w:sz w:val="30"/>
          <w:szCs w:val="30"/>
          <w:cs/>
        </w:rPr>
        <w:t>บริษัทย่อย</w:t>
      </w:r>
      <w:r w:rsidR="00AA5540" w:rsidRPr="00AC365B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AC365B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53F0FDF2" w14:textId="77777777" w:rsidR="00845FCE" w:rsidRPr="00AC365B" w:rsidRDefault="00845FCE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5F4B033B" w14:textId="77777777" w:rsidR="00010552" w:rsidRPr="00AC365B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010552" w:rsidRPr="00AC365B" w:rsidSect="00B75C63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BC7D1DD" w14:textId="760C6432" w:rsidR="00010552" w:rsidRPr="00AC365B" w:rsidRDefault="00010552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เนชั่น บรอดแคสติ้ง คอร์ปอเรชั่น จำกัด (มหาชน) ซึ่งเป็นบริษัทจดทะเบียนในตลาดหลักทรัพย์ เอ็ม เอ ไอ 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="000D0888" w:rsidRPr="00AC365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มีราคาปิดอยู่ที่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="001318C4"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48</w:t>
      </w:r>
      <w:r w:rsidRPr="00AC365B">
        <w:rPr>
          <w:rFonts w:ascii="Angsana New" w:hAnsi="Angsana New"/>
          <w:sz w:val="30"/>
          <w:szCs w:val="30"/>
          <w:cs/>
        </w:rPr>
        <w:t xml:space="preserve"> บาท </w:t>
      </w:r>
      <w:r w:rsidR="000D0888" w:rsidRPr="00AC365B">
        <w:rPr>
          <w:rFonts w:ascii="Angsana New" w:hAnsi="Angsana New"/>
          <w:i/>
          <w:iCs/>
          <w:sz w:val="30"/>
          <w:szCs w:val="30"/>
        </w:rPr>
        <w:t>(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2561</w:t>
      </w:r>
      <w:r w:rsidR="000D0888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0</w:t>
      </w:r>
      <w:r w:rsidR="00483581" w:rsidRPr="00AC365B">
        <w:rPr>
          <w:rFonts w:ascii="Angsana New" w:hAnsi="Angsana New"/>
          <w:i/>
          <w:iCs/>
          <w:sz w:val="30"/>
          <w:szCs w:val="30"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46</w:t>
      </w:r>
      <w:r w:rsidR="00483581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AC365B">
        <w:rPr>
          <w:rFonts w:ascii="Angsana New" w:hAnsi="Angsana New"/>
          <w:sz w:val="30"/>
          <w:szCs w:val="30"/>
          <w:cs/>
        </w:rPr>
        <w:t xml:space="preserve"> มูลค่ายุติธรรมของ</w:t>
      </w:r>
      <w:r w:rsidR="004575A5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เงินลงทุนในบริษัทดังกล่าวเท่ากับ </w:t>
      </w:r>
      <w:r w:rsidR="000C653B" w:rsidRPr="000C653B">
        <w:rPr>
          <w:rFonts w:ascii="Angsana New" w:hAnsi="Angsana New"/>
          <w:sz w:val="30"/>
          <w:szCs w:val="30"/>
        </w:rPr>
        <w:t>183</w:t>
      </w:r>
      <w:r w:rsidR="001318C4"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63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F03484" w:rsidRPr="00AC365B">
        <w:rPr>
          <w:rFonts w:ascii="Angsana New" w:hAnsi="Angsana New"/>
          <w:sz w:val="30"/>
          <w:szCs w:val="30"/>
          <w:cs/>
        </w:rPr>
        <w:t>ล้าน</w:t>
      </w:r>
      <w:r w:rsidRPr="00AC365B">
        <w:rPr>
          <w:rFonts w:ascii="Angsana New" w:hAnsi="Angsana New"/>
          <w:sz w:val="30"/>
          <w:szCs w:val="30"/>
          <w:cs/>
        </w:rPr>
        <w:t xml:space="preserve">บาท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2561</w:t>
      </w:r>
      <w:r w:rsidR="000D0888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175</w:t>
      </w:r>
      <w:r w:rsidR="00483581" w:rsidRPr="00AC365B">
        <w:rPr>
          <w:rFonts w:ascii="Angsana New" w:hAnsi="Angsana New"/>
          <w:i/>
          <w:iCs/>
          <w:sz w:val="30"/>
          <w:szCs w:val="30"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97</w:t>
      </w:r>
      <w:r w:rsidR="00483581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F03484" w:rsidRPr="00AC365B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0D0888" w:rsidRPr="00AC365B">
        <w:rPr>
          <w:rFonts w:ascii="Angsana New" w:hAnsi="Angsana New"/>
          <w:i/>
          <w:iCs/>
          <w:sz w:val="30"/>
          <w:szCs w:val="30"/>
          <w:cs/>
        </w:rPr>
        <w:t>บาท</w:t>
      </w:r>
      <w:r w:rsidRPr="00AC365B">
        <w:rPr>
          <w:rFonts w:ascii="Angsana New" w:hAnsi="Angsana New"/>
          <w:i/>
          <w:iCs/>
          <w:sz w:val="30"/>
          <w:szCs w:val="30"/>
          <w:cs/>
        </w:rPr>
        <w:t>)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1BCAE68D" w14:textId="77777777" w:rsidR="00010552" w:rsidRPr="00D40A9F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1FB6BD7" w14:textId="77777777" w:rsidR="00764A7D" w:rsidRPr="00AC365B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C365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การพิจารณาการด้อยค่า</w:t>
      </w:r>
    </w:p>
    <w:p w14:paraId="3564EEEC" w14:textId="77777777" w:rsidR="00764A7D" w:rsidRPr="00D40A9F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7C2EA913" w14:textId="356DC4F9" w:rsidR="00D60BD8" w:rsidRPr="00AC365B" w:rsidRDefault="00D60BD8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C365B">
        <w:rPr>
          <w:rFonts w:ascii="Angsana New" w:hAnsi="Angsana New"/>
          <w:sz w:val="30"/>
          <w:szCs w:val="30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โดยมูลค่าที่คาดว่าจะ</w:t>
      </w:r>
      <w:r w:rsidRPr="00AC365B">
        <w:rPr>
          <w:rFonts w:ascii="Angsana New" w:hAnsi="Angsana New"/>
          <w:spacing w:val="-6"/>
          <w:sz w:val="30"/>
          <w:szCs w:val="30"/>
          <w:cs/>
        </w:rPr>
        <w:t>ได้รับคืนพิจารณาจาก</w:t>
      </w:r>
      <w:r w:rsidR="00D4482B" w:rsidRPr="00AC365B">
        <w:rPr>
          <w:rFonts w:ascii="Angsana New" w:hAnsi="Angsana New"/>
          <w:spacing w:val="-6"/>
          <w:sz w:val="30"/>
          <w:szCs w:val="30"/>
          <w:cs/>
        </w:rPr>
        <w:t>มูลค่า</w:t>
      </w:r>
      <w:r w:rsidR="00DF06AA" w:rsidRPr="00AC365B">
        <w:rPr>
          <w:rFonts w:ascii="Angsana New" w:hAnsi="Angsana New"/>
          <w:spacing w:val="-6"/>
          <w:sz w:val="30"/>
          <w:szCs w:val="30"/>
          <w:cs/>
        </w:rPr>
        <w:t>ที่สูงกว่าระหว่างมูลค่า</w:t>
      </w:r>
      <w:r w:rsidR="00D4482B" w:rsidRPr="00AC365B">
        <w:rPr>
          <w:rFonts w:ascii="Angsana New" w:hAnsi="Angsana New"/>
          <w:spacing w:val="-6"/>
          <w:sz w:val="30"/>
          <w:szCs w:val="30"/>
          <w:cs/>
        </w:rPr>
        <w:t>ยุ</w:t>
      </w:r>
      <w:r w:rsidR="005E0BB3" w:rsidRPr="00AC365B">
        <w:rPr>
          <w:rFonts w:ascii="Angsana New" w:hAnsi="Angsana New"/>
          <w:spacing w:val="-6"/>
          <w:sz w:val="30"/>
          <w:szCs w:val="30"/>
          <w:cs/>
        </w:rPr>
        <w:t>ติธรรมและ</w:t>
      </w:r>
      <w:r w:rsidRPr="00AC365B">
        <w:rPr>
          <w:rFonts w:ascii="Angsana New" w:hAnsi="Angsana New"/>
          <w:spacing w:val="-6"/>
          <w:sz w:val="30"/>
          <w:szCs w:val="30"/>
          <w:cs/>
        </w:rPr>
        <w:t>มูลค่าจากการใช้ ซึ่งวัดมูลค่าโดยการคิดลดกระแสเงินสด</w:t>
      </w:r>
      <w:r w:rsidRPr="00AC365B">
        <w:rPr>
          <w:rFonts w:ascii="Angsana New" w:hAnsi="Angsana New"/>
          <w:spacing w:val="-4"/>
          <w:sz w:val="30"/>
          <w:szCs w:val="30"/>
          <w:cs/>
        </w:rPr>
        <w:t>ในอนาคตที่คาดว่า</w:t>
      </w:r>
      <w:r w:rsidRPr="00AC365B">
        <w:rPr>
          <w:rFonts w:ascii="Angsana New" w:hAnsi="Angsana New"/>
          <w:sz w:val="30"/>
          <w:szCs w:val="30"/>
          <w:cs/>
        </w:rPr>
        <w:t>จะได้รับที่เกิดขึ้นจากการดำเนินงานต่อเนื่อง</w:t>
      </w:r>
      <w:r w:rsidR="007D45C1" w:rsidRPr="00AC365B">
        <w:rPr>
          <w:rFonts w:ascii="Angsana New" w:hAnsi="Angsana New"/>
          <w:sz w:val="30"/>
          <w:szCs w:val="30"/>
          <w:cs/>
        </w:rPr>
        <w:t>ของหน่วยสินทรัพย์ที่ก่อให้เกิดเงินสด</w:t>
      </w:r>
      <w:r w:rsidRPr="00AC365B">
        <w:rPr>
          <w:rFonts w:ascii="Angsana New" w:hAnsi="Angsana New"/>
          <w:sz w:val="30"/>
          <w:szCs w:val="30"/>
          <w:cs/>
        </w:rPr>
        <w:t xml:space="preserve"> 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251939D6" w14:textId="77777777" w:rsidR="00D60BD8" w:rsidRPr="00D40A9F" w:rsidRDefault="00D60BD8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53CC8B00" w14:textId="455C3E7D" w:rsidR="003A7F47" w:rsidRPr="00AC365B" w:rsidRDefault="003A7F47" w:rsidP="00EA6F11">
      <w:pPr>
        <w:tabs>
          <w:tab w:val="clear" w:pos="68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C365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หน่วยสินทรัพย์ที่ก่อให้เกิดเงินสด</w:t>
      </w:r>
      <w:r w:rsidRPr="00AC365B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: </w:t>
      </w:r>
      <w:r w:rsidRPr="00AC365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เงินลงทุนในบริษัท</w:t>
      </w:r>
      <w:r w:rsidRPr="00AC365B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AC365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เนชั่น บรอดแคสติ้ง</w:t>
      </w:r>
      <w:r w:rsidRPr="00AC365B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AC365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คอร์ปอเรชั่น จำกัด (มหาชน)</w:t>
      </w:r>
      <w:r w:rsidRPr="00AC365B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(“NBC”)</w:t>
      </w:r>
    </w:p>
    <w:p w14:paraId="68FD6B0B" w14:textId="77777777" w:rsidR="003A7F47" w:rsidRPr="00D40A9F" w:rsidRDefault="003A7F47" w:rsidP="003A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E20B27E" w14:textId="2F08C2CA" w:rsidR="00B7708F" w:rsidRPr="00D40A9F" w:rsidRDefault="003A7F47" w:rsidP="00D55DAB">
      <w:pPr>
        <w:tabs>
          <w:tab w:val="clear" w:pos="680"/>
        </w:tabs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จากการทดสอบการด้อยค่าของมูลค่าตามบัญชีของเงินลงทุนในบริษัท เนชั่น บรอดแคสติ้ง คอร์ปอเรชั่น จำกัด (มหาชน) </w:t>
      </w:r>
      <w:r w:rsidR="00505044" w:rsidRPr="00AC365B">
        <w:rPr>
          <w:rFonts w:ascii="Angsana New" w:hAnsi="Angsana New"/>
          <w:spacing w:val="-4"/>
          <w:sz w:val="30"/>
          <w:szCs w:val="30"/>
          <w:cs/>
        </w:rPr>
        <w:t>ณ</w:t>
      </w:r>
      <w:r w:rsidR="00F52A49" w:rsidRPr="00AC365B">
        <w:rPr>
          <w:rFonts w:ascii="Angsana New" w:hAnsi="Angsana New"/>
          <w:spacing w:val="-4"/>
          <w:sz w:val="30"/>
          <w:szCs w:val="30"/>
          <w:cs/>
        </w:rPr>
        <w:t xml:space="preserve"> 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31</w:t>
      </w:r>
      <w:r w:rsidR="00F52A49"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F52A49" w:rsidRPr="00AC365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2561</w:t>
      </w:r>
      <w:r w:rsidR="00F52A49"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F52A49" w:rsidRPr="00AC365B">
        <w:rPr>
          <w:rFonts w:ascii="Angsana New" w:hAnsi="Angsana New"/>
          <w:spacing w:val="-4"/>
          <w:sz w:val="30"/>
          <w:szCs w:val="30"/>
          <w:cs/>
        </w:rPr>
        <w:t>โดยพิจารณา</w:t>
      </w:r>
      <w:r w:rsidRPr="00AC365B">
        <w:rPr>
          <w:rFonts w:ascii="Angsana New" w:hAnsi="Angsana New"/>
          <w:spacing w:val="-4"/>
          <w:sz w:val="30"/>
          <w:szCs w:val="30"/>
          <w:cs/>
        </w:rPr>
        <w:t>มูลค่าที่คาดว่าจะได้รับคืนจากมูลค่ายุติธรรม</w:t>
      </w:r>
      <w:r w:rsidR="00D55DAB" w:rsidRPr="00AC36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พบว่ามูลค่าตามบัญชีของเงินลงทุนใน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NBC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สูงกว่ามูลค่าที่คาดว่าจะได้รับคืนจำนวน</w:t>
      </w:r>
      <w:r w:rsidR="00483581"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pacing w:val="-4"/>
          <w:sz w:val="30"/>
          <w:szCs w:val="30"/>
        </w:rPr>
        <w:t>153</w:t>
      </w:r>
      <w:r w:rsidR="00035EFE" w:rsidRPr="00AC36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ล้านบาท บริษัท</w:t>
      </w:r>
      <w:r w:rsidR="00832F9D" w:rsidRPr="00AC365B">
        <w:rPr>
          <w:rFonts w:ascii="Angsana New" w:hAnsi="Angsana New"/>
          <w:spacing w:val="-4"/>
          <w:sz w:val="30"/>
          <w:szCs w:val="30"/>
          <w:cs/>
        </w:rPr>
        <w:t>จึงรับรู้</w:t>
      </w:r>
      <w:r w:rsidRPr="00AC365B">
        <w:rPr>
          <w:rFonts w:ascii="Angsana New" w:hAnsi="Angsana New"/>
          <w:spacing w:val="-4"/>
          <w:sz w:val="30"/>
          <w:szCs w:val="30"/>
          <w:cs/>
        </w:rPr>
        <w:t>ขาดทุนจากการด้อยค่า</w:t>
      </w:r>
      <w:r w:rsidR="00C008AC" w:rsidRPr="00AC365B">
        <w:rPr>
          <w:rFonts w:ascii="Angsana New" w:hAnsi="Angsana New"/>
          <w:spacing w:val="-4"/>
          <w:sz w:val="30"/>
          <w:szCs w:val="30"/>
          <w:cs/>
        </w:rPr>
        <w:t>ของเงินลงทุนดังกล่าว</w:t>
      </w:r>
      <w:r w:rsidRPr="00AC365B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5E0BB3"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pacing w:val="-4"/>
          <w:sz w:val="30"/>
          <w:szCs w:val="30"/>
        </w:rPr>
        <w:t>153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E0BB3" w:rsidRPr="00AC36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ในงบการเงินเฉพาะกิจการสำหรับปีสิ้นสุดวันที่</w:t>
      </w:r>
      <w:r w:rsidR="00F52A49" w:rsidRPr="00AC36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pacing w:val="-4"/>
          <w:sz w:val="30"/>
          <w:szCs w:val="30"/>
        </w:rPr>
        <w:t>31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2561</w:t>
      </w:r>
      <w:r w:rsidR="00D55DAB"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B7708F" w:rsidRPr="00AC365B">
        <w:rPr>
          <w:rFonts w:ascii="Angsana New" w:hAnsi="Angsana New"/>
          <w:spacing w:val="-4"/>
          <w:sz w:val="30"/>
          <w:szCs w:val="30"/>
          <w:cs/>
        </w:rPr>
        <w:br/>
      </w:r>
    </w:p>
    <w:p w14:paraId="5D00825A" w14:textId="4414431A" w:rsidR="003A7F47" w:rsidRDefault="00B7708F" w:rsidP="00D55DAB">
      <w:pPr>
        <w:tabs>
          <w:tab w:val="clear" w:pos="68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ต่อมาในปี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2562</w:t>
      </w:r>
      <w:r w:rsidR="00D55DAB"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F51DED" w:rsidRPr="00AC365B">
        <w:rPr>
          <w:rFonts w:ascii="Angsana New" w:hAnsi="Angsana New"/>
          <w:sz w:val="30"/>
          <w:szCs w:val="30"/>
          <w:cs/>
        </w:rPr>
        <w:t>ผู้บริหาร</w:t>
      </w:r>
      <w:r w:rsidR="001433EC">
        <w:rPr>
          <w:rFonts w:ascii="Angsana New" w:hAnsi="Angsana New" w:hint="cs"/>
          <w:sz w:val="30"/>
          <w:szCs w:val="30"/>
          <w:cs/>
        </w:rPr>
        <w:t>ได้มีการ</w:t>
      </w:r>
      <w:r w:rsidR="00F51DED" w:rsidRPr="00AC365B">
        <w:rPr>
          <w:rFonts w:ascii="Angsana New" w:hAnsi="Angsana New"/>
          <w:sz w:val="30"/>
          <w:szCs w:val="30"/>
          <w:cs/>
        </w:rPr>
        <w:t>พิจารณา</w:t>
      </w:r>
      <w:r w:rsidR="00A66317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</w:t>
      </w:r>
      <w:r w:rsidR="006C6F06" w:rsidRPr="00AC365B">
        <w:rPr>
          <w:rFonts w:ascii="Angsana New" w:hAnsi="Angsana New"/>
          <w:sz w:val="30"/>
          <w:szCs w:val="30"/>
          <w:cs/>
        </w:rPr>
        <w:t>ของเงินลงทุน</w:t>
      </w:r>
      <w:r w:rsidR="00A66317">
        <w:rPr>
          <w:rFonts w:ascii="Angsana New" w:hAnsi="Angsana New" w:hint="cs"/>
          <w:sz w:val="30"/>
          <w:szCs w:val="30"/>
          <w:cs/>
        </w:rPr>
        <w:t>ดังกล่าว</w:t>
      </w:r>
      <w:r w:rsidR="00435B55" w:rsidRPr="00AC365B">
        <w:rPr>
          <w:rFonts w:ascii="Angsana New" w:hAnsi="Angsana New"/>
          <w:sz w:val="30"/>
          <w:szCs w:val="30"/>
          <w:cs/>
        </w:rPr>
        <w:t>จากมูลค่าจากการใช้</w:t>
      </w:r>
      <w:r w:rsidR="00F51DED" w:rsidRPr="00AC365B">
        <w:rPr>
          <w:rFonts w:ascii="Angsana New" w:hAnsi="Angsana New"/>
          <w:sz w:val="30"/>
          <w:szCs w:val="30"/>
          <w:cs/>
        </w:rPr>
        <w:t xml:space="preserve"> </w:t>
      </w:r>
      <w:r w:rsidR="001433EC">
        <w:rPr>
          <w:rFonts w:ascii="Angsana New" w:hAnsi="Angsana New"/>
          <w:sz w:val="30"/>
          <w:szCs w:val="30"/>
          <w:cs/>
        </w:rPr>
        <w:br/>
      </w:r>
      <w:r w:rsidR="00F51DED" w:rsidRPr="00AC36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="00F51DED" w:rsidRPr="00AC365B">
        <w:rPr>
          <w:rFonts w:ascii="Angsana New" w:hAnsi="Angsana New"/>
          <w:sz w:val="30"/>
          <w:szCs w:val="30"/>
        </w:rPr>
        <w:t xml:space="preserve"> </w:t>
      </w:r>
      <w:r w:rsidR="00F51DED" w:rsidRPr="00AC36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</w:rPr>
        <w:t>256</w:t>
      </w:r>
      <w:r w:rsidR="00435B55">
        <w:rPr>
          <w:rFonts w:ascii="Angsana New" w:hAnsi="Angsana New"/>
          <w:sz w:val="30"/>
          <w:szCs w:val="30"/>
        </w:rPr>
        <w:t>2</w:t>
      </w:r>
      <w:r w:rsidR="00F51DED" w:rsidRPr="00AC365B">
        <w:rPr>
          <w:rFonts w:ascii="Angsana New" w:hAnsi="Angsana New"/>
          <w:sz w:val="30"/>
          <w:szCs w:val="30"/>
        </w:rPr>
        <w:t xml:space="preserve"> </w:t>
      </w:r>
      <w:r w:rsidR="00A66317">
        <w:rPr>
          <w:rFonts w:ascii="Angsana New" w:hAnsi="Angsana New" w:hint="cs"/>
          <w:sz w:val="30"/>
          <w:szCs w:val="30"/>
          <w:cs/>
        </w:rPr>
        <w:t>แล้ว</w:t>
      </w:r>
      <w:r w:rsidR="006C6F06" w:rsidRPr="00AC365B">
        <w:rPr>
          <w:rFonts w:ascii="Angsana New" w:hAnsi="Angsana New"/>
          <w:sz w:val="30"/>
          <w:szCs w:val="30"/>
          <w:cs/>
        </w:rPr>
        <w:t>ผู้บริหารพิจารณา</w:t>
      </w:r>
      <w:r w:rsidR="00A66317">
        <w:rPr>
          <w:rFonts w:ascii="Angsana New" w:hAnsi="Angsana New" w:hint="cs"/>
          <w:sz w:val="30"/>
          <w:szCs w:val="30"/>
          <w:cs/>
        </w:rPr>
        <w:t>ว่าค่าเผื่อขาดทุนจากการด้อยค่าของเงินลงทุนที่มีอยู่</w:t>
      </w:r>
      <w:r w:rsidR="00F51DED" w:rsidRPr="00AC365B">
        <w:rPr>
          <w:rFonts w:ascii="Angsana New" w:hAnsi="Angsana New"/>
          <w:sz w:val="30"/>
          <w:szCs w:val="30"/>
          <w:cs/>
        </w:rPr>
        <w:t>ยังมีความเหมาะสม</w:t>
      </w:r>
      <w:r w:rsidR="00F51DED">
        <w:rPr>
          <w:rFonts w:ascii="Angsana New" w:hAnsi="Angsana New"/>
          <w:sz w:val="30"/>
          <w:szCs w:val="30"/>
          <w:cs/>
        </w:rPr>
        <w:t xml:space="preserve"> </w:t>
      </w:r>
    </w:p>
    <w:p w14:paraId="065F6A72" w14:textId="77777777" w:rsidR="00435B55" w:rsidRPr="00D40A9F" w:rsidRDefault="00435B55" w:rsidP="00D55DAB">
      <w:pPr>
        <w:tabs>
          <w:tab w:val="clear" w:pos="680"/>
        </w:tabs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6FC2A209" w14:textId="50D2A299" w:rsidR="00435B55" w:rsidRPr="00AC365B" w:rsidRDefault="00435B55" w:rsidP="00435B55">
      <w:pPr>
        <w:tabs>
          <w:tab w:val="clear" w:pos="454"/>
          <w:tab w:val="left" w:pos="540"/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New" w:hAnsi="AngsanaNew" w:cs="AngsanaNew"/>
          <w:sz w:val="30"/>
          <w:szCs w:val="30"/>
        </w:rPr>
      </w:pPr>
      <w:r w:rsidRPr="00AC365B">
        <w:rPr>
          <w:rFonts w:ascii="AngsanaNew" w:hAnsi="AngsanaNew" w:cs="AngsanaNew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 ณ วันที่ </w:t>
      </w:r>
      <w:r w:rsidRPr="000C653B">
        <w:rPr>
          <w:rFonts w:ascii="AngsanaNew" w:hAnsi="AngsanaNew" w:cs="AngsanaNew"/>
          <w:sz w:val="30"/>
          <w:szCs w:val="30"/>
        </w:rPr>
        <w:t>31</w:t>
      </w:r>
      <w:r w:rsidRPr="00AC365B">
        <w:rPr>
          <w:rFonts w:ascii="AngsanaNew" w:hAnsi="AngsanaNew" w:cs="AngsanaNew"/>
          <w:sz w:val="30"/>
          <w:szCs w:val="30"/>
          <w:cs/>
        </w:rPr>
        <w:t xml:space="preserve"> ธันวาคม</w:t>
      </w:r>
      <w:r w:rsidR="00A66317">
        <w:rPr>
          <w:rFonts w:ascii="AngsanaNew" w:hAnsi="AngsanaNew" w:cs="AngsanaNew" w:hint="cs"/>
          <w:sz w:val="30"/>
          <w:szCs w:val="30"/>
          <w:cs/>
        </w:rPr>
        <w:t xml:space="preserve"> </w:t>
      </w:r>
      <w:r w:rsidR="00A66317">
        <w:rPr>
          <w:rFonts w:ascii="AngsanaNew" w:hAnsi="AngsanaNew" w:cs="AngsanaNew"/>
          <w:sz w:val="30"/>
          <w:szCs w:val="30"/>
        </w:rPr>
        <w:t>2562</w:t>
      </w:r>
      <w:r w:rsidRPr="00AC365B">
        <w:rPr>
          <w:rFonts w:ascii="AngsanaNew" w:hAnsi="AngsanaNew" w:cs="AngsanaNew"/>
          <w:sz w:val="30"/>
          <w:szCs w:val="30"/>
          <w:cs/>
        </w:rPr>
        <w:t xml:space="preserve"> มีดังนี้ </w:t>
      </w:r>
    </w:p>
    <w:p w14:paraId="18CF2AA2" w14:textId="77777777" w:rsidR="00435B55" w:rsidRPr="00D40A9F" w:rsidRDefault="00435B55" w:rsidP="00435B55">
      <w:pPr>
        <w:tabs>
          <w:tab w:val="clear" w:pos="454"/>
          <w:tab w:val="left" w:pos="540"/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New" w:hAnsi="AngsanaNew" w:cs="AngsanaNew"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72"/>
        <w:gridCol w:w="1908"/>
        <w:gridCol w:w="270"/>
        <w:gridCol w:w="1524"/>
        <w:gridCol w:w="6"/>
      </w:tblGrid>
      <w:tr w:rsidR="00435B55" w:rsidRPr="00AC365B" w14:paraId="344436EE" w14:textId="77777777" w:rsidTr="000F5D6B">
        <w:trPr>
          <w:gridAfter w:val="1"/>
          <w:wAfter w:w="6" w:type="dxa"/>
        </w:trPr>
        <w:tc>
          <w:tcPr>
            <w:tcW w:w="5472" w:type="dxa"/>
            <w:shd w:val="clear" w:color="auto" w:fill="auto"/>
          </w:tcPr>
          <w:p w14:paraId="5EA349F6" w14:textId="77777777" w:rsidR="00435B55" w:rsidRPr="00AC365B" w:rsidRDefault="00435B55" w:rsidP="00BD0AED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 w:rsidRPr="00AC365B"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  <w:t>ข้อสมมติสำคัญ</w:t>
            </w:r>
          </w:p>
        </w:tc>
        <w:tc>
          <w:tcPr>
            <w:tcW w:w="3702" w:type="dxa"/>
            <w:gridSpan w:val="3"/>
            <w:shd w:val="clear" w:color="auto" w:fill="auto"/>
          </w:tcPr>
          <w:p w14:paraId="39595CA7" w14:textId="6B316E1E" w:rsidR="00435B55" w:rsidRPr="00AC365B" w:rsidRDefault="00D40A9F" w:rsidP="000F5D6B">
            <w:pPr>
              <w:tabs>
                <w:tab w:val="left" w:pos="567"/>
                <w:tab w:val="left" w:pos="1710"/>
              </w:tabs>
              <w:jc w:val="right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                        </w:t>
            </w:r>
            <w:r w:rsidR="00435B55" w:rsidRPr="00AC365B"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A9F" w:rsidRPr="00AC365B" w14:paraId="7816FC4C" w14:textId="77777777" w:rsidTr="000F5D6B">
        <w:tc>
          <w:tcPr>
            <w:tcW w:w="5472" w:type="dxa"/>
            <w:shd w:val="clear" w:color="auto" w:fill="auto"/>
          </w:tcPr>
          <w:p w14:paraId="37FC0E25" w14:textId="77777777" w:rsidR="00D40A9F" w:rsidRPr="00AC365B" w:rsidRDefault="00D40A9F" w:rsidP="00D4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5BB7786F" w14:textId="238E8B98" w:rsidR="00D40A9F" w:rsidRPr="00AC365B" w:rsidRDefault="00D40A9F" w:rsidP="00D40A9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940FBF" w14:textId="77777777" w:rsidR="00D40A9F" w:rsidRPr="00AC365B" w:rsidRDefault="00D40A9F" w:rsidP="00D40A9F">
            <w:pPr>
              <w:tabs>
                <w:tab w:val="left" w:pos="567"/>
                <w:tab w:val="left" w:pos="1710"/>
              </w:tabs>
              <w:jc w:val="right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32CC88F" w14:textId="7CAA8638" w:rsidR="00D40A9F" w:rsidRPr="00AC365B" w:rsidRDefault="00D40A9F" w:rsidP="00D40A9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AC365B">
              <w:rPr>
                <w:rFonts w:ascii="AngsanaNew" w:hAnsi="AngsanaNew" w:cs="Angsana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40A9F" w:rsidRPr="00AC365B" w14:paraId="5E3F7EA3" w14:textId="77777777" w:rsidTr="000F5D6B">
        <w:tc>
          <w:tcPr>
            <w:tcW w:w="5472" w:type="dxa"/>
            <w:shd w:val="clear" w:color="auto" w:fill="auto"/>
          </w:tcPr>
          <w:p w14:paraId="74FB411F" w14:textId="77777777" w:rsidR="00D40A9F" w:rsidRPr="00AC365B" w:rsidRDefault="00D40A9F" w:rsidP="00D40A9F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AC365B">
              <w:rPr>
                <w:rFonts w:ascii="AngsanaNew" w:hAnsi="AngsanaNew" w:cs="Angsana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08" w:type="dxa"/>
            <w:shd w:val="clear" w:color="auto" w:fill="auto"/>
          </w:tcPr>
          <w:p w14:paraId="65FE4097" w14:textId="2E8E0C47" w:rsidR="00D40A9F" w:rsidRPr="00AC365B" w:rsidRDefault="00D40A9F" w:rsidP="00D40A9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C449" w14:textId="77777777" w:rsidR="00D40A9F" w:rsidRPr="00AC365B" w:rsidRDefault="00D40A9F" w:rsidP="00D40A9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676FFC8" w14:textId="0F8DC806" w:rsidR="00D40A9F" w:rsidRPr="00AC365B" w:rsidRDefault="00D40A9F" w:rsidP="00D40A9F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0C653B">
              <w:rPr>
                <w:rFonts w:ascii="AngsanaNew" w:hAnsi="AngsanaNew" w:cs="AngsanaNew"/>
                <w:sz w:val="30"/>
                <w:szCs w:val="30"/>
              </w:rPr>
              <w:t>10</w:t>
            </w:r>
            <w:r w:rsidRPr="00AC365B">
              <w:rPr>
                <w:rFonts w:ascii="AngsanaNew" w:hAnsi="AngsanaNew" w:cs="AngsanaNew"/>
                <w:sz w:val="30"/>
                <w:szCs w:val="30"/>
              </w:rPr>
              <w:t>.</w:t>
            </w:r>
            <w:r w:rsidRPr="000C653B">
              <w:rPr>
                <w:rFonts w:ascii="AngsanaNew" w:hAnsi="AngsanaNew" w:cs="AngsanaNew"/>
                <w:sz w:val="30"/>
                <w:szCs w:val="30"/>
              </w:rPr>
              <w:t>99</w:t>
            </w:r>
          </w:p>
        </w:tc>
      </w:tr>
      <w:tr w:rsidR="00D40A9F" w:rsidRPr="00AC365B" w14:paraId="5472E22A" w14:textId="77777777" w:rsidTr="000F5D6B">
        <w:tc>
          <w:tcPr>
            <w:tcW w:w="5472" w:type="dxa"/>
            <w:shd w:val="clear" w:color="auto" w:fill="auto"/>
          </w:tcPr>
          <w:p w14:paraId="44EA0B08" w14:textId="62D62E8C" w:rsidR="00D40A9F" w:rsidRPr="00AC365B" w:rsidRDefault="00D40A9F" w:rsidP="00D40A9F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AC365B">
              <w:rPr>
                <w:rFonts w:ascii="AngsanaNew" w:hAnsi="AngsanaNew" w:cs="AngsanaNew"/>
                <w:sz w:val="30"/>
                <w:szCs w:val="30"/>
                <w:cs/>
              </w:rPr>
              <w:t>อัตราการเติบโต (</w:t>
            </w:r>
            <w:r w:rsidR="002C3E9A">
              <w:rPr>
                <w:rFonts w:ascii="AngsanaNew" w:hAnsi="AngsanaNew" w:cs="AngsanaNew"/>
                <w:sz w:val="30"/>
                <w:szCs w:val="30"/>
              </w:rPr>
              <w:t>G</w:t>
            </w:r>
            <w:r w:rsidRPr="00AC365B">
              <w:rPr>
                <w:rFonts w:ascii="AngsanaNew" w:hAnsi="AngsanaNew" w:cs="AngsanaNew"/>
                <w:sz w:val="30"/>
                <w:szCs w:val="30"/>
              </w:rPr>
              <w:t>rowth rate)</w:t>
            </w:r>
          </w:p>
        </w:tc>
        <w:tc>
          <w:tcPr>
            <w:tcW w:w="1908" w:type="dxa"/>
            <w:shd w:val="clear" w:color="auto" w:fill="auto"/>
          </w:tcPr>
          <w:p w14:paraId="61B6073F" w14:textId="1A79D344" w:rsidR="00D40A9F" w:rsidRPr="00AC365B" w:rsidRDefault="00D40A9F" w:rsidP="00D40A9F">
            <w:pPr>
              <w:tabs>
                <w:tab w:val="clear" w:pos="907"/>
                <w:tab w:val="left" w:pos="567"/>
                <w:tab w:val="left" w:pos="1080"/>
                <w:tab w:val="left" w:pos="1710"/>
              </w:tabs>
              <w:ind w:right="-36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0F7D2" w14:textId="77777777" w:rsidR="00D40A9F" w:rsidRPr="00AC365B" w:rsidRDefault="00D40A9F" w:rsidP="00D40A9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A6FF767" w14:textId="6B89C4E4" w:rsidR="00D40A9F" w:rsidRPr="00AC365B" w:rsidRDefault="00B05296" w:rsidP="00D40A9F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3</w:t>
            </w:r>
            <w:r w:rsidR="00D40A9F" w:rsidRPr="00AC365B">
              <w:rPr>
                <w:rFonts w:ascii="AngsanaNew" w:hAnsi="AngsanaNew" w:cs="AngsanaNew"/>
                <w:sz w:val="30"/>
                <w:szCs w:val="30"/>
              </w:rPr>
              <w:t>.</w:t>
            </w:r>
            <w:r w:rsidR="00D40A9F" w:rsidRPr="000C653B">
              <w:rPr>
                <w:rFonts w:ascii="AngsanaNew" w:hAnsi="AngsanaNew" w:cs="AngsanaNew"/>
                <w:sz w:val="30"/>
                <w:szCs w:val="30"/>
              </w:rPr>
              <w:t>00</w:t>
            </w:r>
          </w:p>
        </w:tc>
      </w:tr>
    </w:tbl>
    <w:p w14:paraId="482CBF3B" w14:textId="77777777" w:rsidR="002E0E51" w:rsidRPr="00AC365B" w:rsidRDefault="002E0E51" w:rsidP="00657AA7">
      <w:pPr>
        <w:tabs>
          <w:tab w:val="left" w:pos="567"/>
          <w:tab w:val="left" w:pos="1710"/>
        </w:tabs>
        <w:spacing w:line="240" w:lineRule="auto"/>
        <w:ind w:firstLine="540"/>
        <w:jc w:val="thaiDistribute"/>
        <w:rPr>
          <w:rFonts w:ascii="AngsanaNew" w:hAnsi="AngsanaNew" w:cs="AngsanaNew"/>
          <w:sz w:val="30"/>
          <w:szCs w:val="30"/>
        </w:rPr>
      </w:pPr>
    </w:p>
    <w:p w14:paraId="5CC6ABF3" w14:textId="77777777" w:rsidR="00D40A9F" w:rsidRDefault="00D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New" w:hAnsi="AngsanaNew" w:cs="AngsanaNew"/>
          <w:sz w:val="30"/>
          <w:szCs w:val="30"/>
        </w:rPr>
      </w:pPr>
      <w:r>
        <w:rPr>
          <w:rFonts w:ascii="AngsanaNew" w:hAnsi="AngsanaNew" w:cs="AngsanaNew"/>
          <w:sz w:val="30"/>
          <w:szCs w:val="30"/>
        </w:rPr>
        <w:br w:type="page"/>
      </w:r>
    </w:p>
    <w:p w14:paraId="193880AA" w14:textId="3DA8E42C" w:rsidR="004C1373" w:rsidRPr="00AC365B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lastRenderedPageBreak/>
        <w:t>อัตราคิดลด</w:t>
      </w:r>
      <w:r w:rsidR="002809BC" w:rsidRPr="00AC365B">
        <w:rPr>
          <w:rFonts w:asciiTheme="majorBidi" w:hAnsiTheme="majorBidi" w:cstheme="majorBidi"/>
          <w:sz w:val="30"/>
          <w:szCs w:val="30"/>
          <w:cs/>
        </w:rPr>
        <w:t>ของข้อสมมติที่สำคัญ</w:t>
      </w:r>
      <w:r w:rsidRPr="00AC365B">
        <w:rPr>
          <w:rFonts w:asciiTheme="majorBidi" w:hAnsiTheme="majorBidi" w:cstheme="majorBidi"/>
          <w:sz w:val="30"/>
          <w:szCs w:val="30"/>
          <w:cs/>
        </w:rPr>
        <w:t>ที่ใช้เป็นอัตราโดยประมาณก่อนหักภาษีเงินได้ที่อ้างอิงจากอัตราดอกเบี้ย</w:t>
      </w:r>
      <w:r w:rsidR="002809BC" w:rsidRPr="00AC365B">
        <w:rPr>
          <w:rFonts w:asciiTheme="majorBidi" w:hAnsiTheme="majorBidi" w:cstheme="majorBidi"/>
          <w:sz w:val="30"/>
          <w:szCs w:val="30"/>
          <w:cs/>
        </w:rPr>
        <w:br/>
      </w:r>
      <w:r w:rsidRPr="00AC365B">
        <w:rPr>
          <w:rFonts w:asciiTheme="majorBidi" w:hAnsiTheme="majorBidi" w:cstheme="majorBidi"/>
          <w:sz w:val="30"/>
          <w:szCs w:val="30"/>
          <w:cs/>
        </w:rPr>
        <w:t xml:space="preserve">พันธบัตรรัฐบาลอายุ </w:t>
      </w:r>
      <w:r w:rsidR="000C653B" w:rsidRPr="000C653B">
        <w:rPr>
          <w:rFonts w:asciiTheme="majorBidi" w:hAnsiTheme="majorBidi" w:cstheme="majorBidi"/>
          <w:sz w:val="30"/>
          <w:szCs w:val="30"/>
        </w:rPr>
        <w:t>10</w:t>
      </w:r>
      <w:r w:rsidRPr="00AC365B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0C653B" w:rsidRPr="000C653B">
        <w:rPr>
          <w:rFonts w:asciiTheme="majorBidi" w:hAnsiTheme="majorBidi" w:cstheme="majorBidi"/>
          <w:sz w:val="30"/>
          <w:szCs w:val="30"/>
        </w:rPr>
        <w:t>30</w:t>
      </w:r>
      <w:r w:rsidRPr="00AC365B">
        <w:rPr>
          <w:rFonts w:asciiTheme="majorBidi" w:hAnsiTheme="majorBidi" w:cstheme="majorBidi"/>
          <w:sz w:val="30"/>
          <w:szCs w:val="30"/>
          <w:cs/>
        </w:rPr>
        <w:t xml:space="preserve"> ปี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 หน่วยสินทรัพย์ที่ก่อให้เกิดเงินสด</w:t>
      </w:r>
    </w:p>
    <w:p w14:paraId="27ACC849" w14:textId="77777777" w:rsidR="004C1373" w:rsidRPr="00256E16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A8C59C9" w14:textId="77777777" w:rsidR="004C1373" w:rsidRPr="00AC365B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ข้อสมมติเหล่านี้มาจากดุลยพินิจของผู้บริหาร</w:t>
      </w:r>
      <w:r w:rsidR="00832F9D" w:rsidRPr="00AC365B">
        <w:rPr>
          <w:rFonts w:ascii="Angsana New" w:hAnsi="Angsana New"/>
          <w:sz w:val="30"/>
          <w:szCs w:val="30"/>
          <w:cs/>
        </w:rPr>
        <w:t>ของบริษัท</w:t>
      </w:r>
      <w:r w:rsidRPr="00AC365B">
        <w:rPr>
          <w:rFonts w:ascii="Angsana New" w:hAnsi="Angsana New"/>
          <w:sz w:val="30"/>
          <w:szCs w:val="30"/>
          <w:cs/>
        </w:rPr>
        <w:t xml:space="preserve">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 และอัตราคิดลดที่จะนำมาใช้ในการคำนวณประมาณการกระแสเงินสดในอนาคตคิดลด</w:t>
      </w:r>
      <w:r w:rsidR="000465D1" w:rsidRPr="00AC365B">
        <w:rPr>
          <w:rFonts w:ascii="Angsana New" w:hAnsi="Angsana New"/>
          <w:sz w:val="30"/>
          <w:szCs w:val="30"/>
          <w:cs/>
        </w:rPr>
        <w:t xml:space="preserve"> ตลอดจนความอ่อนไหวของข้อสมมติต่อมูลค่าที่คาดว่าจะได้รับคืน</w:t>
      </w:r>
    </w:p>
    <w:p w14:paraId="655D2F83" w14:textId="77777777" w:rsidR="004C1373" w:rsidRPr="00256E16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4B201CE" w14:textId="0B0C0971" w:rsidR="00970E2B" w:rsidRPr="00AC365B" w:rsidRDefault="00970E2B" w:rsidP="00A66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5BFC0DD8" w14:textId="77777777" w:rsidR="00970E2B" w:rsidRPr="00256E16" w:rsidRDefault="00970E2B" w:rsidP="00970E2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FABFD08" w14:textId="7F96DCE8" w:rsidR="00970E2B" w:rsidRPr="00AC365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0C653B" w:rsidRPr="000C653B">
        <w:rPr>
          <w:rFonts w:ascii="Angsana New" w:hAnsi="Angsana New"/>
          <w:sz w:val="30"/>
          <w:szCs w:val="30"/>
          <w:lang w:eastAsia="x-none"/>
        </w:rPr>
        <w:t>31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  <w:lang w:eastAsia="x-none"/>
        </w:rPr>
        <w:t>2562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0C653B" w:rsidRPr="000C653B">
        <w:rPr>
          <w:rFonts w:ascii="Angsana New" w:hAnsi="Angsana New"/>
          <w:sz w:val="30"/>
          <w:szCs w:val="30"/>
          <w:lang w:eastAsia="x-none"/>
        </w:rPr>
        <w:t>2561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E47E5" w:rsidRPr="00AC365B">
        <w:rPr>
          <w:rFonts w:ascii="Angsana New" w:hAnsi="Angsana New"/>
          <w:sz w:val="30"/>
          <w:szCs w:val="30"/>
          <w:cs/>
          <w:lang w:eastAsia="x-none"/>
        </w:rPr>
        <w:t>กลุ่ม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ได้นำเงินลงทุนในบริษัทย่อย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ทางตรงและบริษัทย่อยทางอ้อม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เบิกเกินบัญชีและเงิน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กู้ยืมระยะสั้นและ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ระยะยาวกับ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สถาบันการเงิน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ดังนี้</w:t>
      </w:r>
    </w:p>
    <w:p w14:paraId="69E8DC65" w14:textId="77777777" w:rsidR="00BF4D68" w:rsidRPr="00AC365B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C7912" w:rsidRPr="00AC365B" w14:paraId="770EB4AC" w14:textId="77777777" w:rsidTr="00D37864">
        <w:trPr>
          <w:tblHeader/>
        </w:trPr>
        <w:tc>
          <w:tcPr>
            <w:tcW w:w="4050" w:type="dxa"/>
          </w:tcPr>
          <w:p w14:paraId="182B7405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4973B5B5" w14:textId="33D39ADE" w:rsidR="00DC7912" w:rsidRPr="00DC7912" w:rsidRDefault="00DC7912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7912" w:rsidRPr="00AC365B" w14:paraId="29FE23FB" w14:textId="77777777" w:rsidTr="00B71496">
        <w:trPr>
          <w:tblHeader/>
        </w:trPr>
        <w:tc>
          <w:tcPr>
            <w:tcW w:w="4050" w:type="dxa"/>
          </w:tcPr>
          <w:p w14:paraId="255C0CB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5760E814" w14:textId="01187FE0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BB41D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7CBA178" w14:textId="23EE599E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DC7912" w:rsidRPr="00AC365B" w14:paraId="09AE0D68" w14:textId="77777777" w:rsidTr="00B71496">
        <w:tc>
          <w:tcPr>
            <w:tcW w:w="4050" w:type="dxa"/>
            <w:vAlign w:val="bottom"/>
          </w:tcPr>
          <w:p w14:paraId="15B70E2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AA7C4D1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652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BF6AB8B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BFC6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A0CF0D3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FA15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5EA7B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E55924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12A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DC7912" w:rsidRPr="00AC365B" w14:paraId="0E2BFAC2" w14:textId="77777777" w:rsidTr="00B71496">
        <w:tc>
          <w:tcPr>
            <w:tcW w:w="4050" w:type="dxa"/>
          </w:tcPr>
          <w:p w14:paraId="7544F5B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4653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FCF907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A64F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6307FB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098D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13AE7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906F0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7912" w:rsidRPr="00AC365B" w14:paraId="49D5CEB1" w14:textId="77777777" w:rsidTr="00B71496">
        <w:tc>
          <w:tcPr>
            <w:tcW w:w="4050" w:type="dxa"/>
          </w:tcPr>
          <w:p w14:paraId="483FA896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D33609A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14:paraId="4A36BAE7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6B6060" w14:textId="2D0B0D0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382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4A5D4CD1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4599B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44A13D" w14:textId="586F0A85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294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7AEA4F3D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ECC3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  <w:p w14:paraId="291CA6CE" w14:textId="0C2C21F0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  <w:r w:rsidRPr="000C653B">
              <w:rPr>
                <w:rFonts w:ascii="Angsana New" w:hAnsi="Angsana New" w:cs="Times New Roman"/>
                <w:sz w:val="30"/>
                <w:szCs w:val="30"/>
              </w:rPr>
              <w:t>382</w:t>
            </w:r>
            <w:r w:rsidRPr="00AC365B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Times New Roman"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4B38045A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BD087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34BB118" w14:textId="3350714D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294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DC7912" w:rsidRPr="00AC365B" w14:paraId="34AEF4E7" w14:textId="77777777" w:rsidTr="00B71496">
        <w:tc>
          <w:tcPr>
            <w:tcW w:w="4050" w:type="dxa"/>
          </w:tcPr>
          <w:p w14:paraId="2A674880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เอ็นบีซี เน็ก วิชั่น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7551510" w14:textId="3B3E608F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615FA5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322BFB" w14:textId="3ABAD85F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CE1B91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46C4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BAE17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988B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7912" w:rsidRPr="00AC365B" w14:paraId="18A7B221" w14:textId="77777777" w:rsidTr="00B71496">
        <w:tc>
          <w:tcPr>
            <w:tcW w:w="4050" w:type="dxa"/>
          </w:tcPr>
          <w:p w14:paraId="36F617A3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9A44" w14:textId="6FFC248B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 w:cs="Cordia New"/>
                <w:b/>
                <w:bCs/>
                <w:sz w:val="30"/>
                <w:szCs w:val="30"/>
              </w:rPr>
              <w:t>462</w:t>
            </w:r>
            <w:r w:rsidRPr="00AC365B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Cordi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7E2BD23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C1B3C" w14:textId="48A67061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211DC0DD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C9FB3" w14:textId="548E2455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382</w:t>
            </w:r>
            <w:r w:rsidRPr="00AC365B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01075F76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5E5A5" w14:textId="0317F52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</w:tr>
    </w:tbl>
    <w:p w14:paraId="74694A07" w14:textId="77777777" w:rsidR="00BF4D68" w:rsidRPr="00AC365B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0649F348" w14:textId="03AD63F5" w:rsidR="00BF4D68" w:rsidRPr="00AC365B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AC365B">
        <w:rPr>
          <w:rFonts w:ascii="Angsana New" w:hAnsi="Angsana New"/>
          <w:sz w:val="30"/>
          <w:szCs w:val="30"/>
          <w:cs/>
          <w:lang w:val="en-GB" w:eastAsia="x-none"/>
        </w:rPr>
        <w:t xml:space="preserve">นอกจากนี้ บริษัทย่อยแห่งหนึ่งที่ถือเงินลงทุนในบริษัท </w:t>
      </w:r>
      <w:r w:rsidRPr="00AC365B">
        <w:rPr>
          <w:rFonts w:ascii="Angsana New" w:hAnsi="Angsana New"/>
          <w:sz w:val="30"/>
          <w:szCs w:val="30"/>
          <w:cs/>
        </w:rPr>
        <w:t xml:space="preserve">เอ็นบีซี เน็กซ์ วิชั่น จำกัด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เอ็นบีซี เน็กซ์ วิชั่น จำกัด จำนวน </w:t>
      </w:r>
      <w:r w:rsidR="000C653B" w:rsidRPr="000C653B">
        <w:rPr>
          <w:rFonts w:ascii="Angsana New" w:hAnsi="Angsana New"/>
          <w:sz w:val="30"/>
          <w:szCs w:val="30"/>
        </w:rPr>
        <w:t>79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999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997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กู้ยืมระยะยาวจากสถาบันการเงินแห่งหนึ่งของบริษัทย่อยดังกล่าว</w:t>
      </w:r>
    </w:p>
    <w:p w14:paraId="1435E093" w14:textId="77777777" w:rsidR="00970E2B" w:rsidRPr="00AC365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326392C" w14:textId="593F73E9" w:rsidR="00077FF5" w:rsidRPr="00AC365B" w:rsidRDefault="0007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AC365B">
        <w:rPr>
          <w:rFonts w:ascii="Angsana New" w:hAnsi="Angsana New"/>
          <w:sz w:val="30"/>
          <w:szCs w:val="30"/>
          <w:lang w:eastAsia="x-none"/>
        </w:rPr>
        <w:br w:type="page"/>
      </w:r>
    </w:p>
    <w:p w14:paraId="18DFAA26" w14:textId="77777777" w:rsidR="00077FF5" w:rsidRPr="00AC365B" w:rsidRDefault="00077FF5" w:rsidP="009E125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C365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578F2ABA" w14:textId="77777777" w:rsidR="00077FF5" w:rsidRPr="00AC365B" w:rsidRDefault="00077FF5" w:rsidP="0007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12"/>
          <w:szCs w:val="12"/>
        </w:rPr>
      </w:pPr>
    </w:p>
    <w:p w14:paraId="2A6700E1" w14:textId="148AC344" w:rsidR="00077FF5" w:rsidRDefault="00077FF5" w:rsidP="0007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Pr="00AC365B">
        <w:rPr>
          <w:rFonts w:asciiTheme="majorBidi" w:hAnsiTheme="majorBidi" w:cstheme="majorBidi"/>
          <w:sz w:val="30"/>
          <w:szCs w:val="30"/>
          <w:cs/>
        </w:rPr>
        <w:t>ก่อนการตัดรายการระหว่างกัน</w:t>
      </w:r>
    </w:p>
    <w:p w14:paraId="2A71D5DB" w14:textId="77777777" w:rsidR="0007031D" w:rsidRPr="0007031D" w:rsidRDefault="0007031D" w:rsidP="0007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350"/>
        <w:gridCol w:w="180"/>
        <w:gridCol w:w="1170"/>
        <w:gridCol w:w="180"/>
        <w:gridCol w:w="990"/>
        <w:gridCol w:w="180"/>
        <w:gridCol w:w="1350"/>
      </w:tblGrid>
      <w:tr w:rsidR="00077FF5" w:rsidRPr="00AC365B" w14:paraId="0B0C385C" w14:textId="77777777" w:rsidTr="00BE241E">
        <w:trPr>
          <w:cantSplit/>
        </w:trPr>
        <w:tc>
          <w:tcPr>
            <w:tcW w:w="4050" w:type="dxa"/>
            <w:vAlign w:val="bottom"/>
          </w:tcPr>
          <w:p w14:paraId="3AB7A956" w14:textId="77777777" w:rsidR="00077FF5" w:rsidRPr="00AC365B" w:rsidRDefault="00077FF5" w:rsidP="00DF3521">
            <w:pPr>
              <w:pStyle w:val="acctfourfigures"/>
              <w:spacing w:line="240" w:lineRule="auto"/>
              <w:ind w:right="-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2" w:name="_Hlk36147549"/>
          </w:p>
        </w:tc>
        <w:tc>
          <w:tcPr>
            <w:tcW w:w="5400" w:type="dxa"/>
            <w:gridSpan w:val="7"/>
          </w:tcPr>
          <w:p w14:paraId="32E80B74" w14:textId="6B958B6D" w:rsidR="00077FF5" w:rsidRPr="00AC365B" w:rsidRDefault="000C653B" w:rsidP="00DF352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0C653B">
              <w:rPr>
                <w:rFonts w:ascii="Angsana New" w:hAnsi="Angsana New"/>
                <w:sz w:val="28"/>
                <w:szCs w:val="28"/>
              </w:rPr>
              <w:t>31</w:t>
            </w:r>
            <w:r w:rsidR="00077FF5"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77FF5" w:rsidRPr="00AC36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653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77FF5" w:rsidRPr="00AC365B" w14:paraId="2EB9E07C" w14:textId="77777777" w:rsidTr="00BE241E">
        <w:trPr>
          <w:cantSplit/>
        </w:trPr>
        <w:tc>
          <w:tcPr>
            <w:tcW w:w="4050" w:type="dxa"/>
            <w:vAlign w:val="bottom"/>
          </w:tcPr>
          <w:p w14:paraId="6EDAE561" w14:textId="77777777" w:rsidR="00077FF5" w:rsidRPr="00AC365B" w:rsidRDefault="00077FF5" w:rsidP="00510DF5">
            <w:pPr>
              <w:pStyle w:val="acctfourfigures"/>
              <w:spacing w:line="240" w:lineRule="auto"/>
              <w:ind w:left="460" w:right="-16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E9EB0C6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365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เนชั่น </w:t>
            </w:r>
          </w:p>
          <w:p w14:paraId="08F0838F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365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บรอดแคสติ้ง</w:t>
            </w:r>
          </w:p>
          <w:p w14:paraId="0DF3C072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365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คอร์ปอเรชั่น</w:t>
            </w:r>
          </w:p>
          <w:p w14:paraId="5B2A916E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365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" w:type="dxa"/>
            <w:vAlign w:val="bottom"/>
          </w:tcPr>
          <w:p w14:paraId="0B1A15C3" w14:textId="77777777" w:rsidR="00077FF5" w:rsidRPr="00AC365B" w:rsidRDefault="00077FF5" w:rsidP="00DF352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C1836E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บริษัทย่อยอื่น</w:t>
            </w:r>
          </w:p>
          <w:p w14:paraId="54DBBF2B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ที่ไม่มีสาระสำคัญ</w:t>
            </w:r>
          </w:p>
        </w:tc>
        <w:tc>
          <w:tcPr>
            <w:tcW w:w="180" w:type="dxa"/>
            <w:vAlign w:val="bottom"/>
          </w:tcPr>
          <w:p w14:paraId="0D41B4E9" w14:textId="77777777" w:rsidR="00077FF5" w:rsidRPr="00AC365B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C6026C" w14:textId="77777777" w:rsidR="00077FF5" w:rsidRPr="00AC365B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ตัดรายการ</w:t>
            </w:r>
          </w:p>
          <w:p w14:paraId="4357B06B" w14:textId="77777777" w:rsidR="00077FF5" w:rsidRPr="00AC365B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1617C1C7" w14:textId="77777777" w:rsidR="00077FF5" w:rsidRPr="00AC365B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71BF05" w14:textId="77777777" w:rsidR="00077FF5" w:rsidRPr="00AC365B" w:rsidRDefault="00077FF5" w:rsidP="00DF352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  <w:rtl/>
                <w:cs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F64C2" w:rsidRPr="00AC365B" w14:paraId="4113F7B7" w14:textId="77777777" w:rsidTr="00BE241E">
        <w:trPr>
          <w:cantSplit/>
        </w:trPr>
        <w:tc>
          <w:tcPr>
            <w:tcW w:w="4050" w:type="dxa"/>
            <w:vAlign w:val="bottom"/>
          </w:tcPr>
          <w:p w14:paraId="2BE5BB55" w14:textId="77777777" w:rsidR="001F64C2" w:rsidRPr="00AC365B" w:rsidRDefault="001F64C2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0796D91E" w14:textId="77777777" w:rsidR="001F64C2" w:rsidRPr="00AC365B" w:rsidRDefault="001F64C2" w:rsidP="00DF352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C365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077FF5" w:rsidRPr="00AC365B" w14:paraId="4BF4FF31" w14:textId="77777777" w:rsidTr="00BE241E">
        <w:trPr>
          <w:cantSplit/>
        </w:trPr>
        <w:tc>
          <w:tcPr>
            <w:tcW w:w="4050" w:type="dxa"/>
            <w:vAlign w:val="bottom"/>
          </w:tcPr>
          <w:p w14:paraId="3612FA94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23C41A" w14:textId="7A050160" w:rsidR="00077FF5" w:rsidRPr="00AC365B" w:rsidRDefault="00C85A2D" w:rsidP="00DF3521">
            <w:pPr>
              <w:pStyle w:val="acctmergecolhdg"/>
              <w:spacing w:line="240" w:lineRule="auto"/>
              <w:ind w:right="-75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C6F9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ร้อยละ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28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6E619" w14:textId="77777777" w:rsidR="00077FF5" w:rsidRPr="00AC365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61FF5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14A970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B4E057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0F3B5B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64CC0E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AC365B" w14:paraId="7CE57214" w14:textId="77777777" w:rsidTr="00BE241E">
        <w:trPr>
          <w:cantSplit/>
        </w:trPr>
        <w:tc>
          <w:tcPr>
            <w:tcW w:w="4050" w:type="dxa"/>
          </w:tcPr>
          <w:p w14:paraId="10EEC6EE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350" w:type="dxa"/>
            <w:shd w:val="clear" w:color="auto" w:fill="auto"/>
          </w:tcPr>
          <w:p w14:paraId="335260EB" w14:textId="77777777" w:rsidR="00077FF5" w:rsidRPr="00AC365B" w:rsidRDefault="00077FF5" w:rsidP="00DF3521">
            <w:pPr>
              <w:pStyle w:val="acctmergecolhdg"/>
              <w:tabs>
                <w:tab w:val="decimal" w:pos="136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5CE3A5" w14:textId="77777777" w:rsidR="00077FF5" w:rsidRPr="00AC365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962DB2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3F024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9004CD3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9019E2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3DEE22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AC365B" w14:paraId="7B54D4F1" w14:textId="77777777" w:rsidTr="00BE241E">
        <w:trPr>
          <w:cantSplit/>
        </w:trPr>
        <w:tc>
          <w:tcPr>
            <w:tcW w:w="4050" w:type="dxa"/>
          </w:tcPr>
          <w:p w14:paraId="09566068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</w:tcPr>
          <w:p w14:paraId="51BD2210" w14:textId="44036991" w:rsidR="00077FF5" w:rsidRPr="00AC365B" w:rsidRDefault="000C653B" w:rsidP="008A2AA3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177</w:t>
            </w:r>
            <w:r w:rsidR="001B3201"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856</w:t>
            </w:r>
          </w:p>
        </w:tc>
        <w:tc>
          <w:tcPr>
            <w:tcW w:w="180" w:type="dxa"/>
            <w:shd w:val="clear" w:color="auto" w:fill="auto"/>
          </w:tcPr>
          <w:p w14:paraId="5FD0A710" w14:textId="77777777" w:rsidR="00077FF5" w:rsidRPr="00AC365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A5F630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3E2866D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44BC827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A4A8817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53A103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AC365B" w14:paraId="03885162" w14:textId="77777777" w:rsidTr="00BE241E">
        <w:trPr>
          <w:cantSplit/>
        </w:trPr>
        <w:tc>
          <w:tcPr>
            <w:tcW w:w="4050" w:type="dxa"/>
          </w:tcPr>
          <w:p w14:paraId="007A0E20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657C9CBE" w14:textId="5F401680" w:rsidR="00077FF5" w:rsidRPr="00AC365B" w:rsidRDefault="000C653B" w:rsidP="008A2AA3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513</w:t>
            </w:r>
            <w:r w:rsidR="001B3201"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270</w:t>
            </w:r>
          </w:p>
        </w:tc>
        <w:tc>
          <w:tcPr>
            <w:tcW w:w="180" w:type="dxa"/>
            <w:shd w:val="clear" w:color="auto" w:fill="auto"/>
          </w:tcPr>
          <w:p w14:paraId="78960AED" w14:textId="77777777" w:rsidR="00077FF5" w:rsidRPr="00AC365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2E0C9A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A63602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77297D5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37AD8F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09FEFE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AC365B" w14:paraId="29C193B8" w14:textId="77777777" w:rsidTr="00BE241E">
        <w:trPr>
          <w:cantSplit/>
        </w:trPr>
        <w:tc>
          <w:tcPr>
            <w:tcW w:w="4050" w:type="dxa"/>
          </w:tcPr>
          <w:p w14:paraId="1FA6E0DD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</w:tcPr>
          <w:p w14:paraId="600D43F8" w14:textId="1DAAD343" w:rsidR="00077FF5" w:rsidRPr="00AC365B" w:rsidRDefault="001B3201" w:rsidP="008A2AA3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190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090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7F55815" w14:textId="77777777" w:rsidR="00077FF5" w:rsidRPr="00AC365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41196A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E78ADAE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6ABD291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8B9BCCD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8CB9D2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AC365B" w14:paraId="657269E1" w14:textId="77777777" w:rsidTr="00BE241E">
        <w:trPr>
          <w:cantSplit/>
        </w:trPr>
        <w:tc>
          <w:tcPr>
            <w:tcW w:w="4050" w:type="dxa"/>
          </w:tcPr>
          <w:p w14:paraId="024CB8F0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5F806A" w14:textId="2BFB4E37" w:rsidR="00077FF5" w:rsidRPr="00AC365B" w:rsidRDefault="001B3201" w:rsidP="008A2AA3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69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151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CE494F" w14:textId="77777777" w:rsidR="00077FF5" w:rsidRPr="00AC365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DF54A1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4BEAB48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1BDE0AC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C60CF18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5B6CB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AC365B" w14:paraId="428C2D49" w14:textId="77777777" w:rsidTr="00BE241E">
        <w:trPr>
          <w:cantSplit/>
        </w:trPr>
        <w:tc>
          <w:tcPr>
            <w:tcW w:w="4050" w:type="dxa"/>
          </w:tcPr>
          <w:p w14:paraId="7154B84C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3A76" w14:textId="1D235D31" w:rsidR="00077FF5" w:rsidRPr="00AC365B" w:rsidRDefault="000C653B" w:rsidP="008A2AA3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431</w:t>
            </w:r>
            <w:r w:rsidR="001B3201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180" w:type="dxa"/>
            <w:shd w:val="clear" w:color="auto" w:fill="auto"/>
          </w:tcPr>
          <w:p w14:paraId="60E2AEA3" w14:textId="77777777" w:rsidR="00077FF5" w:rsidRPr="00AC365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528106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F2CACE7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F1FF26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1D6177D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500993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7FF5" w:rsidRPr="00AC365B" w14:paraId="59C1E75A" w14:textId="77777777" w:rsidTr="00BE241E">
        <w:trPr>
          <w:cantSplit/>
        </w:trPr>
        <w:tc>
          <w:tcPr>
            <w:tcW w:w="4050" w:type="dxa"/>
          </w:tcPr>
          <w:p w14:paraId="16B21E0B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E9DDDF" w14:textId="41DF84D8" w:rsidR="00077FF5" w:rsidRPr="00AC365B" w:rsidRDefault="000C653B" w:rsidP="00DF3521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123</w:t>
            </w:r>
            <w:r w:rsidR="001B3201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303</w:t>
            </w:r>
          </w:p>
        </w:tc>
        <w:tc>
          <w:tcPr>
            <w:tcW w:w="180" w:type="dxa"/>
            <w:shd w:val="clear" w:color="auto" w:fill="auto"/>
          </w:tcPr>
          <w:p w14:paraId="7DF18DFF" w14:textId="77777777" w:rsidR="00077FF5" w:rsidRPr="00AC365B" w:rsidRDefault="00077FF5" w:rsidP="00DF3521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69B2D3" w14:textId="5ECA515C" w:rsidR="00077FF5" w:rsidRPr="00AC365B" w:rsidRDefault="000C653B" w:rsidP="003366A0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1B320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180" w:type="dxa"/>
          </w:tcPr>
          <w:p w14:paraId="2BFDF144" w14:textId="77777777" w:rsidR="00077FF5" w:rsidRPr="00AC365B" w:rsidRDefault="00077FF5" w:rsidP="00DF3521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20FCA4" w14:textId="283CD2E1" w:rsidR="00077FF5" w:rsidRPr="00AC365B" w:rsidRDefault="000C653B" w:rsidP="008A2AA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180" w:type="dxa"/>
          </w:tcPr>
          <w:p w14:paraId="1F88FB25" w14:textId="77777777" w:rsidR="00077FF5" w:rsidRPr="00AC365B" w:rsidRDefault="00077FF5" w:rsidP="00DF352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ACE45F" w14:textId="53ECBC91" w:rsidR="00077FF5" w:rsidRPr="00AC365B" w:rsidRDefault="000C653B" w:rsidP="003366A0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129</w:t>
            </w:r>
            <w:r w:rsidR="003F1F6D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</w:p>
        </w:tc>
      </w:tr>
      <w:tr w:rsidR="00077FF5" w:rsidRPr="00AC365B" w14:paraId="2978B7F3" w14:textId="77777777" w:rsidTr="0007031D">
        <w:trPr>
          <w:cantSplit/>
          <w:trHeight w:val="242"/>
        </w:trPr>
        <w:tc>
          <w:tcPr>
            <w:tcW w:w="4050" w:type="dxa"/>
            <w:shd w:val="clear" w:color="auto" w:fill="auto"/>
          </w:tcPr>
          <w:p w14:paraId="71450F0F" w14:textId="77777777" w:rsidR="00077FF5" w:rsidRPr="00AC365B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rtl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5F95BC" w14:textId="77777777" w:rsidR="00077FF5" w:rsidRPr="00AC365B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FFF456" w14:textId="77777777" w:rsidR="00077FF5" w:rsidRPr="00AC365B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14:paraId="584D5312" w14:textId="767C29CC" w:rsidR="00077FF5" w:rsidRPr="00AC365B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077FF5" w:rsidRPr="00AC365B" w14:paraId="48A4D981" w14:textId="77777777" w:rsidTr="00BE241E">
        <w:trPr>
          <w:cantSplit/>
        </w:trPr>
        <w:tc>
          <w:tcPr>
            <w:tcW w:w="4050" w:type="dxa"/>
            <w:shd w:val="clear" w:color="auto" w:fill="auto"/>
          </w:tcPr>
          <w:p w14:paraId="73E06245" w14:textId="77777777" w:rsidR="00077FF5" w:rsidRPr="00AC365B" w:rsidRDefault="00077FF5" w:rsidP="00DF3521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shd w:val="clear" w:color="auto" w:fill="auto"/>
          </w:tcPr>
          <w:p w14:paraId="0226F339" w14:textId="77777777" w:rsidR="00077FF5" w:rsidRPr="00AC365B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B4D7274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2C8E14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953801D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66B321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F29D42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7879D29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F5" w:rsidRPr="00AC365B" w14:paraId="41E098E2" w14:textId="77777777" w:rsidTr="00BE241E">
        <w:trPr>
          <w:cantSplit/>
        </w:trPr>
        <w:tc>
          <w:tcPr>
            <w:tcW w:w="4050" w:type="dxa"/>
            <w:shd w:val="clear" w:color="auto" w:fill="auto"/>
          </w:tcPr>
          <w:p w14:paraId="7738F8C2" w14:textId="77777777" w:rsidR="00077FF5" w:rsidRPr="00AC365B" w:rsidRDefault="00077FF5" w:rsidP="00DF3521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FAC34F1" w14:textId="09CF688F" w:rsidR="00077FF5" w:rsidRPr="00AC365B" w:rsidRDefault="000C653B" w:rsidP="00016A4D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492</w:t>
            </w:r>
            <w:r w:rsidR="001B3201"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180" w:type="dxa"/>
            <w:shd w:val="clear" w:color="auto" w:fill="auto"/>
          </w:tcPr>
          <w:p w14:paraId="6C77F52A" w14:textId="77777777" w:rsidR="00077FF5" w:rsidRPr="00016A4D" w:rsidRDefault="00077FF5" w:rsidP="000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053083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F22ECED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E82A0D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A1E20E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F6A08CE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F5" w:rsidRPr="00AC365B" w14:paraId="15176FB5" w14:textId="77777777" w:rsidTr="00BE241E">
        <w:trPr>
          <w:cantSplit/>
        </w:trPr>
        <w:tc>
          <w:tcPr>
            <w:tcW w:w="4050" w:type="dxa"/>
            <w:shd w:val="clear" w:color="auto" w:fill="auto"/>
          </w:tcPr>
          <w:p w14:paraId="6055EBF8" w14:textId="274DF251" w:rsidR="00077FF5" w:rsidRPr="00AC365B" w:rsidRDefault="001B3201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  <w:r w:rsidR="00077FF5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B4A6913" w14:textId="1221656A" w:rsidR="00077FF5" w:rsidRPr="00AC365B" w:rsidRDefault="001B3201" w:rsidP="00016A4D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81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456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0ADF1E4" w14:textId="77777777" w:rsidR="00077FF5" w:rsidRPr="00016A4D" w:rsidRDefault="00077FF5" w:rsidP="000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-52"/>
              <w:jc w:val="right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C259890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5A92E6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C23913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147E99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D496E40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F5" w:rsidRPr="00AC365B" w14:paraId="5D2DA5E0" w14:textId="77777777" w:rsidTr="00BE241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3F254028" w14:textId="1AB09724" w:rsidR="00077FF5" w:rsidRPr="00AC365B" w:rsidRDefault="00AD5278" w:rsidP="00DF352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</w:t>
            </w:r>
            <w:r w:rsidR="00BF56AC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รขาดทุน</w:t>
            </w:r>
            <w:r w:rsidR="00077FF5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1B0A5D" w14:textId="71FA7D87" w:rsidR="00077FF5" w:rsidRPr="00016A4D" w:rsidRDefault="001B3201" w:rsidP="00016A4D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16A4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</w:t>
            </w:r>
            <w:r w:rsidRPr="00016A4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020</w:t>
            </w:r>
            <w:r w:rsidRPr="00016A4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F693E5F" w14:textId="77777777" w:rsidR="00077FF5" w:rsidRPr="00016A4D" w:rsidRDefault="00077FF5" w:rsidP="000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-52"/>
              <w:jc w:val="right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38A78E9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24D578B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C241B40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366974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7853A6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F5" w:rsidRPr="00AC365B" w14:paraId="567838FA" w14:textId="77777777" w:rsidTr="00BE241E">
        <w:trPr>
          <w:cantSplit/>
        </w:trPr>
        <w:tc>
          <w:tcPr>
            <w:tcW w:w="4050" w:type="dxa"/>
            <w:shd w:val="clear" w:color="auto" w:fill="auto"/>
          </w:tcPr>
          <w:p w14:paraId="3B41606A" w14:textId="62483D7E" w:rsidR="00077FF5" w:rsidRPr="00AC365B" w:rsidRDefault="004F783E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077FF5"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C8B69" w14:textId="71F018F1" w:rsidR="00077FF5" w:rsidRPr="00016A4D" w:rsidRDefault="001B3201" w:rsidP="00016A4D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6A4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  <w:r w:rsidRPr="00016A4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476</w:t>
            </w:r>
            <w:r w:rsidRPr="00016A4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1D313C" w14:textId="77777777" w:rsidR="00077FF5" w:rsidRPr="00016A4D" w:rsidRDefault="00077FF5" w:rsidP="000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-52"/>
              <w:jc w:val="right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AF68877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DE0382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39A0F8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E0FE9F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194D9E6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F5" w:rsidRPr="00AC365B" w14:paraId="73874977" w14:textId="77777777" w:rsidTr="0007031D">
        <w:trPr>
          <w:cantSplit/>
          <w:trHeight w:val="251"/>
        </w:trPr>
        <w:tc>
          <w:tcPr>
            <w:tcW w:w="4050" w:type="dxa"/>
            <w:shd w:val="clear" w:color="auto" w:fill="auto"/>
          </w:tcPr>
          <w:p w14:paraId="5D2EA24A" w14:textId="77777777" w:rsidR="00077FF5" w:rsidRPr="00AC365B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114D80F" w14:textId="77777777" w:rsidR="00077FF5" w:rsidRPr="00AC365B" w:rsidRDefault="00077FF5" w:rsidP="00F96763">
            <w:pPr>
              <w:pStyle w:val="acctmergecolhdg"/>
              <w:tabs>
                <w:tab w:val="decimal" w:pos="765"/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B195DB" w14:textId="77777777" w:rsidR="00077FF5" w:rsidRPr="00AC365B" w:rsidRDefault="00077FF5" w:rsidP="00F9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271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2CEEDAA" w14:textId="77777777" w:rsidR="00077FF5" w:rsidRPr="00AC365B" w:rsidRDefault="00077FF5" w:rsidP="00F96763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807D62" w14:textId="77777777" w:rsidR="00077FF5" w:rsidRPr="00AC365B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756DE5C" w14:textId="77777777" w:rsidR="00077FF5" w:rsidRPr="00AC365B" w:rsidRDefault="00077FF5" w:rsidP="00F96763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9D4D63" w14:textId="77777777" w:rsidR="00077FF5" w:rsidRPr="00AC365B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FAE79E6" w14:textId="77777777" w:rsidR="00077FF5" w:rsidRPr="00AC365B" w:rsidRDefault="00077FF5" w:rsidP="00F96763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077FF5" w:rsidRPr="00AC365B" w14:paraId="41521868" w14:textId="77777777" w:rsidTr="00BE241E">
        <w:trPr>
          <w:cantSplit/>
        </w:trPr>
        <w:tc>
          <w:tcPr>
            <w:tcW w:w="4050" w:type="dxa"/>
            <w:shd w:val="clear" w:color="auto" w:fill="auto"/>
          </w:tcPr>
          <w:p w14:paraId="281A3D10" w14:textId="2B0A1AC3" w:rsidR="00077FF5" w:rsidRPr="00AC365B" w:rsidRDefault="004F783E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077FF5"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ขาดทุนเบ็ดเสร็จรวมที่แบ่งให้กับส่วนได้เสีย</w:t>
            </w:r>
          </w:p>
        </w:tc>
        <w:tc>
          <w:tcPr>
            <w:tcW w:w="1350" w:type="dxa"/>
            <w:shd w:val="clear" w:color="auto" w:fill="auto"/>
          </w:tcPr>
          <w:p w14:paraId="11A558C5" w14:textId="77777777" w:rsidR="00077FF5" w:rsidRPr="00AC365B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F4B3BC3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40522C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29D53E0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A795D0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2B1372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95CFCF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AC365B" w14:paraId="747CA4C3" w14:textId="77777777" w:rsidTr="00BE241E">
        <w:trPr>
          <w:cantSplit/>
        </w:trPr>
        <w:tc>
          <w:tcPr>
            <w:tcW w:w="4050" w:type="dxa"/>
            <w:shd w:val="clear" w:color="auto" w:fill="auto"/>
          </w:tcPr>
          <w:p w14:paraId="057F3051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  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B6D416E" w14:textId="6F75EBB9" w:rsidR="00077FF5" w:rsidRPr="00AC365B" w:rsidRDefault="001B3201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</w:t>
            </w:r>
            <w:r w:rsidRPr="00AC365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545</w:t>
            </w:r>
            <w:r w:rsidRPr="00AC365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9740708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33E914D" w14:textId="226CA614" w:rsidR="00077FF5" w:rsidRPr="00AC365B" w:rsidRDefault="001B3201" w:rsidP="003366A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59172E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EDB223D" w14:textId="5E1C5410" w:rsidR="00077FF5" w:rsidRPr="00AC365B" w:rsidRDefault="000C653B" w:rsidP="00DF352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857</w:t>
            </w:r>
          </w:p>
        </w:tc>
        <w:tc>
          <w:tcPr>
            <w:tcW w:w="180" w:type="dxa"/>
            <w:shd w:val="clear" w:color="auto" w:fill="auto"/>
          </w:tcPr>
          <w:p w14:paraId="17BD78F8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AD690C4" w14:textId="62C13EEE" w:rsidR="00077FF5" w:rsidRPr="00AC365B" w:rsidRDefault="001B3201" w:rsidP="003366A0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3366A0"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769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077FF5" w:rsidRPr="00AC365B" w14:paraId="6DC70F1A" w14:textId="77777777" w:rsidTr="00BE241E">
        <w:trPr>
          <w:cantSplit/>
        </w:trPr>
        <w:tc>
          <w:tcPr>
            <w:tcW w:w="4050" w:type="dxa"/>
            <w:shd w:val="clear" w:color="auto" w:fill="auto"/>
          </w:tcPr>
          <w:p w14:paraId="6CC9CCD1" w14:textId="77777777" w:rsidR="00077FF5" w:rsidRPr="00AC365B" w:rsidRDefault="00077FF5" w:rsidP="00DF3521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4C3510F" w14:textId="77777777" w:rsidR="00077FF5" w:rsidRPr="00AC365B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24096BEA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87DC415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2BD80577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95663AD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223A953A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C7BA072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077FF5" w:rsidRPr="00AC365B" w14:paraId="3179305B" w14:textId="77777777" w:rsidTr="00BE241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089B428C" w14:textId="77777777" w:rsidR="00077FF5" w:rsidRPr="00AC365B" w:rsidRDefault="00077FF5" w:rsidP="0007031D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54B021" w14:textId="77777777" w:rsidR="00077FF5" w:rsidRPr="00AC365B" w:rsidRDefault="00077FF5" w:rsidP="00DF3521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F5AF78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593B06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3A4A5D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3D548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5A22F8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FC4893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AC365B" w14:paraId="2BD89328" w14:textId="77777777" w:rsidTr="00BE241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140DDB1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857F7C" w14:textId="2A78E7FA" w:rsidR="00077FF5" w:rsidRPr="00016A4D" w:rsidRDefault="001B3201" w:rsidP="00016A4D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16A4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</w:t>
            </w:r>
            <w:r w:rsidRPr="00016A4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659</w:t>
            </w:r>
            <w:r w:rsidRPr="00016A4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863A8" w14:textId="77777777" w:rsidR="00077FF5" w:rsidRPr="00016A4D" w:rsidRDefault="00077FF5" w:rsidP="000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-52"/>
              <w:jc w:val="right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93F2EE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DB8411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665C0B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E5B9A1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0F5911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AC365B" w14:paraId="7803F014" w14:textId="77777777" w:rsidTr="00BE241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E921EED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B9492F" w14:textId="2E6282CC" w:rsidR="00077FF5" w:rsidRPr="00016A4D" w:rsidRDefault="001B3201" w:rsidP="00016A4D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16A4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126</w:t>
            </w:r>
            <w:r w:rsidRPr="00016A4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855</w:t>
            </w:r>
            <w:r w:rsidRPr="00016A4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3956CE" w14:textId="77777777" w:rsidR="00077FF5" w:rsidRPr="00016A4D" w:rsidRDefault="00077FF5" w:rsidP="000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-52"/>
              <w:jc w:val="right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C408A9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8CFD8E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81957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20CF88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C685B3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AC365B" w14:paraId="44C80242" w14:textId="77777777" w:rsidTr="00BE241E">
        <w:trPr>
          <w:cantSplit/>
        </w:trPr>
        <w:tc>
          <w:tcPr>
            <w:tcW w:w="4050" w:type="dxa"/>
            <w:shd w:val="clear" w:color="auto" w:fill="auto"/>
          </w:tcPr>
          <w:p w14:paraId="4A1E171E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69AA71" w14:textId="0CB2C968" w:rsidR="00077FF5" w:rsidRPr="00016A4D" w:rsidRDefault="000C653B" w:rsidP="00016A4D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38</w:t>
            </w:r>
            <w:r w:rsidR="001B3201" w:rsidRPr="00016A4D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shd w:val="clear" w:color="auto" w:fill="auto"/>
          </w:tcPr>
          <w:p w14:paraId="13BCBB5F" w14:textId="77777777" w:rsidR="00077FF5" w:rsidRPr="00016A4D" w:rsidRDefault="00077FF5" w:rsidP="000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  <w:tab w:val="decimal" w:pos="1271"/>
              </w:tabs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6CEAFA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F7F4CE4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B59906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BC5EFD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B94C149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AC365B" w14:paraId="296E7984" w14:textId="77777777" w:rsidTr="00BE241E">
        <w:trPr>
          <w:cantSplit/>
        </w:trPr>
        <w:tc>
          <w:tcPr>
            <w:tcW w:w="4050" w:type="dxa"/>
            <w:shd w:val="clear" w:color="auto" w:fill="auto"/>
          </w:tcPr>
          <w:p w14:paraId="480B77D1" w14:textId="2C7ABB0C" w:rsidR="00077FF5" w:rsidRPr="00AC365B" w:rsidRDefault="00077FF5" w:rsidP="001B320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1B3201"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5E98" w14:textId="5ECD6055" w:rsidR="00077FF5" w:rsidRPr="00016A4D" w:rsidRDefault="001B3201" w:rsidP="00016A4D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6A4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  <w:r w:rsidRPr="00016A4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958</w:t>
            </w:r>
            <w:r w:rsidRPr="00016A4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839ECF8" w14:textId="77777777" w:rsidR="00077FF5" w:rsidRPr="00016A4D" w:rsidRDefault="00077FF5" w:rsidP="000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-52"/>
              <w:jc w:val="right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144DAC2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891733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4BC762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2CDBDC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4FB5812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7FF5" w:rsidRPr="00AC365B" w14:paraId="3BAD7933" w14:textId="77777777" w:rsidTr="00BE241E">
        <w:trPr>
          <w:cantSplit/>
          <w:trHeight w:val="143"/>
        </w:trPr>
        <w:tc>
          <w:tcPr>
            <w:tcW w:w="4050" w:type="dxa"/>
            <w:shd w:val="clear" w:color="auto" w:fill="auto"/>
          </w:tcPr>
          <w:p w14:paraId="0E3881AA" w14:textId="77777777" w:rsidR="00077FF5" w:rsidRPr="00AC365B" w:rsidRDefault="00077FF5" w:rsidP="00F96763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8D31FE4" w14:textId="77777777" w:rsidR="00077FF5" w:rsidRPr="00AC365B" w:rsidRDefault="00077FF5" w:rsidP="00F96763">
            <w:pPr>
              <w:pStyle w:val="acctmergecolhdg"/>
              <w:tabs>
                <w:tab w:val="decimal" w:pos="765"/>
                <w:tab w:val="decimal" w:pos="136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467B2C18" w14:textId="77777777" w:rsidR="00077FF5" w:rsidRPr="00AC365B" w:rsidRDefault="00077FF5" w:rsidP="00F9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271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E576C62" w14:textId="77777777" w:rsidR="00077FF5" w:rsidRPr="00AC365B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AE5D95E" w14:textId="77777777" w:rsidR="00077FF5" w:rsidRPr="00AC365B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5ED0EF65" w14:textId="77777777" w:rsidR="00077FF5" w:rsidRPr="00AC365B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107CE676" w14:textId="77777777" w:rsidR="00077FF5" w:rsidRPr="00AC365B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22A1FE82" w14:textId="77777777" w:rsidR="00077FF5" w:rsidRPr="00AC365B" w:rsidRDefault="00077FF5" w:rsidP="00F9676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077FF5" w:rsidRPr="00AC365B" w14:paraId="44F34D8E" w14:textId="77777777" w:rsidTr="00BE241E">
        <w:trPr>
          <w:cantSplit/>
        </w:trPr>
        <w:tc>
          <w:tcPr>
            <w:tcW w:w="4050" w:type="dxa"/>
            <w:shd w:val="clear" w:color="auto" w:fill="auto"/>
          </w:tcPr>
          <w:p w14:paraId="090F674E" w14:textId="4D44B4B9" w:rsidR="00077FF5" w:rsidRPr="00AC365B" w:rsidRDefault="00077FF5" w:rsidP="00DF3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</w:t>
            </w:r>
            <w:r w:rsidR="008B501F" w:rsidRPr="00AC365B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จ</w:t>
            </w:r>
            <w:r w:rsidRPr="00AC365B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9FBEF48" w14:textId="7B669904" w:rsidR="00077FF5" w:rsidRPr="00AC365B" w:rsidRDefault="001B3201" w:rsidP="008B5916">
            <w:pPr>
              <w:pStyle w:val="acctmergecolhdg"/>
              <w:spacing w:line="240" w:lineRule="auto"/>
              <w:ind w:right="-71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177BCB" w14:textId="77777777" w:rsidR="00077FF5" w:rsidRPr="00AC365B" w:rsidRDefault="00077FF5" w:rsidP="00DF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F6B717" w14:textId="2A09309B" w:rsidR="00077FF5" w:rsidRPr="00AC365B" w:rsidRDefault="001B3201" w:rsidP="008B59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DADF2D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9FD3A26" w14:textId="3D9A716B" w:rsidR="00077FF5" w:rsidRPr="00AC365B" w:rsidRDefault="001B3201" w:rsidP="008B591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AC7077" w14:textId="77777777" w:rsidR="00077FF5" w:rsidRPr="00AC365B" w:rsidRDefault="00077FF5" w:rsidP="00DF352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6FEB85C" w14:textId="68FDD7CE" w:rsidR="00077FF5" w:rsidRPr="00AC365B" w:rsidRDefault="001B3201" w:rsidP="008B59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bookmarkEnd w:id="2"/>
    </w:tbl>
    <w:p w14:paraId="5E106557" w14:textId="07B9B1AE" w:rsidR="00BE241E" w:rsidRPr="0007031D" w:rsidRDefault="00BE241E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350"/>
        <w:gridCol w:w="180"/>
        <w:gridCol w:w="1170"/>
        <w:gridCol w:w="180"/>
        <w:gridCol w:w="990"/>
        <w:gridCol w:w="180"/>
        <w:gridCol w:w="1350"/>
      </w:tblGrid>
      <w:tr w:rsidR="00BE241E" w:rsidRPr="00AC365B" w14:paraId="6B642BA5" w14:textId="77777777" w:rsidTr="001634BF">
        <w:trPr>
          <w:cantSplit/>
        </w:trPr>
        <w:tc>
          <w:tcPr>
            <w:tcW w:w="4050" w:type="dxa"/>
            <w:vAlign w:val="bottom"/>
          </w:tcPr>
          <w:p w14:paraId="4FF9D36C" w14:textId="77777777" w:rsidR="00BE241E" w:rsidRPr="00AC365B" w:rsidRDefault="00BE241E" w:rsidP="001634BF">
            <w:pPr>
              <w:pStyle w:val="acctfourfigures"/>
              <w:spacing w:line="240" w:lineRule="auto"/>
              <w:ind w:right="-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3E30A62F" w14:textId="48B7B4BD" w:rsidR="00BE241E" w:rsidRPr="00AC365B" w:rsidRDefault="000C653B" w:rsidP="001634BF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0C653B">
              <w:rPr>
                <w:rFonts w:ascii="Angsana New" w:hAnsi="Angsana New"/>
                <w:sz w:val="28"/>
                <w:szCs w:val="28"/>
              </w:rPr>
              <w:t>31</w:t>
            </w:r>
            <w:r w:rsidR="00BE241E"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241E" w:rsidRPr="00AC36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653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E241E" w:rsidRPr="00AC365B" w14:paraId="5D45506B" w14:textId="77777777" w:rsidTr="001634BF">
        <w:trPr>
          <w:cantSplit/>
        </w:trPr>
        <w:tc>
          <w:tcPr>
            <w:tcW w:w="4050" w:type="dxa"/>
            <w:vAlign w:val="bottom"/>
          </w:tcPr>
          <w:p w14:paraId="7CEB3939" w14:textId="77777777" w:rsidR="00BE241E" w:rsidRPr="00AC365B" w:rsidRDefault="00BE241E" w:rsidP="001634BF">
            <w:pPr>
              <w:pStyle w:val="acctfourfigures"/>
              <w:spacing w:line="240" w:lineRule="auto"/>
              <w:ind w:left="460" w:right="-16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6FF2947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365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เนชั่น </w:t>
            </w:r>
          </w:p>
          <w:p w14:paraId="65DF8672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365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บรอดแคสติ้ง</w:t>
            </w:r>
          </w:p>
          <w:p w14:paraId="4B35B4B5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365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คอร์ปอเรชั่น</w:t>
            </w:r>
          </w:p>
          <w:p w14:paraId="66624FCE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365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" w:type="dxa"/>
            <w:vAlign w:val="bottom"/>
          </w:tcPr>
          <w:p w14:paraId="649C79AF" w14:textId="77777777" w:rsidR="00BE241E" w:rsidRPr="00AC365B" w:rsidRDefault="00BE241E" w:rsidP="00163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F52555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บริษัทย่อยอื่น</w:t>
            </w:r>
          </w:p>
          <w:p w14:paraId="14A62A43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ที่ไม่มีสาระสำคัญ</w:t>
            </w:r>
          </w:p>
        </w:tc>
        <w:tc>
          <w:tcPr>
            <w:tcW w:w="180" w:type="dxa"/>
            <w:vAlign w:val="bottom"/>
          </w:tcPr>
          <w:p w14:paraId="45B013E5" w14:textId="77777777" w:rsidR="00BE241E" w:rsidRPr="00AC365B" w:rsidRDefault="00BE241E" w:rsidP="001634BF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F823F1" w14:textId="77777777" w:rsidR="00BE241E" w:rsidRPr="00AC365B" w:rsidRDefault="00BE241E" w:rsidP="001634BF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ตัดรายการ</w:t>
            </w:r>
          </w:p>
          <w:p w14:paraId="60878FAB" w14:textId="77777777" w:rsidR="00BE241E" w:rsidRPr="00AC365B" w:rsidRDefault="00BE241E" w:rsidP="001634BF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4B9F7906" w14:textId="77777777" w:rsidR="00BE241E" w:rsidRPr="00AC365B" w:rsidRDefault="00BE241E" w:rsidP="001634BF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F2B638" w14:textId="77777777" w:rsidR="00BE241E" w:rsidRPr="00AC365B" w:rsidRDefault="00BE241E" w:rsidP="001634BF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  <w:rtl/>
                <w:cs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E241E" w:rsidRPr="00AC365B" w14:paraId="017C90B0" w14:textId="77777777" w:rsidTr="001634BF">
        <w:trPr>
          <w:cantSplit/>
        </w:trPr>
        <w:tc>
          <w:tcPr>
            <w:tcW w:w="4050" w:type="dxa"/>
            <w:vAlign w:val="bottom"/>
          </w:tcPr>
          <w:p w14:paraId="472AFD0D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573AAFF1" w14:textId="77777777" w:rsidR="00BE241E" w:rsidRPr="00AC365B" w:rsidRDefault="00BE241E" w:rsidP="001634B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C365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E241E" w:rsidRPr="00AC365B" w14:paraId="58D63460" w14:textId="77777777" w:rsidTr="001634BF">
        <w:trPr>
          <w:cantSplit/>
        </w:trPr>
        <w:tc>
          <w:tcPr>
            <w:tcW w:w="4050" w:type="dxa"/>
            <w:vAlign w:val="bottom"/>
          </w:tcPr>
          <w:p w14:paraId="22C76524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7FC835" w14:textId="5C9D8C24" w:rsidR="00BE241E" w:rsidRPr="00AC365B" w:rsidRDefault="00BE241E" w:rsidP="001634BF">
            <w:pPr>
              <w:pStyle w:val="acctmergecolhdg"/>
              <w:spacing w:line="240" w:lineRule="auto"/>
              <w:ind w:right="-75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28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.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306C15" w14:textId="77777777" w:rsidR="00BE241E" w:rsidRPr="00AC365B" w:rsidRDefault="00BE241E" w:rsidP="001634BF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F6D71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068629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557AFA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5BCFD7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41513D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E241E" w:rsidRPr="00AC365B" w14:paraId="1DBB9D4F" w14:textId="77777777" w:rsidTr="001634BF">
        <w:trPr>
          <w:cantSplit/>
        </w:trPr>
        <w:tc>
          <w:tcPr>
            <w:tcW w:w="4050" w:type="dxa"/>
          </w:tcPr>
          <w:p w14:paraId="2CA42EF4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350" w:type="dxa"/>
            <w:shd w:val="clear" w:color="auto" w:fill="auto"/>
          </w:tcPr>
          <w:p w14:paraId="31AA0595" w14:textId="77777777" w:rsidR="00BE241E" w:rsidRPr="00AC365B" w:rsidRDefault="00BE241E" w:rsidP="001634BF">
            <w:pPr>
              <w:pStyle w:val="acctmergecolhdg"/>
              <w:tabs>
                <w:tab w:val="decimal" w:pos="136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A4EEC8" w14:textId="77777777" w:rsidR="00BE241E" w:rsidRPr="00AC365B" w:rsidRDefault="00BE241E" w:rsidP="001634BF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695DB3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3C7D36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89C4AB9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EEB6756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816B2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E241E" w:rsidRPr="00AC365B" w14:paraId="6290CC9E" w14:textId="77777777" w:rsidTr="001634BF">
        <w:trPr>
          <w:cantSplit/>
        </w:trPr>
        <w:tc>
          <w:tcPr>
            <w:tcW w:w="4050" w:type="dxa"/>
          </w:tcPr>
          <w:p w14:paraId="418E8FE1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</w:tcPr>
          <w:p w14:paraId="15327CB6" w14:textId="79461E99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261</w:t>
            </w:r>
            <w:r w:rsidR="00BE241E"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180" w:type="dxa"/>
            <w:shd w:val="clear" w:color="auto" w:fill="auto"/>
          </w:tcPr>
          <w:p w14:paraId="4CE72104" w14:textId="77777777" w:rsidR="00BE241E" w:rsidRPr="00AC365B" w:rsidRDefault="00BE241E" w:rsidP="001634BF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EA7A8E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36C8D34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1C1C8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523F0D9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B6A7C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E241E" w:rsidRPr="00AC365B" w14:paraId="27FDFCCA" w14:textId="77777777" w:rsidTr="001634BF">
        <w:trPr>
          <w:cantSplit/>
        </w:trPr>
        <w:tc>
          <w:tcPr>
            <w:tcW w:w="4050" w:type="dxa"/>
          </w:tcPr>
          <w:p w14:paraId="6806C4BA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66B61305" w14:textId="1C6E66C7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936</w:t>
            </w:r>
            <w:r w:rsidR="00BE241E"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714</w:t>
            </w:r>
          </w:p>
        </w:tc>
        <w:tc>
          <w:tcPr>
            <w:tcW w:w="180" w:type="dxa"/>
            <w:shd w:val="clear" w:color="auto" w:fill="auto"/>
          </w:tcPr>
          <w:p w14:paraId="7204A5E4" w14:textId="77777777" w:rsidR="00BE241E" w:rsidRPr="00AC365B" w:rsidRDefault="00BE241E" w:rsidP="001634BF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5D1E6E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A652C85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699386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4D7822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06A53D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E241E" w:rsidRPr="00AC365B" w14:paraId="45FEFF3A" w14:textId="77777777" w:rsidTr="001634BF">
        <w:trPr>
          <w:cantSplit/>
        </w:trPr>
        <w:tc>
          <w:tcPr>
            <w:tcW w:w="4050" w:type="dxa"/>
          </w:tcPr>
          <w:p w14:paraId="55D78CE0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</w:tcPr>
          <w:p w14:paraId="49444FC1" w14:textId="671CEFB4" w:rsidR="00BE241E" w:rsidRPr="00AC365B" w:rsidRDefault="00BE241E" w:rsidP="001634BF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103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062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CB48BE8" w14:textId="77777777" w:rsidR="00BE241E" w:rsidRPr="00AC365B" w:rsidRDefault="00BE241E" w:rsidP="001634BF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683999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A764ECA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B97BAB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1CA1241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2B3E39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E241E" w:rsidRPr="00AC365B" w14:paraId="2133540C" w14:textId="77777777" w:rsidTr="001634BF">
        <w:trPr>
          <w:cantSplit/>
        </w:trPr>
        <w:tc>
          <w:tcPr>
            <w:tcW w:w="4050" w:type="dxa"/>
          </w:tcPr>
          <w:p w14:paraId="62922AE9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851A7E" w14:textId="74ED4379" w:rsidR="00BE241E" w:rsidRPr="00AC365B" w:rsidRDefault="00BE241E" w:rsidP="001634BF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574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014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9561230" w14:textId="77777777" w:rsidR="00BE241E" w:rsidRPr="00AC365B" w:rsidRDefault="00BE241E" w:rsidP="001634BF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04A10B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AA2E229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CB1D75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35CDD2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25D399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E241E" w:rsidRPr="00AC365B" w14:paraId="41CED879" w14:textId="77777777" w:rsidTr="001634BF">
        <w:trPr>
          <w:cantSplit/>
        </w:trPr>
        <w:tc>
          <w:tcPr>
            <w:tcW w:w="4050" w:type="dxa"/>
          </w:tcPr>
          <w:p w14:paraId="492C246E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E6228" w14:textId="06406924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521</w:t>
            </w:r>
            <w:r w:rsidR="00BE241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180" w:type="dxa"/>
            <w:shd w:val="clear" w:color="auto" w:fill="auto"/>
          </w:tcPr>
          <w:p w14:paraId="34887C56" w14:textId="77777777" w:rsidR="00BE241E" w:rsidRPr="00AC365B" w:rsidRDefault="00BE241E" w:rsidP="001634BF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16C6FB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DC7FEC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245A92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B38B13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EB314C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E241E" w:rsidRPr="00AC365B" w14:paraId="36A731D7" w14:textId="77777777" w:rsidTr="001634BF">
        <w:trPr>
          <w:cantSplit/>
        </w:trPr>
        <w:tc>
          <w:tcPr>
            <w:tcW w:w="4050" w:type="dxa"/>
          </w:tcPr>
          <w:p w14:paraId="375365B6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165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71C319" w14:textId="37D5388C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148</w:t>
            </w:r>
            <w:r w:rsidR="00BE241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180" w:type="dxa"/>
            <w:shd w:val="clear" w:color="auto" w:fill="auto"/>
          </w:tcPr>
          <w:p w14:paraId="4856509A" w14:textId="77777777" w:rsidR="00BE241E" w:rsidRPr="00AC365B" w:rsidRDefault="00BE241E" w:rsidP="001634BF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25EF877" w14:textId="3BE37342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06EC2E1" w14:textId="77777777" w:rsidR="00BE241E" w:rsidRPr="00AC365B" w:rsidRDefault="00BE241E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36D674" w14:textId="5B1F8AE1" w:rsidR="00BE241E" w:rsidRPr="00AC365B" w:rsidRDefault="00BE241E" w:rsidP="001634B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0C653B"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816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6CDFA22" w14:textId="77777777" w:rsidR="00BE241E" w:rsidRPr="00AC365B" w:rsidRDefault="00BE241E" w:rsidP="001634BF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701AF1A" w14:textId="062BCF60" w:rsidR="00BE241E" w:rsidRPr="00AC365B" w:rsidRDefault="000C653B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148</w:t>
            </w:r>
            <w:r w:rsidR="00BE241E"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019</w:t>
            </w:r>
          </w:p>
        </w:tc>
      </w:tr>
      <w:tr w:rsidR="00BE241E" w:rsidRPr="00AC365B" w14:paraId="58579419" w14:textId="77777777" w:rsidTr="00C4497D">
        <w:trPr>
          <w:cantSplit/>
          <w:trHeight w:val="314"/>
        </w:trPr>
        <w:tc>
          <w:tcPr>
            <w:tcW w:w="4050" w:type="dxa"/>
            <w:shd w:val="clear" w:color="auto" w:fill="auto"/>
          </w:tcPr>
          <w:p w14:paraId="472FE430" w14:textId="77777777" w:rsidR="00BE241E" w:rsidRPr="00AC365B" w:rsidRDefault="00BE241E" w:rsidP="001634BF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rtl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51F289" w14:textId="77777777" w:rsidR="00BE241E" w:rsidRPr="00AC365B" w:rsidRDefault="00BE241E" w:rsidP="001634BF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D2373A" w14:textId="77777777" w:rsidR="00BE241E" w:rsidRPr="00AC365B" w:rsidRDefault="00BE241E" w:rsidP="001634BF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14:paraId="209D9486" w14:textId="77777777" w:rsidR="00BE241E" w:rsidRPr="00AC365B" w:rsidRDefault="00BE241E" w:rsidP="001634BF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BE241E" w:rsidRPr="00AC365B" w14:paraId="30D02E9A" w14:textId="77777777" w:rsidTr="001634BF">
        <w:trPr>
          <w:cantSplit/>
        </w:trPr>
        <w:tc>
          <w:tcPr>
            <w:tcW w:w="4050" w:type="dxa"/>
            <w:shd w:val="clear" w:color="auto" w:fill="auto"/>
          </w:tcPr>
          <w:p w14:paraId="32D95E7F" w14:textId="77777777" w:rsidR="00BE241E" w:rsidRPr="00AC365B" w:rsidRDefault="00BE241E" w:rsidP="001634BF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shd w:val="clear" w:color="auto" w:fill="auto"/>
          </w:tcPr>
          <w:p w14:paraId="580AF8B0" w14:textId="77777777" w:rsidR="00BE241E" w:rsidRPr="00AC365B" w:rsidRDefault="00BE241E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7F36DE0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CB0079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DDCA1E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9FC887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DDC9E8A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3BAD028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241E" w:rsidRPr="00AC365B" w14:paraId="4C6E75BC" w14:textId="77777777" w:rsidTr="001634BF">
        <w:trPr>
          <w:cantSplit/>
        </w:trPr>
        <w:tc>
          <w:tcPr>
            <w:tcW w:w="4050" w:type="dxa"/>
            <w:shd w:val="clear" w:color="auto" w:fill="auto"/>
          </w:tcPr>
          <w:p w14:paraId="3D9899E5" w14:textId="77777777" w:rsidR="00BE241E" w:rsidRPr="00AC365B" w:rsidRDefault="00BE241E" w:rsidP="001634BF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254B8C4" w14:textId="0A430AD1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423</w:t>
            </w:r>
            <w:r w:rsidR="00BE241E"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527</w:t>
            </w:r>
          </w:p>
        </w:tc>
        <w:tc>
          <w:tcPr>
            <w:tcW w:w="180" w:type="dxa"/>
            <w:shd w:val="clear" w:color="auto" w:fill="auto"/>
          </w:tcPr>
          <w:p w14:paraId="2740F120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6F1BC4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88D817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D6B271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884DFE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524B631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241E" w:rsidRPr="00AC365B" w14:paraId="624B9092" w14:textId="77777777" w:rsidTr="001634BF">
        <w:trPr>
          <w:cantSplit/>
        </w:trPr>
        <w:tc>
          <w:tcPr>
            <w:tcW w:w="4050" w:type="dxa"/>
            <w:shd w:val="clear" w:color="auto" w:fill="auto"/>
          </w:tcPr>
          <w:p w14:paraId="44A78CFB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AD8514C" w14:textId="0764D030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387</w:t>
            </w:r>
            <w:r w:rsidR="00BE241E"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909</w:t>
            </w:r>
          </w:p>
        </w:tc>
        <w:tc>
          <w:tcPr>
            <w:tcW w:w="180" w:type="dxa"/>
            <w:shd w:val="clear" w:color="auto" w:fill="auto"/>
          </w:tcPr>
          <w:p w14:paraId="07B3C1D4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1FA72D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5D35EC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EA9100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C986EB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4997A6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241E" w:rsidRPr="00AC365B" w14:paraId="038B66BF" w14:textId="77777777" w:rsidTr="001634B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07F62602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1CBC99" w14:textId="179B6799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11</w:t>
            </w:r>
            <w:r w:rsidR="00BE241E"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180" w:type="dxa"/>
            <w:shd w:val="clear" w:color="auto" w:fill="auto"/>
          </w:tcPr>
          <w:p w14:paraId="2E7BF0F5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D7A365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A442F7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A9DF70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EDA021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250708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241E" w:rsidRPr="00AC365B" w14:paraId="0B517619" w14:textId="77777777" w:rsidTr="001634BF">
        <w:trPr>
          <w:cantSplit/>
        </w:trPr>
        <w:tc>
          <w:tcPr>
            <w:tcW w:w="4050" w:type="dxa"/>
            <w:shd w:val="clear" w:color="auto" w:fill="auto"/>
          </w:tcPr>
          <w:p w14:paraId="15F160A4" w14:textId="77777777" w:rsidR="00BE241E" w:rsidRPr="00AC365B" w:rsidRDefault="00BE241E" w:rsidP="001634B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53058" w14:textId="588777C8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399</w:t>
            </w:r>
            <w:r w:rsidR="00BE241E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  <w:shd w:val="clear" w:color="auto" w:fill="auto"/>
          </w:tcPr>
          <w:p w14:paraId="0FEC85BA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D2D74E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9AC804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F824E3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ABCD5D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5F24BC5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241E" w:rsidRPr="00AC365B" w14:paraId="245F3B80" w14:textId="77777777" w:rsidTr="00C4497D">
        <w:trPr>
          <w:cantSplit/>
          <w:trHeight w:val="323"/>
        </w:trPr>
        <w:tc>
          <w:tcPr>
            <w:tcW w:w="4050" w:type="dxa"/>
            <w:shd w:val="clear" w:color="auto" w:fill="auto"/>
          </w:tcPr>
          <w:p w14:paraId="4F2C5308" w14:textId="77777777" w:rsidR="00BE241E" w:rsidRPr="00AC365B" w:rsidRDefault="00BE241E" w:rsidP="001634BF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27A2B5A" w14:textId="77777777" w:rsidR="00BE241E" w:rsidRPr="00AC365B" w:rsidRDefault="00BE241E" w:rsidP="001634BF">
            <w:pPr>
              <w:pStyle w:val="acctmergecolhdg"/>
              <w:tabs>
                <w:tab w:val="decimal" w:pos="765"/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DE068B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271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7ADDD3D" w14:textId="77777777" w:rsidR="00BE241E" w:rsidRPr="00AC365B" w:rsidRDefault="00BE241E" w:rsidP="001634BF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0D1F5D" w14:textId="77777777" w:rsidR="00BE241E" w:rsidRPr="00AC365B" w:rsidRDefault="00BE241E" w:rsidP="001634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790115" w14:textId="77777777" w:rsidR="00BE241E" w:rsidRPr="00AC365B" w:rsidRDefault="00BE241E" w:rsidP="001634BF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2B7BB7" w14:textId="77777777" w:rsidR="00BE241E" w:rsidRPr="00AC365B" w:rsidRDefault="00BE241E" w:rsidP="001634B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E35E356" w14:textId="77777777" w:rsidR="00BE241E" w:rsidRPr="00AC365B" w:rsidRDefault="00BE241E" w:rsidP="001634B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BE241E" w:rsidRPr="00AC365B" w14:paraId="035348A4" w14:textId="77777777" w:rsidTr="001634BF">
        <w:trPr>
          <w:cantSplit/>
        </w:trPr>
        <w:tc>
          <w:tcPr>
            <w:tcW w:w="4050" w:type="dxa"/>
            <w:shd w:val="clear" w:color="auto" w:fill="auto"/>
          </w:tcPr>
          <w:p w14:paraId="747A6EA5" w14:textId="77777777" w:rsidR="00BE241E" w:rsidRPr="00AC365B" w:rsidRDefault="00BE241E" w:rsidP="001634B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กำไรขาดทุนเบ็ดเสร็จรวมที่แบ่งให้กับส่วนได้เสีย</w:t>
            </w:r>
          </w:p>
        </w:tc>
        <w:tc>
          <w:tcPr>
            <w:tcW w:w="1350" w:type="dxa"/>
            <w:shd w:val="clear" w:color="auto" w:fill="auto"/>
          </w:tcPr>
          <w:p w14:paraId="17F3A548" w14:textId="77777777" w:rsidR="00BE241E" w:rsidRPr="00AC365B" w:rsidRDefault="00BE241E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9188003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F3F085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85EFADB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CA638D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59D059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9A9BAE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E241E" w:rsidRPr="00AC365B" w14:paraId="506CB867" w14:textId="77777777" w:rsidTr="001634BF">
        <w:trPr>
          <w:cantSplit/>
        </w:trPr>
        <w:tc>
          <w:tcPr>
            <w:tcW w:w="4050" w:type="dxa"/>
            <w:shd w:val="clear" w:color="auto" w:fill="auto"/>
          </w:tcPr>
          <w:p w14:paraId="2D167AAB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  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26CC9B7" w14:textId="67591744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114</w:t>
            </w:r>
            <w:r w:rsidR="00BE241E" w:rsidRPr="00AC365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021</w:t>
            </w:r>
          </w:p>
        </w:tc>
        <w:tc>
          <w:tcPr>
            <w:tcW w:w="180" w:type="dxa"/>
            <w:shd w:val="clear" w:color="auto" w:fill="auto"/>
          </w:tcPr>
          <w:p w14:paraId="328348EC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915E99" w14:textId="5CDEFFB0" w:rsidR="00BE241E" w:rsidRPr="00AC365B" w:rsidRDefault="000C653B" w:rsidP="001634B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0E6FDC1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8A1BDC9" w14:textId="44F7D288" w:rsidR="00BE241E" w:rsidRPr="00AC365B" w:rsidRDefault="00BE241E" w:rsidP="001634B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458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FFABEC8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175D4AC" w14:textId="30D6048F" w:rsidR="00BE241E" w:rsidRPr="00AC365B" w:rsidRDefault="000C653B" w:rsidP="001634BF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  <w:r w:rsidR="00BE241E"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570</w:t>
            </w:r>
          </w:p>
        </w:tc>
      </w:tr>
      <w:tr w:rsidR="00BE241E" w:rsidRPr="00AC365B" w14:paraId="66C10D66" w14:textId="77777777" w:rsidTr="00C4497D">
        <w:trPr>
          <w:cantSplit/>
          <w:trHeight w:val="269"/>
        </w:trPr>
        <w:tc>
          <w:tcPr>
            <w:tcW w:w="4050" w:type="dxa"/>
            <w:shd w:val="clear" w:color="auto" w:fill="auto"/>
          </w:tcPr>
          <w:p w14:paraId="75EB333D" w14:textId="77777777" w:rsidR="00BE241E" w:rsidRPr="00AC365B" w:rsidRDefault="00BE241E" w:rsidP="001634BF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B19939C" w14:textId="77777777" w:rsidR="00BE241E" w:rsidRPr="00AC365B" w:rsidRDefault="00BE241E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F40A99A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EB7624B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0C42C013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7CF50DF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675E6F26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CDAF3A0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BE241E" w:rsidRPr="00AC365B" w14:paraId="08E3751B" w14:textId="77777777" w:rsidTr="001634B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72BFED0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งบกระแสเงินสด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DB359A" w14:textId="77777777" w:rsidR="00BE241E" w:rsidRPr="00AC365B" w:rsidRDefault="00BE241E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A405BA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7C6D91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84019C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3E7E68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845996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6DA870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E241E" w:rsidRPr="00AC365B" w14:paraId="1B6941A1" w14:textId="77777777" w:rsidTr="001634B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9104AED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172FD4" w14:textId="5F742517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56</w:t>
            </w:r>
            <w:r w:rsidR="00BE241E"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2A7AB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701D2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4D9FB1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F4314D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14354F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4DE579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E241E" w:rsidRPr="00AC365B" w14:paraId="65866073" w14:textId="77777777" w:rsidTr="001634B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30077BD4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652A7" w14:textId="1E8A695E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</w:t>
            </w:r>
            <w:r w:rsidR="00BE241E"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3D93F5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61D5D4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54E5DA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02D31B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6996C4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99C85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E241E" w:rsidRPr="00AC365B" w14:paraId="01357E65" w14:textId="77777777" w:rsidTr="001634BF">
        <w:trPr>
          <w:cantSplit/>
        </w:trPr>
        <w:tc>
          <w:tcPr>
            <w:tcW w:w="4050" w:type="dxa"/>
            <w:shd w:val="clear" w:color="auto" w:fill="auto"/>
          </w:tcPr>
          <w:p w14:paraId="6F2EF637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A87F08" w14:textId="73E38860" w:rsidR="00BE241E" w:rsidRPr="00AC365B" w:rsidRDefault="00BE241E" w:rsidP="001634BF">
            <w:pPr>
              <w:pStyle w:val="acctmergecolhdg"/>
              <w:spacing w:line="240" w:lineRule="auto"/>
              <w:ind w:right="-52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389</w:t>
            </w:r>
            <w:r w:rsidRPr="00AC365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61E5B35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9DB920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D3D54C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AA81D4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4364DB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380D9F0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E241E" w:rsidRPr="00AC365B" w14:paraId="4B07EE97" w14:textId="77777777" w:rsidTr="001634BF">
        <w:trPr>
          <w:cantSplit/>
        </w:trPr>
        <w:tc>
          <w:tcPr>
            <w:tcW w:w="4050" w:type="dxa"/>
            <w:shd w:val="clear" w:color="auto" w:fill="auto"/>
          </w:tcPr>
          <w:p w14:paraId="7C3E90A0" w14:textId="77777777" w:rsidR="00BE241E" w:rsidRPr="00AC365B" w:rsidRDefault="00BE241E" w:rsidP="001634B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F4337" w14:textId="1A646D78" w:rsidR="00BE241E" w:rsidRPr="00AC365B" w:rsidRDefault="000C653B" w:rsidP="001634BF">
            <w:pPr>
              <w:pStyle w:val="acctmergecolhdg"/>
              <w:tabs>
                <w:tab w:val="decimal" w:pos="1185"/>
              </w:tabs>
              <w:spacing w:line="240" w:lineRule="auto"/>
              <w:ind w:right="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  <w:r w:rsidR="00BE241E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452</w:t>
            </w:r>
          </w:p>
        </w:tc>
        <w:tc>
          <w:tcPr>
            <w:tcW w:w="180" w:type="dxa"/>
            <w:shd w:val="clear" w:color="auto" w:fill="auto"/>
          </w:tcPr>
          <w:p w14:paraId="21024204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AB4D4C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C13F24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A01C85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730F5C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20E542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E241E" w:rsidRPr="00AC365B" w14:paraId="03F1A34E" w14:textId="77777777" w:rsidTr="00C4497D">
        <w:trPr>
          <w:cantSplit/>
          <w:trHeight w:val="359"/>
        </w:trPr>
        <w:tc>
          <w:tcPr>
            <w:tcW w:w="4050" w:type="dxa"/>
            <w:shd w:val="clear" w:color="auto" w:fill="auto"/>
          </w:tcPr>
          <w:p w14:paraId="0A58F9FD" w14:textId="77777777" w:rsidR="00BE241E" w:rsidRPr="00AC365B" w:rsidRDefault="00BE241E" w:rsidP="001634BF">
            <w:pPr>
              <w:pStyle w:val="acctfourfigures"/>
              <w:spacing w:line="240" w:lineRule="auto"/>
              <w:ind w:left="191" w:hanging="180"/>
              <w:rPr>
                <w:rFonts w:ascii="Angsana New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7B1E4D" w14:textId="77777777" w:rsidR="00BE241E" w:rsidRPr="00AC365B" w:rsidRDefault="00BE241E" w:rsidP="001634BF">
            <w:pPr>
              <w:pStyle w:val="acctmergecolhdg"/>
              <w:tabs>
                <w:tab w:val="decimal" w:pos="765"/>
                <w:tab w:val="decimal" w:pos="136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18463D14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271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9A1D838" w14:textId="77777777" w:rsidR="00BE241E" w:rsidRPr="00AC365B" w:rsidRDefault="00BE241E" w:rsidP="001634B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30F0BFC6" w14:textId="77777777" w:rsidR="00BE241E" w:rsidRPr="00AC365B" w:rsidRDefault="00BE241E" w:rsidP="001634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1EF9EA32" w14:textId="77777777" w:rsidR="00BE241E" w:rsidRPr="00AC365B" w:rsidRDefault="00BE241E" w:rsidP="001634B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49A3CC7" w14:textId="77777777" w:rsidR="00BE241E" w:rsidRPr="00AC365B" w:rsidRDefault="00BE241E" w:rsidP="001634B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5C1A9C79" w14:textId="77777777" w:rsidR="00BE241E" w:rsidRPr="00AC365B" w:rsidRDefault="00BE241E" w:rsidP="001634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BE241E" w:rsidRPr="00AC365B" w14:paraId="29FE76C3" w14:textId="77777777" w:rsidTr="001634BF">
        <w:trPr>
          <w:cantSplit/>
        </w:trPr>
        <w:tc>
          <w:tcPr>
            <w:tcW w:w="4050" w:type="dxa"/>
            <w:shd w:val="clear" w:color="auto" w:fill="auto"/>
          </w:tcPr>
          <w:p w14:paraId="6812968A" w14:textId="77777777" w:rsidR="00BE241E" w:rsidRPr="00AC365B" w:rsidRDefault="00BE241E" w:rsidP="001634B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C26169C" w14:textId="77777777" w:rsidR="00BE241E" w:rsidRPr="00AC365B" w:rsidRDefault="00BE241E" w:rsidP="001634BF">
            <w:pPr>
              <w:pStyle w:val="acctmergecolhdg"/>
              <w:spacing w:line="240" w:lineRule="auto"/>
              <w:ind w:right="-7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3E166B" w14:textId="77777777" w:rsidR="00BE241E" w:rsidRPr="00AC365B" w:rsidRDefault="00BE241E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4EEE61C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FE6E7A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AE121E6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DE5DC1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2BF8FDB" w14:textId="77777777" w:rsidR="00BE241E" w:rsidRPr="00AC365B" w:rsidRDefault="00BE241E" w:rsidP="001634B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FA13D4F" w14:textId="77777777" w:rsidR="00BE241E" w:rsidRPr="00AC365B" w:rsidRDefault="00BE241E"/>
    <w:p w14:paraId="084685CC" w14:textId="14879C22" w:rsidR="00077FF5" w:rsidRPr="00AC365B" w:rsidRDefault="00077FF5" w:rsidP="0045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0"/>
          <w:szCs w:val="20"/>
        </w:rPr>
      </w:pPr>
    </w:p>
    <w:p w14:paraId="38DFAADD" w14:textId="77777777" w:rsidR="00176709" w:rsidRPr="00AC365B" w:rsidRDefault="00176709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"/>
          <w:szCs w:val="2"/>
        </w:rPr>
      </w:pPr>
    </w:p>
    <w:p w14:paraId="3206B2A7" w14:textId="77777777" w:rsidR="00DC7912" w:rsidRDefault="00DC7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197AA34" w14:textId="0057593A" w:rsidR="005C797C" w:rsidRDefault="005C797C" w:rsidP="000F5C5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45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AAC8331" w14:textId="77777777" w:rsidR="0007031D" w:rsidRPr="00781238" w:rsidRDefault="0007031D" w:rsidP="00070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8"/>
          <w:szCs w:val="8"/>
        </w:rPr>
      </w:pPr>
    </w:p>
    <w:tbl>
      <w:tblPr>
        <w:tblpPr w:leftFromText="180" w:rightFromText="180" w:vertAnchor="text" w:horzAnchor="margin" w:tblpX="507" w:tblpY="114"/>
        <w:tblW w:w="9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7"/>
        <w:gridCol w:w="716"/>
        <w:gridCol w:w="988"/>
        <w:gridCol w:w="180"/>
        <w:gridCol w:w="989"/>
        <w:gridCol w:w="23"/>
        <w:gridCol w:w="155"/>
        <w:gridCol w:w="25"/>
        <w:gridCol w:w="918"/>
        <w:gridCol w:w="25"/>
        <w:gridCol w:w="155"/>
        <w:gridCol w:w="25"/>
        <w:gridCol w:w="836"/>
        <w:gridCol w:w="21"/>
        <w:gridCol w:w="159"/>
        <w:gridCol w:w="21"/>
        <w:gridCol w:w="972"/>
        <w:gridCol w:w="111"/>
        <w:gridCol w:w="67"/>
        <w:gridCol w:w="13"/>
        <w:gridCol w:w="12"/>
        <w:gridCol w:w="99"/>
        <w:gridCol w:w="774"/>
        <w:gridCol w:w="24"/>
        <w:gridCol w:w="21"/>
      </w:tblGrid>
      <w:tr w:rsidR="00914823" w:rsidRPr="00AC365B" w14:paraId="39467F60" w14:textId="77777777" w:rsidTr="0041408B">
        <w:trPr>
          <w:cantSplit/>
          <w:trHeight w:val="397"/>
          <w:tblHeader/>
        </w:trPr>
        <w:tc>
          <w:tcPr>
            <w:tcW w:w="2227" w:type="dxa"/>
            <w:vAlign w:val="bottom"/>
          </w:tcPr>
          <w:p w14:paraId="194A79AC" w14:textId="77777777" w:rsidR="00914823" w:rsidRPr="00AC365B" w:rsidRDefault="0091482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0949CCDC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03" w:type="dxa"/>
            <w:gridSpan w:val="8"/>
            <w:vAlign w:val="bottom"/>
          </w:tcPr>
          <w:p w14:paraId="592A67C5" w14:textId="560E9A7F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  <w:vAlign w:val="bottom"/>
          </w:tcPr>
          <w:p w14:paraId="4ADBC875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30" w:type="dxa"/>
            <w:gridSpan w:val="13"/>
            <w:vAlign w:val="bottom"/>
          </w:tcPr>
          <w:p w14:paraId="6CA60CD0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14823" w:rsidRPr="00AC365B" w14:paraId="16817C1B" w14:textId="77777777" w:rsidTr="0041408B">
        <w:trPr>
          <w:gridAfter w:val="1"/>
          <w:wAfter w:w="21" w:type="dxa"/>
          <w:cantSplit/>
          <w:trHeight w:val="397"/>
          <w:tblHeader/>
        </w:trPr>
        <w:tc>
          <w:tcPr>
            <w:tcW w:w="2227" w:type="dxa"/>
            <w:vAlign w:val="bottom"/>
          </w:tcPr>
          <w:p w14:paraId="60914A6F" w14:textId="77777777" w:rsidR="00914823" w:rsidRPr="00AC365B" w:rsidRDefault="0091482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3FB0428D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40E165E2" w14:textId="6F44DBC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0E559C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1AF71897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79" w:right="-57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อาคารชุดและ</w:t>
            </w:r>
          </w:p>
        </w:tc>
        <w:tc>
          <w:tcPr>
            <w:tcW w:w="180" w:type="dxa"/>
            <w:gridSpan w:val="2"/>
            <w:vAlign w:val="bottom"/>
          </w:tcPr>
          <w:p w14:paraId="1477274F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A2BBBFE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D7E540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782AA43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CA6FEE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334E205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79" w:right="-57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อาคารชุดและ</w:t>
            </w:r>
          </w:p>
        </w:tc>
        <w:tc>
          <w:tcPr>
            <w:tcW w:w="191" w:type="dxa"/>
            <w:gridSpan w:val="4"/>
            <w:vAlign w:val="bottom"/>
          </w:tcPr>
          <w:p w14:paraId="1ECF8427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1A0D97B3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14823" w:rsidRPr="00AC365B" w14:paraId="2E0501FE" w14:textId="77777777" w:rsidTr="0041408B">
        <w:trPr>
          <w:gridAfter w:val="1"/>
          <w:wAfter w:w="21" w:type="dxa"/>
          <w:cantSplit/>
          <w:trHeight w:val="397"/>
          <w:tblHeader/>
        </w:trPr>
        <w:tc>
          <w:tcPr>
            <w:tcW w:w="2227" w:type="dxa"/>
            <w:vAlign w:val="bottom"/>
          </w:tcPr>
          <w:p w14:paraId="0082D5A1" w14:textId="77777777" w:rsidR="00914823" w:rsidRPr="00AC365B" w:rsidRDefault="0091482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607407BE" w14:textId="6C99B857" w:rsidR="00914823" w:rsidRPr="00AC365B" w:rsidRDefault="00AC3A01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988" w:type="dxa"/>
            <w:vAlign w:val="bottom"/>
          </w:tcPr>
          <w:p w14:paraId="364A2F58" w14:textId="67F5EC38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707231A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47DA8379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gridSpan w:val="2"/>
            <w:vAlign w:val="bottom"/>
          </w:tcPr>
          <w:p w14:paraId="24F2896F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78F1DF3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187CB6B7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37A503E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" w:type="dxa"/>
            <w:gridSpan w:val="2"/>
            <w:vAlign w:val="bottom"/>
          </w:tcPr>
          <w:p w14:paraId="06651220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E75008E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79" w:right="-57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91" w:type="dxa"/>
            <w:gridSpan w:val="4"/>
            <w:vAlign w:val="bottom"/>
          </w:tcPr>
          <w:p w14:paraId="19A34ADD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87BBCC1" w14:textId="77777777" w:rsidR="00914823" w:rsidRPr="00AC365B" w:rsidRDefault="0091482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14823" w:rsidRPr="00AC365B" w14:paraId="2FEA7A2E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112A4ADD" w14:textId="77777777" w:rsidR="00914823" w:rsidRPr="00AC365B" w:rsidRDefault="0091482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3C728CFD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6592" w:type="dxa"/>
            <w:gridSpan w:val="22"/>
            <w:vAlign w:val="bottom"/>
          </w:tcPr>
          <w:p w14:paraId="1E86AEBE" w14:textId="5E59F756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US" w:bidi="th-TH"/>
              </w:rPr>
            </w:pPr>
            <w:r w:rsidRPr="00AC365B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AC365B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C365B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914823" w:rsidRPr="00AC365B" w14:paraId="0EF330D6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515DF14E" w14:textId="77777777" w:rsidR="00914823" w:rsidRPr="00AC365B" w:rsidRDefault="0091482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16" w:type="dxa"/>
          </w:tcPr>
          <w:p w14:paraId="7DC4BDDB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1BFF18D3" w14:textId="11978B39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68282D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ADA11CD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AE9BBF1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3DBD78D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E9359C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4BA5F0A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DCD368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EA70F47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3"/>
            <w:vAlign w:val="bottom"/>
          </w:tcPr>
          <w:p w14:paraId="4A01F01B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gridSpan w:val="4"/>
            <w:vAlign w:val="bottom"/>
          </w:tcPr>
          <w:p w14:paraId="4765296E" w14:textId="77777777" w:rsidR="00914823" w:rsidRPr="00AC365B" w:rsidRDefault="0091482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23603" w:rsidRPr="00AC365B" w14:paraId="3C167B4A" w14:textId="77777777" w:rsidTr="0041408B">
        <w:trPr>
          <w:gridAfter w:val="2"/>
          <w:wAfter w:w="45" w:type="dxa"/>
          <w:cantSplit/>
          <w:trHeight w:val="397"/>
        </w:trPr>
        <w:tc>
          <w:tcPr>
            <w:tcW w:w="2227" w:type="dxa"/>
            <w:vAlign w:val="bottom"/>
          </w:tcPr>
          <w:p w14:paraId="22A54D59" w14:textId="3CEFCF93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16" w:type="dxa"/>
          </w:tcPr>
          <w:p w14:paraId="468382DE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3A950D60" w14:textId="362DCD6F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032EDEA4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81FE6FC" w14:textId="4F128883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178" w:type="dxa"/>
            <w:gridSpan w:val="2"/>
            <w:vAlign w:val="bottom"/>
          </w:tcPr>
          <w:p w14:paraId="3AED2E3C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81398BA" w14:textId="01733EF8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180" w:type="dxa"/>
            <w:gridSpan w:val="2"/>
            <w:vAlign w:val="bottom"/>
          </w:tcPr>
          <w:p w14:paraId="62D6E4BF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91250AC" w14:textId="2E021967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80" w:type="dxa"/>
            <w:gridSpan w:val="2"/>
            <w:vAlign w:val="bottom"/>
          </w:tcPr>
          <w:p w14:paraId="7EADB5C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9240862" w14:textId="03630D2C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178" w:type="dxa"/>
            <w:gridSpan w:val="2"/>
            <w:vAlign w:val="bottom"/>
          </w:tcPr>
          <w:p w14:paraId="26627723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2A8143E5" w14:textId="792E6894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628</w:t>
            </w:r>
          </w:p>
        </w:tc>
      </w:tr>
      <w:tr w:rsidR="00523603" w:rsidRPr="00AC365B" w14:paraId="515DF516" w14:textId="77777777" w:rsidTr="0041408B">
        <w:trPr>
          <w:gridAfter w:val="2"/>
          <w:wAfter w:w="45" w:type="dxa"/>
          <w:cantSplit/>
          <w:trHeight w:val="316"/>
        </w:trPr>
        <w:tc>
          <w:tcPr>
            <w:tcW w:w="2227" w:type="dxa"/>
            <w:vAlign w:val="bottom"/>
          </w:tcPr>
          <w:p w14:paraId="45848A38" w14:textId="7777777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16" w:type="dxa"/>
          </w:tcPr>
          <w:p w14:paraId="45618727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8B75300" w14:textId="10A3C170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F7D381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D79F804" w14:textId="4B13EF5E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069</w:t>
            </w:r>
          </w:p>
        </w:tc>
        <w:tc>
          <w:tcPr>
            <w:tcW w:w="178" w:type="dxa"/>
            <w:gridSpan w:val="2"/>
            <w:vAlign w:val="bottom"/>
          </w:tcPr>
          <w:p w14:paraId="7B2CB0E7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C8B8D11" w14:textId="6CC90A03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069</w:t>
            </w:r>
          </w:p>
        </w:tc>
        <w:tc>
          <w:tcPr>
            <w:tcW w:w="180" w:type="dxa"/>
            <w:gridSpan w:val="2"/>
            <w:vAlign w:val="bottom"/>
          </w:tcPr>
          <w:p w14:paraId="10AFCED3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39E1BB1" w14:textId="400DC1EE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992121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498C1EF" w14:textId="3A0E3294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069</w:t>
            </w:r>
          </w:p>
        </w:tc>
        <w:tc>
          <w:tcPr>
            <w:tcW w:w="178" w:type="dxa"/>
            <w:gridSpan w:val="2"/>
            <w:vAlign w:val="bottom"/>
          </w:tcPr>
          <w:p w14:paraId="3354CA96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56ECB163" w14:textId="09CE43C6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069</w:t>
            </w:r>
          </w:p>
        </w:tc>
      </w:tr>
      <w:tr w:rsidR="00523603" w:rsidRPr="00AC365B" w14:paraId="184D92B7" w14:textId="77777777" w:rsidTr="0041408B">
        <w:trPr>
          <w:gridAfter w:val="2"/>
          <w:wAfter w:w="45" w:type="dxa"/>
          <w:cantSplit/>
          <w:trHeight w:val="316"/>
        </w:trPr>
        <w:tc>
          <w:tcPr>
            <w:tcW w:w="2227" w:type="dxa"/>
            <w:vAlign w:val="bottom"/>
          </w:tcPr>
          <w:p w14:paraId="22A1431E" w14:textId="0147F8B3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โอนจากที่ดิน อาคาร</w:t>
            </w:r>
          </w:p>
        </w:tc>
        <w:tc>
          <w:tcPr>
            <w:tcW w:w="716" w:type="dxa"/>
          </w:tcPr>
          <w:p w14:paraId="1F98A925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E9DC2B7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43AAE4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FFFC073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186CA87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B147336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A94B41C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5CE79AD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D1EC414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0551220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AA52DD1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6DDB7CBF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23603" w:rsidRPr="00AC365B" w14:paraId="24DE41A9" w14:textId="77777777" w:rsidTr="0041408B">
        <w:trPr>
          <w:gridAfter w:val="2"/>
          <w:wAfter w:w="45" w:type="dxa"/>
          <w:cantSplit/>
          <w:trHeight w:val="316"/>
        </w:trPr>
        <w:tc>
          <w:tcPr>
            <w:tcW w:w="2227" w:type="dxa"/>
            <w:vAlign w:val="bottom"/>
          </w:tcPr>
          <w:p w14:paraId="65DA3BB4" w14:textId="411C9403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   และอุปกรณ์</w:t>
            </w:r>
          </w:p>
        </w:tc>
        <w:tc>
          <w:tcPr>
            <w:tcW w:w="716" w:type="dxa"/>
          </w:tcPr>
          <w:p w14:paraId="00315F4E" w14:textId="1E3E983E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DC791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88" w:type="dxa"/>
            <w:vAlign w:val="bottom"/>
          </w:tcPr>
          <w:p w14:paraId="0121F0EE" w14:textId="27481964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2499C8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D2C3BCD" w14:textId="2E524EB0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78" w:type="dxa"/>
            <w:gridSpan w:val="2"/>
            <w:vAlign w:val="bottom"/>
          </w:tcPr>
          <w:p w14:paraId="14FEF1BB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38C46A3" w14:textId="1F0CF75B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vAlign w:val="bottom"/>
          </w:tcPr>
          <w:p w14:paraId="077E9B6F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1F1D97FD" w14:textId="2E509D85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D5C9442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3B08F86" w14:textId="1AC891E2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178" w:type="dxa"/>
            <w:gridSpan w:val="2"/>
            <w:vAlign w:val="bottom"/>
          </w:tcPr>
          <w:p w14:paraId="577F08EE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3F86790A" w14:textId="2D936B84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480</w:t>
            </w:r>
          </w:p>
        </w:tc>
      </w:tr>
      <w:tr w:rsidR="00523603" w:rsidRPr="00AC365B" w14:paraId="046EC939" w14:textId="77777777" w:rsidTr="0041408B">
        <w:trPr>
          <w:gridAfter w:val="2"/>
          <w:wAfter w:w="45" w:type="dxa"/>
          <w:cantSplit/>
          <w:trHeight w:val="316"/>
        </w:trPr>
        <w:tc>
          <w:tcPr>
            <w:tcW w:w="2227" w:type="dxa"/>
            <w:vAlign w:val="bottom"/>
          </w:tcPr>
          <w:p w14:paraId="1C9029D5" w14:textId="7777777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16" w:type="dxa"/>
          </w:tcPr>
          <w:p w14:paraId="68D29ACC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1A185E0" w14:textId="69C29FF5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99D6BE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4CFEDE0" w14:textId="41E05AF6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37E55C5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514C873" w14:textId="5E994B6A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95AE93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FB21CE0" w14:textId="60439BA8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F0AB02B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8151F95" w14:textId="25493C2A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5D699FA6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381E7B59" w14:textId="5F333898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23603" w:rsidRPr="00AC365B" w14:paraId="03B6446B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292A328D" w14:textId="5A324F7A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716" w:type="dxa"/>
          </w:tcPr>
          <w:p w14:paraId="1B7B7E3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2E21075" w14:textId="728961D8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9E2C0D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00CB681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472"/>
                <w:tab w:val="decimal" w:pos="630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2C24D26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</w:tcBorders>
            <w:vAlign w:val="bottom"/>
          </w:tcPr>
          <w:p w14:paraId="5316A649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6F6258C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14:paraId="4C0B3C55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61665DD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044EB916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3"/>
            <w:vAlign w:val="bottom"/>
          </w:tcPr>
          <w:p w14:paraId="5B1F46C0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</w:tcBorders>
            <w:vAlign w:val="bottom"/>
          </w:tcPr>
          <w:p w14:paraId="59EA11B5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23603" w:rsidRPr="00AC365B" w14:paraId="65725D4E" w14:textId="77777777" w:rsidTr="0041408B">
        <w:trPr>
          <w:gridAfter w:val="1"/>
          <w:wAfter w:w="21" w:type="dxa"/>
          <w:cantSplit/>
          <w:trHeight w:val="316"/>
        </w:trPr>
        <w:tc>
          <w:tcPr>
            <w:tcW w:w="2227" w:type="dxa"/>
            <w:vAlign w:val="bottom"/>
          </w:tcPr>
          <w:p w14:paraId="026B736C" w14:textId="7B04FA4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16" w:type="dxa"/>
          </w:tcPr>
          <w:p w14:paraId="630B33E3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6F37B2B3" w14:textId="1D6EECD5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46CF6D46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E9FE4BB" w14:textId="3D26ACE2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178" w:type="dxa"/>
            <w:gridSpan w:val="2"/>
            <w:vAlign w:val="bottom"/>
          </w:tcPr>
          <w:p w14:paraId="7716ACA7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BEA70E3" w14:textId="3958817D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101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80" w:type="dxa"/>
            <w:gridSpan w:val="2"/>
            <w:vAlign w:val="bottom"/>
          </w:tcPr>
          <w:p w14:paraId="2BF995CC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0F48B14" w14:textId="30779AB8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80" w:type="dxa"/>
            <w:gridSpan w:val="2"/>
            <w:vAlign w:val="bottom"/>
          </w:tcPr>
          <w:p w14:paraId="60883B2E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5534766" w14:textId="5BD8126D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191" w:type="dxa"/>
            <w:gridSpan w:val="3"/>
            <w:vAlign w:val="bottom"/>
          </w:tcPr>
          <w:p w14:paraId="46E6FF47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gridSpan w:val="4"/>
            <w:vAlign w:val="bottom"/>
          </w:tcPr>
          <w:p w14:paraId="26DC1DDD" w14:textId="78D0DB82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990</w:t>
            </w:r>
          </w:p>
        </w:tc>
      </w:tr>
      <w:tr w:rsidR="00523603" w:rsidRPr="00AC365B" w14:paraId="7B8C1672" w14:textId="77777777" w:rsidTr="0041408B">
        <w:trPr>
          <w:gridAfter w:val="1"/>
          <w:wAfter w:w="21" w:type="dxa"/>
          <w:cantSplit/>
          <w:trHeight w:val="316"/>
        </w:trPr>
        <w:tc>
          <w:tcPr>
            <w:tcW w:w="2227" w:type="dxa"/>
            <w:vAlign w:val="bottom"/>
          </w:tcPr>
          <w:p w14:paraId="4DB0C37E" w14:textId="7777777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16" w:type="dxa"/>
          </w:tcPr>
          <w:p w14:paraId="0E50050E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148A1D3" w14:textId="73A95970" w:rsidR="00523603" w:rsidRPr="00AC365B" w:rsidRDefault="00D412AC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A74E875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2068AF2" w14:textId="37BD9367" w:rsidR="00523603" w:rsidRPr="00AC365B" w:rsidRDefault="00D412AC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598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300D59D4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B3BF3C9" w14:textId="736CBE94" w:rsidR="00523603" w:rsidRPr="00AC365B" w:rsidRDefault="00D412AC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276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6040A5D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40E48EF" w14:textId="4AE48EDF" w:rsidR="00523603" w:rsidRPr="00AC365B" w:rsidRDefault="00D412AC" w:rsidP="0041408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310C6AD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5A2AA1F" w14:textId="7D4F9388" w:rsidR="00523603" w:rsidRPr="00AC365B" w:rsidRDefault="00D412AC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808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1" w:type="dxa"/>
            <w:gridSpan w:val="3"/>
            <w:vAlign w:val="bottom"/>
          </w:tcPr>
          <w:p w14:paraId="5C6547D8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gridSpan w:val="4"/>
            <w:vAlign w:val="bottom"/>
          </w:tcPr>
          <w:p w14:paraId="3482087B" w14:textId="3B7DB0E7" w:rsidR="00523603" w:rsidRPr="00AC365B" w:rsidRDefault="00D412AC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486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23603" w:rsidRPr="00AC365B" w14:paraId="7D4CB9E0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4846035B" w14:textId="11C6BEA6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16" w:type="dxa"/>
          </w:tcPr>
          <w:p w14:paraId="2B66C4F9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BA249" w14:textId="74BD6934" w:rsidR="00523603" w:rsidRPr="000C6F9E" w:rsidRDefault="00D412AC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F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8D9766" w14:textId="77777777" w:rsidR="00523603" w:rsidRPr="000C6F9E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5E578" w14:textId="0C8A318D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</w:t>
            </w:r>
            <w:r w:rsidR="00D412A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178" w:type="dxa"/>
            <w:gridSpan w:val="2"/>
            <w:vAlign w:val="bottom"/>
          </w:tcPr>
          <w:p w14:paraId="4E70F606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B1E51" w14:textId="68DF29F9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</w:t>
            </w:r>
            <w:r w:rsidR="00D412A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180" w:type="dxa"/>
            <w:gridSpan w:val="2"/>
            <w:vAlign w:val="bottom"/>
          </w:tcPr>
          <w:p w14:paraId="7FE6F6F8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D775C" w14:textId="0C9F08C1" w:rsidR="00523603" w:rsidRPr="000C6F9E" w:rsidRDefault="00D412AC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F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5F8FA95" w14:textId="77777777" w:rsidR="00523603" w:rsidRPr="000C6F9E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21121" w14:textId="4A980B7F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412A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191" w:type="dxa"/>
            <w:gridSpan w:val="3"/>
            <w:vAlign w:val="bottom"/>
          </w:tcPr>
          <w:p w14:paraId="1947E127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5578D" w14:textId="3625BA15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412A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</w:tr>
      <w:tr w:rsidR="00523603" w:rsidRPr="000C6F9E" w14:paraId="232314BD" w14:textId="77777777" w:rsidTr="0041408B">
        <w:trPr>
          <w:gridAfter w:val="1"/>
          <w:wAfter w:w="21" w:type="dxa"/>
          <w:cantSplit/>
          <w:trHeight w:val="179"/>
        </w:trPr>
        <w:tc>
          <w:tcPr>
            <w:tcW w:w="2227" w:type="dxa"/>
            <w:vAlign w:val="bottom"/>
          </w:tcPr>
          <w:p w14:paraId="0383B7BF" w14:textId="77777777" w:rsidR="00523603" w:rsidRPr="000C6F9E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716" w:type="dxa"/>
          </w:tcPr>
          <w:p w14:paraId="18A18CF2" w14:textId="77777777" w:rsidR="00523603" w:rsidRPr="000C6F9E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8" w:type="dxa"/>
            <w:vAlign w:val="bottom"/>
          </w:tcPr>
          <w:p w14:paraId="6F2CC71E" w14:textId="209F4187" w:rsidR="00523603" w:rsidRPr="000C6F9E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23DFB499" w14:textId="77777777" w:rsidR="00523603" w:rsidRPr="000C6F9E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9" w:type="dxa"/>
            <w:vAlign w:val="bottom"/>
          </w:tcPr>
          <w:p w14:paraId="58201E3C" w14:textId="77777777" w:rsidR="00523603" w:rsidRPr="000C6F9E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334B6AA" w14:textId="77777777" w:rsidR="00523603" w:rsidRPr="000C6F9E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85093E9" w14:textId="77777777" w:rsidR="00523603" w:rsidRPr="000C6F9E" w:rsidRDefault="00523603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475106" w14:textId="77777777" w:rsidR="00523603" w:rsidRPr="000C6F9E" w:rsidRDefault="00523603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8FC24ED" w14:textId="77777777" w:rsidR="00523603" w:rsidRPr="000C6F9E" w:rsidRDefault="00523603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217875" w14:textId="77777777" w:rsidR="00523603" w:rsidRPr="000C6F9E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B16EA9B" w14:textId="77777777" w:rsidR="00523603" w:rsidRPr="000C6F9E" w:rsidRDefault="00523603" w:rsidP="0041408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03" w:type="dxa"/>
            <w:gridSpan w:val="4"/>
            <w:vAlign w:val="bottom"/>
          </w:tcPr>
          <w:p w14:paraId="69332ECC" w14:textId="77777777" w:rsidR="00523603" w:rsidRPr="000C6F9E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6B9736ED" w14:textId="77777777" w:rsidR="00523603" w:rsidRPr="000C6F9E" w:rsidRDefault="00523603" w:rsidP="0041408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23603" w:rsidRPr="00AC365B" w14:paraId="4CB92065" w14:textId="77777777" w:rsidTr="0041408B">
        <w:trPr>
          <w:gridAfter w:val="1"/>
          <w:wAfter w:w="21" w:type="dxa"/>
          <w:cantSplit/>
          <w:trHeight w:val="433"/>
        </w:trPr>
        <w:tc>
          <w:tcPr>
            <w:tcW w:w="2227" w:type="dxa"/>
            <w:vAlign w:val="bottom"/>
          </w:tcPr>
          <w:p w14:paraId="13DF6D35" w14:textId="7777777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</w:t>
            </w:r>
          </w:p>
          <w:p w14:paraId="7D6D35DC" w14:textId="7777777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จากการด้อยค่า</w:t>
            </w:r>
          </w:p>
        </w:tc>
        <w:tc>
          <w:tcPr>
            <w:tcW w:w="716" w:type="dxa"/>
          </w:tcPr>
          <w:p w14:paraId="51212539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1B82E2F" w14:textId="08A8DC89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D0A540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C6082D5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D880583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484E39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EEDE687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17B1B2C5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723EE5C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87BFB23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" w:type="dxa"/>
            <w:gridSpan w:val="4"/>
            <w:vAlign w:val="bottom"/>
          </w:tcPr>
          <w:p w14:paraId="275E6501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6B55916E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23603" w:rsidRPr="00AC365B" w14:paraId="3F565243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751CB135" w14:textId="7B39B33E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16" w:type="dxa"/>
          </w:tcPr>
          <w:p w14:paraId="6469B54A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8C73B62" w14:textId="4438D3A6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3E05A1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C6AC1F5" w14:textId="25003D5B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78" w:type="dxa"/>
            <w:gridSpan w:val="2"/>
            <w:vAlign w:val="bottom"/>
          </w:tcPr>
          <w:p w14:paraId="569FD75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D158192" w14:textId="1F2A3D55" w:rsidR="00523603" w:rsidRPr="00AC365B" w:rsidRDefault="000C653B" w:rsidP="0041408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80" w:type="dxa"/>
            <w:gridSpan w:val="2"/>
            <w:vAlign w:val="bottom"/>
          </w:tcPr>
          <w:p w14:paraId="4D188AC4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1905B0B" w14:textId="4A4C30A5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A0186AB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7982784" w14:textId="7897445D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03" w:type="dxa"/>
            <w:gridSpan w:val="4"/>
            <w:vAlign w:val="bottom"/>
          </w:tcPr>
          <w:p w14:paraId="73309AD0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2AB00FAE" w14:textId="0A59FF13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423</w:t>
            </w:r>
          </w:p>
        </w:tc>
      </w:tr>
      <w:tr w:rsidR="00523603" w:rsidRPr="00AC365B" w14:paraId="6FFD2773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6D9EBC30" w14:textId="7777777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16" w:type="dxa"/>
          </w:tcPr>
          <w:p w14:paraId="6F98FB2A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DA67432" w14:textId="1E8B29FA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C49E9E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306085D" w14:textId="204CEC06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78" w:type="dxa"/>
            <w:gridSpan w:val="2"/>
            <w:vAlign w:val="bottom"/>
          </w:tcPr>
          <w:p w14:paraId="697BA017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6B9770F" w14:textId="6532B8E5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80" w:type="dxa"/>
            <w:gridSpan w:val="2"/>
            <w:vAlign w:val="bottom"/>
          </w:tcPr>
          <w:p w14:paraId="54195915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B7B6447" w14:textId="1C8813E2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7C2D5F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897BE1A" w14:textId="143B6DF8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03" w:type="dxa"/>
            <w:gridSpan w:val="4"/>
            <w:vAlign w:val="bottom"/>
          </w:tcPr>
          <w:p w14:paraId="40649CAC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6EDB5949" w14:textId="7ACD5293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214</w:t>
            </w:r>
          </w:p>
        </w:tc>
      </w:tr>
      <w:tr w:rsidR="00523603" w:rsidRPr="00AC365B" w14:paraId="1DDE5AAC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1EDA527A" w14:textId="2353E899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โอนจากที่ดิน อาคาร</w:t>
            </w:r>
          </w:p>
        </w:tc>
        <w:tc>
          <w:tcPr>
            <w:tcW w:w="716" w:type="dxa"/>
          </w:tcPr>
          <w:p w14:paraId="389AD861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76BD4B6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CC0AED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4CC2ADF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79581C1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D9FB3A9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BC3F7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ADBE013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2FE796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8D4362E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gridSpan w:val="4"/>
            <w:vAlign w:val="bottom"/>
          </w:tcPr>
          <w:p w14:paraId="402F655B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75501FBC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23603" w:rsidRPr="00AC365B" w14:paraId="1C3265FC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5EAAFD8A" w14:textId="650EF4AB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   และอุปกรณ์</w:t>
            </w:r>
          </w:p>
        </w:tc>
        <w:tc>
          <w:tcPr>
            <w:tcW w:w="716" w:type="dxa"/>
          </w:tcPr>
          <w:p w14:paraId="60CD9097" w14:textId="16FB230F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DC791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88" w:type="dxa"/>
            <w:vAlign w:val="bottom"/>
          </w:tcPr>
          <w:p w14:paraId="4930DB8E" w14:textId="0A0D6095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263A33C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37A2E07" w14:textId="354961B5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178" w:type="dxa"/>
            <w:gridSpan w:val="2"/>
            <w:vAlign w:val="bottom"/>
          </w:tcPr>
          <w:p w14:paraId="3144BED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55A71DC" w14:textId="7B1C72A6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180" w:type="dxa"/>
            <w:gridSpan w:val="2"/>
            <w:vAlign w:val="bottom"/>
          </w:tcPr>
          <w:p w14:paraId="69CED565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EDD60AE" w14:textId="3DFA5625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DD2B6A5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7B5C411" w14:textId="2CB382F1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03" w:type="dxa"/>
            <w:gridSpan w:val="4"/>
            <w:vAlign w:val="bottom"/>
          </w:tcPr>
          <w:p w14:paraId="032F77C7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4F12B83A" w14:textId="5B10C250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870</w:t>
            </w:r>
          </w:p>
        </w:tc>
      </w:tr>
      <w:tr w:rsidR="00523603" w:rsidRPr="00AC365B" w14:paraId="4BD518F3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5DDF5033" w14:textId="7777777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16" w:type="dxa"/>
          </w:tcPr>
          <w:p w14:paraId="247DC94E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B14A43E" w14:textId="167828FE" w:rsidR="00523603" w:rsidRPr="00AC365B" w:rsidRDefault="000C653B" w:rsidP="0041408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180" w:type="dxa"/>
            <w:vAlign w:val="bottom"/>
          </w:tcPr>
          <w:p w14:paraId="41EDD80F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C8682C0" w14:textId="4415D4A7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178" w:type="dxa"/>
            <w:gridSpan w:val="2"/>
            <w:vAlign w:val="bottom"/>
          </w:tcPr>
          <w:p w14:paraId="2F52EEA5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9A0330" w14:textId="57A74B6E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180" w:type="dxa"/>
            <w:gridSpan w:val="2"/>
            <w:vAlign w:val="bottom"/>
          </w:tcPr>
          <w:p w14:paraId="7E791AB5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7027C88" w14:textId="5EC6725E" w:rsidR="00523603" w:rsidRPr="00AC365B" w:rsidRDefault="000C653B" w:rsidP="0041408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0" w:type="dxa"/>
            <w:gridSpan w:val="2"/>
            <w:vAlign w:val="bottom"/>
          </w:tcPr>
          <w:p w14:paraId="05701ABE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8BE9A61" w14:textId="4DEFF6FE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203" w:type="dxa"/>
            <w:gridSpan w:val="4"/>
            <w:vAlign w:val="bottom"/>
          </w:tcPr>
          <w:p w14:paraId="03354D4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2EE2BF64" w14:textId="7015720F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523603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622</w:t>
            </w:r>
          </w:p>
        </w:tc>
      </w:tr>
      <w:tr w:rsidR="00523603" w:rsidRPr="00AC365B" w14:paraId="14753AA2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492B06E8" w14:textId="7777777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716" w:type="dxa"/>
          </w:tcPr>
          <w:p w14:paraId="0F62C866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2B4C9F3" w14:textId="674D5964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B436AF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8A2B562" w14:textId="14F9553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45155A53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5F37074E" w14:textId="03A5DF73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D201D6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14:paraId="341562CB" w14:textId="2D1562A2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37BE62E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33A43C9" w14:textId="1C0465A1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3" w:type="dxa"/>
            <w:gridSpan w:val="4"/>
            <w:vAlign w:val="bottom"/>
          </w:tcPr>
          <w:p w14:paraId="5D473E06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vAlign w:val="bottom"/>
          </w:tcPr>
          <w:p w14:paraId="11235B60" w14:textId="0BB45DB2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23603" w:rsidRPr="00AC365B" w14:paraId="6472B96D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70571AA3" w14:textId="2CCD8D1F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716" w:type="dxa"/>
          </w:tcPr>
          <w:p w14:paraId="561BA4E1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8A5CB7C" w14:textId="66037704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7C4004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8B0CFD8" w14:textId="71265122" w:rsidR="00523603" w:rsidRPr="00AC365B" w:rsidRDefault="00523603" w:rsidP="0041408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22244A5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</w:tcBorders>
            <w:vAlign w:val="bottom"/>
          </w:tcPr>
          <w:p w14:paraId="07B04A1B" w14:textId="333AC863" w:rsidR="00523603" w:rsidRPr="00AC365B" w:rsidRDefault="00523603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17B152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14:paraId="54FA6384" w14:textId="1736FAA8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C898CB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3E9A756B" w14:textId="0E275D67" w:rsidR="00523603" w:rsidRPr="00AC365B" w:rsidRDefault="00523603" w:rsidP="0041408B">
            <w:pPr>
              <w:pStyle w:val="acctfourfigures"/>
              <w:tabs>
                <w:tab w:val="clear" w:pos="765"/>
                <w:tab w:val="decimal" w:pos="742"/>
                <w:tab w:val="decimal" w:pos="1046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gridSpan w:val="4"/>
            <w:vAlign w:val="bottom"/>
          </w:tcPr>
          <w:p w14:paraId="46976343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</w:tcBorders>
            <w:vAlign w:val="bottom"/>
          </w:tcPr>
          <w:p w14:paraId="38C7CF91" w14:textId="11C35883" w:rsidR="00523603" w:rsidRPr="00AC365B" w:rsidRDefault="00523603" w:rsidP="0041408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23603" w:rsidRPr="00AC365B" w14:paraId="3D243643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20407CF1" w14:textId="26FCBA93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16" w:type="dxa"/>
          </w:tcPr>
          <w:p w14:paraId="454A05B4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505E411" w14:textId="0B0EB0F7" w:rsidR="00523603" w:rsidRPr="00AC365B" w:rsidRDefault="000C653B" w:rsidP="0041408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180" w:type="dxa"/>
            <w:vAlign w:val="bottom"/>
          </w:tcPr>
          <w:p w14:paraId="2E0B5B0F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4B12419" w14:textId="3181C80D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178" w:type="dxa"/>
            <w:gridSpan w:val="2"/>
            <w:vAlign w:val="bottom"/>
          </w:tcPr>
          <w:p w14:paraId="1AC277CD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17AA719" w14:textId="078C9EAE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80" w:type="dxa"/>
            <w:gridSpan w:val="2"/>
            <w:vAlign w:val="bottom"/>
          </w:tcPr>
          <w:p w14:paraId="496949B1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73CDC72" w14:textId="5AB1E1F8" w:rsidR="00523603" w:rsidRPr="00AC365B" w:rsidRDefault="000C653B" w:rsidP="0041408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0" w:type="dxa"/>
            <w:gridSpan w:val="2"/>
            <w:vAlign w:val="bottom"/>
          </w:tcPr>
          <w:p w14:paraId="24E1F6C1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BC40ED3" w14:textId="1A1043CD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203" w:type="dxa"/>
            <w:gridSpan w:val="4"/>
            <w:vAlign w:val="bottom"/>
          </w:tcPr>
          <w:p w14:paraId="7B797DC7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7EDB4648" w14:textId="4C0FC76E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="0052360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022</w:t>
            </w:r>
          </w:p>
        </w:tc>
      </w:tr>
      <w:tr w:rsidR="00523603" w:rsidRPr="00AC365B" w14:paraId="1DE1025F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314276CA" w14:textId="7777777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16" w:type="dxa"/>
          </w:tcPr>
          <w:p w14:paraId="2A1B7831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DD4040A" w14:textId="605CC331" w:rsidR="00523603" w:rsidRPr="00AC365B" w:rsidRDefault="00D412AC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9ABD99D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0C817AE" w14:textId="6E583D75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D412AC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178" w:type="dxa"/>
            <w:gridSpan w:val="2"/>
            <w:vAlign w:val="bottom"/>
          </w:tcPr>
          <w:p w14:paraId="5741382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C1487CF" w14:textId="44EC0AAD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D412AC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180" w:type="dxa"/>
            <w:gridSpan w:val="2"/>
            <w:vAlign w:val="bottom"/>
          </w:tcPr>
          <w:p w14:paraId="3AAB0743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E4260F1" w14:textId="4BE6833C" w:rsidR="00523603" w:rsidRPr="00AC365B" w:rsidRDefault="00D412AC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38DE1F4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52236C4" w14:textId="526BCD49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D412AC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03" w:type="dxa"/>
            <w:gridSpan w:val="4"/>
            <w:vAlign w:val="bottom"/>
          </w:tcPr>
          <w:p w14:paraId="1C9BD0F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20ACBD25" w14:textId="3CDFD943" w:rsidR="00523603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D412AC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725</w:t>
            </w:r>
          </w:p>
        </w:tc>
      </w:tr>
      <w:tr w:rsidR="00F51DED" w:rsidRPr="00AC365B" w14:paraId="418BF88E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4FC6B802" w14:textId="5E1CB70A" w:rsidR="00F51DED" w:rsidRPr="00AC365B" w:rsidRDefault="00F51DED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16" w:type="dxa"/>
          </w:tcPr>
          <w:p w14:paraId="158E0191" w14:textId="77777777" w:rsidR="00F51DED" w:rsidRPr="00AC365B" w:rsidRDefault="00F51DED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3DECD2E" w14:textId="0EA6ECAD" w:rsidR="00F51DED" w:rsidRPr="00AC365B" w:rsidRDefault="00F51DED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72055A" w14:textId="77777777" w:rsidR="00F51DED" w:rsidRPr="00AC365B" w:rsidRDefault="00F51DED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244048B" w14:textId="103D1AC7" w:rsidR="00F51DED" w:rsidRPr="00F51DED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51D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78" w:type="dxa"/>
            <w:gridSpan w:val="2"/>
            <w:vAlign w:val="bottom"/>
          </w:tcPr>
          <w:p w14:paraId="166F20D7" w14:textId="77777777" w:rsidR="00F51DED" w:rsidRPr="00AC365B" w:rsidRDefault="00F51DED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04B9180" w14:textId="0B43F537" w:rsidR="00F51DED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51DE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80" w:type="dxa"/>
            <w:gridSpan w:val="2"/>
            <w:vAlign w:val="bottom"/>
          </w:tcPr>
          <w:p w14:paraId="2E19BA96" w14:textId="77777777" w:rsidR="00F51DED" w:rsidRPr="00AC365B" w:rsidRDefault="00F51DED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C17D33A" w14:textId="40CB89F4" w:rsidR="00F51DED" w:rsidRPr="00AC365B" w:rsidRDefault="00F51DED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0F1D88" w14:textId="77777777" w:rsidR="00F51DED" w:rsidRPr="00AC365B" w:rsidRDefault="00F51DED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3ECAC7E" w14:textId="5F5FC5C8" w:rsidR="00F51DED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51DE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203" w:type="dxa"/>
            <w:gridSpan w:val="4"/>
            <w:vAlign w:val="bottom"/>
          </w:tcPr>
          <w:p w14:paraId="69A23F8D" w14:textId="77777777" w:rsidR="00F51DED" w:rsidRPr="00AC365B" w:rsidRDefault="00F51DED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106D0600" w14:textId="6AC3FF88" w:rsidR="00F51DED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51DE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039</w:t>
            </w:r>
          </w:p>
        </w:tc>
      </w:tr>
      <w:tr w:rsidR="00523603" w:rsidRPr="00AC365B" w14:paraId="3DFA1784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38876979" w14:textId="77777777" w:rsidR="00523603" w:rsidRPr="00AC365B" w:rsidRDefault="0052360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716" w:type="dxa"/>
          </w:tcPr>
          <w:p w14:paraId="317FE78D" w14:textId="77777777" w:rsidR="00523603" w:rsidRPr="00AC365B" w:rsidRDefault="00523603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3DE61DCD" w14:textId="50499354" w:rsidR="00523603" w:rsidRPr="00AC365B" w:rsidRDefault="00D412AC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700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01208F4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EEE5D6C" w14:textId="2DB6ADE2" w:rsidR="00523603" w:rsidRPr="00AC365B" w:rsidRDefault="00D412AC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6982B779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56C5827C" w14:textId="63595BD3" w:rsidR="00523603" w:rsidRPr="00AC365B" w:rsidRDefault="00D412AC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020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22BAD9B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14:paraId="10AFF5FE" w14:textId="424F0F37" w:rsidR="00523603" w:rsidRPr="00AC365B" w:rsidRDefault="00D412AC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700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97CCD4A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53DC7CAE" w14:textId="74182B4D" w:rsidR="00523603" w:rsidRPr="00AC365B" w:rsidRDefault="00D412AC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firstLine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815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3" w:type="dxa"/>
            <w:gridSpan w:val="4"/>
            <w:vAlign w:val="bottom"/>
          </w:tcPr>
          <w:p w14:paraId="4CA7EF29" w14:textId="77777777" w:rsidR="00523603" w:rsidRPr="00AC365B" w:rsidRDefault="00523603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vAlign w:val="bottom"/>
          </w:tcPr>
          <w:p w14:paraId="618ECA77" w14:textId="2FD41584" w:rsidR="00523603" w:rsidRPr="00AC365B" w:rsidRDefault="00D412AC" w:rsidP="004140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515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C6F9E" w:rsidRPr="00AC365B" w14:paraId="6537DCB0" w14:textId="77777777" w:rsidTr="0041408B">
        <w:trPr>
          <w:gridAfter w:val="1"/>
          <w:wAfter w:w="21" w:type="dxa"/>
          <w:cantSplit/>
          <w:trHeight w:val="397"/>
        </w:trPr>
        <w:tc>
          <w:tcPr>
            <w:tcW w:w="2227" w:type="dxa"/>
            <w:vAlign w:val="bottom"/>
          </w:tcPr>
          <w:p w14:paraId="3E64E617" w14:textId="4C435760" w:rsidR="000C6F9E" w:rsidRPr="00AC365B" w:rsidRDefault="000C6F9E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16" w:type="dxa"/>
          </w:tcPr>
          <w:p w14:paraId="2475D2F0" w14:textId="77777777" w:rsidR="000C6F9E" w:rsidRPr="00AC365B" w:rsidRDefault="000C6F9E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BD09B" w14:textId="614D8979" w:rsidR="000C6F9E" w:rsidRPr="000C6F9E" w:rsidRDefault="000C6F9E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F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DE9263" w14:textId="77777777" w:rsidR="000C6F9E" w:rsidRPr="00AC365B" w:rsidRDefault="000C6F9E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2D620" w14:textId="332CA235" w:rsidR="000C6F9E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F51DE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78" w:type="dxa"/>
            <w:gridSpan w:val="2"/>
            <w:vAlign w:val="bottom"/>
          </w:tcPr>
          <w:p w14:paraId="60FD74B2" w14:textId="77777777" w:rsidR="000C6F9E" w:rsidRPr="00AC365B" w:rsidRDefault="000C6F9E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2C03B" w14:textId="04D5F8E1" w:rsidR="000C6F9E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F51DE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80" w:type="dxa"/>
            <w:gridSpan w:val="2"/>
            <w:vAlign w:val="bottom"/>
          </w:tcPr>
          <w:p w14:paraId="2B458308" w14:textId="77777777" w:rsidR="000C6F9E" w:rsidRPr="00AC365B" w:rsidRDefault="000C6F9E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09D74" w14:textId="4DA541C0" w:rsidR="000C6F9E" w:rsidRPr="000C6F9E" w:rsidRDefault="000C6F9E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F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C6532ED" w14:textId="77777777" w:rsidR="000C6F9E" w:rsidRPr="00AC365B" w:rsidRDefault="000C6F9E" w:rsidP="0041408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F6206" w14:textId="2FDBC931" w:rsidR="000C6F9E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left="-255" w:right="57" w:firstLine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F51DE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203" w:type="dxa"/>
            <w:gridSpan w:val="4"/>
            <w:vAlign w:val="bottom"/>
          </w:tcPr>
          <w:p w14:paraId="6340554C" w14:textId="77777777" w:rsidR="000C6F9E" w:rsidRPr="00AC365B" w:rsidRDefault="000C6F9E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52BA3" w14:textId="3A7E33E1" w:rsidR="000C6F9E" w:rsidRPr="00AC365B" w:rsidRDefault="000C653B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F51DE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271</w:t>
            </w:r>
          </w:p>
        </w:tc>
      </w:tr>
    </w:tbl>
    <w:p w14:paraId="7AF5C09C" w14:textId="1C355463" w:rsidR="00C56339" w:rsidRPr="00AC365B" w:rsidRDefault="00C56339">
      <w:pPr>
        <w:rPr>
          <w:sz w:val="2"/>
          <w:szCs w:val="2"/>
        </w:rPr>
      </w:pPr>
    </w:p>
    <w:p w14:paraId="7ECFB1CC" w14:textId="77777777" w:rsidR="004B61A7" w:rsidRPr="00AC365B" w:rsidRDefault="004B61A7">
      <w:pPr>
        <w:rPr>
          <w:sz w:val="2"/>
          <w:szCs w:val="2"/>
        </w:rPr>
      </w:pPr>
    </w:p>
    <w:p w14:paraId="00E4E922" w14:textId="77777777" w:rsidR="004B61A7" w:rsidRPr="00AC365B" w:rsidRDefault="004B61A7">
      <w:pPr>
        <w:rPr>
          <w:sz w:val="2"/>
          <w:szCs w:val="2"/>
        </w:rPr>
      </w:pPr>
    </w:p>
    <w:tbl>
      <w:tblPr>
        <w:tblpPr w:leftFromText="180" w:rightFromText="180" w:vertAnchor="text" w:horzAnchor="margin" w:tblpX="496" w:tblpY="114"/>
        <w:tblW w:w="90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78"/>
        <w:gridCol w:w="990"/>
        <w:gridCol w:w="180"/>
        <w:gridCol w:w="1080"/>
        <w:gridCol w:w="180"/>
        <w:gridCol w:w="810"/>
        <w:gridCol w:w="180"/>
        <w:gridCol w:w="900"/>
        <w:gridCol w:w="185"/>
        <w:gridCol w:w="1134"/>
        <w:gridCol w:w="191"/>
        <w:gridCol w:w="9"/>
        <w:gridCol w:w="792"/>
      </w:tblGrid>
      <w:tr w:rsidR="00C96753" w:rsidRPr="00AC365B" w14:paraId="796BCE26" w14:textId="77777777" w:rsidTr="0041408B">
        <w:trPr>
          <w:cantSplit/>
          <w:trHeight w:val="397"/>
          <w:tblHeader/>
        </w:trPr>
        <w:tc>
          <w:tcPr>
            <w:tcW w:w="2239" w:type="dxa"/>
            <w:vAlign w:val="bottom"/>
          </w:tcPr>
          <w:p w14:paraId="13F4EA2E" w14:textId="77777777" w:rsidR="00C96753" w:rsidRPr="00AC365B" w:rsidRDefault="00C9675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3056C2CB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35C8B1A4" w14:textId="63DD0006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53ACA1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211" w:type="dxa"/>
            <w:gridSpan w:val="6"/>
            <w:vAlign w:val="bottom"/>
          </w:tcPr>
          <w:p w14:paraId="78128456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96753" w:rsidRPr="00AC365B" w14:paraId="34A23405" w14:textId="77777777" w:rsidTr="0041408B">
        <w:trPr>
          <w:cantSplit/>
          <w:trHeight w:val="397"/>
          <w:tblHeader/>
        </w:trPr>
        <w:tc>
          <w:tcPr>
            <w:tcW w:w="2239" w:type="dxa"/>
            <w:vAlign w:val="bottom"/>
          </w:tcPr>
          <w:p w14:paraId="37D09233" w14:textId="77777777" w:rsidR="00C96753" w:rsidRPr="00AC365B" w:rsidRDefault="00C9675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229D4FC2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8574E2" w14:textId="0B7BACB5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E1F172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F8791B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อาคารชุดและ</w:t>
            </w:r>
          </w:p>
        </w:tc>
        <w:tc>
          <w:tcPr>
            <w:tcW w:w="180" w:type="dxa"/>
            <w:vAlign w:val="bottom"/>
          </w:tcPr>
          <w:p w14:paraId="524AE0B7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D9BB981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28485A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6C9143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E0DBF2F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6C540E" w14:textId="6F33B33B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</w:t>
            </w:r>
            <w:r w:rsidR="004B61A7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ชุด</w:t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91" w:type="dxa"/>
            <w:vAlign w:val="bottom"/>
          </w:tcPr>
          <w:p w14:paraId="46E158BB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4E15C7E3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C96753" w:rsidRPr="00AC365B" w14:paraId="4E81A200" w14:textId="77777777" w:rsidTr="0041408B">
        <w:trPr>
          <w:cantSplit/>
          <w:trHeight w:val="397"/>
          <w:tblHeader/>
        </w:trPr>
        <w:tc>
          <w:tcPr>
            <w:tcW w:w="2239" w:type="dxa"/>
            <w:vAlign w:val="bottom"/>
          </w:tcPr>
          <w:p w14:paraId="4DB27483" w14:textId="77777777" w:rsidR="00C96753" w:rsidRPr="00AC365B" w:rsidRDefault="00C96753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6EC8366E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2CB77B" w14:textId="08097B34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1887C71F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BEEB725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7FF4D9D5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F55C6F3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8BE3ACF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E2EBA5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5" w:type="dxa"/>
            <w:vAlign w:val="bottom"/>
          </w:tcPr>
          <w:p w14:paraId="5076E79E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A06798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91" w:type="dxa"/>
            <w:vAlign w:val="bottom"/>
          </w:tcPr>
          <w:p w14:paraId="30B33233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65998B4B" w14:textId="77777777" w:rsidR="00C96753" w:rsidRPr="00AC365B" w:rsidRDefault="00C96753" w:rsidP="0041408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00686" w:rsidRPr="00AC365B" w14:paraId="647E2A45" w14:textId="77777777" w:rsidTr="00A90038">
        <w:trPr>
          <w:cantSplit/>
          <w:trHeight w:val="397"/>
        </w:trPr>
        <w:tc>
          <w:tcPr>
            <w:tcW w:w="2239" w:type="dxa"/>
            <w:vAlign w:val="bottom"/>
          </w:tcPr>
          <w:p w14:paraId="5E30A71A" w14:textId="77777777" w:rsidR="00B00686" w:rsidRPr="00AC365B" w:rsidRDefault="00B00686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68E89E86" w14:textId="77777777" w:rsidR="00B00686" w:rsidRPr="00AC365B" w:rsidRDefault="00B00686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631" w:type="dxa"/>
            <w:gridSpan w:val="12"/>
            <w:vAlign w:val="bottom"/>
          </w:tcPr>
          <w:p w14:paraId="0B8766C4" w14:textId="20C1D5D6" w:rsidR="00B00686" w:rsidRPr="00AC365B" w:rsidRDefault="00B00686" w:rsidP="0041408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AC365B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C365B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B00686" w:rsidRPr="00AC365B" w14:paraId="69B8F00E" w14:textId="77777777" w:rsidTr="0041408B">
        <w:trPr>
          <w:cantSplit/>
          <w:trHeight w:val="397"/>
        </w:trPr>
        <w:tc>
          <w:tcPr>
            <w:tcW w:w="2239" w:type="dxa"/>
            <w:vAlign w:val="bottom"/>
          </w:tcPr>
          <w:p w14:paraId="57287454" w14:textId="77777777" w:rsidR="00B00686" w:rsidRPr="00AC365B" w:rsidRDefault="00B00686" w:rsidP="0041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8" w:type="dxa"/>
          </w:tcPr>
          <w:p w14:paraId="570E5FFA" w14:textId="77777777" w:rsidR="00B00686" w:rsidRPr="00AC365B" w:rsidRDefault="00B00686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039D7F" w14:textId="3F1656D8" w:rsidR="00B00686" w:rsidRPr="00AC365B" w:rsidRDefault="00B00686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BDE8F5" w14:textId="77777777" w:rsidR="00B00686" w:rsidRPr="00AC365B" w:rsidRDefault="00B00686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9EADFB" w14:textId="77777777" w:rsidR="00B00686" w:rsidRPr="00AC365B" w:rsidRDefault="00B00686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85721E" w14:textId="77777777" w:rsidR="00B00686" w:rsidRPr="00AC365B" w:rsidRDefault="00B00686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77AD29" w14:textId="77777777" w:rsidR="00B00686" w:rsidRPr="00AC365B" w:rsidRDefault="00B00686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3AC394" w14:textId="77777777" w:rsidR="00B00686" w:rsidRPr="00AC365B" w:rsidRDefault="00B00686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6DDBC3" w14:textId="77777777" w:rsidR="00B00686" w:rsidRPr="00AC365B" w:rsidRDefault="00B00686" w:rsidP="0041408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F9476E5" w14:textId="77777777" w:rsidR="00B00686" w:rsidRPr="00AC365B" w:rsidRDefault="00B00686" w:rsidP="0041408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A20BBA" w14:textId="77777777" w:rsidR="00B00686" w:rsidRPr="00AC365B" w:rsidRDefault="00B00686" w:rsidP="0041408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CA8C4ED" w14:textId="77777777" w:rsidR="00B00686" w:rsidRPr="00AC365B" w:rsidRDefault="00B00686" w:rsidP="0041408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1977038" w14:textId="77777777" w:rsidR="00B00686" w:rsidRPr="00AC365B" w:rsidRDefault="00B00686" w:rsidP="0041408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0038" w:rsidRPr="00AC365B" w14:paraId="20308FFF" w14:textId="77777777" w:rsidTr="00A90038">
        <w:trPr>
          <w:cantSplit/>
          <w:trHeight w:val="397"/>
        </w:trPr>
        <w:tc>
          <w:tcPr>
            <w:tcW w:w="2239" w:type="dxa"/>
            <w:vAlign w:val="bottom"/>
          </w:tcPr>
          <w:p w14:paraId="7599433D" w14:textId="2CFDF56F" w:rsidR="00A90038" w:rsidRPr="00AC365B" w:rsidRDefault="00A90038" w:rsidP="00A9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8" w:type="dxa"/>
          </w:tcPr>
          <w:p w14:paraId="13B57812" w14:textId="77777777" w:rsidR="00A90038" w:rsidRPr="00AC365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3CBF639" w14:textId="25BD5C0C" w:rsidR="00A90038" w:rsidRPr="000C653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180" w:type="dxa"/>
            <w:vAlign w:val="bottom"/>
          </w:tcPr>
          <w:p w14:paraId="32B1BE93" w14:textId="77777777" w:rsidR="00A90038" w:rsidRPr="00AC365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E8ED62" w14:textId="6C80FF17" w:rsidR="00A90038" w:rsidRPr="000C653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180" w:type="dxa"/>
            <w:vAlign w:val="bottom"/>
          </w:tcPr>
          <w:p w14:paraId="6DE7BC97" w14:textId="77777777" w:rsidR="00A90038" w:rsidRPr="00AC365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3ACD96" w14:textId="2BC7012E" w:rsidR="00A90038" w:rsidRPr="000C653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80" w:type="dxa"/>
            <w:vAlign w:val="bottom"/>
          </w:tcPr>
          <w:p w14:paraId="60EDE083" w14:textId="77777777" w:rsidR="00A90038" w:rsidRPr="00AC365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CAE685" w14:textId="0C8503E0" w:rsidR="00A90038" w:rsidRPr="000C653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185" w:type="dxa"/>
            <w:vAlign w:val="bottom"/>
          </w:tcPr>
          <w:p w14:paraId="22FA497F" w14:textId="77777777" w:rsidR="00A90038" w:rsidRPr="00AC365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E2440E" w14:textId="65F26AC2" w:rsidR="00A90038" w:rsidRPr="000C653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990</w:t>
            </w:r>
          </w:p>
        </w:tc>
        <w:tc>
          <w:tcPr>
            <w:tcW w:w="200" w:type="dxa"/>
            <w:gridSpan w:val="2"/>
            <w:vAlign w:val="bottom"/>
          </w:tcPr>
          <w:p w14:paraId="6159D2C2" w14:textId="77777777" w:rsidR="00A90038" w:rsidRPr="00AC365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DF7381D" w14:textId="1FF69222" w:rsidR="00A90038" w:rsidRPr="000C653B" w:rsidRDefault="00A90038" w:rsidP="00A90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968</w:t>
            </w:r>
          </w:p>
        </w:tc>
      </w:tr>
      <w:tr w:rsidR="00F330F2" w:rsidRPr="00AC365B" w14:paraId="6C47A8ED" w14:textId="77777777" w:rsidTr="0041408B">
        <w:trPr>
          <w:cantSplit/>
          <w:trHeight w:val="397"/>
        </w:trPr>
        <w:tc>
          <w:tcPr>
            <w:tcW w:w="2239" w:type="dxa"/>
            <w:vAlign w:val="bottom"/>
          </w:tcPr>
          <w:p w14:paraId="3CD93650" w14:textId="0A45C137" w:rsidR="00F330F2" w:rsidRPr="00AC365B" w:rsidRDefault="00F330F2" w:rsidP="00F3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14:paraId="114017EF" w14:textId="77777777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057772" w14:textId="45A1D4D2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      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C44F32" w14:textId="77777777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EF187" w14:textId="02859B90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180" w:type="dxa"/>
            <w:vAlign w:val="bottom"/>
          </w:tcPr>
          <w:p w14:paraId="7C24A301" w14:textId="77777777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8E4AD6" w14:textId="4F989F67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180" w:type="dxa"/>
            <w:vAlign w:val="bottom"/>
          </w:tcPr>
          <w:p w14:paraId="01D9B5C2" w14:textId="77777777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1E87EE" w14:textId="65655050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   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66516EA2" w14:textId="77777777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0E1E08" w14:textId="2260520E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233</w:t>
            </w:r>
          </w:p>
        </w:tc>
        <w:tc>
          <w:tcPr>
            <w:tcW w:w="200" w:type="dxa"/>
            <w:gridSpan w:val="2"/>
            <w:vAlign w:val="bottom"/>
          </w:tcPr>
          <w:p w14:paraId="01A3094E" w14:textId="77777777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A89421" w14:textId="1B63B7E2" w:rsidR="00F330F2" w:rsidRPr="00AC365B" w:rsidRDefault="00F330F2" w:rsidP="00F330F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233</w:t>
            </w:r>
          </w:p>
        </w:tc>
      </w:tr>
    </w:tbl>
    <w:p w14:paraId="142889D5" w14:textId="77777777" w:rsidR="005C797C" w:rsidRPr="0007031D" w:rsidRDefault="005C797C" w:rsidP="001A2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BE446E5" w14:textId="7576659E" w:rsidR="000B4BBD" w:rsidRPr="00AC365B" w:rsidRDefault="000B4BBD" w:rsidP="00CB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>มูลค่ายุติธรรมของ</w:t>
      </w:r>
      <w:r w:rsidR="00C1609F" w:rsidRPr="00AC365B">
        <w:rPr>
          <w:rFonts w:ascii="Angsana New" w:hAnsi="Angsana New"/>
          <w:spacing w:val="-4"/>
          <w:sz w:val="30"/>
          <w:szCs w:val="30"/>
          <w:cs/>
        </w:rPr>
        <w:t>อสังหาริมทรัพย์เพื่อการลงทุน</w:t>
      </w:r>
      <w:r w:rsidR="00C64504" w:rsidRPr="00AC365B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</w:t>
      </w:r>
      <w:r w:rsidR="00C1609F" w:rsidRPr="00AC365B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31</w:t>
      </w:r>
      <w:r w:rsidR="00C1609F" w:rsidRPr="00AC365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2562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จำนวน</w:t>
      </w:r>
      <w:r w:rsidR="00A302F2" w:rsidRPr="00AC365B">
        <w:rPr>
          <w:rFonts w:ascii="Angsana New" w:hAnsi="Angsana New"/>
          <w:sz w:val="30"/>
          <w:szCs w:val="30"/>
        </w:rPr>
        <w:t xml:space="preserve"> </w:t>
      </w:r>
      <w:bookmarkStart w:id="3" w:name="_Hlk36148113"/>
      <w:r w:rsidR="000C653B" w:rsidRPr="000C653B">
        <w:rPr>
          <w:rFonts w:ascii="Angsana New" w:hAnsi="Angsana New"/>
          <w:sz w:val="30"/>
          <w:szCs w:val="30"/>
        </w:rPr>
        <w:t>42</w:t>
      </w:r>
      <w:r w:rsidR="00791DE2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</w:t>
      </w:r>
      <w:r w:rsidR="00774673" w:rsidRPr="00AC365B">
        <w:rPr>
          <w:rFonts w:ascii="Angsana New" w:hAnsi="Angsana New"/>
          <w:sz w:val="30"/>
          <w:szCs w:val="30"/>
        </w:rPr>
        <w:t xml:space="preserve"> </w:t>
      </w:r>
      <w:r w:rsidR="00774673" w:rsidRPr="00AC365B">
        <w:rPr>
          <w:rFonts w:ascii="Angsana New" w:hAnsi="Angsana New"/>
          <w:sz w:val="30"/>
          <w:szCs w:val="30"/>
          <w:cs/>
        </w:rPr>
        <w:t xml:space="preserve">และ </w:t>
      </w:r>
      <w:r w:rsidR="000C653B" w:rsidRPr="000C653B">
        <w:rPr>
          <w:rFonts w:ascii="Angsana New" w:hAnsi="Angsana New"/>
          <w:sz w:val="30"/>
          <w:szCs w:val="30"/>
        </w:rPr>
        <w:t>28</w:t>
      </w:r>
      <w:r w:rsidR="001C3590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17</w:t>
      </w:r>
      <w:r w:rsidR="00774673" w:rsidRPr="00AC365B">
        <w:rPr>
          <w:rFonts w:ascii="Angsana New" w:hAnsi="Angsana New"/>
          <w:sz w:val="30"/>
          <w:szCs w:val="30"/>
        </w:rPr>
        <w:t xml:space="preserve"> </w:t>
      </w:r>
      <w:r w:rsidR="00774673" w:rsidRPr="00AC365B">
        <w:rPr>
          <w:rFonts w:ascii="Angsana New" w:hAnsi="Angsana New"/>
          <w:sz w:val="30"/>
          <w:szCs w:val="30"/>
          <w:cs/>
        </w:rPr>
        <w:t>ล้านบาท</w:t>
      </w:r>
      <w:bookmarkEnd w:id="3"/>
      <w:r w:rsidR="00774673" w:rsidRPr="00AC365B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2561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97</w:t>
      </w:r>
      <w:r w:rsidR="00523603" w:rsidRPr="00AC365B">
        <w:rPr>
          <w:rFonts w:ascii="Angsana New" w:hAnsi="Angsana New"/>
          <w:i/>
          <w:iCs/>
          <w:sz w:val="30"/>
          <w:szCs w:val="30"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02</w:t>
      </w:r>
      <w:r w:rsidR="00523603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523603" w:rsidRPr="00AC365B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83</w:t>
      </w:r>
      <w:r w:rsidR="00523603" w:rsidRPr="00AC365B">
        <w:rPr>
          <w:rFonts w:ascii="Angsana New" w:hAnsi="Angsana New"/>
          <w:i/>
          <w:iCs/>
          <w:sz w:val="30"/>
          <w:szCs w:val="30"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17</w:t>
      </w:r>
      <w:r w:rsidR="00523603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523603" w:rsidRPr="00AC365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523603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774673" w:rsidRPr="00AC365B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AC365B">
        <w:rPr>
          <w:rFonts w:ascii="Angsana New" w:hAnsi="Angsana New"/>
          <w:i/>
          <w:iCs/>
          <w:sz w:val="30"/>
          <w:szCs w:val="30"/>
        </w:rPr>
        <w:t>)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1609F" w:rsidRPr="00AC365B">
        <w:rPr>
          <w:rFonts w:ascii="Angsana New" w:hAnsi="Angsana New"/>
          <w:spacing w:val="-4"/>
          <w:sz w:val="30"/>
          <w:szCs w:val="30"/>
          <w:cs/>
        </w:rPr>
        <w:t>ประเมินราคาโดย</w:t>
      </w:r>
      <w:r w:rsidR="009305FD" w:rsidRPr="00AC365B">
        <w:rPr>
          <w:rFonts w:ascii="Angsana New" w:hAnsi="Angsana New"/>
          <w:spacing w:val="-4"/>
          <w:sz w:val="30"/>
          <w:szCs w:val="30"/>
          <w:cs/>
        </w:rPr>
        <w:br/>
      </w:r>
      <w:r w:rsidRPr="00AC365B">
        <w:rPr>
          <w:rFonts w:ascii="Angsana New" w:hAnsi="Angsana New"/>
          <w:spacing w:val="-2"/>
          <w:sz w:val="30"/>
          <w:szCs w:val="30"/>
          <w:cs/>
        </w:rPr>
        <w:t>ผู้ประเมินราคาอิสระ</w:t>
      </w:r>
      <w:r w:rsidR="009305FD" w:rsidRPr="00AC365B">
        <w:rPr>
          <w:rFonts w:ascii="Angsana New" w:hAnsi="Angsana New"/>
          <w:spacing w:val="-2"/>
          <w:sz w:val="30"/>
          <w:szCs w:val="30"/>
          <w:cs/>
        </w:rPr>
        <w:t>ซึ่งพิจารณาตามวิธี</w:t>
      </w:r>
      <w:r w:rsidR="007512C4" w:rsidRPr="00AC365B">
        <w:rPr>
          <w:rFonts w:ascii="Angsana New" w:hAnsi="Angsana New"/>
          <w:sz w:val="30"/>
          <w:szCs w:val="30"/>
          <w:cs/>
        </w:rPr>
        <w:t>เปรียบเทียบ</w:t>
      </w:r>
      <w:r w:rsidR="009305FD" w:rsidRPr="00AC365B">
        <w:rPr>
          <w:rFonts w:ascii="Angsana New" w:hAnsi="Angsana New"/>
          <w:spacing w:val="-2"/>
          <w:sz w:val="30"/>
          <w:szCs w:val="30"/>
          <w:cs/>
        </w:rPr>
        <w:t>ตลาด</w:t>
      </w:r>
      <w:r w:rsidRPr="00AC36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1609F" w:rsidRPr="00AC365B">
        <w:rPr>
          <w:rFonts w:ascii="Angsana New" w:hAnsi="Angsana New"/>
          <w:spacing w:val="-2"/>
          <w:sz w:val="30"/>
          <w:szCs w:val="30"/>
          <w:cs/>
        </w:rPr>
        <w:t>โดย</w:t>
      </w:r>
      <w:r w:rsidR="00A95E69" w:rsidRPr="00AC365B">
        <w:rPr>
          <w:rFonts w:ascii="Angsana New" w:hAnsi="Angsana New"/>
          <w:sz w:val="30"/>
          <w:szCs w:val="30"/>
          <w:cs/>
        </w:rPr>
        <w:t>การวัดมูลค่ายุติธรรมของอสังหาริมทรัพย์</w:t>
      </w:r>
      <w:r w:rsidR="007512C4" w:rsidRPr="00AC365B">
        <w:rPr>
          <w:rFonts w:ascii="Angsana New" w:hAnsi="Angsana New"/>
          <w:sz w:val="30"/>
          <w:szCs w:val="30"/>
          <w:cs/>
        </w:rPr>
        <w:br/>
      </w:r>
      <w:r w:rsidR="00A95E69" w:rsidRPr="00AC365B">
        <w:rPr>
          <w:rFonts w:ascii="Angsana New" w:hAnsi="Angsana New"/>
          <w:sz w:val="30"/>
          <w:szCs w:val="30"/>
          <w:cs/>
        </w:rPr>
        <w:t>เพื่อการลงทุน</w:t>
      </w:r>
      <w:r w:rsidR="00751107" w:rsidRPr="00AC365B">
        <w:rPr>
          <w:rFonts w:ascii="Angsana New" w:hAnsi="Angsana New"/>
          <w:sz w:val="30"/>
          <w:szCs w:val="30"/>
          <w:cs/>
        </w:rPr>
        <w:t xml:space="preserve"> </w:t>
      </w:r>
      <w:r w:rsidR="00A95E69" w:rsidRPr="00AC365B">
        <w:rPr>
          <w:rFonts w:ascii="Angsana New" w:hAnsi="Angsana New"/>
          <w:sz w:val="30"/>
          <w:szCs w:val="30"/>
          <w:cs/>
        </w:rPr>
        <w:t>ถูกจัดลำดับชั้นการวัดมูลค่า</w:t>
      </w:r>
      <w:r w:rsidR="00751107" w:rsidRPr="00AC365B">
        <w:rPr>
          <w:rFonts w:ascii="Angsana New" w:hAnsi="Angsana New"/>
          <w:sz w:val="30"/>
          <w:szCs w:val="30"/>
          <w:cs/>
        </w:rPr>
        <w:t>ยุติธรรม</w:t>
      </w:r>
      <w:r w:rsidR="00A95E69" w:rsidRPr="00AC365B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 w:rsidR="000C653B" w:rsidRPr="000C653B">
        <w:rPr>
          <w:rFonts w:ascii="Angsana New" w:hAnsi="Angsana New"/>
          <w:sz w:val="30"/>
          <w:szCs w:val="30"/>
        </w:rPr>
        <w:t>3</w:t>
      </w:r>
    </w:p>
    <w:p w14:paraId="18ADB324" w14:textId="77777777" w:rsidR="00EE7CCF" w:rsidRPr="00AC365B" w:rsidRDefault="00EE7CC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31AEF27" w14:textId="0881CFF4" w:rsidR="00EE7CCF" w:rsidRPr="00AC365B" w:rsidRDefault="00EE7CCF" w:rsidP="00EE7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77136EA5" w14:textId="77777777" w:rsidR="00EE7CCF" w:rsidRPr="00AC365B" w:rsidRDefault="00EE7CCF" w:rsidP="00EE7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4C430B72" w14:textId="31DDA5E1" w:rsidR="00EE7CCF" w:rsidRPr="00AC365B" w:rsidRDefault="00EE7CCF" w:rsidP="00EE7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ทรัพย์สินของกลุ่มบริษัทและบริษัทมูลค่าตามบัญชีจำนวน </w:t>
      </w:r>
      <w:r w:rsidR="000C653B" w:rsidRPr="000C653B">
        <w:rPr>
          <w:rFonts w:ascii="Angsana New" w:hAnsi="Angsana New"/>
          <w:sz w:val="30"/>
          <w:szCs w:val="30"/>
        </w:rPr>
        <w:t>39</w:t>
      </w:r>
      <w:r w:rsidR="000C6F9E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88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 ใช้เป็นหลักประกันวงเงินสินเชื่อบางส่วนจากสถาบันการเงินแห่งหนึ่ง (ดูหมายเหตุ</w:t>
      </w:r>
      <w:r w:rsidR="0027774F" w:rsidRPr="00AC365B">
        <w:rPr>
          <w:rFonts w:ascii="Angsana New" w:hAnsi="Angsana New"/>
          <w:sz w:val="30"/>
          <w:szCs w:val="30"/>
          <w:cs/>
        </w:rPr>
        <w:t>ประกอบงบการเงิน</w:t>
      </w:r>
      <w:r w:rsidRPr="00AC365B">
        <w:rPr>
          <w:rFonts w:ascii="Angsana New" w:hAnsi="Angsana New"/>
          <w:sz w:val="30"/>
          <w:szCs w:val="30"/>
          <w:cs/>
        </w:rPr>
        <w:t xml:space="preserve">ข้อ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="00DC7912">
        <w:rPr>
          <w:rFonts w:ascii="Angsana New" w:hAnsi="Angsana New"/>
          <w:sz w:val="30"/>
          <w:szCs w:val="30"/>
        </w:rPr>
        <w:t>7</w:t>
      </w:r>
      <w:r w:rsidRPr="00AC365B">
        <w:rPr>
          <w:rFonts w:ascii="Angsana New" w:hAnsi="Angsana New"/>
          <w:sz w:val="30"/>
          <w:szCs w:val="30"/>
        </w:rPr>
        <w:t>)</w:t>
      </w:r>
      <w:r w:rsidRPr="00AC365B">
        <w:rPr>
          <w:rFonts w:ascii="Angsana New" w:hAnsi="Angsana New"/>
          <w:sz w:val="30"/>
          <w:szCs w:val="30"/>
          <w:cs/>
        </w:rPr>
        <w:t xml:space="preserve"> และหนังสือค้ำประกันจากสถาบันการเงินแห่งหนึ่ง</w:t>
      </w:r>
      <w:r w:rsidR="00DA4546" w:rsidRPr="00AC365B">
        <w:rPr>
          <w:rFonts w:ascii="Angsana New" w:hAnsi="Angsana New"/>
          <w:sz w:val="30"/>
          <w:szCs w:val="30"/>
          <w:cs/>
        </w:rPr>
        <w:t xml:space="preserve"> (ดูหมายเหตุ</w:t>
      </w:r>
      <w:r w:rsidR="0027774F" w:rsidRPr="00AC365B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DA4546" w:rsidRPr="00AC365B">
        <w:rPr>
          <w:rFonts w:ascii="Angsana New" w:hAnsi="Angsana New"/>
          <w:sz w:val="30"/>
          <w:szCs w:val="30"/>
          <w:cs/>
        </w:rPr>
        <w:t xml:space="preserve">ข้อ </w:t>
      </w:r>
      <w:r w:rsidR="00DC7912">
        <w:rPr>
          <w:rFonts w:ascii="Angsana New" w:hAnsi="Angsana New"/>
          <w:sz w:val="30"/>
          <w:szCs w:val="30"/>
        </w:rPr>
        <w:t>29</w:t>
      </w:r>
      <w:r w:rsidR="00DA4546" w:rsidRPr="00AC365B">
        <w:rPr>
          <w:rFonts w:ascii="Angsana New" w:hAnsi="Angsana New"/>
          <w:sz w:val="30"/>
          <w:szCs w:val="30"/>
        </w:rPr>
        <w:t>)</w:t>
      </w:r>
    </w:p>
    <w:p w14:paraId="0F80ACF7" w14:textId="77777777" w:rsidR="000B4BBD" w:rsidRPr="00AC365B" w:rsidRDefault="000B4BBD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6932620" w14:textId="4E28D74F" w:rsidR="003203E0" w:rsidRPr="00AC365B" w:rsidRDefault="00320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30"/>
          <w:szCs w:val="30"/>
          <w:cs/>
        </w:rPr>
      </w:pPr>
    </w:p>
    <w:p w14:paraId="54AF998C" w14:textId="77777777" w:rsidR="00614E8A" w:rsidRPr="00AC365B" w:rsidRDefault="00614E8A" w:rsidP="00BE2B72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rPr>
          <w:rFonts w:ascii="Angsana New" w:hAnsi="Angsana New"/>
          <w:sz w:val="30"/>
          <w:szCs w:val="30"/>
          <w:cs/>
        </w:rPr>
        <w:sectPr w:rsidR="00614E8A" w:rsidRPr="00AC365B" w:rsidSect="00B75C6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FA27CA7" w14:textId="36030193" w:rsidR="00614E8A" w:rsidRDefault="00B15FD6" w:rsidP="003F2FF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 w:hanging="461"/>
        <w:contextualSpacing w:val="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</w:rPr>
        <w:lastRenderedPageBreak/>
        <w:t xml:space="preserve"> </w:t>
      </w:r>
      <w:r w:rsidR="00614E8A" w:rsidRPr="00AC365B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C60278A" w14:textId="77777777" w:rsidR="002A0854" w:rsidRPr="002A0854" w:rsidRDefault="002A0854" w:rsidP="002A08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contextualSpacing w:val="0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479508FB" w14:textId="77777777" w:rsidR="00614E8A" w:rsidRPr="00AC365B" w:rsidRDefault="00614E8A" w:rsidP="00AE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  <w:cs/>
        </w:rPr>
      </w:pPr>
    </w:p>
    <w:tbl>
      <w:tblPr>
        <w:tblW w:w="1437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900"/>
        <w:gridCol w:w="1181"/>
        <w:gridCol w:w="180"/>
        <w:gridCol w:w="1170"/>
        <w:gridCol w:w="180"/>
        <w:gridCol w:w="1080"/>
        <w:gridCol w:w="180"/>
        <w:gridCol w:w="889"/>
        <w:gridCol w:w="180"/>
        <w:gridCol w:w="900"/>
        <w:gridCol w:w="180"/>
        <w:gridCol w:w="1080"/>
        <w:gridCol w:w="180"/>
        <w:gridCol w:w="990"/>
        <w:gridCol w:w="180"/>
        <w:gridCol w:w="1271"/>
        <w:gridCol w:w="180"/>
        <w:gridCol w:w="1048"/>
      </w:tblGrid>
      <w:tr w:rsidR="009A7804" w:rsidRPr="00AC365B" w14:paraId="6F8EE114" w14:textId="77777777" w:rsidTr="00340F9F">
        <w:trPr>
          <w:cantSplit/>
          <w:trHeight w:val="397"/>
          <w:tblHeader/>
        </w:trPr>
        <w:tc>
          <w:tcPr>
            <w:tcW w:w="3330" w:type="dxa"/>
            <w:gridSpan w:val="2"/>
            <w:vAlign w:val="bottom"/>
          </w:tcPr>
          <w:p w14:paraId="3B8657D5" w14:textId="77777777" w:rsidR="009A7804" w:rsidRPr="00AC365B" w:rsidRDefault="009A7804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49" w:type="dxa"/>
            <w:gridSpan w:val="17"/>
            <w:vAlign w:val="bottom"/>
          </w:tcPr>
          <w:p w14:paraId="2BE44745" w14:textId="77777777" w:rsidR="009A7804" w:rsidRPr="00AC365B" w:rsidRDefault="009A7804" w:rsidP="00C56339">
            <w:pPr>
              <w:pStyle w:val="acctcolumnheading"/>
              <w:spacing w:after="0" w:line="320" w:lineRule="exact"/>
              <w:ind w:left="-78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A501E7" w:rsidRPr="00AC365B" w14:paraId="55364082" w14:textId="77777777" w:rsidTr="00340F9F">
        <w:trPr>
          <w:cantSplit/>
          <w:trHeight w:val="227"/>
          <w:tblHeader/>
        </w:trPr>
        <w:tc>
          <w:tcPr>
            <w:tcW w:w="3330" w:type="dxa"/>
            <w:gridSpan w:val="2"/>
            <w:vAlign w:val="bottom"/>
          </w:tcPr>
          <w:p w14:paraId="575DB340" w14:textId="77777777" w:rsidR="0050202F" w:rsidRPr="00AC365B" w:rsidRDefault="0050202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40B2892C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453E8B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7D2101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67FA49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F96A9B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7B9CF7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554195B5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1922C2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575CCB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8FBC4E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37A6D1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vAlign w:val="bottom"/>
          </w:tcPr>
          <w:p w14:paraId="50079FC1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888475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4E5212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EAF6703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0FBC34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68B3CFC2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C365B" w14:paraId="65E0F977" w14:textId="77777777" w:rsidTr="00340F9F">
        <w:trPr>
          <w:cantSplit/>
          <w:trHeight w:val="353"/>
          <w:tblHeader/>
        </w:trPr>
        <w:tc>
          <w:tcPr>
            <w:tcW w:w="3330" w:type="dxa"/>
            <w:gridSpan w:val="2"/>
            <w:vAlign w:val="bottom"/>
          </w:tcPr>
          <w:p w14:paraId="1D559ECF" w14:textId="77777777" w:rsidR="0050202F" w:rsidRPr="00AC365B" w:rsidRDefault="0050202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78BA2E08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84EA03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12275F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7D166B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D1D579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F74B31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110C4E2D" w14:textId="5789F5C8" w:rsidR="0050202F" w:rsidRPr="00AC365B" w:rsidRDefault="00D4723C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vAlign w:val="bottom"/>
          </w:tcPr>
          <w:p w14:paraId="201FD0BE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97CBEE" w14:textId="77777777" w:rsidR="0050202F" w:rsidRPr="00AC365B" w:rsidRDefault="00A501E7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อุปกรณ์ที่</w:t>
            </w:r>
          </w:p>
        </w:tc>
        <w:tc>
          <w:tcPr>
            <w:tcW w:w="180" w:type="dxa"/>
            <w:vAlign w:val="bottom"/>
          </w:tcPr>
          <w:p w14:paraId="7D777187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4B42D9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 และ</w:t>
            </w:r>
          </w:p>
        </w:tc>
        <w:tc>
          <w:tcPr>
            <w:tcW w:w="180" w:type="dxa"/>
            <w:vAlign w:val="bottom"/>
          </w:tcPr>
          <w:p w14:paraId="645073F1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7CE114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D3B81F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74B60D7" w14:textId="77777777" w:rsidR="0050202F" w:rsidRPr="00AC365B" w:rsidRDefault="006A21BB" w:rsidP="00C56339">
            <w:pPr>
              <w:pStyle w:val="acctcolumnheading"/>
              <w:spacing w:after="0" w:line="320" w:lineRule="exact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1CF014E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D71E814" w14:textId="77777777" w:rsidR="0050202F" w:rsidRPr="00AC365B" w:rsidRDefault="0050202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C365B" w14:paraId="6544C15D" w14:textId="77777777" w:rsidTr="00340F9F">
        <w:trPr>
          <w:cantSplit/>
          <w:trHeight w:val="353"/>
          <w:tblHeader/>
        </w:trPr>
        <w:tc>
          <w:tcPr>
            <w:tcW w:w="3330" w:type="dxa"/>
            <w:gridSpan w:val="2"/>
            <w:vAlign w:val="bottom"/>
          </w:tcPr>
          <w:p w14:paraId="02CF3EE6" w14:textId="77777777" w:rsidR="006A21BB" w:rsidRPr="00AC365B" w:rsidRDefault="006A21BB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63ACA9E9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71FF3DDD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53F8B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vAlign w:val="bottom"/>
          </w:tcPr>
          <w:p w14:paraId="4693A5DE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4EFE7B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6857D70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5A2A19D6" w14:textId="64D9E96F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1C2E1304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9C45FD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ใช้</w:t>
            </w:r>
            <w:r w:rsidR="00A501E7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  <w:vAlign w:val="bottom"/>
          </w:tcPr>
          <w:p w14:paraId="3C35C3F7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5ABB863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57CDB01D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EA3602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26ACAA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2BAC99B" w14:textId="77777777" w:rsidR="006A21BB" w:rsidRPr="00AC365B" w:rsidRDefault="006A21BB" w:rsidP="00E44CE9">
            <w:pPr>
              <w:pStyle w:val="acctcolumnheading"/>
              <w:spacing w:after="0" w:line="320" w:lineRule="exact"/>
              <w:ind w:right="-80" w:hanging="70"/>
              <w:jc w:val="lef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22D4FC9A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FEB69C0" w14:textId="77777777" w:rsidR="006A21BB" w:rsidRPr="00AC365B" w:rsidRDefault="006A21BB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DF46FF" w:rsidRPr="00AC365B" w14:paraId="343659DC" w14:textId="77777777" w:rsidTr="00340F9F">
        <w:trPr>
          <w:cantSplit/>
          <w:trHeight w:val="281"/>
          <w:tblHeader/>
        </w:trPr>
        <w:tc>
          <w:tcPr>
            <w:tcW w:w="2430" w:type="dxa"/>
            <w:vAlign w:val="bottom"/>
          </w:tcPr>
          <w:p w14:paraId="3012789E" w14:textId="77777777" w:rsidR="00DF46FF" w:rsidRPr="00AC365B" w:rsidRDefault="00DF46F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9BB0C17" w14:textId="6A0EC7A2" w:rsidR="00DF46FF" w:rsidRPr="00AC365B" w:rsidRDefault="00DF46F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81" w:type="dxa"/>
            <w:vAlign w:val="bottom"/>
          </w:tcPr>
          <w:p w14:paraId="37CB9922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18BE91D5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ED621B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6AD99BD2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3BA45A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401CDB40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2E13F5D3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4ECA75BF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13EEE9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113" w:right="-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vAlign w:val="bottom"/>
          </w:tcPr>
          <w:p w14:paraId="3FC14845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FE60EB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5DD9201D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B1E567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5CBA9DB2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7E40AA79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vAlign w:val="bottom"/>
          </w:tcPr>
          <w:p w14:paraId="11D8EAFB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49BB5EF3" w14:textId="77777777" w:rsidR="00DF46FF" w:rsidRPr="00AC365B" w:rsidRDefault="00DF46FF" w:rsidP="00C56339">
            <w:pPr>
              <w:pStyle w:val="acctcolumnheading"/>
              <w:spacing w:after="0" w:line="32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0202F" w:rsidRPr="00AC365B" w14:paraId="712EC22F" w14:textId="77777777" w:rsidTr="00340F9F">
        <w:trPr>
          <w:cantSplit/>
          <w:trHeight w:val="397"/>
        </w:trPr>
        <w:tc>
          <w:tcPr>
            <w:tcW w:w="3330" w:type="dxa"/>
            <w:gridSpan w:val="2"/>
            <w:vAlign w:val="bottom"/>
          </w:tcPr>
          <w:p w14:paraId="24220EA3" w14:textId="77777777" w:rsidR="0050202F" w:rsidRPr="00AC365B" w:rsidRDefault="0050202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49" w:type="dxa"/>
            <w:gridSpan w:val="17"/>
            <w:vAlign w:val="bottom"/>
          </w:tcPr>
          <w:p w14:paraId="49984228" w14:textId="77777777" w:rsidR="0050202F" w:rsidRPr="00AC365B" w:rsidRDefault="0050202F" w:rsidP="00C5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01E7" w:rsidRPr="00AC365B" w14:paraId="74BC662F" w14:textId="77777777" w:rsidTr="00340F9F">
        <w:trPr>
          <w:cantSplit/>
          <w:trHeight w:val="191"/>
        </w:trPr>
        <w:tc>
          <w:tcPr>
            <w:tcW w:w="3330" w:type="dxa"/>
            <w:gridSpan w:val="2"/>
            <w:vAlign w:val="bottom"/>
          </w:tcPr>
          <w:p w14:paraId="29DC741F" w14:textId="77777777" w:rsidR="0050202F" w:rsidRPr="00AC365B" w:rsidRDefault="0050202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="00C64504"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/ ราคาประเมินใหม่</w:t>
            </w:r>
          </w:p>
        </w:tc>
        <w:tc>
          <w:tcPr>
            <w:tcW w:w="1181" w:type="dxa"/>
            <w:vAlign w:val="bottom"/>
          </w:tcPr>
          <w:p w14:paraId="095F843C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60A367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696357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14A792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6D50E5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C55E9F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9CBD64D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E907F7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E346DB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21F4E7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0BD4EB5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815B48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97B7B7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6FCA2A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58AB6933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EFAF5B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0270A22" w14:textId="77777777" w:rsidR="0050202F" w:rsidRPr="00AC365B" w:rsidRDefault="0050202F" w:rsidP="00C56339">
            <w:pPr>
              <w:pStyle w:val="acctfourfigures"/>
              <w:tabs>
                <w:tab w:val="clear" w:pos="765"/>
              </w:tabs>
              <w:spacing w:line="320" w:lineRule="exact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970E3" w:rsidRPr="00AC365B" w14:paraId="7DEB3C04" w14:textId="77777777" w:rsidTr="00340F9F">
        <w:trPr>
          <w:cantSplit/>
          <w:trHeight w:val="397"/>
        </w:trPr>
        <w:tc>
          <w:tcPr>
            <w:tcW w:w="3330" w:type="dxa"/>
            <w:gridSpan w:val="2"/>
            <w:vAlign w:val="bottom"/>
          </w:tcPr>
          <w:p w14:paraId="7AA8FCE0" w14:textId="273CD3B2" w:rsidR="009970E3" w:rsidRPr="00AC365B" w:rsidRDefault="009970E3" w:rsidP="0099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81" w:type="dxa"/>
            <w:vAlign w:val="bottom"/>
          </w:tcPr>
          <w:p w14:paraId="3FFA29DE" w14:textId="54FEE830" w:rsidR="009970E3" w:rsidRPr="00DE7020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7020">
              <w:rPr>
                <w:rFonts w:ascii="Angsana New" w:hAnsi="Angsana New" w:cs="Angsana New"/>
                <w:sz w:val="28"/>
                <w:szCs w:val="28"/>
                <w:lang w:val="en-US"/>
              </w:rPr>
              <w:t>795</w:t>
            </w:r>
            <w:r w:rsidR="009970E3" w:rsidRPr="00DE70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7020">
              <w:rPr>
                <w:rFonts w:ascii="Angsana New" w:hAnsi="Angsana New" w:cs="Angsana New"/>
                <w:sz w:val="28"/>
                <w:szCs w:val="28"/>
                <w:lang w:val="en-US"/>
              </w:rPr>
              <w:t>281</w:t>
            </w:r>
          </w:p>
        </w:tc>
        <w:tc>
          <w:tcPr>
            <w:tcW w:w="180" w:type="dxa"/>
            <w:vAlign w:val="bottom"/>
          </w:tcPr>
          <w:p w14:paraId="7B24F34D" w14:textId="77777777" w:rsidR="009970E3" w:rsidRPr="00DE7020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96C004" w14:textId="41F4F4A7" w:rsidR="009970E3" w:rsidRPr="00DE7020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7020">
              <w:rPr>
                <w:rFonts w:ascii="Angsana New" w:hAnsi="Angsana New" w:cs="Angsana New"/>
                <w:sz w:val="28"/>
                <w:szCs w:val="28"/>
                <w:lang w:val="en-US"/>
              </w:rPr>
              <w:t>582</w:t>
            </w:r>
            <w:r w:rsidR="009970E3" w:rsidRPr="00DE70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7020">
              <w:rPr>
                <w:rFonts w:ascii="Angsana New" w:hAnsi="Angsana New" w:cs="Angsana New"/>
                <w:sz w:val="28"/>
                <w:szCs w:val="28"/>
                <w:lang w:val="en-US"/>
              </w:rPr>
              <w:t>617</w:t>
            </w:r>
          </w:p>
        </w:tc>
        <w:tc>
          <w:tcPr>
            <w:tcW w:w="180" w:type="dxa"/>
            <w:vAlign w:val="bottom"/>
          </w:tcPr>
          <w:p w14:paraId="59513AC9" w14:textId="77777777" w:rsidR="009970E3" w:rsidRPr="00DE7020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4908FD" w14:textId="444CA464" w:rsidR="009970E3" w:rsidRPr="00DE7020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7020">
              <w:rPr>
                <w:rFonts w:ascii="Angsana New" w:hAnsi="Angsana New" w:cs="Angsana New"/>
                <w:sz w:val="28"/>
                <w:szCs w:val="28"/>
                <w:lang w:val="en-US"/>
              </w:rPr>
              <w:t>132</w:t>
            </w:r>
            <w:r w:rsidR="009970E3" w:rsidRPr="00DE70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7020">
              <w:rPr>
                <w:rFonts w:ascii="Angsana New" w:hAnsi="Angsana New" w:cs="Angsana New"/>
                <w:sz w:val="28"/>
                <w:szCs w:val="28"/>
                <w:lang w:val="en-US"/>
              </w:rPr>
              <w:t>837</w:t>
            </w:r>
          </w:p>
        </w:tc>
        <w:tc>
          <w:tcPr>
            <w:tcW w:w="180" w:type="dxa"/>
            <w:vAlign w:val="bottom"/>
          </w:tcPr>
          <w:p w14:paraId="38EA8ED4" w14:textId="77777777" w:rsidR="009970E3" w:rsidRPr="00DE7020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9762858" w14:textId="06575B17" w:rsidR="009970E3" w:rsidRPr="00DE7020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850</w:t>
            </w:r>
            <w:r w:rsidR="009970E3" w:rsidRPr="00D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180" w:type="dxa"/>
            <w:vAlign w:val="bottom"/>
          </w:tcPr>
          <w:p w14:paraId="64F67CD3" w14:textId="77777777" w:rsidR="009970E3" w:rsidRPr="00DE7020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1FA815" w14:textId="3200300E" w:rsidR="009970E3" w:rsidRPr="00DE7020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387</w:t>
            </w:r>
            <w:r w:rsidR="009970E3" w:rsidRPr="00D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180" w:type="dxa"/>
            <w:vAlign w:val="bottom"/>
          </w:tcPr>
          <w:p w14:paraId="5C800A04" w14:textId="77777777" w:rsidR="009970E3" w:rsidRPr="00DE7020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0D13DF" w14:textId="3A370432" w:rsidR="009970E3" w:rsidRPr="00DE7020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266</w:t>
            </w:r>
            <w:r w:rsidR="009970E3" w:rsidRPr="00D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371</w:t>
            </w:r>
          </w:p>
        </w:tc>
        <w:tc>
          <w:tcPr>
            <w:tcW w:w="180" w:type="dxa"/>
            <w:vAlign w:val="bottom"/>
          </w:tcPr>
          <w:p w14:paraId="0BC01261" w14:textId="77777777" w:rsidR="009970E3" w:rsidRPr="00DE7020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8DC7D6" w14:textId="6EF50D67" w:rsidR="009970E3" w:rsidRPr="00DE7020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</w:t>
            </w:r>
            <w:r w:rsidR="009970E3"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180" w:type="dxa"/>
            <w:vAlign w:val="bottom"/>
          </w:tcPr>
          <w:p w14:paraId="74384A36" w14:textId="77777777" w:rsidR="009970E3" w:rsidRPr="00DE7020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E83E1EB" w14:textId="201F01E8" w:rsidR="009970E3" w:rsidRPr="00DE7020" w:rsidRDefault="000C653B" w:rsidP="00045A57">
            <w:pPr>
              <w:pStyle w:val="acctfourfigures"/>
              <w:tabs>
                <w:tab w:val="clear" w:pos="765"/>
              </w:tabs>
              <w:spacing w:line="320" w:lineRule="exact"/>
              <w:ind w:right="20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02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970E3" w:rsidRPr="00DE70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7020">
              <w:rPr>
                <w:rFonts w:ascii="Angsana New" w:hAnsi="Angsana New" w:cs="Angsana New"/>
                <w:sz w:val="28"/>
                <w:szCs w:val="28"/>
                <w:lang w:val="en-US"/>
              </w:rPr>
              <w:t>522</w:t>
            </w:r>
          </w:p>
        </w:tc>
        <w:tc>
          <w:tcPr>
            <w:tcW w:w="180" w:type="dxa"/>
            <w:vAlign w:val="bottom"/>
          </w:tcPr>
          <w:p w14:paraId="147EC838" w14:textId="77777777" w:rsidR="009970E3" w:rsidRPr="00DE7020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ED3C9A2" w14:textId="23FEF90D" w:rsidR="009970E3" w:rsidRPr="00DE7020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970E3"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 w:rsidR="009970E3"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068</w:t>
            </w:r>
          </w:p>
        </w:tc>
      </w:tr>
      <w:tr w:rsidR="00DC7912" w:rsidRPr="00AC365B" w14:paraId="72618E8D" w14:textId="77777777" w:rsidTr="00D37864">
        <w:trPr>
          <w:cantSplit/>
          <w:trHeight w:val="397"/>
        </w:trPr>
        <w:tc>
          <w:tcPr>
            <w:tcW w:w="3330" w:type="dxa"/>
            <w:gridSpan w:val="2"/>
            <w:vAlign w:val="bottom"/>
          </w:tcPr>
          <w:p w14:paraId="446A626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1" w:type="dxa"/>
            <w:vAlign w:val="bottom"/>
          </w:tcPr>
          <w:p w14:paraId="404F1544" w14:textId="161564CA" w:rsidR="00DC7912" w:rsidRPr="00AC365B" w:rsidRDefault="00DC7912" w:rsidP="00DC791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   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EF9C7C" w14:textId="77777777" w:rsidR="00DC7912" w:rsidRPr="00AC365B" w:rsidRDefault="00DC7912" w:rsidP="00DC791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52FF29" w14:textId="1861A3C9" w:rsidR="00DC7912" w:rsidRPr="00AC365B" w:rsidRDefault="00DC7912" w:rsidP="00DC791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80" w:type="dxa"/>
            <w:vAlign w:val="bottom"/>
          </w:tcPr>
          <w:p w14:paraId="7613B7FC" w14:textId="77777777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86348E" w14:textId="4D3A55C3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180" w:type="dxa"/>
            <w:vAlign w:val="bottom"/>
          </w:tcPr>
          <w:p w14:paraId="509B2F16" w14:textId="77777777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C6A3070" w14:textId="20FA5A89" w:rsidR="00DC7912" w:rsidRPr="00DC7912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D12389" w14:textId="77777777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4D1982" w14:textId="694C4992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180" w:type="dxa"/>
            <w:vAlign w:val="bottom"/>
          </w:tcPr>
          <w:p w14:paraId="52D868CA" w14:textId="77777777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39020C" w14:textId="1A11C8C6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180" w:type="dxa"/>
            <w:vAlign w:val="bottom"/>
          </w:tcPr>
          <w:p w14:paraId="4D105914" w14:textId="77777777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36427D" w14:textId="18DC1D0B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918</w:t>
            </w:r>
          </w:p>
        </w:tc>
        <w:tc>
          <w:tcPr>
            <w:tcW w:w="180" w:type="dxa"/>
            <w:vAlign w:val="bottom"/>
          </w:tcPr>
          <w:p w14:paraId="47A1704E" w14:textId="77777777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75E3156" w14:textId="540C0F57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977148" w14:textId="77777777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33E1A41C" w14:textId="4456C32B" w:rsidR="00DC7912" w:rsidRPr="00AC365B" w:rsidRDefault="00DC7912" w:rsidP="00DC791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744</w:t>
            </w:r>
          </w:p>
        </w:tc>
      </w:tr>
      <w:tr w:rsidR="001634BF" w:rsidRPr="00AC365B" w14:paraId="7C3E9BF9" w14:textId="77777777" w:rsidTr="001634BF">
        <w:trPr>
          <w:cantSplit/>
          <w:trHeight w:val="317"/>
        </w:trPr>
        <w:tc>
          <w:tcPr>
            <w:tcW w:w="3330" w:type="dxa"/>
            <w:gridSpan w:val="2"/>
            <w:vAlign w:val="bottom"/>
          </w:tcPr>
          <w:p w14:paraId="16B663BB" w14:textId="77777777" w:rsidR="001634BF" w:rsidRPr="00AC365B" w:rsidRDefault="001634BF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โอนไปอสังหาริมทรัพย์</w:t>
            </w:r>
          </w:p>
        </w:tc>
        <w:tc>
          <w:tcPr>
            <w:tcW w:w="1181" w:type="dxa"/>
            <w:vAlign w:val="bottom"/>
          </w:tcPr>
          <w:p w14:paraId="6E1CB102" w14:textId="77777777" w:rsidR="001634BF" w:rsidRPr="00AC365B" w:rsidRDefault="001634BF" w:rsidP="001634B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BF7CC8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22E398" w14:textId="77777777" w:rsidR="001634BF" w:rsidRPr="00AC365B" w:rsidRDefault="001634BF" w:rsidP="001634B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81F703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EE2228" w14:textId="77777777" w:rsidR="001634BF" w:rsidRPr="00AC365B" w:rsidRDefault="001634BF" w:rsidP="001634B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A119DF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746A4278" w14:textId="77777777" w:rsidR="001634BF" w:rsidRPr="00AC365B" w:rsidRDefault="001634BF" w:rsidP="00045A57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84FA38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7FFD4D" w14:textId="77777777" w:rsidR="001634BF" w:rsidRPr="00AC365B" w:rsidRDefault="001634BF" w:rsidP="001634BF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254D55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14B854" w14:textId="77777777" w:rsidR="001634BF" w:rsidRPr="00AC365B" w:rsidRDefault="001634BF" w:rsidP="001634BF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F0517E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734CF3" w14:textId="77777777" w:rsidR="001634BF" w:rsidRPr="00AC365B" w:rsidRDefault="001634BF" w:rsidP="001634B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5C01FD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4BC4F61D" w14:textId="77777777" w:rsidR="001634BF" w:rsidRPr="00AC365B" w:rsidRDefault="001634BF" w:rsidP="00045A57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22A102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187A7D5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634BF" w:rsidRPr="00AC365B" w14:paraId="0FDBF7DB" w14:textId="77777777" w:rsidTr="001634BF">
        <w:trPr>
          <w:cantSplit/>
          <w:trHeight w:val="317"/>
        </w:trPr>
        <w:tc>
          <w:tcPr>
            <w:tcW w:w="2430" w:type="dxa"/>
            <w:vAlign w:val="bottom"/>
          </w:tcPr>
          <w:p w14:paraId="08F29A91" w14:textId="77777777" w:rsidR="001634BF" w:rsidRPr="00AC365B" w:rsidRDefault="001634BF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   เพื่อการลงทุน</w:t>
            </w:r>
          </w:p>
        </w:tc>
        <w:tc>
          <w:tcPr>
            <w:tcW w:w="900" w:type="dxa"/>
            <w:vAlign w:val="bottom"/>
          </w:tcPr>
          <w:p w14:paraId="5E2070EF" w14:textId="72FA4C27" w:rsidR="001634BF" w:rsidRPr="00AC365B" w:rsidRDefault="000C653B" w:rsidP="0016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C653B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C7912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81" w:type="dxa"/>
            <w:vAlign w:val="bottom"/>
          </w:tcPr>
          <w:p w14:paraId="1D996CE0" w14:textId="77777777" w:rsidR="001634BF" w:rsidRPr="00AC365B" w:rsidRDefault="001634BF" w:rsidP="001634B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1F27E01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D8C1C7" w14:textId="35FAF188" w:rsidR="001634BF" w:rsidRPr="00AC365B" w:rsidRDefault="001634BF" w:rsidP="001634B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608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C8EF232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EE283A" w14:textId="71CD8F91" w:rsidR="001634BF" w:rsidRPr="00AC365B" w:rsidRDefault="001634BF" w:rsidP="00045A57">
            <w:pPr>
              <w:pStyle w:val="acctfourfigures"/>
              <w:tabs>
                <w:tab w:val="clear" w:pos="765"/>
              </w:tabs>
              <w:spacing w:line="320" w:lineRule="exact"/>
              <w:ind w:right="-1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58A1E85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7EC1D244" w14:textId="77777777" w:rsidR="001634BF" w:rsidRPr="00AC365B" w:rsidRDefault="001634BF" w:rsidP="00045A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AC87DE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E53195" w14:textId="1250B25A" w:rsidR="001634BF" w:rsidRPr="00AC365B" w:rsidRDefault="001634BF" w:rsidP="00045A57">
            <w:pPr>
              <w:pStyle w:val="acctfourfigures"/>
              <w:tabs>
                <w:tab w:val="clear" w:pos="76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ABE431" w14:textId="77777777" w:rsidR="001634BF" w:rsidRPr="00AC365B" w:rsidRDefault="001634BF" w:rsidP="00045A5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5DF515" w14:textId="77777777" w:rsidR="001634BF" w:rsidRPr="00AC365B" w:rsidRDefault="001634BF" w:rsidP="00045A57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8FF2D5" w14:textId="77777777" w:rsidR="001634BF" w:rsidRPr="00AC365B" w:rsidRDefault="001634BF" w:rsidP="00045A5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63A4CF" w14:textId="77777777" w:rsidR="001634BF" w:rsidRPr="00AC365B" w:rsidRDefault="001634BF" w:rsidP="00045A57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AB63AFE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C01F90B" w14:textId="77777777" w:rsidR="001634BF" w:rsidRPr="00AC365B" w:rsidRDefault="001634BF" w:rsidP="00045A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BBDB83" w14:textId="77777777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4BE0F320" w14:textId="5B1B1C55" w:rsidR="001634BF" w:rsidRPr="00AC365B" w:rsidRDefault="001634BF" w:rsidP="001634BF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608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970E3" w:rsidRPr="00AC365B" w14:paraId="6D62CF69" w14:textId="77777777" w:rsidTr="00340F9F">
        <w:trPr>
          <w:cantSplit/>
          <w:trHeight w:val="353"/>
        </w:trPr>
        <w:tc>
          <w:tcPr>
            <w:tcW w:w="3330" w:type="dxa"/>
            <w:gridSpan w:val="2"/>
            <w:vAlign w:val="bottom"/>
          </w:tcPr>
          <w:p w14:paraId="081411ED" w14:textId="77777777" w:rsidR="009970E3" w:rsidRPr="00AC365B" w:rsidRDefault="009970E3" w:rsidP="0099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  <w:r w:rsidRPr="00AC365B">
              <w:rPr>
                <w:rFonts w:ascii="Angsana New" w:hAnsi="Angsana New"/>
                <w:sz w:val="28"/>
                <w:szCs w:val="28"/>
              </w:rPr>
              <w:t>/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181" w:type="dxa"/>
            <w:vAlign w:val="bottom"/>
          </w:tcPr>
          <w:p w14:paraId="05006F84" w14:textId="676A37C7" w:rsidR="009970E3" w:rsidRPr="00AC365B" w:rsidRDefault="009970E3" w:rsidP="009970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C2DA30" w14:textId="77777777" w:rsidR="009970E3" w:rsidRPr="00AC365B" w:rsidRDefault="009970E3" w:rsidP="009970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396F54" w14:textId="3D5C0460" w:rsidR="009970E3" w:rsidRPr="00AC365B" w:rsidRDefault="009970E3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946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870C826" w14:textId="77777777" w:rsidR="009970E3" w:rsidRPr="00AC365B" w:rsidRDefault="009970E3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BB4374" w14:textId="7ECF37C3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741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0179754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415315C" w14:textId="7D04ADF7" w:rsidR="009970E3" w:rsidRPr="00AC365B" w:rsidRDefault="009970E3" w:rsidP="00045A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13409C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A25E43" w14:textId="5A86878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104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5071604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E483F3" w14:textId="158D20A6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8A6DBB7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47DE89" w14:textId="0A13DA2F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4310C8F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38BB74CF" w14:textId="514C4C2B" w:rsidR="009970E3" w:rsidRPr="00AC365B" w:rsidRDefault="009970E3" w:rsidP="00045A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7CFF25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854EF07" w14:textId="15A892CE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970E3" w:rsidRPr="00AC365B" w14:paraId="65CC2077" w14:textId="77777777" w:rsidTr="00340F9F">
        <w:trPr>
          <w:cantSplit/>
          <w:trHeight w:val="353"/>
        </w:trPr>
        <w:tc>
          <w:tcPr>
            <w:tcW w:w="3330" w:type="dxa"/>
            <w:gridSpan w:val="2"/>
            <w:vAlign w:val="bottom"/>
          </w:tcPr>
          <w:p w14:paraId="66805DBC" w14:textId="6B80A7A9" w:rsidR="009970E3" w:rsidRPr="00AC365B" w:rsidRDefault="009970E3" w:rsidP="0099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โอนออกจากการสูญเสีย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อำนาจควบคุมในบริษัทย่อย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0C653B" w:rsidRPr="000C653B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367B62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81" w:type="dxa"/>
            <w:vAlign w:val="bottom"/>
          </w:tcPr>
          <w:p w14:paraId="6598DD38" w14:textId="55E58D6A" w:rsidR="009970E3" w:rsidRPr="00AC365B" w:rsidRDefault="009970E3" w:rsidP="009970E3">
            <w:pPr>
              <w:pStyle w:val="acctfourfigures"/>
              <w:tabs>
                <w:tab w:val="clear" w:pos="765"/>
                <w:tab w:val="decimal" w:pos="100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412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493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46BAB13" w14:textId="77777777" w:rsidR="009970E3" w:rsidRPr="00AC365B" w:rsidRDefault="009970E3" w:rsidP="009970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8EC9CD" w14:textId="238B1AEE" w:rsidR="009970E3" w:rsidRPr="00AC365B" w:rsidRDefault="009970E3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531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040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DE08566" w14:textId="77777777" w:rsidR="009970E3" w:rsidRPr="00AC365B" w:rsidRDefault="009970E3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6AA8A5" w14:textId="7FEFD2A4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377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BD48EE4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47AAF93" w14:textId="20B65B0A" w:rsidR="009970E3" w:rsidRPr="00AC365B" w:rsidRDefault="009970E3" w:rsidP="009970E3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848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1AE5FDD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A0635F" w14:textId="4358591E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285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11154B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6AB9A9" w14:textId="5559EDEB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279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C6152F3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B803DA" w14:textId="3CA50704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78984A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F771D68" w14:textId="4ABBDDD5" w:rsidR="009970E3" w:rsidRPr="00AC365B" w:rsidRDefault="009970E3" w:rsidP="009970E3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522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7B00668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46F2A5B6" w14:textId="590CA6A2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911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125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970E3" w:rsidRPr="00AC365B" w14:paraId="1688B151" w14:textId="77777777" w:rsidTr="00340F9F">
        <w:trPr>
          <w:cantSplit/>
          <w:trHeight w:val="325"/>
        </w:trPr>
        <w:tc>
          <w:tcPr>
            <w:tcW w:w="3330" w:type="dxa"/>
            <w:gridSpan w:val="2"/>
            <w:vAlign w:val="bottom"/>
          </w:tcPr>
          <w:p w14:paraId="02BBD055" w14:textId="0280A853" w:rsidR="009970E3" w:rsidRPr="00AC365B" w:rsidRDefault="009970E3" w:rsidP="0099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A33F09E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A2CFE4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0E3D5D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54E2F7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93F0D3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8AB95A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10F57E5A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FCEF34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7173AE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6FD997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FB479A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F6BF4E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15DD70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DD042E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1FF6212B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633AE6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39D75FF3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970E3" w:rsidRPr="00AC365B" w14:paraId="2E244A49" w14:textId="77777777" w:rsidTr="00340F9F">
        <w:trPr>
          <w:cantSplit/>
          <w:trHeight w:val="397"/>
        </w:trPr>
        <w:tc>
          <w:tcPr>
            <w:tcW w:w="3330" w:type="dxa"/>
            <w:gridSpan w:val="2"/>
            <w:vAlign w:val="bottom"/>
          </w:tcPr>
          <w:p w14:paraId="15072135" w14:textId="797911AD" w:rsidR="009970E3" w:rsidRPr="00AC365B" w:rsidRDefault="009970E3" w:rsidP="0099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81" w:type="dxa"/>
            <w:vAlign w:val="bottom"/>
          </w:tcPr>
          <w:p w14:paraId="4D91AB3F" w14:textId="5772E013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382</w:t>
            </w:r>
            <w:r w:rsidR="009970E3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788</w:t>
            </w:r>
          </w:p>
        </w:tc>
        <w:tc>
          <w:tcPr>
            <w:tcW w:w="180" w:type="dxa"/>
            <w:vAlign w:val="bottom"/>
          </w:tcPr>
          <w:p w14:paraId="6863642E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071FD0" w14:textId="514DE4FE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9970E3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023</w:t>
            </w:r>
          </w:p>
        </w:tc>
        <w:tc>
          <w:tcPr>
            <w:tcW w:w="180" w:type="dxa"/>
            <w:vAlign w:val="bottom"/>
          </w:tcPr>
          <w:p w14:paraId="545C4601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F66D3A" w14:textId="3016153B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64</w:t>
            </w:r>
            <w:r w:rsidR="009970E3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030</w:t>
            </w:r>
          </w:p>
        </w:tc>
        <w:tc>
          <w:tcPr>
            <w:tcW w:w="180" w:type="dxa"/>
            <w:vAlign w:val="bottom"/>
          </w:tcPr>
          <w:p w14:paraId="72C9343E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BE61733" w14:textId="1D8BF933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970E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180" w:type="dxa"/>
            <w:vAlign w:val="bottom"/>
          </w:tcPr>
          <w:p w14:paraId="3514CFED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798D1D" w14:textId="169845B3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292</w:t>
            </w:r>
            <w:r w:rsidR="009970E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180" w:type="dxa"/>
            <w:vAlign w:val="bottom"/>
          </w:tcPr>
          <w:p w14:paraId="24277F75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A5170F7" w14:textId="1136D89C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225</w:t>
            </w:r>
            <w:r w:rsidR="009970E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180" w:type="dxa"/>
            <w:vAlign w:val="bottom"/>
          </w:tcPr>
          <w:p w14:paraId="416775D1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1FB4B5" w14:textId="3F459B4E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</w:t>
            </w:r>
            <w:r w:rsidR="009970E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80" w:type="dxa"/>
            <w:vAlign w:val="bottom"/>
          </w:tcPr>
          <w:p w14:paraId="10645F2B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75A3BF2C" w14:textId="6C6A9DD4" w:rsidR="009970E3" w:rsidRPr="00AC365B" w:rsidRDefault="009970E3" w:rsidP="00045A5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E9F0EC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1ACC63FB" w14:textId="7BD59DAA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970E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042</w:t>
            </w:r>
            <w:r w:rsidR="009970E3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542</w:t>
            </w:r>
          </w:p>
        </w:tc>
      </w:tr>
      <w:tr w:rsidR="009970E3" w:rsidRPr="00AC365B" w14:paraId="22EC2DDA" w14:textId="77777777" w:rsidTr="00340F9F">
        <w:trPr>
          <w:cantSplit/>
          <w:trHeight w:val="316"/>
        </w:trPr>
        <w:tc>
          <w:tcPr>
            <w:tcW w:w="3330" w:type="dxa"/>
            <w:gridSpan w:val="2"/>
            <w:vAlign w:val="bottom"/>
          </w:tcPr>
          <w:p w14:paraId="41428B8A" w14:textId="77777777" w:rsidR="009970E3" w:rsidRPr="00AC365B" w:rsidRDefault="009970E3" w:rsidP="0099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1" w:type="dxa"/>
            <w:vAlign w:val="bottom"/>
          </w:tcPr>
          <w:p w14:paraId="30F00FBD" w14:textId="268AD11A" w:rsidR="009970E3" w:rsidRPr="00AC365B" w:rsidRDefault="00D61A90" w:rsidP="009970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98A100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654095" w14:textId="368488FE" w:rsidR="009970E3" w:rsidRPr="00AC365B" w:rsidRDefault="00D61A90" w:rsidP="009970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6B8E30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3A9D3B" w14:textId="6B4F1CFD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80" w:type="dxa"/>
            <w:vAlign w:val="bottom"/>
          </w:tcPr>
          <w:p w14:paraId="7DAEB972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330D4286" w14:textId="7E421A3D" w:rsidR="009970E3" w:rsidRPr="00AC365B" w:rsidRDefault="00AC65AE" w:rsidP="000C6F9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BDEF1D" w14:textId="77777777" w:rsidR="009970E3" w:rsidRPr="00AC365B" w:rsidRDefault="009970E3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8AFC9B" w14:textId="16FB74F5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180" w:type="dxa"/>
            <w:vAlign w:val="bottom"/>
          </w:tcPr>
          <w:p w14:paraId="2A09B4AE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165401E" w14:textId="427F66A8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180" w:type="dxa"/>
            <w:vAlign w:val="bottom"/>
          </w:tcPr>
          <w:p w14:paraId="34598EA0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AC14DCA" w14:textId="11E30830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180" w:type="dxa"/>
            <w:vAlign w:val="bottom"/>
          </w:tcPr>
          <w:p w14:paraId="14D22B08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5DC993EB" w14:textId="7A85BA08" w:rsidR="009970E3" w:rsidRPr="00AC365B" w:rsidRDefault="000C653B" w:rsidP="009970E3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397</w:t>
            </w:r>
          </w:p>
        </w:tc>
        <w:tc>
          <w:tcPr>
            <w:tcW w:w="180" w:type="dxa"/>
            <w:vAlign w:val="bottom"/>
          </w:tcPr>
          <w:p w14:paraId="193C7930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4001DF9C" w14:textId="508F7534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541</w:t>
            </w:r>
          </w:p>
        </w:tc>
      </w:tr>
      <w:tr w:rsidR="009970E3" w:rsidRPr="000C6F9E" w14:paraId="4E9C9CAA" w14:textId="77777777" w:rsidTr="00340F9F">
        <w:trPr>
          <w:cantSplit/>
          <w:trHeight w:val="317"/>
        </w:trPr>
        <w:tc>
          <w:tcPr>
            <w:tcW w:w="3330" w:type="dxa"/>
            <w:gridSpan w:val="2"/>
            <w:vAlign w:val="bottom"/>
          </w:tcPr>
          <w:p w14:paraId="5E7D6AC4" w14:textId="074858F3" w:rsidR="009970E3" w:rsidRPr="00AC365B" w:rsidRDefault="009970E3" w:rsidP="00D6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181" w:type="dxa"/>
            <w:vAlign w:val="bottom"/>
          </w:tcPr>
          <w:p w14:paraId="0C75CDED" w14:textId="0F96C832" w:rsidR="009970E3" w:rsidRPr="00AC365B" w:rsidRDefault="00D61A90" w:rsidP="009970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69C615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E0C3F5" w14:textId="36517E7A" w:rsidR="009970E3" w:rsidRPr="00AC365B" w:rsidRDefault="00AC65AE" w:rsidP="009970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661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CA6DE9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E770AB" w14:textId="1CC6F454" w:rsidR="009970E3" w:rsidRPr="000C6F9E" w:rsidRDefault="000C653B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C65AE" w:rsidRPr="000C6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180" w:type="dxa"/>
            <w:vAlign w:val="bottom"/>
          </w:tcPr>
          <w:p w14:paraId="0CDA0EB1" w14:textId="77777777" w:rsidR="009970E3" w:rsidRPr="000C6F9E" w:rsidRDefault="009970E3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</w:tcPr>
          <w:p w14:paraId="2472431E" w14:textId="48F59E01" w:rsidR="009970E3" w:rsidRPr="00AC365B" w:rsidRDefault="00AC65AE" w:rsidP="000C6F9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E858CD2" w14:textId="77777777" w:rsidR="009970E3" w:rsidRPr="00AC365B" w:rsidRDefault="009970E3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783398" w14:textId="3E12D299" w:rsidR="009970E3" w:rsidRPr="00AC365B" w:rsidRDefault="000C653B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80" w:type="dxa"/>
            <w:vAlign w:val="bottom"/>
          </w:tcPr>
          <w:p w14:paraId="42605038" w14:textId="77777777" w:rsidR="009970E3" w:rsidRPr="00AC365B" w:rsidRDefault="009970E3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3F253E2" w14:textId="136F10D4" w:rsidR="009970E3" w:rsidRPr="00AC365B" w:rsidRDefault="00AC65AE" w:rsidP="000C6F9E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288A8EC" w14:textId="77777777" w:rsidR="009970E3" w:rsidRPr="00AC365B" w:rsidRDefault="009970E3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C51277" w14:textId="4E212A57" w:rsidR="009970E3" w:rsidRPr="00AC365B" w:rsidRDefault="00AC65AE" w:rsidP="009970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6249EE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3BB131E" w14:textId="5BE4589D" w:rsidR="009970E3" w:rsidRPr="00AC365B" w:rsidRDefault="00AC65AE" w:rsidP="000C6F9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D92FB5" w14:textId="77777777" w:rsidR="009970E3" w:rsidRPr="00AC365B" w:rsidRDefault="009970E3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4907E302" w14:textId="136BC838" w:rsidR="009970E3" w:rsidRPr="00AC365B" w:rsidRDefault="00AC65AE" w:rsidP="000C6F9E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970E3" w:rsidRPr="00AC365B" w14:paraId="1C6D6C72" w14:textId="77777777" w:rsidTr="00340F9F">
        <w:trPr>
          <w:cantSplit/>
          <w:trHeight w:val="263"/>
        </w:trPr>
        <w:tc>
          <w:tcPr>
            <w:tcW w:w="3330" w:type="dxa"/>
            <w:gridSpan w:val="2"/>
            <w:vAlign w:val="bottom"/>
          </w:tcPr>
          <w:p w14:paraId="096D3DDD" w14:textId="77777777" w:rsidR="009970E3" w:rsidRPr="00AC365B" w:rsidRDefault="009970E3" w:rsidP="0099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  <w:r w:rsidRPr="00AC365B">
              <w:rPr>
                <w:rFonts w:ascii="Angsana New" w:hAnsi="Angsana New"/>
                <w:sz w:val="28"/>
                <w:szCs w:val="28"/>
              </w:rPr>
              <w:t>/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181" w:type="dxa"/>
            <w:vAlign w:val="bottom"/>
          </w:tcPr>
          <w:p w14:paraId="3EEB0733" w14:textId="450F5BF6" w:rsidR="009970E3" w:rsidRPr="00AC365B" w:rsidRDefault="00D61A90" w:rsidP="000C6F9E">
            <w:pPr>
              <w:pStyle w:val="acctfourfigures"/>
              <w:tabs>
                <w:tab w:val="clear" w:pos="765"/>
                <w:tab w:val="decimal" w:pos="100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322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461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980070B" w14:textId="77777777" w:rsidR="009970E3" w:rsidRPr="00AC365B" w:rsidRDefault="009970E3" w:rsidP="000C6F9E">
            <w:pPr>
              <w:pStyle w:val="acctfourfigures"/>
              <w:tabs>
                <w:tab w:val="clear" w:pos="765"/>
                <w:tab w:val="decimal" w:pos="100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B10D5" w14:textId="7B9BC80E" w:rsidR="009970E3" w:rsidRPr="00AC365B" w:rsidRDefault="00AC65AE" w:rsidP="009970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362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AE17B12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3B2426" w14:textId="3CB824F5" w:rsidR="009970E3" w:rsidRPr="00AC365B" w:rsidRDefault="00AC65AE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958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2E6B201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7478EEE" w14:textId="0CDF4E0E" w:rsidR="009970E3" w:rsidRPr="00AC365B" w:rsidRDefault="00AC65AE" w:rsidP="009970E3">
            <w:pPr>
              <w:pStyle w:val="acctfourfigures"/>
              <w:tabs>
                <w:tab w:val="clear" w:pos="765"/>
                <w:tab w:val="decimal" w:pos="73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636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F430DA3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6F0380" w14:textId="75C25716" w:rsidR="009970E3" w:rsidRPr="00AC365B" w:rsidRDefault="00AC65AE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E624CE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B1EF4D6" w14:textId="38E7C778" w:rsidR="009970E3" w:rsidRPr="00AC365B" w:rsidRDefault="00AC65AE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A39547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A28F0C" w14:textId="4998584C" w:rsidR="009970E3" w:rsidRPr="00AC365B" w:rsidRDefault="00AC65AE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614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56996D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F48AACF" w14:textId="622864C9" w:rsidR="009970E3" w:rsidRPr="00AC365B" w:rsidRDefault="00AC65AE" w:rsidP="000C6F9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CDBA97" w14:textId="77777777" w:rsidR="009970E3" w:rsidRPr="00AC365B" w:rsidRDefault="009970E3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C7C0234" w14:textId="02275B80" w:rsidR="009970E3" w:rsidRPr="00AC365B" w:rsidRDefault="00AC65AE" w:rsidP="009970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741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970E3" w:rsidRPr="00AC365B" w14:paraId="3613CCA7" w14:textId="77777777" w:rsidTr="00340F9F">
        <w:trPr>
          <w:cantSplit/>
          <w:trHeight w:val="397"/>
        </w:trPr>
        <w:tc>
          <w:tcPr>
            <w:tcW w:w="3330" w:type="dxa"/>
            <w:gridSpan w:val="2"/>
            <w:vAlign w:val="bottom"/>
          </w:tcPr>
          <w:p w14:paraId="0DE8F55F" w14:textId="76A34208" w:rsidR="009970E3" w:rsidRPr="00AC365B" w:rsidRDefault="009970E3" w:rsidP="0099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A00DF" w14:textId="53AD2ABB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60</w:t>
            </w:r>
            <w:r w:rsidR="00D61A90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327</w:t>
            </w:r>
          </w:p>
        </w:tc>
        <w:tc>
          <w:tcPr>
            <w:tcW w:w="180" w:type="dxa"/>
            <w:vAlign w:val="bottom"/>
          </w:tcPr>
          <w:p w14:paraId="29A0502B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03D58" w14:textId="5371A394" w:rsidR="009970E3" w:rsidRPr="000C6F9E" w:rsidRDefault="00AC65AE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F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AE0388" w14:textId="77777777" w:rsidR="009970E3" w:rsidRPr="000C6F9E" w:rsidRDefault="009970E3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A327A" w14:textId="4FCB65C4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65</w:t>
            </w:r>
            <w:r w:rsidR="00AC65AE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069</w:t>
            </w:r>
          </w:p>
        </w:tc>
        <w:tc>
          <w:tcPr>
            <w:tcW w:w="180" w:type="dxa"/>
            <w:vAlign w:val="bottom"/>
          </w:tcPr>
          <w:p w14:paraId="78FF4364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941B2" w14:textId="5F1E559C" w:rsidR="009970E3" w:rsidRPr="000C6F9E" w:rsidRDefault="00AC65AE" w:rsidP="000C6F9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F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EA38F0" w14:textId="77777777" w:rsidR="009970E3" w:rsidRPr="000C6F9E" w:rsidRDefault="009970E3" w:rsidP="000C6F9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6F89F" w14:textId="491FC8E0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323</w:t>
            </w:r>
            <w:r w:rsidR="00AC65AE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180" w:type="dxa"/>
            <w:vAlign w:val="bottom"/>
          </w:tcPr>
          <w:p w14:paraId="78CCD6C2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7B900" w14:textId="4BC34101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199</w:t>
            </w:r>
            <w:r w:rsidR="00AC65AE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80" w:type="dxa"/>
            <w:vAlign w:val="bottom"/>
          </w:tcPr>
          <w:p w14:paraId="71611DD2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205EA" w14:textId="01772A47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</w:t>
            </w:r>
            <w:r w:rsidR="00AC65AE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  <w:vAlign w:val="bottom"/>
          </w:tcPr>
          <w:p w14:paraId="6F69A8F6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3E618" w14:textId="61E80866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22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</w:t>
            </w:r>
            <w:r w:rsidR="00AC65AE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397</w:t>
            </w:r>
          </w:p>
        </w:tc>
        <w:tc>
          <w:tcPr>
            <w:tcW w:w="180" w:type="dxa"/>
            <w:vAlign w:val="bottom"/>
          </w:tcPr>
          <w:p w14:paraId="361F02F5" w14:textId="77777777" w:rsidR="009970E3" w:rsidRPr="00AC365B" w:rsidRDefault="009970E3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13B7B" w14:textId="00B8F8E5" w:rsidR="009970E3" w:rsidRPr="00AC365B" w:rsidRDefault="000C653B" w:rsidP="009970E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746</w:t>
            </w:r>
            <w:r w:rsidR="00AC65AE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342</w:t>
            </w:r>
          </w:p>
        </w:tc>
      </w:tr>
    </w:tbl>
    <w:p w14:paraId="309EFCE2" w14:textId="77777777" w:rsidR="00725AB7" w:rsidRPr="00AC365B" w:rsidRDefault="00725AB7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725AB7" w:rsidRPr="00AC365B" w:rsidSect="00B75C63">
          <w:footerReference w:type="defaul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67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9"/>
        <w:gridCol w:w="720"/>
        <w:gridCol w:w="8"/>
        <w:gridCol w:w="807"/>
        <w:gridCol w:w="265"/>
        <w:gridCol w:w="88"/>
        <w:gridCol w:w="8"/>
        <w:gridCol w:w="172"/>
        <w:gridCol w:w="8"/>
        <w:gridCol w:w="884"/>
        <w:gridCol w:w="170"/>
        <w:gridCol w:w="8"/>
        <w:gridCol w:w="92"/>
        <w:gridCol w:w="80"/>
        <w:gridCol w:w="8"/>
        <w:gridCol w:w="902"/>
        <w:gridCol w:w="180"/>
        <w:gridCol w:w="80"/>
        <w:gridCol w:w="8"/>
        <w:gridCol w:w="172"/>
        <w:gridCol w:w="8"/>
        <w:gridCol w:w="902"/>
        <w:gridCol w:w="80"/>
        <w:gridCol w:w="8"/>
        <w:gridCol w:w="92"/>
        <w:gridCol w:w="80"/>
        <w:gridCol w:w="8"/>
        <w:gridCol w:w="823"/>
        <w:gridCol w:w="166"/>
        <w:gridCol w:w="8"/>
        <w:gridCol w:w="6"/>
        <w:gridCol w:w="166"/>
        <w:gridCol w:w="8"/>
        <w:gridCol w:w="811"/>
        <w:gridCol w:w="180"/>
        <w:gridCol w:w="81"/>
        <w:gridCol w:w="8"/>
        <w:gridCol w:w="172"/>
        <w:gridCol w:w="8"/>
        <w:gridCol w:w="721"/>
        <w:gridCol w:w="180"/>
        <w:gridCol w:w="81"/>
        <w:gridCol w:w="8"/>
        <w:gridCol w:w="172"/>
        <w:gridCol w:w="8"/>
        <w:gridCol w:w="996"/>
        <w:gridCol w:w="180"/>
        <w:gridCol w:w="82"/>
        <w:gridCol w:w="8"/>
        <w:gridCol w:w="172"/>
        <w:gridCol w:w="8"/>
        <w:gridCol w:w="716"/>
        <w:gridCol w:w="9"/>
        <w:gridCol w:w="265"/>
        <w:gridCol w:w="9"/>
      </w:tblGrid>
      <w:tr w:rsidR="009A7804" w:rsidRPr="00AC365B" w14:paraId="46314B27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5E583840" w14:textId="77777777" w:rsidR="009A7804" w:rsidRPr="00AC365B" w:rsidRDefault="009A7804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62" w:type="dxa"/>
            <w:gridSpan w:val="52"/>
            <w:vAlign w:val="bottom"/>
          </w:tcPr>
          <w:p w14:paraId="7972DA65" w14:textId="77777777" w:rsidR="009A7804" w:rsidRPr="00AC365B" w:rsidRDefault="009A7804" w:rsidP="00C56339">
            <w:pPr>
              <w:pStyle w:val="acctcolumnheading"/>
              <w:spacing w:after="0" w:line="380" w:lineRule="exact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0202F" w:rsidRPr="00AC365B" w14:paraId="7F7CDC4C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6C1CF7C0" w14:textId="77777777" w:rsidR="0050202F" w:rsidRPr="00AC365B" w:rsidRDefault="0050202F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2E595FC3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BB7B9B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7481B2E3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EB8968B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7A741182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D09F36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B78C58A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733F20B0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57D5ECCF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4EA9831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76DD6537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gridSpan w:val="2"/>
            <w:vAlign w:val="bottom"/>
          </w:tcPr>
          <w:p w14:paraId="2680F1E2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3BCC2B2A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A0CFB6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0E4D50B6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71E168E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68542784" w14:textId="77777777" w:rsidR="0050202F" w:rsidRPr="00AC365B" w:rsidRDefault="0050202F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C365B" w14:paraId="0C152187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741C5EA5" w14:textId="77777777" w:rsidR="00A501E7" w:rsidRPr="00AC365B" w:rsidRDefault="00A501E7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7F67D6B3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DA48D7C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CD49CA6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38A5489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2CD9E982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EDFDC9F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D1F82AD" w14:textId="0C24DDA1" w:rsidR="00A501E7" w:rsidRPr="00AC365B" w:rsidRDefault="0017758E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gridSpan w:val="3"/>
            <w:vAlign w:val="bottom"/>
          </w:tcPr>
          <w:p w14:paraId="2CE4E231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63C6463E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อุปกรณ์ที่</w:t>
            </w:r>
          </w:p>
        </w:tc>
        <w:tc>
          <w:tcPr>
            <w:tcW w:w="180" w:type="dxa"/>
            <w:gridSpan w:val="3"/>
            <w:vAlign w:val="bottom"/>
          </w:tcPr>
          <w:p w14:paraId="4881AD90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31EC3C83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ติดตั้งและ</w:t>
            </w:r>
          </w:p>
        </w:tc>
        <w:tc>
          <w:tcPr>
            <w:tcW w:w="180" w:type="dxa"/>
            <w:gridSpan w:val="2"/>
            <w:vAlign w:val="bottom"/>
          </w:tcPr>
          <w:p w14:paraId="4EDA4734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26EA7906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C319A93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6603A023" w14:textId="77777777" w:rsidR="00A501E7" w:rsidRPr="00AC365B" w:rsidRDefault="00A501E7" w:rsidP="00C56339">
            <w:pPr>
              <w:pStyle w:val="acctcolumnheading"/>
              <w:spacing w:after="0" w:line="380" w:lineRule="exact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gridSpan w:val="2"/>
            <w:vAlign w:val="bottom"/>
          </w:tcPr>
          <w:p w14:paraId="34235B66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4B76151F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C365B" w14:paraId="2218473A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21B3F4AA" w14:textId="77777777" w:rsidR="00A501E7" w:rsidRPr="00AC365B" w:rsidRDefault="00A501E7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0FBDCF37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gridSpan w:val="2"/>
            <w:vAlign w:val="bottom"/>
          </w:tcPr>
          <w:p w14:paraId="7FC31FF5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7BADF5EF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gridSpan w:val="3"/>
            <w:vAlign w:val="bottom"/>
          </w:tcPr>
          <w:p w14:paraId="5BC0BC72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0C0A4D8A" w14:textId="77777777" w:rsidR="00A501E7" w:rsidRPr="00AC365B" w:rsidRDefault="00A501E7" w:rsidP="000D6CE4">
            <w:pPr>
              <w:pStyle w:val="acctcolumnheading"/>
              <w:spacing w:after="0" w:line="380" w:lineRule="exact"/>
              <w:ind w:left="-57" w:right="-57" w:hanging="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gridSpan w:val="2"/>
            <w:vAlign w:val="bottom"/>
          </w:tcPr>
          <w:p w14:paraId="024D5EBC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D37FD3A" w14:textId="314B452A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gridSpan w:val="3"/>
            <w:vAlign w:val="bottom"/>
          </w:tcPr>
          <w:p w14:paraId="17FA9D5A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047332E2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ใช้ในการ</w:t>
            </w:r>
          </w:p>
        </w:tc>
        <w:tc>
          <w:tcPr>
            <w:tcW w:w="180" w:type="dxa"/>
            <w:gridSpan w:val="3"/>
            <w:vAlign w:val="bottom"/>
          </w:tcPr>
          <w:p w14:paraId="5273A985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3A3B2D9B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gridSpan w:val="2"/>
            <w:vAlign w:val="bottom"/>
          </w:tcPr>
          <w:p w14:paraId="0B51686E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4D2004A0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05E3E99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1A945092" w14:textId="77777777" w:rsidR="00A501E7" w:rsidRPr="00AC365B" w:rsidRDefault="00A501E7" w:rsidP="000D6CE4">
            <w:pPr>
              <w:pStyle w:val="acctcolumnheading"/>
              <w:spacing w:after="0" w:line="380" w:lineRule="exact"/>
              <w:ind w:right="-57" w:hanging="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gridSpan w:val="2"/>
            <w:vAlign w:val="bottom"/>
          </w:tcPr>
          <w:p w14:paraId="46E3B479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288F7215" w14:textId="77777777" w:rsidR="00A501E7" w:rsidRPr="00AC365B" w:rsidRDefault="00A501E7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835221" w:rsidRPr="00AC365B" w14:paraId="0E6A4427" w14:textId="77777777" w:rsidTr="00D62117">
        <w:trPr>
          <w:gridAfter w:val="1"/>
          <w:wAfter w:w="9" w:type="dxa"/>
          <w:cantSplit/>
          <w:trHeight w:val="397"/>
        </w:trPr>
        <w:tc>
          <w:tcPr>
            <w:tcW w:w="2789" w:type="dxa"/>
            <w:vAlign w:val="bottom"/>
          </w:tcPr>
          <w:p w14:paraId="208B4560" w14:textId="77777777" w:rsidR="00835221" w:rsidRPr="00AC365B" w:rsidRDefault="00835221" w:rsidP="00C5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18714D5F" w14:textId="2B63E39E" w:rsidR="00835221" w:rsidRPr="00F059AB" w:rsidRDefault="00835221" w:rsidP="00D6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76" w:firstLine="64"/>
              <w:jc w:val="center"/>
              <w:rPr>
                <w:rFonts w:ascii="Angsana New" w:hAnsi="Angsana New"/>
                <w:i/>
                <w:iCs/>
                <w:spacing w:val="-10"/>
                <w:sz w:val="28"/>
                <w:szCs w:val="28"/>
                <w:cs/>
              </w:rPr>
            </w:pPr>
            <w:r w:rsidRPr="00F059AB">
              <w:rPr>
                <w:rFonts w:ascii="Angsana New" w:hAnsi="Angsana New"/>
                <w:i/>
                <w:iCs/>
                <w:spacing w:val="-1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68" w:type="dxa"/>
            <w:gridSpan w:val="4"/>
            <w:vAlign w:val="bottom"/>
          </w:tcPr>
          <w:p w14:paraId="4DB1EC0F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gridSpan w:val="2"/>
            <w:vAlign w:val="bottom"/>
          </w:tcPr>
          <w:p w14:paraId="3DB9DE48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1E913A0A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gridSpan w:val="3"/>
            <w:vAlign w:val="bottom"/>
          </w:tcPr>
          <w:p w14:paraId="446C48DB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0933CE62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gridSpan w:val="2"/>
            <w:vAlign w:val="bottom"/>
          </w:tcPr>
          <w:p w14:paraId="23812A65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D441F49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gridSpan w:val="3"/>
            <w:vAlign w:val="bottom"/>
          </w:tcPr>
          <w:p w14:paraId="29710F02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7159913F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113" w:right="-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gridSpan w:val="3"/>
            <w:vAlign w:val="bottom"/>
          </w:tcPr>
          <w:p w14:paraId="14260FB5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133542F0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gridSpan w:val="2"/>
            <w:vAlign w:val="bottom"/>
          </w:tcPr>
          <w:p w14:paraId="7D559CCB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586D0D02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gridSpan w:val="2"/>
            <w:vAlign w:val="bottom"/>
          </w:tcPr>
          <w:p w14:paraId="6A98E9E7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07523D81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gridSpan w:val="2"/>
            <w:vAlign w:val="bottom"/>
          </w:tcPr>
          <w:p w14:paraId="790E37A1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vAlign w:val="bottom"/>
          </w:tcPr>
          <w:p w14:paraId="31791D6A" w14:textId="77777777" w:rsidR="00835221" w:rsidRPr="00AC365B" w:rsidRDefault="00835221" w:rsidP="00C56339">
            <w:pPr>
              <w:pStyle w:val="acctcolumnheading"/>
              <w:spacing w:after="0" w:line="380" w:lineRule="exact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1117E" w:rsidRPr="00AC365B" w14:paraId="2A74A086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75C555E5" w14:textId="14BF4929" w:rsidR="0091117E" w:rsidRPr="00AC365B" w:rsidRDefault="0091117E" w:rsidP="00D7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ค่าเสื่อมราคาและขาดทุนจาก  </w:t>
            </w:r>
          </w:p>
        </w:tc>
        <w:tc>
          <w:tcPr>
            <w:tcW w:w="11162" w:type="dxa"/>
            <w:gridSpan w:val="52"/>
            <w:vAlign w:val="bottom"/>
          </w:tcPr>
          <w:p w14:paraId="6F79B07D" w14:textId="51BF71CD" w:rsidR="0091117E" w:rsidRPr="00AC365B" w:rsidRDefault="0091117E" w:rsidP="00D74BA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74BAB" w:rsidRPr="00AC365B" w14:paraId="3CB2FA73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1EC28EAF" w14:textId="4B411C1B" w:rsidR="00D74BAB" w:rsidRPr="00AC365B" w:rsidRDefault="00D74BAB" w:rsidP="001F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การด้อยค่า</w:t>
            </w:r>
          </w:p>
        </w:tc>
        <w:tc>
          <w:tcPr>
            <w:tcW w:w="1168" w:type="dxa"/>
            <w:gridSpan w:val="4"/>
            <w:vAlign w:val="bottom"/>
          </w:tcPr>
          <w:p w14:paraId="28E88201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AD01D34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1CFD409D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AA49017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5638A004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55F953D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EED328E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7CB952EA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6CAED956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0AD49B87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195F3115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EABE74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0F996174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A3C559E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47AD43E6" w14:textId="77777777" w:rsidR="00D74BAB" w:rsidRPr="00AC365B" w:rsidRDefault="00D74BAB" w:rsidP="001F20CA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129C8E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2E0CD0CC" w14:textId="77777777" w:rsidR="00D74BAB" w:rsidRPr="00AC365B" w:rsidRDefault="00D74BAB" w:rsidP="001F20C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45A57" w:rsidRPr="00AC365B" w14:paraId="2729599D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573F0AEC" w14:textId="406C7E81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68" w:type="dxa"/>
            <w:gridSpan w:val="4"/>
            <w:vAlign w:val="bottom"/>
          </w:tcPr>
          <w:p w14:paraId="2892DC33" w14:textId="49C59F9E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80" w:type="dxa"/>
            <w:gridSpan w:val="2"/>
            <w:vAlign w:val="bottom"/>
          </w:tcPr>
          <w:p w14:paraId="2516498D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63106277" w14:textId="573C9478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348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80" w:type="dxa"/>
            <w:gridSpan w:val="3"/>
            <w:vAlign w:val="bottom"/>
          </w:tcPr>
          <w:p w14:paraId="069E4A92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019F86A1" w14:textId="2950633C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801</w:t>
            </w:r>
          </w:p>
        </w:tc>
        <w:tc>
          <w:tcPr>
            <w:tcW w:w="180" w:type="dxa"/>
            <w:gridSpan w:val="2"/>
            <w:vAlign w:val="bottom"/>
          </w:tcPr>
          <w:p w14:paraId="5FFC7BD1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426FD01" w14:textId="4113FB52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572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180" w:type="dxa"/>
            <w:gridSpan w:val="3"/>
            <w:vAlign w:val="bottom"/>
          </w:tcPr>
          <w:p w14:paraId="16C5133D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217FD903" w14:textId="2DE27C11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272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798</w:t>
            </w:r>
          </w:p>
        </w:tc>
        <w:tc>
          <w:tcPr>
            <w:tcW w:w="180" w:type="dxa"/>
            <w:gridSpan w:val="3"/>
            <w:vAlign w:val="bottom"/>
          </w:tcPr>
          <w:p w14:paraId="40B5175D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7E4E2B5D" w14:textId="74D3470B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251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180" w:type="dxa"/>
            <w:gridSpan w:val="2"/>
            <w:vAlign w:val="bottom"/>
          </w:tcPr>
          <w:p w14:paraId="17E29429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6A5AA8A8" w14:textId="4733A77C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0" w:type="dxa"/>
            <w:gridSpan w:val="2"/>
            <w:vAlign w:val="bottom"/>
          </w:tcPr>
          <w:p w14:paraId="330524FA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67684C88" w14:textId="6B0077D6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74CE2B6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4BA229C5" w14:textId="282D9C3E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637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483</w:t>
            </w:r>
          </w:p>
        </w:tc>
      </w:tr>
      <w:tr w:rsidR="00045A57" w:rsidRPr="00AC365B" w14:paraId="1D568144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785F96DA" w14:textId="7777777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  <w:gridSpan w:val="4"/>
            <w:vAlign w:val="bottom"/>
          </w:tcPr>
          <w:p w14:paraId="062B1997" w14:textId="4F4C17AE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80" w:type="dxa"/>
            <w:gridSpan w:val="2"/>
            <w:vAlign w:val="bottom"/>
          </w:tcPr>
          <w:p w14:paraId="3E817B04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08591509" w14:textId="580A0133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  <w:gridSpan w:val="3"/>
            <w:vAlign w:val="bottom"/>
          </w:tcPr>
          <w:p w14:paraId="5C889FCF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0067A21E" w14:textId="4433FAB6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180" w:type="dxa"/>
            <w:gridSpan w:val="2"/>
            <w:vAlign w:val="bottom"/>
          </w:tcPr>
          <w:p w14:paraId="22C30B2D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F90929E" w14:textId="157153A8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180" w:type="dxa"/>
            <w:gridSpan w:val="3"/>
            <w:vAlign w:val="bottom"/>
          </w:tcPr>
          <w:p w14:paraId="58559462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662A5D66" w14:textId="1DD8A4F0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180" w:type="dxa"/>
            <w:gridSpan w:val="3"/>
            <w:vAlign w:val="bottom"/>
          </w:tcPr>
          <w:p w14:paraId="024DFE2E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051CE250" w14:textId="61BCDEC9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0" w:type="dxa"/>
            <w:gridSpan w:val="2"/>
            <w:vAlign w:val="bottom"/>
          </w:tcPr>
          <w:p w14:paraId="4022C200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1079478B" w14:textId="75A39EBB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180" w:type="dxa"/>
            <w:gridSpan w:val="2"/>
            <w:vAlign w:val="bottom"/>
          </w:tcPr>
          <w:p w14:paraId="17BA69FA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6580646D" w14:textId="3FDF7778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99983D1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616290B6" w14:textId="18EA361F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121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611</w:t>
            </w:r>
          </w:p>
        </w:tc>
      </w:tr>
      <w:tr w:rsidR="00045A57" w:rsidRPr="00AC365B" w14:paraId="0A87762E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1AA9DDCE" w14:textId="7777777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68" w:type="dxa"/>
            <w:gridSpan w:val="4"/>
            <w:vAlign w:val="bottom"/>
          </w:tcPr>
          <w:p w14:paraId="01AEE1FC" w14:textId="78EC6DF1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gridSpan w:val="2"/>
            <w:vAlign w:val="bottom"/>
          </w:tcPr>
          <w:p w14:paraId="2D20323A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47339EF5" w14:textId="13014D73" w:rsidR="00045A57" w:rsidRPr="00AC365B" w:rsidRDefault="00045A57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2265FD37" w14:textId="77777777" w:rsidR="00045A57" w:rsidRPr="00AC365B" w:rsidRDefault="00045A57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3DAFE326" w14:textId="3E0C37BB" w:rsidR="00045A57" w:rsidRPr="00AC365B" w:rsidRDefault="00045A57" w:rsidP="00F25B17">
            <w:pPr>
              <w:pStyle w:val="acctfourfigures"/>
              <w:tabs>
                <w:tab w:val="clear" w:pos="765"/>
              </w:tabs>
              <w:spacing w:line="380" w:lineRule="exact"/>
              <w:ind w:right="-27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FA9FD2D" w14:textId="77777777" w:rsidR="00045A57" w:rsidRPr="00AC365B" w:rsidRDefault="00045A57" w:rsidP="00A11952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7626F0E" w14:textId="4E07FE58" w:rsidR="00045A57" w:rsidRPr="00AC365B" w:rsidRDefault="00045A57" w:rsidP="000C6F9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764B3F67" w14:textId="77777777" w:rsidR="00045A57" w:rsidRPr="00AC365B" w:rsidRDefault="00045A57" w:rsidP="000C6F9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3FCC5205" w14:textId="7F1C7A59" w:rsidR="00045A57" w:rsidRPr="00AC365B" w:rsidRDefault="00045A57" w:rsidP="00A11952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1C73708C" w14:textId="77777777" w:rsidR="00045A57" w:rsidRPr="00AC365B" w:rsidRDefault="00045A57" w:rsidP="00A11952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13B15F76" w14:textId="36741B0D" w:rsidR="00045A57" w:rsidRPr="00AC365B" w:rsidRDefault="00045A57" w:rsidP="00A11952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6A7F8FA" w14:textId="77777777" w:rsidR="00045A57" w:rsidRPr="00AC365B" w:rsidRDefault="00045A57" w:rsidP="00A11952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450750C2" w14:textId="3EBAB94F" w:rsidR="00045A57" w:rsidRPr="00AC365B" w:rsidRDefault="00045A57" w:rsidP="00A11952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4B1F652" w14:textId="77777777" w:rsidR="00045A57" w:rsidRPr="00AC365B" w:rsidRDefault="00045A57" w:rsidP="00A11952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7A438B71" w14:textId="3E5B7CF6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C495E39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75B06108" w14:textId="6F77C347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</w:p>
        </w:tc>
      </w:tr>
      <w:tr w:rsidR="00045A57" w:rsidRPr="00AC365B" w14:paraId="675746B0" w14:textId="77777777" w:rsidTr="00D62117">
        <w:trPr>
          <w:gridAfter w:val="1"/>
          <w:wAfter w:w="9" w:type="dxa"/>
          <w:cantSplit/>
          <w:trHeight w:val="397"/>
        </w:trPr>
        <w:tc>
          <w:tcPr>
            <w:tcW w:w="2789" w:type="dxa"/>
            <w:vAlign w:val="bottom"/>
          </w:tcPr>
          <w:p w14:paraId="04322080" w14:textId="495F1069" w:rsidR="00045A57" w:rsidRPr="00F059AB" w:rsidRDefault="00F059AB" w:rsidP="00D9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059AB">
              <w:rPr>
                <w:rFonts w:ascii="Angsana New" w:hAnsi="Angsana New"/>
                <w:spacing w:val="-8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720" w:type="dxa"/>
            <w:vAlign w:val="bottom"/>
          </w:tcPr>
          <w:p w14:paraId="12157205" w14:textId="0848A136" w:rsidR="00045A57" w:rsidRPr="00AC365B" w:rsidRDefault="000C653B" w:rsidP="00D9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653B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453491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68" w:type="dxa"/>
            <w:gridSpan w:val="4"/>
            <w:vAlign w:val="bottom"/>
          </w:tcPr>
          <w:p w14:paraId="5BC3E10A" w14:textId="77777777" w:rsidR="00045A57" w:rsidRPr="00AC365B" w:rsidRDefault="00045A57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49D1175" w14:textId="77777777" w:rsidR="00045A57" w:rsidRPr="00AC365B" w:rsidRDefault="00045A57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18B35A4C" w14:textId="3B672343" w:rsidR="00045A57" w:rsidRPr="00AC365B" w:rsidRDefault="00045A57" w:rsidP="00D9441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989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339BD034" w14:textId="77777777" w:rsidR="00045A57" w:rsidRPr="00AC365B" w:rsidRDefault="00045A57" w:rsidP="00D9441C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7B8F3660" w14:textId="77777777" w:rsidR="00045A57" w:rsidRPr="00AC365B" w:rsidRDefault="00045A57" w:rsidP="00F25B17">
            <w:pPr>
              <w:pStyle w:val="acctfourfigures"/>
              <w:tabs>
                <w:tab w:val="clear" w:pos="765"/>
              </w:tabs>
              <w:spacing w:line="380" w:lineRule="exact"/>
              <w:ind w:right="-27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025F8C3" w14:textId="77777777" w:rsidR="00045A57" w:rsidRPr="00AC365B" w:rsidRDefault="00045A57" w:rsidP="00D9441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BC51C4C" w14:textId="77777777" w:rsidR="00045A57" w:rsidRPr="00AC365B" w:rsidRDefault="00045A57" w:rsidP="000C6F9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23DB3FB7" w14:textId="77777777" w:rsidR="00045A57" w:rsidRPr="00AC365B" w:rsidRDefault="00045A57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2D281A7C" w14:textId="77777777" w:rsidR="00045A57" w:rsidRPr="00AC365B" w:rsidRDefault="00045A57" w:rsidP="00D9441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768CDA10" w14:textId="77777777" w:rsidR="00045A57" w:rsidRPr="00AC365B" w:rsidRDefault="00045A57" w:rsidP="00D9441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1496A1E9" w14:textId="77777777" w:rsidR="00045A57" w:rsidRPr="00AC365B" w:rsidRDefault="00045A57" w:rsidP="00D9441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1CE1220" w14:textId="77777777" w:rsidR="00045A57" w:rsidRPr="00AC365B" w:rsidRDefault="00045A57" w:rsidP="00D9441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099A5575" w14:textId="77777777" w:rsidR="00045A57" w:rsidRPr="00AC365B" w:rsidRDefault="00045A57" w:rsidP="00D9441C">
            <w:pPr>
              <w:pStyle w:val="acctfourfigures"/>
              <w:tabs>
                <w:tab w:val="clear" w:pos="765"/>
                <w:tab w:val="decimal" w:pos="2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0CD187D" w14:textId="77777777" w:rsidR="00045A57" w:rsidRPr="00AC365B" w:rsidRDefault="00045A57" w:rsidP="00D9441C">
            <w:pPr>
              <w:pStyle w:val="acctfourfigures"/>
              <w:tabs>
                <w:tab w:val="clear" w:pos="765"/>
                <w:tab w:val="decimal" w:pos="2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5731229D" w14:textId="77777777" w:rsidR="00045A57" w:rsidRPr="00AC365B" w:rsidRDefault="00045A57" w:rsidP="00D9441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309CB83" w14:textId="77777777" w:rsidR="00045A57" w:rsidRPr="00AC365B" w:rsidRDefault="00045A57" w:rsidP="00D9441C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vAlign w:val="bottom"/>
          </w:tcPr>
          <w:p w14:paraId="79D123CC" w14:textId="32913153" w:rsidR="00045A57" w:rsidRPr="00AC365B" w:rsidRDefault="00045A57" w:rsidP="00D9441C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989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45A57" w:rsidRPr="00AC365B" w14:paraId="57575A2F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09CD895F" w14:textId="7777777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  <w:r w:rsidRPr="00AC365B">
              <w:rPr>
                <w:rFonts w:ascii="Angsana New" w:hAnsi="Angsana New"/>
                <w:sz w:val="28"/>
                <w:szCs w:val="28"/>
              </w:rPr>
              <w:t>/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168" w:type="dxa"/>
            <w:gridSpan w:val="4"/>
            <w:vAlign w:val="bottom"/>
          </w:tcPr>
          <w:p w14:paraId="2D1BC001" w14:textId="0BDAD913" w:rsidR="00045A57" w:rsidRPr="00AC365B" w:rsidRDefault="00045A57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CA1AC93" w14:textId="77777777" w:rsidR="00045A57" w:rsidRPr="00AC365B" w:rsidRDefault="00045A57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01663E73" w14:textId="4B33B532" w:rsidR="00045A57" w:rsidRPr="00AC365B" w:rsidRDefault="00045A57" w:rsidP="00045A57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4A767A59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3E40877E" w14:textId="198062FA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437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C9AC5F0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8A867DE" w14:textId="141B11DA" w:rsidR="00045A57" w:rsidRPr="00AC365B" w:rsidRDefault="00045A57" w:rsidP="000C6F9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1FA5AE21" w14:textId="77777777" w:rsidR="00045A57" w:rsidRPr="00AC365B" w:rsidRDefault="00045A57" w:rsidP="000C6F9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3215F2D8" w14:textId="3C9AEBEE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0F120D8E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429EC632" w14:textId="45D63FA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0263C30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35DFD6FA" w14:textId="26A4741F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215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74710FB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</w:tcPr>
          <w:p w14:paraId="2C63570F" w14:textId="57E5A410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A0FA72C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458D4330" w14:textId="32D96894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128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561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45A57" w:rsidRPr="00AC365B" w14:paraId="69F47AA6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7486DB28" w14:textId="23E10EA4" w:rsidR="00045A57" w:rsidRPr="00AC365B" w:rsidRDefault="00045A57" w:rsidP="00F0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โอนออกจากการสูญเสีย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อำนาจควบคุมในบริษัทย่อย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F059A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0C653B" w:rsidRPr="000C653B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367B62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68" w:type="dxa"/>
            <w:gridSpan w:val="4"/>
            <w:vAlign w:val="bottom"/>
          </w:tcPr>
          <w:p w14:paraId="749292AD" w14:textId="54933EEE" w:rsidR="00045A57" w:rsidRPr="00AC365B" w:rsidRDefault="00045A57" w:rsidP="00F059AB">
            <w:pPr>
              <w:pStyle w:val="acctfourfigures"/>
              <w:tabs>
                <w:tab w:val="clear" w:pos="765"/>
                <w:tab w:val="decimal" w:pos="91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950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611EE82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68F7CE36" w14:textId="0D6D00C0" w:rsidR="00045A57" w:rsidRPr="00AC365B" w:rsidRDefault="00045A57" w:rsidP="00045A57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350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109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05AED76B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1F8AE9A2" w14:textId="182DF74D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214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F31A373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E584414" w14:textId="27F3123D" w:rsidR="00045A57" w:rsidRPr="00AC365B" w:rsidRDefault="00045A57" w:rsidP="00045A57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962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3B3869D0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7E403364" w14:textId="5A24AFBF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00007393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2C5E85C7" w14:textId="74EFC488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952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13EDFB0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241833A3" w14:textId="7AB092A4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718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F81BFBE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3FA5B976" w14:textId="5650ECEC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3C8AAC0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544B5B25" w14:textId="448A733D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</w:t>
            </w:r>
            <w:r w:rsidRPr="00AC365B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044</w:t>
            </w:r>
            <w:r w:rsidRPr="00AC365B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605</w:t>
            </w:r>
            <w:r w:rsidRPr="00AC365B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045A57" w:rsidRPr="00AC365B" w14:paraId="35AE657A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4D2B9D6E" w14:textId="0A2884E0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</w:tcBorders>
            <w:vAlign w:val="bottom"/>
          </w:tcPr>
          <w:p w14:paraId="1D43756E" w14:textId="139936C3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FFCC917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</w:tcBorders>
            <w:vAlign w:val="bottom"/>
          </w:tcPr>
          <w:p w14:paraId="5FBB3FCF" w14:textId="5092321C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D8BDAD7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  <w:vAlign w:val="bottom"/>
          </w:tcPr>
          <w:p w14:paraId="6957407F" w14:textId="7ECB1930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3523289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136988EA" w14:textId="63D5091A" w:rsidR="00045A57" w:rsidRPr="00AC365B" w:rsidRDefault="00045A57" w:rsidP="00045A57">
            <w:pPr>
              <w:pStyle w:val="acctfourfigures"/>
              <w:tabs>
                <w:tab w:val="clear" w:pos="765"/>
                <w:tab w:val="decimal" w:pos="1019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52B63600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</w:tcBorders>
            <w:vAlign w:val="bottom"/>
          </w:tcPr>
          <w:p w14:paraId="3342724C" w14:textId="06D63C54" w:rsidR="00045A57" w:rsidRPr="00AC365B" w:rsidRDefault="00045A57" w:rsidP="00045A5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7278E5A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  <w:vAlign w:val="bottom"/>
          </w:tcPr>
          <w:p w14:paraId="638CC3C6" w14:textId="1D6A01DD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A3F5BCC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  <w:vAlign w:val="bottom"/>
          </w:tcPr>
          <w:p w14:paraId="5BB164EB" w14:textId="4F9B8C81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F7973F9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tcBorders>
              <w:top w:val="single" w:sz="4" w:space="0" w:color="auto"/>
            </w:tcBorders>
            <w:vAlign w:val="bottom"/>
          </w:tcPr>
          <w:p w14:paraId="3162E0D0" w14:textId="65BE464B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9575EBC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  <w:vAlign w:val="bottom"/>
          </w:tcPr>
          <w:p w14:paraId="67DA1D99" w14:textId="2674B130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45A57" w:rsidRPr="00AC365B" w14:paraId="37EC5CE4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7E77CC90" w14:textId="3746C12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68" w:type="dxa"/>
            <w:gridSpan w:val="4"/>
            <w:vAlign w:val="bottom"/>
          </w:tcPr>
          <w:p w14:paraId="54EFA8F2" w14:textId="3AAA6F3C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</w:t>
            </w:r>
            <w:r w:rsidR="00045A57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069</w:t>
            </w:r>
          </w:p>
        </w:tc>
        <w:tc>
          <w:tcPr>
            <w:tcW w:w="180" w:type="dxa"/>
            <w:gridSpan w:val="2"/>
            <w:vAlign w:val="bottom"/>
          </w:tcPr>
          <w:p w14:paraId="093136D7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4011914D" w14:textId="472FDAB7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="00045A57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180" w:type="dxa"/>
            <w:gridSpan w:val="3"/>
            <w:vAlign w:val="bottom"/>
          </w:tcPr>
          <w:p w14:paraId="7CFFFD7A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03AC2E9B" w14:textId="646964E5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</w:t>
            </w:r>
            <w:r w:rsidR="00045A57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180" w:type="dxa"/>
            <w:gridSpan w:val="2"/>
            <w:vAlign w:val="bottom"/>
          </w:tcPr>
          <w:p w14:paraId="7F849864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CD73B5A" w14:textId="40CEA5F5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45A57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180" w:type="dxa"/>
            <w:gridSpan w:val="3"/>
            <w:vAlign w:val="bottom"/>
          </w:tcPr>
          <w:p w14:paraId="080CAB77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691A9772" w14:textId="3DC34A17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236</w:t>
            </w:r>
            <w:r w:rsidR="00045A57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  <w:gridSpan w:val="3"/>
            <w:vAlign w:val="bottom"/>
          </w:tcPr>
          <w:p w14:paraId="3C30D87D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38EE18B7" w14:textId="38762A3B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217</w:t>
            </w:r>
            <w:r w:rsidR="00045A57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180" w:type="dxa"/>
            <w:gridSpan w:val="2"/>
            <w:vAlign w:val="bottom"/>
          </w:tcPr>
          <w:p w14:paraId="2136EE23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535A7D65" w14:textId="3EFAB280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</w:t>
            </w:r>
            <w:r w:rsidR="00045A57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912</w:t>
            </w:r>
          </w:p>
        </w:tc>
        <w:tc>
          <w:tcPr>
            <w:tcW w:w="180" w:type="dxa"/>
            <w:gridSpan w:val="2"/>
            <w:vAlign w:val="bottom"/>
          </w:tcPr>
          <w:p w14:paraId="51896CDF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20229768" w14:textId="738C0BE9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A1735F0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177D2B21" w14:textId="0A2D07D0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635</w:t>
            </w:r>
            <w:r w:rsidR="00045A57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</w:tr>
      <w:tr w:rsidR="00045A57" w:rsidRPr="00AC365B" w14:paraId="1BB1366A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01B470BF" w14:textId="7777777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  <w:gridSpan w:val="4"/>
            <w:vAlign w:val="bottom"/>
          </w:tcPr>
          <w:p w14:paraId="025601AB" w14:textId="36AB3A54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0" w:type="dxa"/>
            <w:gridSpan w:val="2"/>
            <w:vAlign w:val="bottom"/>
          </w:tcPr>
          <w:p w14:paraId="388AAC08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AF66E24" w14:textId="4A936330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80" w:type="dxa"/>
            <w:gridSpan w:val="3"/>
            <w:vAlign w:val="bottom"/>
          </w:tcPr>
          <w:p w14:paraId="1AEC38F7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7352260E" w14:textId="6FB80928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180" w:type="dxa"/>
            <w:gridSpan w:val="2"/>
            <w:vAlign w:val="bottom"/>
          </w:tcPr>
          <w:p w14:paraId="318AEE7C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9EBC737" w14:textId="074F0AA9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gridSpan w:val="3"/>
            <w:vAlign w:val="bottom"/>
          </w:tcPr>
          <w:p w14:paraId="25465D5A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17780D68" w14:textId="10BC0B7A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180" w:type="dxa"/>
            <w:gridSpan w:val="3"/>
            <w:vAlign w:val="bottom"/>
          </w:tcPr>
          <w:p w14:paraId="73A6FBBC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68145AE6" w14:textId="5A90967E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180" w:type="dxa"/>
            <w:gridSpan w:val="2"/>
            <w:vAlign w:val="bottom"/>
          </w:tcPr>
          <w:p w14:paraId="6FF01047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67AD751E" w14:textId="6932521D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80" w:type="dxa"/>
            <w:gridSpan w:val="2"/>
            <w:vAlign w:val="bottom"/>
          </w:tcPr>
          <w:p w14:paraId="0472ED86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480ED731" w14:textId="4272DB3F" w:rsidR="00045A57" w:rsidRPr="00AC365B" w:rsidRDefault="00AC65AE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623E66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6000D9D2" w14:textId="2374EA39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564</w:t>
            </w:r>
          </w:p>
        </w:tc>
      </w:tr>
      <w:tr w:rsidR="00045A57" w:rsidRPr="00AC365B" w14:paraId="34D92E7A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78815446" w14:textId="7777777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68" w:type="dxa"/>
            <w:gridSpan w:val="4"/>
            <w:vAlign w:val="bottom"/>
          </w:tcPr>
          <w:p w14:paraId="148B047B" w14:textId="5FCD5C31" w:rsidR="00045A57" w:rsidRPr="000C6F9E" w:rsidRDefault="00AC65AE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F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437B0AF" w14:textId="77777777" w:rsidR="00045A57" w:rsidRPr="00AC365B" w:rsidRDefault="00045A57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78206C9" w14:textId="6456B205" w:rsidR="00045A57" w:rsidRPr="00AC365B" w:rsidRDefault="00AC65AE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324B255C" w14:textId="77777777" w:rsidR="00045A57" w:rsidRPr="00AC365B" w:rsidRDefault="00045A57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07E51A2F" w14:textId="3CB71E2C" w:rsidR="00045A57" w:rsidRPr="000C6F9E" w:rsidRDefault="000C653B" w:rsidP="000C6F9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AC65AE" w:rsidRPr="000C6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  <w:gridSpan w:val="2"/>
            <w:vAlign w:val="bottom"/>
          </w:tcPr>
          <w:p w14:paraId="7B2A35CB" w14:textId="77777777" w:rsidR="00045A57" w:rsidRPr="00AC365B" w:rsidRDefault="00045A57" w:rsidP="000C6F9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D5E99D8" w14:textId="0C64E8E7" w:rsidR="00045A57" w:rsidRPr="00AC365B" w:rsidRDefault="00AC65AE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5140B8ED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3B03448C" w14:textId="34EFC293" w:rsidR="00045A57" w:rsidRPr="00AC365B" w:rsidRDefault="000C653B" w:rsidP="000C6F9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80" w:type="dxa"/>
            <w:gridSpan w:val="3"/>
            <w:vAlign w:val="bottom"/>
          </w:tcPr>
          <w:p w14:paraId="076990A5" w14:textId="77777777" w:rsidR="00045A57" w:rsidRPr="00AC365B" w:rsidRDefault="00045A57" w:rsidP="000C6F9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77DEBEFD" w14:textId="738777DE" w:rsidR="00045A57" w:rsidRPr="00AC365B" w:rsidRDefault="000C653B" w:rsidP="000C6F9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180" w:type="dxa"/>
            <w:gridSpan w:val="2"/>
            <w:vAlign w:val="bottom"/>
          </w:tcPr>
          <w:p w14:paraId="3751E0D4" w14:textId="77777777" w:rsidR="00045A57" w:rsidRPr="00AC365B" w:rsidRDefault="00045A57" w:rsidP="00045A5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5B2AF4AA" w14:textId="3ADB0D81" w:rsidR="00045A57" w:rsidRPr="00AC365B" w:rsidRDefault="000C653B" w:rsidP="000C6F9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222</w:t>
            </w:r>
          </w:p>
        </w:tc>
        <w:tc>
          <w:tcPr>
            <w:tcW w:w="180" w:type="dxa"/>
            <w:gridSpan w:val="2"/>
            <w:vAlign w:val="bottom"/>
          </w:tcPr>
          <w:p w14:paraId="19F8FAD2" w14:textId="77777777" w:rsidR="00045A57" w:rsidRPr="00AC365B" w:rsidRDefault="00045A57" w:rsidP="000C6F9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7FBB14B0" w14:textId="4B51E916" w:rsidR="00045A57" w:rsidRPr="00AC365B" w:rsidRDefault="00AC65AE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715B24D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2666124F" w14:textId="5782C004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AC65AE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096</w:t>
            </w:r>
          </w:p>
        </w:tc>
      </w:tr>
      <w:tr w:rsidR="00AC65AE" w:rsidRPr="00453491" w14:paraId="2B60B073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7C05C3C3" w14:textId="0F703BE3" w:rsidR="00AC65AE" w:rsidRPr="00AC365B" w:rsidRDefault="00AC65AE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168" w:type="dxa"/>
            <w:gridSpan w:val="4"/>
            <w:vAlign w:val="bottom"/>
          </w:tcPr>
          <w:p w14:paraId="04340BC6" w14:textId="2B32E548" w:rsidR="00AC65AE" w:rsidRPr="000C6F9E" w:rsidRDefault="00AC65AE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F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B46F30" w14:textId="77777777" w:rsidR="00AC65AE" w:rsidRPr="00AC365B" w:rsidRDefault="00AC65AE" w:rsidP="000C6F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41A707C" w14:textId="6A5EC276" w:rsidR="00AC65AE" w:rsidRPr="000C6F9E" w:rsidRDefault="000C653B" w:rsidP="000C6F9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AC65AE" w:rsidRPr="000C6F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180" w:type="dxa"/>
            <w:gridSpan w:val="3"/>
            <w:vAlign w:val="bottom"/>
          </w:tcPr>
          <w:p w14:paraId="755A1C09" w14:textId="77777777" w:rsidR="00AC65AE" w:rsidRPr="00AC365B" w:rsidRDefault="00AC65AE" w:rsidP="000C6F9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1CF2810E" w14:textId="6BFE65A8" w:rsidR="00AC65AE" w:rsidRPr="000C6F9E" w:rsidRDefault="00D63FF9" w:rsidP="000C6F9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135</w:t>
            </w:r>
            <w:r w:rsidRPr="000C6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E4DAC43" w14:textId="77777777" w:rsidR="00AC65AE" w:rsidRPr="00AC365B" w:rsidRDefault="00AC65AE" w:rsidP="000C6F9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4D64655" w14:textId="2D31D621" w:rsidR="00AC65AE" w:rsidRPr="00AC365B" w:rsidRDefault="00D63FF9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4B54E300" w14:textId="77777777" w:rsidR="00AC65AE" w:rsidRPr="00AC365B" w:rsidRDefault="00AC65AE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129552B7" w14:textId="37687066" w:rsidR="00AC65AE" w:rsidRPr="00AC365B" w:rsidRDefault="000C653B" w:rsidP="000C6F9E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D63FF9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584</w:t>
            </w:r>
          </w:p>
        </w:tc>
        <w:tc>
          <w:tcPr>
            <w:tcW w:w="180" w:type="dxa"/>
            <w:gridSpan w:val="3"/>
            <w:vAlign w:val="bottom"/>
          </w:tcPr>
          <w:p w14:paraId="0592F68C" w14:textId="77777777" w:rsidR="00AC65AE" w:rsidRPr="00AC365B" w:rsidRDefault="00AC65AE" w:rsidP="000C6F9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720917F2" w14:textId="4A7A2B83" w:rsidR="00AC65AE" w:rsidRPr="00AC365B" w:rsidRDefault="00D63FF9" w:rsidP="000C6F9E">
            <w:pPr>
              <w:pStyle w:val="acctfourfigures"/>
              <w:tabs>
                <w:tab w:val="clear" w:pos="765"/>
              </w:tabs>
              <w:spacing w:line="38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369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1E89CDE" w14:textId="77777777" w:rsidR="00AC65AE" w:rsidRPr="00AC365B" w:rsidRDefault="00AC65AE" w:rsidP="000C6F9E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380" w:lineRule="exact"/>
              <w:ind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33D6D787" w14:textId="332C5306" w:rsidR="00AC65AE" w:rsidRPr="00AC365B" w:rsidRDefault="00D63FF9" w:rsidP="00045A57">
            <w:pPr>
              <w:pStyle w:val="acctfourfigures"/>
              <w:tabs>
                <w:tab w:val="clear" w:pos="765"/>
                <w:tab w:val="decimal" w:pos="2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4171894" w14:textId="77777777" w:rsidR="00AC65AE" w:rsidRPr="00AC365B" w:rsidRDefault="00AC65AE" w:rsidP="00045A57">
            <w:pPr>
              <w:pStyle w:val="acctfourfigures"/>
              <w:tabs>
                <w:tab w:val="clear" w:pos="765"/>
                <w:tab w:val="decimal" w:pos="2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1516CAFF" w14:textId="4679EC43" w:rsidR="00AC65AE" w:rsidRPr="00AC365B" w:rsidRDefault="00D63FF9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6765B53" w14:textId="77777777" w:rsidR="00AC65AE" w:rsidRPr="00AC365B" w:rsidRDefault="00AC65AE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259A4BF5" w14:textId="4E69B36F" w:rsidR="00AC65AE" w:rsidRPr="00AC365B" w:rsidRDefault="00D63FF9" w:rsidP="00453491">
            <w:pPr>
              <w:pStyle w:val="acctfourfigures"/>
              <w:tabs>
                <w:tab w:val="clear" w:pos="765"/>
              </w:tabs>
              <w:spacing w:line="380" w:lineRule="exact"/>
              <w:ind w:right="-2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45A57" w:rsidRPr="00AC365B" w14:paraId="1F1B0381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0AD8C6A1" w14:textId="7777777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  <w:r w:rsidRPr="00AC365B">
              <w:rPr>
                <w:rFonts w:ascii="Angsana New" w:hAnsi="Angsana New"/>
                <w:sz w:val="28"/>
                <w:szCs w:val="28"/>
              </w:rPr>
              <w:t>/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168" w:type="dxa"/>
            <w:gridSpan w:val="4"/>
            <w:vAlign w:val="bottom"/>
          </w:tcPr>
          <w:p w14:paraId="3948CCD4" w14:textId="0B690205" w:rsidR="00045A57" w:rsidRPr="00AC365B" w:rsidRDefault="00AC65AE" w:rsidP="00F059AB">
            <w:pPr>
              <w:pStyle w:val="acctfourfigures"/>
              <w:tabs>
                <w:tab w:val="clear" w:pos="765"/>
                <w:tab w:val="decimal" w:pos="91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104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8E6BFA7" w14:textId="77777777" w:rsidR="00045A57" w:rsidRPr="00AC365B" w:rsidRDefault="00045A57" w:rsidP="00F059AB">
            <w:pPr>
              <w:pStyle w:val="acctfourfigures"/>
              <w:tabs>
                <w:tab w:val="clear" w:pos="765"/>
                <w:tab w:val="decimal" w:pos="91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07532CF5" w14:textId="4B2F0E6A" w:rsidR="00045A57" w:rsidRPr="00AC365B" w:rsidRDefault="00AC65AE" w:rsidP="00045A57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977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1CF06AD4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4E3F06DB" w14:textId="71D3F9D1" w:rsidR="00045A57" w:rsidRPr="00AC365B" w:rsidRDefault="00D63FF9" w:rsidP="00045A5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449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2F6D01B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19A7FC4" w14:textId="097152FE" w:rsidR="00045A57" w:rsidRPr="00AC365B" w:rsidRDefault="00D63FF9" w:rsidP="000C6F9E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427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0F244185" w14:textId="77777777" w:rsidR="00045A57" w:rsidRPr="00AC365B" w:rsidRDefault="00045A57" w:rsidP="000C6F9E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7" w:type="dxa"/>
            <w:gridSpan w:val="3"/>
            <w:vAlign w:val="bottom"/>
          </w:tcPr>
          <w:p w14:paraId="7CF25172" w14:textId="2CCED2DB" w:rsidR="00045A57" w:rsidRPr="00AC365B" w:rsidRDefault="00D63FF9" w:rsidP="00045A57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252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772B8336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5B55B81C" w14:textId="4FD577FA" w:rsidR="00045A57" w:rsidRPr="00AC365B" w:rsidRDefault="00D63FF9" w:rsidP="00045A57">
            <w:pPr>
              <w:pStyle w:val="acctfourfigures"/>
              <w:tabs>
                <w:tab w:val="clear" w:pos="765"/>
              </w:tabs>
              <w:spacing w:line="38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284F001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40F80412" w14:textId="7E8A8910" w:rsidR="00045A57" w:rsidRPr="00AC365B" w:rsidRDefault="00D63FF9" w:rsidP="00045A57">
            <w:pPr>
              <w:pStyle w:val="acctfourfigures"/>
              <w:tabs>
                <w:tab w:val="clear" w:pos="765"/>
              </w:tabs>
              <w:spacing w:line="38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614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5C0F8BE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</w:tcPr>
          <w:p w14:paraId="57133F1A" w14:textId="2067CBBC" w:rsidR="00045A57" w:rsidRPr="00AC365B" w:rsidRDefault="00AC65AE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68BD7C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053A0D40" w14:textId="26A78166" w:rsidR="00045A57" w:rsidRPr="00AC365B" w:rsidRDefault="00D63FF9" w:rsidP="00045A5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128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276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45A57" w:rsidRPr="00AC365B" w14:paraId="213C170D" w14:textId="77777777" w:rsidTr="00D62117">
        <w:trPr>
          <w:cantSplit/>
          <w:trHeight w:val="397"/>
        </w:trPr>
        <w:tc>
          <w:tcPr>
            <w:tcW w:w="3517" w:type="dxa"/>
            <w:gridSpan w:val="3"/>
            <w:vAlign w:val="bottom"/>
          </w:tcPr>
          <w:p w14:paraId="6A6228A1" w14:textId="379C2318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D8E3D" w14:textId="72A4CB7B" w:rsidR="00045A57" w:rsidRPr="00F059AB" w:rsidRDefault="00AC65AE" w:rsidP="00F059AB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059A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D06ADA0" w14:textId="77777777" w:rsidR="00045A57" w:rsidRPr="00F059AB" w:rsidRDefault="00045A57" w:rsidP="00F059AB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FA972" w14:textId="725CDB57" w:rsidR="00045A57" w:rsidRPr="00F059AB" w:rsidRDefault="00AC65AE" w:rsidP="00F059AB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59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6954377A" w14:textId="77777777" w:rsidR="00045A57" w:rsidRPr="00F059AB" w:rsidRDefault="00045A57" w:rsidP="00F059AB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144F2" w14:textId="33087542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180" w:type="dxa"/>
            <w:gridSpan w:val="2"/>
            <w:vAlign w:val="bottom"/>
          </w:tcPr>
          <w:p w14:paraId="031EDAE6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05B02" w14:textId="7871FAD7" w:rsidR="00045A57" w:rsidRPr="00F059AB" w:rsidRDefault="00D63FF9" w:rsidP="00F059A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59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5B703112" w14:textId="77777777" w:rsidR="00045A57" w:rsidRPr="00F059AB" w:rsidRDefault="00045A57" w:rsidP="00F059A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76C1B" w14:textId="6379EE45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283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180" w:type="dxa"/>
            <w:gridSpan w:val="3"/>
            <w:vAlign w:val="bottom"/>
          </w:tcPr>
          <w:p w14:paraId="6F9B4F93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8BFB3" w14:textId="11128688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193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80" w:type="dxa"/>
            <w:gridSpan w:val="2"/>
            <w:vAlign w:val="bottom"/>
          </w:tcPr>
          <w:p w14:paraId="65EF1542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8003" w14:textId="3D540786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180" w:type="dxa"/>
            <w:gridSpan w:val="2"/>
            <w:vAlign w:val="bottom"/>
          </w:tcPr>
          <w:p w14:paraId="0DAEB04F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E898A" w14:textId="48FF9D80" w:rsidR="00045A57" w:rsidRPr="00AC365B" w:rsidRDefault="00AC65AE" w:rsidP="00045A5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FDF2783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7ECB" w14:textId="429B3479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570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823</w:t>
            </w:r>
          </w:p>
        </w:tc>
      </w:tr>
      <w:tr w:rsidR="00045A57" w:rsidRPr="00AC365B" w14:paraId="50957F82" w14:textId="77777777" w:rsidTr="00D62117">
        <w:trPr>
          <w:gridAfter w:val="3"/>
          <w:wAfter w:w="283" w:type="dxa"/>
          <w:cantSplit/>
          <w:trHeight w:val="397"/>
          <w:tblHeader/>
        </w:trPr>
        <w:tc>
          <w:tcPr>
            <w:tcW w:w="2789" w:type="dxa"/>
            <w:vAlign w:val="bottom"/>
          </w:tcPr>
          <w:p w14:paraId="153DC2DE" w14:textId="1B17AE81" w:rsidR="00A11952" w:rsidRPr="00AC365B" w:rsidRDefault="00A11952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07" w:type="dxa"/>
            <w:gridSpan w:val="51"/>
            <w:vAlign w:val="bottom"/>
          </w:tcPr>
          <w:p w14:paraId="7D696D5D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045A57" w:rsidRPr="00AC365B" w14:paraId="7377E5F1" w14:textId="77777777" w:rsidTr="00D62117">
        <w:trPr>
          <w:gridAfter w:val="2"/>
          <w:wAfter w:w="274" w:type="dxa"/>
          <w:cantSplit/>
          <w:trHeight w:val="397"/>
          <w:tblHeader/>
        </w:trPr>
        <w:tc>
          <w:tcPr>
            <w:tcW w:w="2789" w:type="dxa"/>
            <w:vAlign w:val="bottom"/>
          </w:tcPr>
          <w:p w14:paraId="412DAEA2" w14:textId="7777777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5" w:type="dxa"/>
            <w:gridSpan w:val="3"/>
            <w:vAlign w:val="bottom"/>
          </w:tcPr>
          <w:p w14:paraId="109151C0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265" w:type="dxa"/>
            <w:vAlign w:val="bottom"/>
          </w:tcPr>
          <w:p w14:paraId="31F9DE82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gridSpan w:val="5"/>
            <w:vAlign w:val="bottom"/>
          </w:tcPr>
          <w:p w14:paraId="59D9FE10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gridSpan w:val="3"/>
            <w:vAlign w:val="bottom"/>
          </w:tcPr>
          <w:p w14:paraId="1AF487AD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205C5D9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2283F30C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5"/>
            <w:vAlign w:val="bottom"/>
          </w:tcPr>
          <w:p w14:paraId="3B0FC556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gridSpan w:val="3"/>
            <w:vAlign w:val="bottom"/>
          </w:tcPr>
          <w:p w14:paraId="67125400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452D6316" w14:textId="1E8C9EA2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อุปกรณ์ที่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ใช้ในการ</w:t>
            </w:r>
          </w:p>
        </w:tc>
        <w:tc>
          <w:tcPr>
            <w:tcW w:w="180" w:type="dxa"/>
            <w:gridSpan w:val="3"/>
            <w:vAlign w:val="bottom"/>
          </w:tcPr>
          <w:p w14:paraId="793F09B9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0264EA08" w14:textId="6690170A" w:rsidR="00045A57" w:rsidRPr="00AC365B" w:rsidRDefault="00453491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5D44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เครื่องตกแต่ง</w:t>
            </w:r>
            <w:r w:rsidR="00045A57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ติดตั้งและเครื่องใช้</w:t>
            </w:r>
          </w:p>
        </w:tc>
        <w:tc>
          <w:tcPr>
            <w:tcW w:w="180" w:type="dxa"/>
            <w:vAlign w:val="bottom"/>
          </w:tcPr>
          <w:p w14:paraId="7472F711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5"/>
            <w:vAlign w:val="bottom"/>
          </w:tcPr>
          <w:p w14:paraId="797D2FED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A48577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vAlign w:val="bottom"/>
          </w:tcPr>
          <w:p w14:paraId="0CA11581" w14:textId="4BBE91CE" w:rsidR="00045A57" w:rsidRPr="00AC365B" w:rsidRDefault="00045A57" w:rsidP="00045A57">
            <w:pPr>
              <w:pStyle w:val="acctcolumnheading"/>
              <w:spacing w:after="0" w:line="240" w:lineRule="auto"/>
              <w:ind w:right="-57" w:hanging="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1AC29F3A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gridSpan w:val="6"/>
            <w:vAlign w:val="bottom"/>
          </w:tcPr>
          <w:p w14:paraId="376331BD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045A57" w:rsidRPr="00AC365B" w14:paraId="103B1C9D" w14:textId="77777777" w:rsidTr="00D62117">
        <w:trPr>
          <w:gridAfter w:val="2"/>
          <w:wAfter w:w="274" w:type="dxa"/>
          <w:cantSplit/>
          <w:trHeight w:val="397"/>
          <w:tblHeader/>
        </w:trPr>
        <w:tc>
          <w:tcPr>
            <w:tcW w:w="2789" w:type="dxa"/>
            <w:vAlign w:val="bottom"/>
          </w:tcPr>
          <w:p w14:paraId="59BD36ED" w14:textId="7777777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5" w:type="dxa"/>
            <w:gridSpan w:val="3"/>
            <w:vAlign w:val="bottom"/>
          </w:tcPr>
          <w:p w14:paraId="4AF0FCFC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65" w:type="dxa"/>
            <w:vAlign w:val="bottom"/>
          </w:tcPr>
          <w:p w14:paraId="1A26360D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gridSpan w:val="5"/>
            <w:vAlign w:val="bottom"/>
          </w:tcPr>
          <w:p w14:paraId="46F456C8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gridSpan w:val="3"/>
            <w:vAlign w:val="bottom"/>
          </w:tcPr>
          <w:p w14:paraId="26B20A21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73B54CE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5A311AE2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5"/>
            <w:vAlign w:val="bottom"/>
          </w:tcPr>
          <w:p w14:paraId="28E124D9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gridSpan w:val="3"/>
            <w:vAlign w:val="bottom"/>
          </w:tcPr>
          <w:p w14:paraId="604F5D04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5FB04788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113" w:right="-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gridSpan w:val="3"/>
            <w:vAlign w:val="bottom"/>
          </w:tcPr>
          <w:p w14:paraId="08B50786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23EE4E5D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0840FF7C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5"/>
            <w:vAlign w:val="bottom"/>
          </w:tcPr>
          <w:p w14:paraId="4095E647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51B00E67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vAlign w:val="bottom"/>
          </w:tcPr>
          <w:p w14:paraId="6A2572BC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vAlign w:val="bottom"/>
          </w:tcPr>
          <w:p w14:paraId="39AF9706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gridSpan w:val="6"/>
            <w:vAlign w:val="bottom"/>
          </w:tcPr>
          <w:p w14:paraId="20419D45" w14:textId="77777777" w:rsidR="00045A57" w:rsidRPr="00AC365B" w:rsidRDefault="00045A57" w:rsidP="00045A5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45A57" w:rsidRPr="00AC365B" w14:paraId="7D3C1DD9" w14:textId="77777777" w:rsidTr="00D62117">
        <w:trPr>
          <w:gridAfter w:val="3"/>
          <w:wAfter w:w="283" w:type="dxa"/>
          <w:cantSplit/>
          <w:trHeight w:val="397"/>
        </w:trPr>
        <w:tc>
          <w:tcPr>
            <w:tcW w:w="2789" w:type="dxa"/>
            <w:vAlign w:val="bottom"/>
          </w:tcPr>
          <w:p w14:paraId="46C55D85" w14:textId="7777777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07" w:type="dxa"/>
            <w:gridSpan w:val="51"/>
            <w:vAlign w:val="bottom"/>
          </w:tcPr>
          <w:p w14:paraId="1CA190C9" w14:textId="77777777" w:rsidR="00045A57" w:rsidRPr="00AC365B" w:rsidRDefault="00045A57" w:rsidP="00045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5A57" w:rsidRPr="00AC365B" w14:paraId="161EF5F7" w14:textId="77777777" w:rsidTr="00D62117">
        <w:trPr>
          <w:gridAfter w:val="2"/>
          <w:wAfter w:w="274" w:type="dxa"/>
          <w:cantSplit/>
          <w:trHeight w:val="397"/>
        </w:trPr>
        <w:tc>
          <w:tcPr>
            <w:tcW w:w="2789" w:type="dxa"/>
            <w:vAlign w:val="bottom"/>
          </w:tcPr>
          <w:p w14:paraId="0651FBD5" w14:textId="77777777" w:rsidR="00045A57" w:rsidRPr="00AC365B" w:rsidRDefault="00045A57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35" w:type="dxa"/>
            <w:gridSpan w:val="3"/>
            <w:vAlign w:val="bottom"/>
          </w:tcPr>
          <w:p w14:paraId="1236C05F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597EB382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5"/>
            <w:vAlign w:val="bottom"/>
          </w:tcPr>
          <w:p w14:paraId="6CB96880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FEAF462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3AE0D13" w14:textId="77777777" w:rsidR="00045A57" w:rsidRPr="00AC365B" w:rsidRDefault="00045A57" w:rsidP="00045A5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385198" w14:textId="77777777" w:rsidR="00045A57" w:rsidRPr="00AC365B" w:rsidRDefault="00045A57" w:rsidP="00045A5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5"/>
            <w:vAlign w:val="bottom"/>
          </w:tcPr>
          <w:p w14:paraId="669EF6D4" w14:textId="77777777" w:rsidR="00045A57" w:rsidRPr="00AC365B" w:rsidRDefault="00045A57" w:rsidP="00045A5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7B700F35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15046F8C" w14:textId="77777777" w:rsidR="00045A57" w:rsidRPr="00AC365B" w:rsidRDefault="00045A57" w:rsidP="00045A5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66381B1C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1174E56E" w14:textId="77777777" w:rsidR="00045A57" w:rsidRPr="00AC365B" w:rsidRDefault="00045A57" w:rsidP="00045A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9261C9" w14:textId="77777777" w:rsidR="00045A57" w:rsidRPr="00AC365B" w:rsidRDefault="00045A57" w:rsidP="00045A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5"/>
            <w:vAlign w:val="bottom"/>
          </w:tcPr>
          <w:p w14:paraId="26BE3809" w14:textId="77777777" w:rsidR="00045A57" w:rsidRPr="00AC365B" w:rsidRDefault="00045A57" w:rsidP="00045A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7866D7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vAlign w:val="bottom"/>
          </w:tcPr>
          <w:p w14:paraId="280E4170" w14:textId="77777777" w:rsidR="00045A57" w:rsidRPr="00AC365B" w:rsidRDefault="00045A57" w:rsidP="00045A5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F13EC7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gridSpan w:val="6"/>
            <w:vAlign w:val="bottom"/>
          </w:tcPr>
          <w:p w14:paraId="53023102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11952" w:rsidRPr="00AC365B" w14:paraId="31913BC5" w14:textId="77777777" w:rsidTr="00D62117">
        <w:trPr>
          <w:gridAfter w:val="2"/>
          <w:wAfter w:w="274" w:type="dxa"/>
          <w:cantSplit/>
          <w:trHeight w:val="397"/>
        </w:trPr>
        <w:tc>
          <w:tcPr>
            <w:tcW w:w="2789" w:type="dxa"/>
            <w:vAlign w:val="bottom"/>
          </w:tcPr>
          <w:p w14:paraId="51FBF17A" w14:textId="46EA1C24" w:rsidR="00A11952" w:rsidRPr="00AC365B" w:rsidRDefault="00453491" w:rsidP="00A1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35" w:type="dxa"/>
            <w:gridSpan w:val="3"/>
            <w:tcBorders>
              <w:bottom w:val="double" w:sz="4" w:space="0" w:color="auto"/>
            </w:tcBorders>
            <w:vAlign w:val="bottom"/>
          </w:tcPr>
          <w:p w14:paraId="496BC6C3" w14:textId="0099B285" w:rsidR="00A11952" w:rsidRPr="00AC365B" w:rsidRDefault="000C653B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292</w:t>
            </w:r>
            <w:r w:rsidR="00A11952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265" w:type="dxa"/>
            <w:vAlign w:val="bottom"/>
          </w:tcPr>
          <w:p w14:paraId="46B500D4" w14:textId="77777777" w:rsidR="00A11952" w:rsidRPr="00AC365B" w:rsidRDefault="00A11952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0" w:type="dxa"/>
            <w:gridSpan w:val="5"/>
            <w:tcBorders>
              <w:bottom w:val="double" w:sz="4" w:space="0" w:color="auto"/>
            </w:tcBorders>
            <w:vAlign w:val="bottom"/>
          </w:tcPr>
          <w:p w14:paraId="28EDA4A0" w14:textId="3A330EB1" w:rsidR="00A11952" w:rsidRPr="00AC365B" w:rsidRDefault="000C653B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A11952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70" w:type="dxa"/>
            <w:gridSpan w:val="3"/>
            <w:vAlign w:val="bottom"/>
          </w:tcPr>
          <w:p w14:paraId="3FD15F46" w14:textId="77777777" w:rsidR="00A11952" w:rsidRPr="00AC365B" w:rsidRDefault="00A11952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5E40CF67" w14:textId="0B9E0C76" w:rsidR="00A11952" w:rsidRPr="00AC365B" w:rsidRDefault="000C653B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</w:t>
            </w:r>
            <w:r w:rsidR="00A11952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494</w:t>
            </w:r>
          </w:p>
        </w:tc>
        <w:tc>
          <w:tcPr>
            <w:tcW w:w="180" w:type="dxa"/>
            <w:vAlign w:val="bottom"/>
          </w:tcPr>
          <w:p w14:paraId="77618D7D" w14:textId="77777777" w:rsidR="00A11952" w:rsidRPr="00AC365B" w:rsidRDefault="00A11952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5"/>
            <w:tcBorders>
              <w:bottom w:val="double" w:sz="4" w:space="0" w:color="auto"/>
            </w:tcBorders>
            <w:vAlign w:val="bottom"/>
          </w:tcPr>
          <w:p w14:paraId="747DE3E7" w14:textId="2617943C" w:rsidR="00A11952" w:rsidRPr="00AC365B" w:rsidRDefault="000C653B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80" w:type="dxa"/>
            <w:gridSpan w:val="3"/>
            <w:vAlign w:val="bottom"/>
          </w:tcPr>
          <w:p w14:paraId="1C9CF98D" w14:textId="77777777" w:rsidR="00A11952" w:rsidRPr="00AC365B" w:rsidRDefault="00A11952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gridSpan w:val="3"/>
            <w:tcBorders>
              <w:bottom w:val="double" w:sz="4" w:space="0" w:color="auto"/>
            </w:tcBorders>
            <w:vAlign w:val="bottom"/>
          </w:tcPr>
          <w:p w14:paraId="4D1E479A" w14:textId="3762B192" w:rsidR="00A11952" w:rsidRPr="00AC365B" w:rsidRDefault="000C653B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</w:t>
            </w:r>
            <w:r w:rsidR="00A11952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897</w:t>
            </w:r>
          </w:p>
        </w:tc>
        <w:tc>
          <w:tcPr>
            <w:tcW w:w="180" w:type="dxa"/>
            <w:gridSpan w:val="3"/>
            <w:vAlign w:val="bottom"/>
          </w:tcPr>
          <w:p w14:paraId="1DADAD53" w14:textId="77777777" w:rsidR="00A11952" w:rsidRPr="00AC365B" w:rsidRDefault="00A11952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gridSpan w:val="3"/>
            <w:tcBorders>
              <w:bottom w:val="double" w:sz="4" w:space="0" w:color="auto"/>
            </w:tcBorders>
            <w:vAlign w:val="bottom"/>
          </w:tcPr>
          <w:p w14:paraId="2ADEFC7B" w14:textId="6D87E16B" w:rsidR="00A11952" w:rsidRPr="00AC365B" w:rsidRDefault="000C653B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A11952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180" w:type="dxa"/>
            <w:vAlign w:val="bottom"/>
          </w:tcPr>
          <w:p w14:paraId="4788BE6B" w14:textId="77777777" w:rsidR="00A11952" w:rsidRPr="00AC365B" w:rsidRDefault="00A11952" w:rsidP="00A1195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5"/>
            <w:tcBorders>
              <w:bottom w:val="double" w:sz="4" w:space="0" w:color="auto"/>
            </w:tcBorders>
            <w:vAlign w:val="bottom"/>
          </w:tcPr>
          <w:p w14:paraId="63FDF080" w14:textId="7123B6A6" w:rsidR="00A11952" w:rsidRPr="00AC365B" w:rsidRDefault="000C653B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A11952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80" w:type="dxa"/>
            <w:vAlign w:val="bottom"/>
          </w:tcPr>
          <w:p w14:paraId="20005257" w14:textId="77777777" w:rsidR="00A11952" w:rsidRPr="00AC365B" w:rsidRDefault="00A11952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tcBorders>
              <w:bottom w:val="double" w:sz="4" w:space="0" w:color="auto"/>
            </w:tcBorders>
            <w:vAlign w:val="bottom"/>
          </w:tcPr>
          <w:p w14:paraId="4763A667" w14:textId="3D7A63F9" w:rsidR="00A11952" w:rsidRPr="00AC365B" w:rsidRDefault="00A11952" w:rsidP="00F059A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37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F38C3E" w14:textId="77777777" w:rsidR="00A11952" w:rsidRPr="00AC365B" w:rsidRDefault="00A11952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" w:type="dxa"/>
            <w:gridSpan w:val="6"/>
            <w:tcBorders>
              <w:bottom w:val="double" w:sz="4" w:space="0" w:color="auto"/>
            </w:tcBorders>
            <w:vAlign w:val="bottom"/>
          </w:tcPr>
          <w:p w14:paraId="1E5803A9" w14:textId="4900AE20" w:rsidR="00A11952" w:rsidRPr="00AC365B" w:rsidRDefault="000C653B" w:rsidP="00A119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407</w:t>
            </w:r>
            <w:r w:rsidR="00A11952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103</w:t>
            </w:r>
          </w:p>
        </w:tc>
      </w:tr>
      <w:tr w:rsidR="00045A57" w:rsidRPr="00AC365B" w14:paraId="23F26692" w14:textId="77777777" w:rsidTr="00873B54">
        <w:trPr>
          <w:gridAfter w:val="2"/>
          <w:wAfter w:w="274" w:type="dxa"/>
          <w:cantSplit/>
          <w:trHeight w:val="179"/>
        </w:trPr>
        <w:tc>
          <w:tcPr>
            <w:tcW w:w="2789" w:type="dxa"/>
            <w:vAlign w:val="bottom"/>
          </w:tcPr>
          <w:p w14:paraId="2BAEB216" w14:textId="310E6BA8" w:rsidR="00A11952" w:rsidRPr="00873B54" w:rsidRDefault="00A11952" w:rsidP="00A1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cs/>
              </w:rPr>
            </w:pPr>
          </w:p>
        </w:tc>
        <w:tc>
          <w:tcPr>
            <w:tcW w:w="1535" w:type="dxa"/>
            <w:gridSpan w:val="3"/>
            <w:tcBorders>
              <w:top w:val="double" w:sz="4" w:space="0" w:color="auto"/>
            </w:tcBorders>
            <w:vAlign w:val="bottom"/>
          </w:tcPr>
          <w:p w14:paraId="67F2AE56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641709DC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60" w:type="dxa"/>
            <w:gridSpan w:val="5"/>
            <w:tcBorders>
              <w:top w:val="double" w:sz="4" w:space="0" w:color="auto"/>
            </w:tcBorders>
            <w:vAlign w:val="bottom"/>
          </w:tcPr>
          <w:p w14:paraId="62E216FC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698A820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7976A0A6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FDF604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gridSpan w:val="5"/>
            <w:tcBorders>
              <w:top w:val="double" w:sz="4" w:space="0" w:color="auto"/>
            </w:tcBorders>
            <w:vAlign w:val="bottom"/>
          </w:tcPr>
          <w:p w14:paraId="67D3DF14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621E41F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11" w:type="dxa"/>
            <w:gridSpan w:val="3"/>
            <w:tcBorders>
              <w:top w:val="double" w:sz="4" w:space="0" w:color="auto"/>
            </w:tcBorders>
            <w:vAlign w:val="bottom"/>
          </w:tcPr>
          <w:p w14:paraId="1D395BA5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C7D8F60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85" w:type="dxa"/>
            <w:gridSpan w:val="3"/>
            <w:tcBorders>
              <w:top w:val="double" w:sz="4" w:space="0" w:color="auto"/>
            </w:tcBorders>
            <w:vAlign w:val="bottom"/>
          </w:tcPr>
          <w:p w14:paraId="37F225D3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A1E239" w14:textId="77777777" w:rsidR="00045A57" w:rsidRPr="00873B54" w:rsidRDefault="00045A57" w:rsidP="00045A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5"/>
            <w:tcBorders>
              <w:top w:val="double" w:sz="4" w:space="0" w:color="auto"/>
            </w:tcBorders>
            <w:vAlign w:val="bottom"/>
          </w:tcPr>
          <w:p w14:paraId="607084FD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AAC768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5"/>
            <w:tcBorders>
              <w:top w:val="double" w:sz="4" w:space="0" w:color="auto"/>
            </w:tcBorders>
            <w:vAlign w:val="bottom"/>
          </w:tcPr>
          <w:p w14:paraId="4DB0D764" w14:textId="77777777" w:rsidR="00045A57" w:rsidRPr="00873B54" w:rsidRDefault="00045A57" w:rsidP="00045A5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4405C7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5" w:type="dxa"/>
            <w:gridSpan w:val="6"/>
            <w:tcBorders>
              <w:top w:val="double" w:sz="4" w:space="0" w:color="auto"/>
            </w:tcBorders>
            <w:vAlign w:val="bottom"/>
          </w:tcPr>
          <w:p w14:paraId="109E4CBB" w14:textId="77777777" w:rsidR="00045A57" w:rsidRPr="00873B54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045A57" w:rsidRPr="00AC365B" w14:paraId="340A8A72" w14:textId="77777777" w:rsidTr="00D62117">
        <w:trPr>
          <w:gridAfter w:val="2"/>
          <w:wAfter w:w="274" w:type="dxa"/>
          <w:cantSplit/>
          <w:trHeight w:val="397"/>
        </w:trPr>
        <w:tc>
          <w:tcPr>
            <w:tcW w:w="2789" w:type="dxa"/>
            <w:vAlign w:val="bottom"/>
          </w:tcPr>
          <w:p w14:paraId="5FBB8116" w14:textId="68551E50" w:rsidR="00045A57" w:rsidRPr="00AC365B" w:rsidRDefault="00453491" w:rsidP="0004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5" w:type="dxa"/>
            <w:gridSpan w:val="3"/>
            <w:tcBorders>
              <w:bottom w:val="double" w:sz="4" w:space="0" w:color="auto"/>
            </w:tcBorders>
            <w:vAlign w:val="bottom"/>
          </w:tcPr>
          <w:p w14:paraId="3754065B" w14:textId="34EA000C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265" w:type="dxa"/>
            <w:vAlign w:val="bottom"/>
          </w:tcPr>
          <w:p w14:paraId="2D8490F9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5"/>
            <w:tcBorders>
              <w:bottom w:val="double" w:sz="4" w:space="0" w:color="auto"/>
            </w:tcBorders>
            <w:vAlign w:val="bottom"/>
          </w:tcPr>
          <w:p w14:paraId="51BA77F9" w14:textId="34116C9F" w:rsidR="00045A57" w:rsidRPr="00AC365B" w:rsidRDefault="00D63FF9" w:rsidP="00F059AB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79996B4A" w14:textId="6CD6367F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0DB5DBF0" w14:textId="68D06F31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180" w:type="dxa"/>
            <w:vAlign w:val="bottom"/>
          </w:tcPr>
          <w:p w14:paraId="14C348F4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5"/>
            <w:tcBorders>
              <w:bottom w:val="double" w:sz="4" w:space="0" w:color="auto"/>
            </w:tcBorders>
            <w:vAlign w:val="bottom"/>
          </w:tcPr>
          <w:p w14:paraId="22D2660D" w14:textId="39556439" w:rsidR="00045A57" w:rsidRPr="00AC365B" w:rsidRDefault="00D63FF9" w:rsidP="00F059AB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7CA1B70B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3"/>
            <w:tcBorders>
              <w:bottom w:val="double" w:sz="4" w:space="0" w:color="auto"/>
            </w:tcBorders>
            <w:vAlign w:val="bottom"/>
          </w:tcPr>
          <w:p w14:paraId="62F81548" w14:textId="4932FC06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gridSpan w:val="3"/>
            <w:vAlign w:val="bottom"/>
          </w:tcPr>
          <w:p w14:paraId="625567C3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gridSpan w:val="3"/>
            <w:tcBorders>
              <w:bottom w:val="double" w:sz="4" w:space="0" w:color="auto"/>
            </w:tcBorders>
            <w:vAlign w:val="bottom"/>
          </w:tcPr>
          <w:p w14:paraId="017A804E" w14:textId="2627E3D2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180" w:type="dxa"/>
            <w:vAlign w:val="bottom"/>
          </w:tcPr>
          <w:p w14:paraId="5398E95B" w14:textId="77777777" w:rsidR="00045A57" w:rsidRPr="00AC365B" w:rsidRDefault="00045A57" w:rsidP="00045A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5"/>
            <w:tcBorders>
              <w:bottom w:val="double" w:sz="4" w:space="0" w:color="auto"/>
            </w:tcBorders>
            <w:vAlign w:val="bottom"/>
          </w:tcPr>
          <w:p w14:paraId="2C3D2AAB" w14:textId="56890F52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180" w:type="dxa"/>
            <w:vAlign w:val="bottom"/>
          </w:tcPr>
          <w:p w14:paraId="419AA28F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tcBorders>
              <w:bottom w:val="double" w:sz="4" w:space="0" w:color="auto"/>
            </w:tcBorders>
            <w:vAlign w:val="bottom"/>
          </w:tcPr>
          <w:p w14:paraId="645B29E1" w14:textId="06B772BC" w:rsidR="00045A57" w:rsidRPr="00AC365B" w:rsidRDefault="000C653B" w:rsidP="00045A5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2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48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80" w:type="dxa"/>
            <w:vAlign w:val="bottom"/>
          </w:tcPr>
          <w:p w14:paraId="18628617" w14:textId="77777777" w:rsidR="00045A57" w:rsidRPr="00AC365B" w:rsidRDefault="00045A57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gridSpan w:val="6"/>
            <w:tcBorders>
              <w:bottom w:val="double" w:sz="4" w:space="0" w:color="auto"/>
            </w:tcBorders>
            <w:vAlign w:val="bottom"/>
          </w:tcPr>
          <w:p w14:paraId="16BEE2AB" w14:textId="4AF73DA1" w:rsidR="00045A57" w:rsidRPr="00AC365B" w:rsidRDefault="000C653B" w:rsidP="00045A5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175</w:t>
            </w:r>
            <w:r w:rsidR="00D63FF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519</w:t>
            </w:r>
          </w:p>
        </w:tc>
      </w:tr>
    </w:tbl>
    <w:p w14:paraId="136E0677" w14:textId="77777777" w:rsidR="00663DDE" w:rsidRPr="00AC365B" w:rsidRDefault="00663DDE" w:rsidP="00663DDE">
      <w:pPr>
        <w:sectPr w:rsidR="00663DDE" w:rsidRPr="00AC365B" w:rsidSect="00B75C63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170"/>
        <w:gridCol w:w="180"/>
        <w:gridCol w:w="1170"/>
        <w:gridCol w:w="270"/>
        <w:gridCol w:w="1080"/>
        <w:gridCol w:w="180"/>
        <w:gridCol w:w="900"/>
        <w:gridCol w:w="180"/>
        <w:gridCol w:w="1080"/>
        <w:gridCol w:w="180"/>
        <w:gridCol w:w="1080"/>
        <w:gridCol w:w="180"/>
        <w:gridCol w:w="990"/>
        <w:gridCol w:w="180"/>
        <w:gridCol w:w="1271"/>
        <w:gridCol w:w="180"/>
        <w:gridCol w:w="979"/>
      </w:tblGrid>
      <w:tr w:rsidR="009A7804" w:rsidRPr="00AC365B" w14:paraId="1E743CC0" w14:textId="77777777" w:rsidTr="00840892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7EFACEE8" w14:textId="77777777" w:rsidR="009A7804" w:rsidRPr="00AC365B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7"/>
            <w:vAlign w:val="bottom"/>
          </w:tcPr>
          <w:p w14:paraId="76E085A7" w14:textId="77777777" w:rsidR="009A7804" w:rsidRPr="00AC365B" w:rsidRDefault="009A7804" w:rsidP="00222FD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11D65" w:rsidRPr="00AC365B" w14:paraId="144F90AA" w14:textId="77777777" w:rsidTr="00840892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6C4B4692" w14:textId="77777777" w:rsidR="00A11D65" w:rsidRPr="00AC365B" w:rsidRDefault="00A11D65" w:rsidP="00A1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DF516B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432B71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E68962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314DD6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8417C2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9041A0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3249EE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4AE8C8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D118C6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B02EC9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FF9A1A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vAlign w:val="bottom"/>
          </w:tcPr>
          <w:p w14:paraId="0CC7C36C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A0AFF8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8B9D9A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3029F4FD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178" w:right="-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A851CB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856C850" w14:textId="77777777" w:rsidR="00A11D65" w:rsidRPr="00AC365B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</w:tr>
      <w:tr w:rsidR="006A21BB" w:rsidRPr="00AC365B" w14:paraId="45717074" w14:textId="77777777" w:rsidTr="00840892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4B6D76F0" w14:textId="77777777" w:rsidR="006A21BB" w:rsidRPr="00AC365B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178C355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EA6E2B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913CBD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D405AF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EB016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A1F647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C71F987" w14:textId="4B929385" w:rsidR="006A21BB" w:rsidRPr="00AC365B" w:rsidRDefault="005957AF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vAlign w:val="bottom"/>
          </w:tcPr>
          <w:p w14:paraId="6B7E9412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36342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อุปกรณ์ที่ใช้</w:t>
            </w:r>
          </w:p>
        </w:tc>
        <w:tc>
          <w:tcPr>
            <w:tcW w:w="180" w:type="dxa"/>
            <w:vAlign w:val="bottom"/>
          </w:tcPr>
          <w:p w14:paraId="0703CA66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78626D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 และ</w:t>
            </w:r>
          </w:p>
        </w:tc>
        <w:tc>
          <w:tcPr>
            <w:tcW w:w="180" w:type="dxa"/>
            <w:vAlign w:val="bottom"/>
          </w:tcPr>
          <w:p w14:paraId="2064D25B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E6AFF8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F99EC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54DF2EC" w14:textId="77777777" w:rsidR="006A21BB" w:rsidRPr="00AC365B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A6CF020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044AB6D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AC365B" w14:paraId="619746B7" w14:textId="77777777" w:rsidTr="00840892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2BF3F5A6" w14:textId="77777777" w:rsidR="006A21BB" w:rsidRPr="00AC365B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9239D2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76517FD7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A259A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02567A4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9E572D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37834193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1778848" w14:textId="3C636125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21B410DE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F7DEE8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  <w:vAlign w:val="bottom"/>
          </w:tcPr>
          <w:p w14:paraId="272F1DF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9E0CC2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2B5C61DE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235100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E72E2F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2E3C254" w14:textId="77777777" w:rsidR="006A21BB" w:rsidRPr="00AC365B" w:rsidRDefault="006A21BB" w:rsidP="00593536">
            <w:pPr>
              <w:pStyle w:val="acctcolumnheading"/>
              <w:spacing w:after="0" w:line="240" w:lineRule="auto"/>
              <w:ind w:right="-57" w:hanging="7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46A2D0BB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F2E62F5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90112F" w:rsidRPr="00AC365B" w14:paraId="411F88A7" w14:textId="77777777" w:rsidTr="00840892">
        <w:trPr>
          <w:cantSplit/>
          <w:trHeight w:val="397"/>
          <w:tblHeader/>
        </w:trPr>
        <w:tc>
          <w:tcPr>
            <w:tcW w:w="2250" w:type="dxa"/>
            <w:vAlign w:val="bottom"/>
          </w:tcPr>
          <w:p w14:paraId="72C99A4C" w14:textId="77777777" w:rsidR="0090112F" w:rsidRPr="00AC365B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380C21C" w14:textId="6B4C76BD" w:rsidR="0090112F" w:rsidRPr="00AC365B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7DA367A9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00CCC725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007696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6BD22F68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71A90E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186F7D18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1EB0B4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1C6D9899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83E9B1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vAlign w:val="bottom"/>
          </w:tcPr>
          <w:p w14:paraId="66A90969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DAE060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50DEBDE8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285104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01B8B0DE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565E0C8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vAlign w:val="bottom"/>
          </w:tcPr>
          <w:p w14:paraId="506D31F9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822FBB8" w14:textId="77777777" w:rsidR="0090112F" w:rsidRPr="00AC365B" w:rsidRDefault="0090112F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0112F" w:rsidRPr="00AC365B" w14:paraId="0CF16A98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71CA3B18" w14:textId="77777777" w:rsidR="0090112F" w:rsidRPr="00AC365B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7"/>
            <w:vAlign w:val="bottom"/>
          </w:tcPr>
          <w:p w14:paraId="7649EC0B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0112F" w:rsidRPr="00AC365B" w14:paraId="65133079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49301CB" w14:textId="77777777" w:rsidR="0090112F" w:rsidRPr="00AC365B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 / ราคาประเมินใหม่</w:t>
            </w:r>
          </w:p>
        </w:tc>
        <w:tc>
          <w:tcPr>
            <w:tcW w:w="1170" w:type="dxa"/>
            <w:vAlign w:val="bottom"/>
          </w:tcPr>
          <w:p w14:paraId="36B8818B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4E7F32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7288DD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F96F1D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28636E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7B6021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23DBC9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B362FE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E9943A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E82DDD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346B59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071D1C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F48499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8FE215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2E12D40" w14:textId="77777777" w:rsidR="0090112F" w:rsidRPr="00AC365B" w:rsidRDefault="0090112F" w:rsidP="009011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91C020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9845739" w14:textId="77777777" w:rsidR="0090112F" w:rsidRPr="00AC365B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9245C" w:rsidRPr="00AC365B" w14:paraId="5C1C5F62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C377B15" w14:textId="4F93D2F3" w:rsidR="00C9245C" w:rsidRPr="00AC365B" w:rsidRDefault="00C9245C" w:rsidP="00C9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14:paraId="6779A866" w14:textId="174B71CA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382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788</w:t>
            </w:r>
          </w:p>
        </w:tc>
        <w:tc>
          <w:tcPr>
            <w:tcW w:w="180" w:type="dxa"/>
            <w:vAlign w:val="bottom"/>
          </w:tcPr>
          <w:p w14:paraId="413E2DBE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6D9FF4" w14:textId="382A09DD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092</w:t>
            </w:r>
          </w:p>
        </w:tc>
        <w:tc>
          <w:tcPr>
            <w:tcW w:w="270" w:type="dxa"/>
            <w:vAlign w:val="bottom"/>
          </w:tcPr>
          <w:p w14:paraId="4D9E0385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F9E1C7" w14:textId="29F72FEB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860</w:t>
            </w:r>
          </w:p>
        </w:tc>
        <w:tc>
          <w:tcPr>
            <w:tcW w:w="180" w:type="dxa"/>
            <w:vAlign w:val="bottom"/>
          </w:tcPr>
          <w:p w14:paraId="2A576EAE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3DC573" w14:textId="4F4F55ED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</w:p>
        </w:tc>
        <w:tc>
          <w:tcPr>
            <w:tcW w:w="180" w:type="dxa"/>
            <w:vAlign w:val="bottom"/>
          </w:tcPr>
          <w:p w14:paraId="17CCCE7B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1A0858" w14:textId="1D319BD0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482</w:t>
            </w:r>
          </w:p>
        </w:tc>
        <w:tc>
          <w:tcPr>
            <w:tcW w:w="180" w:type="dxa"/>
            <w:vAlign w:val="bottom"/>
          </w:tcPr>
          <w:p w14:paraId="2CBEF2A2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6F0273" w14:textId="2F6E30CE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306</w:t>
            </w:r>
          </w:p>
        </w:tc>
        <w:tc>
          <w:tcPr>
            <w:tcW w:w="180" w:type="dxa"/>
            <w:vAlign w:val="bottom"/>
          </w:tcPr>
          <w:p w14:paraId="21BDC833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B61EE1" w14:textId="261B27B9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52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619</w:t>
            </w:r>
          </w:p>
        </w:tc>
        <w:tc>
          <w:tcPr>
            <w:tcW w:w="180" w:type="dxa"/>
            <w:vAlign w:val="bottom"/>
          </w:tcPr>
          <w:p w14:paraId="4DCB42C1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9CCB59E" w14:textId="0DEEA844" w:rsidR="00C9245C" w:rsidRPr="00AC365B" w:rsidRDefault="00C9245C" w:rsidP="00C924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D60172A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A65528B" w14:textId="43DA65FC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802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782</w:t>
            </w:r>
          </w:p>
        </w:tc>
      </w:tr>
      <w:tr w:rsidR="00C9245C" w:rsidRPr="00AC365B" w14:paraId="21EA5846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478417FB" w14:textId="77777777" w:rsidR="00C9245C" w:rsidRPr="00AC365B" w:rsidRDefault="00C9245C" w:rsidP="00C9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198C8CF" w14:textId="6BCDD166" w:rsidR="00C9245C" w:rsidRPr="00AC365B" w:rsidRDefault="00C9245C" w:rsidP="00C9245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D5C71C2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850108" w14:textId="2D363DDE" w:rsidR="00C9245C" w:rsidRPr="00AC365B" w:rsidRDefault="00C9245C" w:rsidP="00C9245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857CC6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10B549" w14:textId="5DEE1ADF" w:rsidR="00C9245C" w:rsidRPr="00AC365B" w:rsidRDefault="00C9245C" w:rsidP="00C9245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078702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D36198" w14:textId="478F027F" w:rsidR="00C9245C" w:rsidRPr="00AC365B" w:rsidRDefault="00C9245C" w:rsidP="00C9245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53E672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BCA8A3" w14:textId="1171052C" w:rsidR="00C9245C" w:rsidRPr="00AC365B" w:rsidRDefault="00C9245C" w:rsidP="000B50E2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9E4D8F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122058" w14:textId="5BFF92D8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180" w:type="dxa"/>
            <w:vAlign w:val="bottom"/>
          </w:tcPr>
          <w:p w14:paraId="656FAF0D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9B72D2" w14:textId="09F4FB00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180" w:type="dxa"/>
            <w:vAlign w:val="bottom"/>
          </w:tcPr>
          <w:p w14:paraId="4E90A7BF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E8032D7" w14:textId="4523ED12" w:rsidR="00C9245C" w:rsidRPr="00AC365B" w:rsidRDefault="00C9245C" w:rsidP="00C924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2B1D86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C187918" w14:textId="441F1C6B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C9245C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625</w:t>
            </w:r>
          </w:p>
        </w:tc>
      </w:tr>
      <w:tr w:rsidR="00C9245C" w:rsidRPr="00AC365B" w14:paraId="46DB9C80" w14:textId="77777777" w:rsidTr="00D9441C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7FF1887E" w14:textId="77777777" w:rsidR="00C9245C" w:rsidRPr="00AC365B" w:rsidRDefault="00C9245C" w:rsidP="00C9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โอนไปอสังหาริมทรัพย์เพื่อ</w:t>
            </w:r>
          </w:p>
        </w:tc>
        <w:tc>
          <w:tcPr>
            <w:tcW w:w="1170" w:type="dxa"/>
            <w:vAlign w:val="bottom"/>
          </w:tcPr>
          <w:p w14:paraId="700E5510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E23A6D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E84BEE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B5A554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946660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284911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87E2FF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1C37F7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9BC4B7" w14:textId="77777777" w:rsidR="00C9245C" w:rsidRPr="00AC365B" w:rsidRDefault="00C9245C" w:rsidP="000B50E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D66CFB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1FC47B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C180B7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73EB1C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0F6A1C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D66A551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E0D2B1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CFFA7F8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9245C" w:rsidRPr="00AC365B" w14:paraId="02449281" w14:textId="77777777" w:rsidTr="00D9441C">
        <w:trPr>
          <w:cantSplit/>
          <w:trHeight w:val="397"/>
        </w:trPr>
        <w:tc>
          <w:tcPr>
            <w:tcW w:w="2250" w:type="dxa"/>
            <w:vAlign w:val="bottom"/>
          </w:tcPr>
          <w:p w14:paraId="720FB84F" w14:textId="77777777" w:rsidR="00C9245C" w:rsidRPr="00AC365B" w:rsidRDefault="00C9245C" w:rsidP="00C9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   การลงทุน</w:t>
            </w:r>
          </w:p>
        </w:tc>
        <w:tc>
          <w:tcPr>
            <w:tcW w:w="990" w:type="dxa"/>
            <w:vAlign w:val="bottom"/>
          </w:tcPr>
          <w:p w14:paraId="601E986C" w14:textId="03F7A8F9" w:rsidR="00C9245C" w:rsidRPr="00AC365B" w:rsidRDefault="000C653B" w:rsidP="00C9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C653B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B221FC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0CA4C77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E433EB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A88B2C" w14:textId="0CC4BA49" w:rsidR="00C9245C" w:rsidRPr="00AC365B" w:rsidRDefault="00C9245C" w:rsidP="00C9245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480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8EFF7CB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01F44D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05E15F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A3EA95" w14:textId="77777777" w:rsidR="00C9245C" w:rsidRPr="00AC365B" w:rsidRDefault="00C9245C" w:rsidP="00F059A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6B0D5A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EC0A85" w14:textId="77777777" w:rsidR="00C9245C" w:rsidRPr="00AC365B" w:rsidRDefault="00C9245C" w:rsidP="005B6717">
            <w:pPr>
              <w:pStyle w:val="acctfourfigures"/>
              <w:tabs>
                <w:tab w:val="clear" w:pos="765"/>
                <w:tab w:val="left" w:pos="600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5C351C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6E2DC4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DE93B1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D4BED2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3A9701A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463E9247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97E78F2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3F2BCDF" w14:textId="7CF75DFF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90D49" w:rsidRPr="00AC365B" w14:paraId="1FE17AF5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E9BC315" w14:textId="77777777" w:rsidR="00990D49" w:rsidRPr="00AC365B" w:rsidRDefault="00990D49" w:rsidP="0099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2897C60F" w14:textId="56EE90EB" w:rsidR="00990D49" w:rsidRPr="00AC365B" w:rsidRDefault="00990D49" w:rsidP="00990D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960796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ADF309" w14:textId="0B7A1444" w:rsidR="00990D49" w:rsidRPr="00AC365B" w:rsidRDefault="00990D49" w:rsidP="00990D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3518F8A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FC70DA" w14:textId="38B520F4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626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1826597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801837" w14:textId="1BBB267A" w:rsidR="00990D49" w:rsidRPr="00AC365B" w:rsidRDefault="00990D49" w:rsidP="00990D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2DBEF6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03BA0F" w14:textId="724B6F5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482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705B15B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71DD14" w14:textId="37042A89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055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B3B2D1E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3EC478" w14:textId="42EB0B88" w:rsidR="00990D49" w:rsidRPr="00AC365B" w:rsidRDefault="00990D49" w:rsidP="00F059A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940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B041112" w14:textId="77777777" w:rsidR="00990D49" w:rsidRPr="00AC365B" w:rsidRDefault="00990D49" w:rsidP="00F059A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60FEBCE" w14:textId="78633798" w:rsidR="00990D49" w:rsidRPr="00AC365B" w:rsidRDefault="00990D49" w:rsidP="00990D4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D618E1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F851774" w14:textId="6B8BFA6F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354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9245C" w:rsidRPr="00AC365B" w14:paraId="482EDEF0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836DD3A" w14:textId="12234594" w:rsidR="00C9245C" w:rsidRPr="00AC365B" w:rsidRDefault="00C9245C" w:rsidP="00C9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D1B3D7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ED1AAC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24EA9D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49505F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9CFCFE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A263C2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D9C7E5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D65B6E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7E707D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AE49F9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5891C7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DD3B3D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3652A0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0C9832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6C37885C" w14:textId="77777777" w:rsidR="00C9245C" w:rsidRPr="00AC365B" w:rsidRDefault="00C9245C" w:rsidP="00C924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77153A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87629CF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90D49" w:rsidRPr="00AC365B" w14:paraId="23FB4D16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492B76E0" w14:textId="65AA9320" w:rsidR="00990D49" w:rsidRPr="00AC365B" w:rsidRDefault="00990D49" w:rsidP="0099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237C597A" w14:textId="7C434A30" w:rsidR="00990D49" w:rsidRPr="00AC365B" w:rsidRDefault="000C653B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382</w:t>
            </w:r>
            <w:r w:rsidR="00990D49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788</w:t>
            </w:r>
          </w:p>
        </w:tc>
        <w:tc>
          <w:tcPr>
            <w:tcW w:w="180" w:type="dxa"/>
            <w:vAlign w:val="bottom"/>
          </w:tcPr>
          <w:p w14:paraId="74815896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306655" w14:textId="65E1E4C5" w:rsidR="00990D49" w:rsidRPr="00AC365B" w:rsidRDefault="000C653B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</w:t>
            </w:r>
            <w:r w:rsidR="00990D49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361</w:t>
            </w:r>
          </w:p>
        </w:tc>
        <w:tc>
          <w:tcPr>
            <w:tcW w:w="270" w:type="dxa"/>
            <w:vAlign w:val="bottom"/>
          </w:tcPr>
          <w:p w14:paraId="58D29DD3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FD846A" w14:textId="28EEF315" w:rsidR="00990D49" w:rsidRPr="00AC365B" w:rsidRDefault="000C653B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</w:t>
            </w:r>
            <w:r w:rsidR="00990D49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234</w:t>
            </w:r>
          </w:p>
        </w:tc>
        <w:tc>
          <w:tcPr>
            <w:tcW w:w="180" w:type="dxa"/>
            <w:vAlign w:val="bottom"/>
          </w:tcPr>
          <w:p w14:paraId="72CDAB66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35608A" w14:textId="755C3E2A" w:rsidR="00990D49" w:rsidRPr="00AC365B" w:rsidRDefault="000C653B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990D49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635</w:t>
            </w:r>
          </w:p>
        </w:tc>
        <w:tc>
          <w:tcPr>
            <w:tcW w:w="180" w:type="dxa"/>
            <w:vAlign w:val="bottom"/>
          </w:tcPr>
          <w:p w14:paraId="35C56AF8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A587F4" w14:textId="3D68DC72" w:rsidR="00990D49" w:rsidRPr="00F059AB" w:rsidRDefault="00990D49" w:rsidP="000B50E2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59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5D9000" w14:textId="77777777" w:rsidR="00990D49" w:rsidRPr="00F059A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6A53A5" w14:textId="2600A6FB" w:rsidR="00990D49" w:rsidRPr="00AC365B" w:rsidRDefault="000C653B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177</w:t>
            </w:r>
            <w:r w:rsidR="00990D49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679</w:t>
            </w:r>
          </w:p>
        </w:tc>
        <w:tc>
          <w:tcPr>
            <w:tcW w:w="180" w:type="dxa"/>
            <w:vAlign w:val="bottom"/>
          </w:tcPr>
          <w:p w14:paraId="5017E6B0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F9D09E" w14:textId="235F0D8D" w:rsidR="00990D49" w:rsidRPr="00AC365B" w:rsidRDefault="000C653B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</w:t>
            </w:r>
            <w:r w:rsidR="00990D49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876</w:t>
            </w:r>
          </w:p>
        </w:tc>
        <w:tc>
          <w:tcPr>
            <w:tcW w:w="180" w:type="dxa"/>
            <w:vAlign w:val="bottom"/>
          </w:tcPr>
          <w:p w14:paraId="6DC51FB4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3E5E2238" w14:textId="5679FEA0" w:rsidR="00990D49" w:rsidRPr="00AC365B" w:rsidRDefault="00990D49" w:rsidP="00990D4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53927D" w14:textId="77777777" w:rsidR="00990D49" w:rsidRPr="00AC365B" w:rsidRDefault="00990D49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D279E93" w14:textId="467F4D58" w:rsidR="00990D49" w:rsidRPr="00AC365B" w:rsidRDefault="000C653B" w:rsidP="00990D4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647</w:t>
            </w:r>
            <w:r w:rsidR="00990D49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573</w:t>
            </w:r>
          </w:p>
        </w:tc>
      </w:tr>
      <w:tr w:rsidR="00C9245C" w:rsidRPr="00AC365B" w14:paraId="5F7E4163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7AC91D2E" w14:textId="77777777" w:rsidR="00C9245C" w:rsidRPr="00AC365B" w:rsidRDefault="00C9245C" w:rsidP="00C9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07165E6" w14:textId="1AE54792" w:rsidR="00C9245C" w:rsidRPr="00AC365B" w:rsidRDefault="00DA3FA1" w:rsidP="00C9245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5EE984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31594C" w14:textId="61FAF36D" w:rsidR="00C9245C" w:rsidRPr="00AC365B" w:rsidRDefault="00DA3FA1" w:rsidP="00C9245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3BAB79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2E2C55" w14:textId="227FAE0E" w:rsidR="00C9245C" w:rsidRPr="00AC365B" w:rsidRDefault="000C653B" w:rsidP="00DA3FA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DA3FA1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180" w:type="dxa"/>
            <w:vAlign w:val="bottom"/>
          </w:tcPr>
          <w:p w14:paraId="3F677798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63DD54" w14:textId="176277AD" w:rsidR="00C9245C" w:rsidRPr="00AC365B" w:rsidRDefault="00DA3FA1" w:rsidP="00C9245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2EDAEC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916FDE" w14:textId="31687EA6" w:rsidR="00C9245C" w:rsidRPr="00AC365B" w:rsidRDefault="00DA3FA1" w:rsidP="00F059AB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37D7336" w14:textId="77777777" w:rsidR="00C9245C" w:rsidRPr="00AC365B" w:rsidRDefault="00C9245C" w:rsidP="00F059AB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B9B71C" w14:textId="133D051A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A3FA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420</w:t>
            </w:r>
          </w:p>
        </w:tc>
        <w:tc>
          <w:tcPr>
            <w:tcW w:w="180" w:type="dxa"/>
            <w:vAlign w:val="bottom"/>
          </w:tcPr>
          <w:p w14:paraId="55B27481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2C4FB5" w14:textId="33C6B330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DA3FA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111</w:t>
            </w:r>
          </w:p>
        </w:tc>
        <w:tc>
          <w:tcPr>
            <w:tcW w:w="180" w:type="dxa"/>
            <w:vAlign w:val="bottom"/>
          </w:tcPr>
          <w:p w14:paraId="50FA9A3C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38FBD494" w14:textId="6B6BA1DA" w:rsidR="00C9245C" w:rsidRPr="00AC365B" w:rsidRDefault="00DA3FA1" w:rsidP="00C924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16F102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B2898E3" w14:textId="21127769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DA3FA1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559</w:t>
            </w:r>
          </w:p>
        </w:tc>
      </w:tr>
      <w:tr w:rsidR="00C9245C" w:rsidRPr="00AC365B" w14:paraId="42F67F82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BE0068D" w14:textId="77777777" w:rsidR="00C9245C" w:rsidRPr="00AC365B" w:rsidRDefault="00C9245C" w:rsidP="00C9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6810A2" w14:textId="1A6EF79A" w:rsidR="00C9245C" w:rsidRPr="00AC365B" w:rsidRDefault="00DA3FA1" w:rsidP="00DA3F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322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461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F5306A5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32C215" w14:textId="00B93767" w:rsidR="00C9245C" w:rsidRPr="00AC365B" w:rsidRDefault="00DA3FA1" w:rsidP="009834A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9834A4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361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94C66D0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110278" w14:textId="131912BA" w:rsidR="00C9245C" w:rsidRPr="00AC365B" w:rsidRDefault="00DA3FA1" w:rsidP="00C924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911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E988551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3F5875" w14:textId="07D58A8D" w:rsidR="00C9245C" w:rsidRPr="00AC365B" w:rsidRDefault="00DA3FA1" w:rsidP="00DA3FA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53146C9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757566" w14:textId="10CF8192" w:rsidR="00C9245C" w:rsidRPr="00AC365B" w:rsidRDefault="00DA3FA1" w:rsidP="00F059AB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257E81" w14:textId="77777777" w:rsidR="00C9245C" w:rsidRPr="00AC365B" w:rsidRDefault="00C9245C" w:rsidP="00F059AB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2FA65" w14:textId="4174ABAE" w:rsidR="00C9245C" w:rsidRPr="00AC365B" w:rsidRDefault="00DA3FA1" w:rsidP="00C924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621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DFCE53B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F3020B" w14:textId="5A76A930" w:rsidR="00C9245C" w:rsidRPr="00AC365B" w:rsidRDefault="00DA3FA1" w:rsidP="00C9245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614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AA23258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B722558" w14:textId="1B2D0BC7" w:rsidR="00C9245C" w:rsidRPr="00AC365B" w:rsidRDefault="00DA3FA1" w:rsidP="00C924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0F96D5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21A3882" w14:textId="7023A9AC" w:rsidR="00C9245C" w:rsidRPr="00AC365B" w:rsidRDefault="00DA3FA1" w:rsidP="00D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369</w:t>
            </w:r>
            <w:r w:rsidR="00DC6A56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9245C" w:rsidRPr="00AC365B" w14:paraId="229660E0" w14:textId="77777777" w:rsidTr="0084089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0586857C" w14:textId="50463EB3" w:rsidR="00C9245C" w:rsidRPr="00AC365B" w:rsidRDefault="00C9245C" w:rsidP="00C9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B95B4" w14:textId="190019AB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60</w:t>
            </w:r>
            <w:r w:rsidR="00DA3FA1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327</w:t>
            </w:r>
          </w:p>
        </w:tc>
        <w:tc>
          <w:tcPr>
            <w:tcW w:w="180" w:type="dxa"/>
            <w:vAlign w:val="bottom"/>
          </w:tcPr>
          <w:p w14:paraId="7B6AE1F2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AECA9" w14:textId="6438D2CC" w:rsidR="00C9245C" w:rsidRPr="00F059AB" w:rsidRDefault="009834A4" w:rsidP="00F059A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59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05F106" w14:textId="77777777" w:rsidR="00C9245C" w:rsidRPr="00F059AB" w:rsidRDefault="00C9245C" w:rsidP="00F059A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C6705" w14:textId="0499B3DC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</w:t>
            </w:r>
            <w:r w:rsidR="00DA3FA1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351</w:t>
            </w:r>
          </w:p>
        </w:tc>
        <w:tc>
          <w:tcPr>
            <w:tcW w:w="180" w:type="dxa"/>
            <w:vAlign w:val="bottom"/>
          </w:tcPr>
          <w:p w14:paraId="2308FDC4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FE9A" w14:textId="0EE2E499" w:rsidR="00C9245C" w:rsidRPr="00F059AB" w:rsidRDefault="00DA3FA1" w:rsidP="00F059A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59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0632ED7" w14:textId="77777777" w:rsidR="00C9245C" w:rsidRPr="00F059AB" w:rsidRDefault="00C9245C" w:rsidP="00F059A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8C03B" w14:textId="03AA7AA9" w:rsidR="00C9245C" w:rsidRPr="00F059AB" w:rsidRDefault="00DA3FA1" w:rsidP="00F059AB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59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C34DE9" w14:textId="77777777" w:rsidR="00C9245C" w:rsidRPr="00F059AB" w:rsidRDefault="00C9245C" w:rsidP="00F059AB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09925" w14:textId="2E1E4ADD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169</w:t>
            </w:r>
            <w:r w:rsidR="00DA3FA1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180" w:type="dxa"/>
            <w:vAlign w:val="bottom"/>
          </w:tcPr>
          <w:p w14:paraId="7B4FEE70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B4243" w14:textId="14D0FCE1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</w:t>
            </w:r>
            <w:r w:rsidR="00DA3FA1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  <w:vAlign w:val="bottom"/>
          </w:tcPr>
          <w:p w14:paraId="47A9DCAE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3DEF8" w14:textId="2A299435" w:rsidR="00C9245C" w:rsidRPr="00AC365B" w:rsidRDefault="00DA3FA1" w:rsidP="00C924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0DAF2E" w14:textId="77777777" w:rsidR="00C9245C" w:rsidRPr="00AC365B" w:rsidRDefault="00C9245C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63E71" w14:textId="067F98F0" w:rsidR="00C9245C" w:rsidRPr="00AC365B" w:rsidRDefault="000C653B" w:rsidP="00C92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286</w:t>
            </w:r>
            <w:r w:rsidR="00DC6A56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529</w:t>
            </w:r>
          </w:p>
        </w:tc>
      </w:tr>
    </w:tbl>
    <w:p w14:paraId="7E0F3389" w14:textId="77777777" w:rsidR="007E17BE" w:rsidRPr="00AC365B" w:rsidRDefault="007E17BE" w:rsidP="007E1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6"/>
          <w:szCs w:val="16"/>
          <w:cs/>
        </w:rPr>
        <w:sectPr w:rsidR="007E17BE" w:rsidRPr="00AC365B" w:rsidSect="00B75C63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838F785" w14:textId="77777777" w:rsidR="009A7804" w:rsidRPr="00AC365B" w:rsidRDefault="009A7804" w:rsidP="009A7804">
      <w:pPr>
        <w:spacing w:line="240" w:lineRule="auto"/>
        <w:ind w:left="518"/>
        <w:rPr>
          <w:sz w:val="2"/>
          <w:szCs w:val="2"/>
        </w:rPr>
      </w:pPr>
    </w:p>
    <w:tbl>
      <w:tblPr>
        <w:tblW w:w="143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181"/>
        <w:gridCol w:w="180"/>
        <w:gridCol w:w="1080"/>
        <w:gridCol w:w="270"/>
        <w:gridCol w:w="1080"/>
        <w:gridCol w:w="180"/>
        <w:gridCol w:w="889"/>
        <w:gridCol w:w="180"/>
        <w:gridCol w:w="1080"/>
        <w:gridCol w:w="180"/>
        <w:gridCol w:w="1080"/>
        <w:gridCol w:w="180"/>
        <w:gridCol w:w="990"/>
        <w:gridCol w:w="180"/>
        <w:gridCol w:w="1249"/>
        <w:gridCol w:w="180"/>
        <w:gridCol w:w="911"/>
      </w:tblGrid>
      <w:tr w:rsidR="009A7804" w:rsidRPr="00AC365B" w14:paraId="0A76D2C8" w14:textId="77777777" w:rsidTr="005957AF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2C7C80C2" w14:textId="77777777" w:rsidR="009A7804" w:rsidRPr="00AC365B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17"/>
          </w:tcPr>
          <w:p w14:paraId="3F646B58" w14:textId="77777777" w:rsidR="009A7804" w:rsidRPr="00AC365B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202F" w:rsidRPr="00AC365B" w14:paraId="72082A13" w14:textId="77777777" w:rsidTr="005957AF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0B8104E5" w14:textId="77777777" w:rsidR="0050202F" w:rsidRPr="00AC365B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6FA58E8B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5A6408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BC525C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B069E5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DB1AD5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A13066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6ACA9CC8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ED9BCA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7E8D65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031CA8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F6F1F03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เครื่องตกแต่ง </w:t>
            </w:r>
          </w:p>
        </w:tc>
        <w:tc>
          <w:tcPr>
            <w:tcW w:w="180" w:type="dxa"/>
            <w:vAlign w:val="bottom"/>
          </w:tcPr>
          <w:p w14:paraId="4505A8F4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2F83F1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E56C3A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1E759EFA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178" w:right="-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608F40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0644718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AC365B" w14:paraId="38221EE0" w14:textId="77777777" w:rsidTr="005957AF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3E430A3F" w14:textId="77777777" w:rsidR="006A21BB" w:rsidRPr="00AC365B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2CECE9BB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CF726B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65314A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20A320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1EC1C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FD40F1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08B14063" w14:textId="39419CBB" w:rsidR="006A21BB" w:rsidRPr="00AC365B" w:rsidRDefault="005957AF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vAlign w:val="bottom"/>
          </w:tcPr>
          <w:p w14:paraId="12FFB97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B8144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อุปกรณ์ที่ใช้</w:t>
            </w:r>
          </w:p>
        </w:tc>
        <w:tc>
          <w:tcPr>
            <w:tcW w:w="180" w:type="dxa"/>
          </w:tcPr>
          <w:p w14:paraId="581B08E2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30B79F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 และ</w:t>
            </w:r>
          </w:p>
        </w:tc>
        <w:tc>
          <w:tcPr>
            <w:tcW w:w="180" w:type="dxa"/>
            <w:vAlign w:val="bottom"/>
          </w:tcPr>
          <w:p w14:paraId="0801095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D0C38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EAA362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58AB20E" w14:textId="77777777" w:rsidR="006A21BB" w:rsidRPr="00AC365B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4DD998E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458A796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AC365B" w14:paraId="2945E35A" w14:textId="77777777" w:rsidTr="005957AF">
        <w:trPr>
          <w:cantSplit/>
          <w:trHeight w:val="397"/>
          <w:tblHeader/>
        </w:trPr>
        <w:tc>
          <w:tcPr>
            <w:tcW w:w="3240" w:type="dxa"/>
            <w:gridSpan w:val="2"/>
            <w:vAlign w:val="bottom"/>
          </w:tcPr>
          <w:p w14:paraId="10075B1C" w14:textId="77777777" w:rsidR="006A21BB" w:rsidRPr="00AC365B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053EEB96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59E085A0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732471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7D49CA4E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E30893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2ACCBB28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0B34B983" w14:textId="64CD7656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00BD911D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74B3B2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</w:tcPr>
          <w:p w14:paraId="2F1E62F2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C6B47D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51070067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A7619D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58709D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7FE53A28" w14:textId="77777777" w:rsidR="006A21BB" w:rsidRPr="00AC365B" w:rsidRDefault="006A21BB" w:rsidP="00587CD1">
            <w:pPr>
              <w:pStyle w:val="acctcolumnheading"/>
              <w:spacing w:after="0" w:line="240" w:lineRule="auto"/>
              <w:ind w:right="-57" w:hanging="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17F50BF1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ED7D652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EF31B3" w:rsidRPr="00AC365B" w14:paraId="2E30FA58" w14:textId="77777777" w:rsidTr="005957AF">
        <w:trPr>
          <w:cantSplit/>
          <w:trHeight w:val="397"/>
          <w:tblHeader/>
        </w:trPr>
        <w:tc>
          <w:tcPr>
            <w:tcW w:w="2250" w:type="dxa"/>
            <w:vAlign w:val="bottom"/>
          </w:tcPr>
          <w:p w14:paraId="64FAE94B" w14:textId="77777777" w:rsidR="00EF31B3" w:rsidRPr="00AC365B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2FCC2F" w14:textId="148B1399" w:rsidR="00EF31B3" w:rsidRPr="00AC365B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81" w:type="dxa"/>
            <w:vAlign w:val="bottom"/>
          </w:tcPr>
          <w:p w14:paraId="39B914C5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0C5EA069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3CA3A1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225E15E8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7B2486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2534E7D9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79AF2806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4F9F7739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DA817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</w:tcPr>
          <w:p w14:paraId="281640CA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C05554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05967074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4CC35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70FB04B0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68EFC274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vAlign w:val="bottom"/>
          </w:tcPr>
          <w:p w14:paraId="5103D958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BB5F2D1" w14:textId="77777777" w:rsidR="00EF31B3" w:rsidRPr="00AC365B" w:rsidRDefault="00EF31B3" w:rsidP="00EF31B3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F31B3" w:rsidRPr="00AC365B" w14:paraId="7F951E36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2800C136" w14:textId="77777777" w:rsidR="00EF31B3" w:rsidRPr="00AC365B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17"/>
          </w:tcPr>
          <w:p w14:paraId="4000F3C8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F31B3" w:rsidRPr="00AC365B" w14:paraId="08AFEDE8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16B506AA" w14:textId="0146C2B5" w:rsidR="00EF31B3" w:rsidRPr="00AC365B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81" w:type="dxa"/>
            <w:vAlign w:val="bottom"/>
          </w:tcPr>
          <w:p w14:paraId="39CD63C7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798FBA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8BA285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E69AE3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D6C0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CB46E3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06B42B7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EB2E90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661A1C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048F2C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F54D26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9D6D31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72DF16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E52816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653F8658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11BA34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0214DBC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31B3" w:rsidRPr="00AC365B" w14:paraId="3B31663E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60469121" w14:textId="5C54715E" w:rsidR="00EF31B3" w:rsidRPr="00AC365B" w:rsidRDefault="00EF31B3" w:rsidP="00EF3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181" w:type="dxa"/>
            <w:vAlign w:val="bottom"/>
          </w:tcPr>
          <w:p w14:paraId="0E3A9381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3980A5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093067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2C000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DC9F02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CCF5DB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74009C23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72D2CA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0D74C4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452D77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EDF2CA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8810F0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FEB410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4E7A71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11BC1679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B6D621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C419657" w14:textId="77777777" w:rsidR="00EF31B3" w:rsidRPr="00AC365B" w:rsidRDefault="00EF31B3" w:rsidP="00EF31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1F51" w:rsidRPr="00AC365B" w14:paraId="43E74531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712C1BCE" w14:textId="59F27B9F" w:rsidR="00661F51" w:rsidRPr="00AC365B" w:rsidRDefault="00661F51" w:rsidP="0066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81" w:type="dxa"/>
            <w:vAlign w:val="bottom"/>
          </w:tcPr>
          <w:p w14:paraId="4433B262" w14:textId="501D6F86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0" w:type="dxa"/>
            <w:vAlign w:val="bottom"/>
          </w:tcPr>
          <w:p w14:paraId="0E4F3FE2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527242" w14:textId="65BFE5ED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270" w:type="dxa"/>
            <w:vAlign w:val="bottom"/>
          </w:tcPr>
          <w:p w14:paraId="22F60773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888677" w14:textId="6C05F373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180" w:type="dxa"/>
            <w:vAlign w:val="bottom"/>
          </w:tcPr>
          <w:p w14:paraId="379B6C35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092F316" w14:textId="09F3D9A7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0" w:type="dxa"/>
            <w:vAlign w:val="bottom"/>
          </w:tcPr>
          <w:p w14:paraId="008477ED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F965E8" w14:textId="4F06DFA1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</w:p>
        </w:tc>
        <w:tc>
          <w:tcPr>
            <w:tcW w:w="180" w:type="dxa"/>
            <w:vAlign w:val="bottom"/>
          </w:tcPr>
          <w:p w14:paraId="1EC778EF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772D62" w14:textId="405A0EB2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175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180" w:type="dxa"/>
            <w:vAlign w:val="bottom"/>
          </w:tcPr>
          <w:p w14:paraId="2814EA29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67ED67" w14:textId="4A11E20E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076</w:t>
            </w:r>
          </w:p>
        </w:tc>
        <w:tc>
          <w:tcPr>
            <w:tcW w:w="180" w:type="dxa"/>
            <w:vAlign w:val="bottom"/>
          </w:tcPr>
          <w:p w14:paraId="3F0B5F56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25534B1" w14:textId="506AC9D4" w:rsidR="00661F51" w:rsidRPr="00AC365B" w:rsidRDefault="00661F51" w:rsidP="00661F5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D34AF6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9EF7EFC" w14:textId="7456051A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357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629</w:t>
            </w:r>
          </w:p>
        </w:tc>
      </w:tr>
      <w:tr w:rsidR="00661F51" w:rsidRPr="00AC365B" w14:paraId="1ABF42A4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1A5632C2" w14:textId="5F5DC726" w:rsidR="00661F51" w:rsidRPr="00AC365B" w:rsidRDefault="00661F51" w:rsidP="0066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81" w:type="dxa"/>
            <w:vAlign w:val="bottom"/>
          </w:tcPr>
          <w:p w14:paraId="77E5FAAA" w14:textId="039ACCD8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114</w:t>
            </w:r>
          </w:p>
        </w:tc>
        <w:tc>
          <w:tcPr>
            <w:tcW w:w="180" w:type="dxa"/>
            <w:vAlign w:val="bottom"/>
          </w:tcPr>
          <w:p w14:paraId="4CCE42D2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E63DE5" w14:textId="7EA437A7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762</w:t>
            </w:r>
          </w:p>
        </w:tc>
        <w:tc>
          <w:tcPr>
            <w:tcW w:w="270" w:type="dxa"/>
            <w:vAlign w:val="bottom"/>
          </w:tcPr>
          <w:p w14:paraId="5EE1383B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371890" w14:textId="534F8408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550</w:t>
            </w:r>
          </w:p>
        </w:tc>
        <w:tc>
          <w:tcPr>
            <w:tcW w:w="180" w:type="dxa"/>
            <w:vAlign w:val="bottom"/>
          </w:tcPr>
          <w:p w14:paraId="39B5F9B8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539E489" w14:textId="0F66F867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163</w:t>
            </w:r>
          </w:p>
        </w:tc>
        <w:tc>
          <w:tcPr>
            <w:tcW w:w="180" w:type="dxa"/>
            <w:vAlign w:val="bottom"/>
          </w:tcPr>
          <w:p w14:paraId="69010ECB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A17655" w14:textId="21F0844F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347</w:t>
            </w:r>
          </w:p>
        </w:tc>
        <w:tc>
          <w:tcPr>
            <w:tcW w:w="180" w:type="dxa"/>
            <w:vAlign w:val="bottom"/>
          </w:tcPr>
          <w:p w14:paraId="15458CFF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3EDE9E" w14:textId="4F20A3D7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180" w:type="dxa"/>
            <w:vAlign w:val="bottom"/>
          </w:tcPr>
          <w:p w14:paraId="0EEF0DEC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F5C4E5" w14:textId="614B2B86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550</w:t>
            </w:r>
          </w:p>
        </w:tc>
        <w:tc>
          <w:tcPr>
            <w:tcW w:w="180" w:type="dxa"/>
            <w:vAlign w:val="bottom"/>
          </w:tcPr>
          <w:p w14:paraId="068F347A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EDCD109" w14:textId="5F9AEFD2" w:rsidR="00661F51" w:rsidRPr="00AC365B" w:rsidRDefault="00661F51" w:rsidP="00661F5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4C2042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B7E6395" w14:textId="28259D0C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188</w:t>
            </w:r>
          </w:p>
        </w:tc>
      </w:tr>
      <w:tr w:rsidR="00661F51" w:rsidRPr="00AC365B" w14:paraId="52AA4817" w14:textId="77777777" w:rsidTr="000B50E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366C5C8E" w14:textId="3457997B" w:rsidR="00661F51" w:rsidRPr="00AC365B" w:rsidRDefault="00661F51" w:rsidP="0066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81" w:type="dxa"/>
            <w:vAlign w:val="bottom"/>
          </w:tcPr>
          <w:p w14:paraId="7627784B" w14:textId="690B8D56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0" w:type="dxa"/>
            <w:vAlign w:val="bottom"/>
          </w:tcPr>
          <w:p w14:paraId="633EC4BD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0E6B49" w14:textId="3E2291C2" w:rsidR="00661F51" w:rsidRPr="00AC365B" w:rsidRDefault="00661F51" w:rsidP="005B6717">
            <w:pPr>
              <w:pStyle w:val="acctfourfigures"/>
              <w:tabs>
                <w:tab w:val="clear" w:pos="765"/>
              </w:tabs>
              <w:spacing w:line="240" w:lineRule="auto"/>
              <w:ind w:right="-3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36CD8D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7861C7" w14:textId="0418E33F" w:rsidR="00661F51" w:rsidRPr="00AC365B" w:rsidRDefault="00661F51" w:rsidP="005B6717">
            <w:pPr>
              <w:pStyle w:val="acctfourfigures"/>
              <w:tabs>
                <w:tab w:val="clear" w:pos="765"/>
              </w:tabs>
              <w:spacing w:line="240" w:lineRule="auto"/>
              <w:ind w:right="-3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84BFB0A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75EA901D" w14:textId="3184DA9A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A78E70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1039BA" w14:textId="38A508ED" w:rsidR="00661F51" w:rsidRPr="00AC365B" w:rsidRDefault="00661F51" w:rsidP="000B50E2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8362A5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6C3820" w14:textId="3BB2768A" w:rsidR="00661F51" w:rsidRPr="00AC365B" w:rsidRDefault="00661F51" w:rsidP="000B50E2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B1D17C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BE3BD2" w14:textId="0701C70B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099C7C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7C53FE6" w14:textId="5A0C656E" w:rsidR="00661F51" w:rsidRPr="00AC365B" w:rsidRDefault="00661F51" w:rsidP="00661F5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314852" w14:textId="77777777" w:rsidR="00661F51" w:rsidRPr="00AC365B" w:rsidRDefault="00661F51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EB075F6" w14:textId="25A90EBB" w:rsidR="00661F51" w:rsidRPr="00AC365B" w:rsidRDefault="000C653B" w:rsidP="00661F5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  <w:r w:rsidR="00661F51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</w:tr>
      <w:tr w:rsidR="00661F51" w:rsidRPr="00AC365B" w14:paraId="301AC616" w14:textId="77777777" w:rsidTr="000B50E2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4C8522F7" w14:textId="77777777" w:rsidR="00661F51" w:rsidRPr="00AC365B" w:rsidRDefault="00661F51" w:rsidP="00D9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โอนไปอสังหาริมทรัพย์เพื่อ</w:t>
            </w:r>
          </w:p>
        </w:tc>
        <w:tc>
          <w:tcPr>
            <w:tcW w:w="1181" w:type="dxa"/>
            <w:vAlign w:val="bottom"/>
          </w:tcPr>
          <w:p w14:paraId="2A9B2A75" w14:textId="77777777" w:rsidR="00661F51" w:rsidRPr="00AC365B" w:rsidRDefault="00661F51" w:rsidP="00D9441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B8A458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8595A4" w14:textId="77777777" w:rsidR="00661F51" w:rsidRPr="00AC365B" w:rsidRDefault="00661F51" w:rsidP="00D9441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CA8DF7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B53152" w14:textId="77777777" w:rsidR="00661F51" w:rsidRPr="00AC365B" w:rsidRDefault="00661F51" w:rsidP="00D9441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31E28B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5CCBA7A" w14:textId="77777777" w:rsidR="00661F51" w:rsidRPr="00AC365B" w:rsidRDefault="00661F51" w:rsidP="00D9441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1A94D8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CCD0A1" w14:textId="77777777" w:rsidR="00661F51" w:rsidRPr="00AC365B" w:rsidRDefault="00661F51" w:rsidP="000B50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6C5FC5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A2D3A5" w14:textId="77777777" w:rsidR="00661F51" w:rsidRPr="00AC365B" w:rsidRDefault="00661F51" w:rsidP="000B50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9E3AEE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479C12" w14:textId="77777777" w:rsidR="00661F51" w:rsidRPr="00AC365B" w:rsidRDefault="00661F51" w:rsidP="00D944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FB0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51A141E9" w14:textId="77777777" w:rsidR="00661F51" w:rsidRPr="00AC365B" w:rsidRDefault="00661F51" w:rsidP="00D9441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6A72B8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8BFC5F9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61F51" w:rsidRPr="00AC365B" w14:paraId="2940A1C8" w14:textId="77777777" w:rsidTr="000B50E2">
        <w:trPr>
          <w:cantSplit/>
          <w:trHeight w:val="397"/>
        </w:trPr>
        <w:tc>
          <w:tcPr>
            <w:tcW w:w="2250" w:type="dxa"/>
            <w:vAlign w:val="bottom"/>
          </w:tcPr>
          <w:p w14:paraId="0E2E11A9" w14:textId="77777777" w:rsidR="00661F51" w:rsidRPr="00AC365B" w:rsidRDefault="00661F51" w:rsidP="00D9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   การลงทุน</w:t>
            </w:r>
          </w:p>
        </w:tc>
        <w:tc>
          <w:tcPr>
            <w:tcW w:w="990" w:type="dxa"/>
            <w:vAlign w:val="bottom"/>
          </w:tcPr>
          <w:p w14:paraId="186847CE" w14:textId="327FC192" w:rsidR="00661F51" w:rsidRPr="00AC365B" w:rsidRDefault="000C653B" w:rsidP="00D9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653B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B221FC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81" w:type="dxa"/>
            <w:vAlign w:val="bottom"/>
          </w:tcPr>
          <w:p w14:paraId="73976148" w14:textId="77777777" w:rsidR="00661F51" w:rsidRPr="00AC365B" w:rsidRDefault="00661F51" w:rsidP="00D9441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-</w:t>
            </w:r>
          </w:p>
        </w:tc>
        <w:tc>
          <w:tcPr>
            <w:tcW w:w="180" w:type="dxa"/>
            <w:vAlign w:val="bottom"/>
          </w:tcPr>
          <w:p w14:paraId="117BF0E2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D4CCF7" w14:textId="075CC1A5" w:rsidR="00661F51" w:rsidRPr="00AC365B" w:rsidRDefault="00661F51" w:rsidP="00D9441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870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0C808C8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05AD76" w14:textId="77777777" w:rsidR="00661F51" w:rsidRPr="00AC365B" w:rsidRDefault="00661F51" w:rsidP="005B6717">
            <w:pPr>
              <w:pStyle w:val="acctfourfigures"/>
              <w:tabs>
                <w:tab w:val="clear" w:pos="765"/>
              </w:tabs>
              <w:spacing w:line="240" w:lineRule="auto"/>
              <w:ind w:right="-3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DC4250" w14:textId="77777777" w:rsidR="00661F51" w:rsidRPr="00AC365B" w:rsidRDefault="00661F51" w:rsidP="005B6717">
            <w:pPr>
              <w:pStyle w:val="acctfourfigures"/>
              <w:tabs>
                <w:tab w:val="clear" w:pos="765"/>
              </w:tabs>
              <w:spacing w:line="240" w:lineRule="auto"/>
              <w:ind w:right="-3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DE8C49D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CB94CC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18472C" w14:textId="5DFBCE63" w:rsidR="00661F51" w:rsidRPr="00AC365B" w:rsidRDefault="00661F51" w:rsidP="000B50E2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6F66DD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C9D3C6" w14:textId="487A69DE" w:rsidR="00661F51" w:rsidRPr="00AC365B" w:rsidRDefault="00661F51" w:rsidP="000B50E2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CE2235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03057A" w14:textId="77777777" w:rsidR="00661F51" w:rsidRPr="00AC365B" w:rsidRDefault="00661F51" w:rsidP="000628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F5D1F7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B84D6DC" w14:textId="77777777" w:rsidR="00661F51" w:rsidRPr="00AC365B" w:rsidRDefault="00661F51" w:rsidP="00D9441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2337F80" w14:textId="77777777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CAF3993" w14:textId="48E04946" w:rsidR="00661F51" w:rsidRPr="00AC365B" w:rsidRDefault="00661F51" w:rsidP="00D944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62888" w:rsidRPr="00AC365B" w14:paraId="274C2BF1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699C7F95" w14:textId="77777777" w:rsidR="00062888" w:rsidRPr="00AC365B" w:rsidRDefault="00062888" w:rsidP="0006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3D7602E" w14:textId="646F4C82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180" w:type="dxa"/>
            <w:vAlign w:val="bottom"/>
          </w:tcPr>
          <w:p w14:paraId="68919183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882F66" w14:textId="63EE9C8B" w:rsidR="00062888" w:rsidRPr="00AC365B" w:rsidRDefault="00062888" w:rsidP="0006288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 xml:space="preserve">       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547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A8F299C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3BF913" w14:textId="2E6035E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368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4CF189B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77EFCFD1" w14:textId="76298D5C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047924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A8296E" w14:textId="027A9F21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528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24A2226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0CE6B1" w14:textId="269332BB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282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6FAFACD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7476E5" w14:textId="05C6F889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 xml:space="preserve">    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215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00202AA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82CF492" w14:textId="4D1661C3" w:rsidR="00062888" w:rsidRPr="00AC365B" w:rsidRDefault="00062888" w:rsidP="0006288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AF6374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6871563" w14:textId="163BA682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940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62888" w:rsidRPr="00AC365B" w14:paraId="56412B63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303E8023" w14:textId="513318F7" w:rsidR="00062888" w:rsidRPr="00AC365B" w:rsidRDefault="00062888" w:rsidP="0006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8C69268" w14:textId="795C865C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EB9BDD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C73F54" w14:textId="4ACB6E8A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D575BF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130086" w14:textId="4D4AD49D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07C9E1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1CD8953B" w14:textId="61D1EBAA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E1BFC4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86990B" w14:textId="43AD1380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AA28D7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EDA4E2" w14:textId="697B8BBF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DB57C7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C359C9" w14:textId="2CEBB495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5874D3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63867F6B" w14:textId="6A5DD61B" w:rsidR="00062888" w:rsidRPr="005B6717" w:rsidRDefault="00062888" w:rsidP="0006288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D311A0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7157F439" w14:textId="19EE69CE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62888" w:rsidRPr="00AC365B" w14:paraId="7397BB03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1D2A5866" w14:textId="47ACB3A3" w:rsidR="00062888" w:rsidRPr="00AC365B" w:rsidRDefault="00062888" w:rsidP="0006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81" w:type="dxa"/>
            <w:vAlign w:val="bottom"/>
          </w:tcPr>
          <w:p w14:paraId="7C8DF5F3" w14:textId="14B0FB55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90</w:t>
            </w:r>
            <w:r w:rsidR="00062888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180" w:type="dxa"/>
            <w:vAlign w:val="bottom"/>
          </w:tcPr>
          <w:p w14:paraId="6D21749E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83CFA7" w14:textId="6A4CF46C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</w:t>
            </w:r>
            <w:r w:rsidR="00062888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270" w:type="dxa"/>
            <w:vAlign w:val="bottom"/>
          </w:tcPr>
          <w:p w14:paraId="56C2160E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D4EF80" w14:textId="1A4FF7BC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</w:t>
            </w:r>
            <w:r w:rsidR="00062888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941</w:t>
            </w:r>
          </w:p>
        </w:tc>
        <w:tc>
          <w:tcPr>
            <w:tcW w:w="180" w:type="dxa"/>
            <w:vAlign w:val="bottom"/>
          </w:tcPr>
          <w:p w14:paraId="79F4E839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437DD41C" w14:textId="17158304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062888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364</w:t>
            </w:r>
          </w:p>
        </w:tc>
        <w:tc>
          <w:tcPr>
            <w:tcW w:w="180" w:type="dxa"/>
            <w:vAlign w:val="bottom"/>
          </w:tcPr>
          <w:p w14:paraId="4D3F0452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95A8F1" w14:textId="35E08F97" w:rsidR="00062888" w:rsidRPr="005B6717" w:rsidRDefault="00062888" w:rsidP="000B50E2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67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7ECF49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E30406" w14:textId="3C7D3927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172</w:t>
            </w:r>
            <w:r w:rsidR="00062888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854</w:t>
            </w:r>
          </w:p>
        </w:tc>
        <w:tc>
          <w:tcPr>
            <w:tcW w:w="180" w:type="dxa"/>
            <w:vAlign w:val="bottom"/>
          </w:tcPr>
          <w:p w14:paraId="501E5895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393674" w14:textId="0A9461D8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</w:t>
            </w:r>
            <w:r w:rsidR="00062888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411</w:t>
            </w:r>
          </w:p>
        </w:tc>
        <w:tc>
          <w:tcPr>
            <w:tcW w:w="180" w:type="dxa"/>
            <w:vAlign w:val="bottom"/>
          </w:tcPr>
          <w:p w14:paraId="28EAD051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5346748A" w14:textId="59553109" w:rsidR="00062888" w:rsidRPr="005B6717" w:rsidRDefault="00062888" w:rsidP="0006288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F1A60D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17C2B58" w14:textId="35D74962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321</w:t>
            </w:r>
            <w:r w:rsidR="00062888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507</w:t>
            </w:r>
          </w:p>
        </w:tc>
      </w:tr>
      <w:tr w:rsidR="00062888" w:rsidRPr="00AC365B" w14:paraId="7CF748B2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1EEE5F72" w14:textId="77777777" w:rsidR="00062888" w:rsidRPr="00AC365B" w:rsidRDefault="00062888" w:rsidP="0006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81" w:type="dxa"/>
            <w:vAlign w:val="bottom"/>
          </w:tcPr>
          <w:p w14:paraId="39D06DE8" w14:textId="13C2BCEE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180" w:type="dxa"/>
            <w:vAlign w:val="bottom"/>
          </w:tcPr>
          <w:p w14:paraId="0C1540CA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634141" w14:textId="54EA2E44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403</w:t>
            </w:r>
          </w:p>
        </w:tc>
        <w:tc>
          <w:tcPr>
            <w:tcW w:w="270" w:type="dxa"/>
            <w:vAlign w:val="bottom"/>
          </w:tcPr>
          <w:p w14:paraId="48CB131C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A8F15D" w14:textId="2D54A44D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C510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668</w:t>
            </w:r>
          </w:p>
        </w:tc>
        <w:tc>
          <w:tcPr>
            <w:tcW w:w="180" w:type="dxa"/>
            <w:vAlign w:val="bottom"/>
          </w:tcPr>
          <w:p w14:paraId="39404E9C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731477A2" w14:textId="7E8AF412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80" w:type="dxa"/>
            <w:vAlign w:val="bottom"/>
          </w:tcPr>
          <w:p w14:paraId="733E6E32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16672E" w14:textId="140358C6" w:rsidR="00062888" w:rsidRPr="005B6717" w:rsidRDefault="00C5105C" w:rsidP="005B6717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6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8122A9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1B63CB" w14:textId="7F8A189A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510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  <w:vAlign w:val="bottom"/>
          </w:tcPr>
          <w:p w14:paraId="0DD037A5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F360B4" w14:textId="37CE72ED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5105C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180" w:type="dxa"/>
            <w:vAlign w:val="bottom"/>
          </w:tcPr>
          <w:p w14:paraId="1ED18FDE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6888ED25" w14:textId="56CA97DE" w:rsidR="00062888" w:rsidRPr="00AC365B" w:rsidRDefault="00C5105C" w:rsidP="0006288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FE98CE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D38F40C" w14:textId="088BA9B6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C5105C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691</w:t>
            </w:r>
          </w:p>
        </w:tc>
      </w:tr>
      <w:tr w:rsidR="00DC6A56" w:rsidRPr="00AC365B" w14:paraId="36072BF7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7287BBE9" w14:textId="6915917D" w:rsidR="00DC6A56" w:rsidRPr="00AC365B" w:rsidRDefault="00DC6A56" w:rsidP="0006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81" w:type="dxa"/>
            <w:vAlign w:val="bottom"/>
          </w:tcPr>
          <w:p w14:paraId="5C40CE9B" w14:textId="7B7B5A39" w:rsidR="00DC6A56" w:rsidRPr="005B6717" w:rsidRDefault="00DC6A56" w:rsidP="005B671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B67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42FEFA" w14:textId="77777777" w:rsidR="00DC6A56" w:rsidRPr="005B6717" w:rsidRDefault="00DC6A56" w:rsidP="005B671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E3CA186" w14:textId="4641398A" w:rsidR="00DC6A56" w:rsidRPr="00AC365B" w:rsidRDefault="00DC6A56" w:rsidP="005B6717">
            <w:pPr>
              <w:pStyle w:val="acctfourfigures"/>
              <w:tabs>
                <w:tab w:val="clear" w:pos="765"/>
              </w:tabs>
              <w:spacing w:line="240" w:lineRule="auto"/>
              <w:ind w:right="-3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0D7051" w14:textId="77777777" w:rsidR="00DC6A56" w:rsidRPr="00AC365B" w:rsidRDefault="00DC6A56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9A96B7" w14:textId="18346D65" w:rsidR="00DC6A56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DC6A56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2A94A24E" w14:textId="77777777" w:rsidR="00DC6A56" w:rsidRPr="00AC365B" w:rsidRDefault="00DC6A56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3234A2D" w14:textId="332260A9" w:rsidR="00DC6A56" w:rsidRPr="00AC365B" w:rsidRDefault="00DC6A56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E170E6" w14:textId="77777777" w:rsidR="00DC6A56" w:rsidRPr="00AC365B" w:rsidRDefault="00DC6A56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B4E526" w14:textId="48E309DD" w:rsidR="00DC6A56" w:rsidRPr="005B6717" w:rsidRDefault="00DC6A56" w:rsidP="005B6717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6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C7A21E" w14:textId="77777777" w:rsidR="00DC6A56" w:rsidRPr="00AC365B" w:rsidRDefault="00DC6A56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A34565" w14:textId="48FE39CA" w:rsidR="00DC6A56" w:rsidRPr="00AC365B" w:rsidRDefault="00DC6A56" w:rsidP="005B6717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AA0E21" w14:textId="77777777" w:rsidR="00DC6A56" w:rsidRPr="00AC365B" w:rsidRDefault="00DC6A56" w:rsidP="005B6717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ECEB0A" w14:textId="5BFBDC17" w:rsidR="00DC6A56" w:rsidRPr="00AC365B" w:rsidRDefault="00DC6A56" w:rsidP="005B67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01E3C8" w14:textId="77777777" w:rsidR="00DC6A56" w:rsidRPr="00AC365B" w:rsidRDefault="00DC6A56" w:rsidP="005B67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248C40F5" w14:textId="683732CC" w:rsidR="00DC6A56" w:rsidRPr="00AC365B" w:rsidRDefault="00DC6A56" w:rsidP="0006288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A4AD8E" w14:textId="77777777" w:rsidR="00DC6A56" w:rsidRPr="00AC365B" w:rsidRDefault="00DC6A56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FA2DD0D" w14:textId="1FCA3F76" w:rsidR="00DC6A56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DC6A56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062888" w:rsidRPr="00AC365B" w14:paraId="4D991EFB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52C87020" w14:textId="77777777" w:rsidR="00062888" w:rsidRPr="00AC365B" w:rsidRDefault="00062888" w:rsidP="0006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81" w:type="dxa"/>
            <w:vAlign w:val="bottom"/>
          </w:tcPr>
          <w:p w14:paraId="6E8259F5" w14:textId="52FFBCE1" w:rsidR="00062888" w:rsidRPr="00AC365B" w:rsidRDefault="00C5105C" w:rsidP="00C510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103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9C20025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8C53E6" w14:textId="38B812D8" w:rsidR="00062888" w:rsidRPr="00AC365B" w:rsidRDefault="00C5105C" w:rsidP="00DC6A5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DC6A56"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272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C7B6AD6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BE43C5" w14:textId="1FA919C5" w:rsidR="00062888" w:rsidRPr="00AC365B" w:rsidRDefault="00C5105C" w:rsidP="00D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910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F3AC6F7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7CEFC8DE" w14:textId="40798192" w:rsidR="00062888" w:rsidRPr="00AC365B" w:rsidRDefault="00C5105C" w:rsidP="005B6717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5F9F65F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6D4898" w14:textId="5F715CBA" w:rsidR="00062888" w:rsidRPr="00AC365B" w:rsidRDefault="00C5105C" w:rsidP="005B6717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886BDE5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2FC963" w14:textId="613B597C" w:rsidR="00062888" w:rsidRPr="00AC365B" w:rsidRDefault="00C5105C" w:rsidP="00062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606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84DDAF1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D532AF" w14:textId="3399DAD4" w:rsidR="00062888" w:rsidRPr="00AC365B" w:rsidRDefault="00C5105C" w:rsidP="00C5105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/>
              </w:rPr>
              <w:t>614</w:t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70622F7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51782AD5" w14:textId="35310C38" w:rsidR="00062888" w:rsidRPr="00AC365B" w:rsidRDefault="00C5105C" w:rsidP="0006288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1003B3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36AA719" w14:textId="1A483453" w:rsidR="00062888" w:rsidRPr="00AC365B" w:rsidRDefault="00C5105C" w:rsidP="00DC6A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123</w:t>
            </w:r>
            <w:r w:rsidR="00DC6A56"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933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62888" w:rsidRPr="00AC365B" w14:paraId="223C8FC6" w14:textId="77777777" w:rsidTr="005957AF">
        <w:trPr>
          <w:cantSplit/>
          <w:trHeight w:val="397"/>
        </w:trPr>
        <w:tc>
          <w:tcPr>
            <w:tcW w:w="3240" w:type="dxa"/>
            <w:gridSpan w:val="2"/>
            <w:vAlign w:val="bottom"/>
          </w:tcPr>
          <w:p w14:paraId="0646662B" w14:textId="5ABD45E9" w:rsidR="00062888" w:rsidRPr="00AC365B" w:rsidRDefault="00062888" w:rsidP="0006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A3113" w14:textId="5343746A" w:rsidR="00062888" w:rsidRPr="005B6717" w:rsidRDefault="00C5105C" w:rsidP="005B671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B67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C97B3F" w14:textId="77777777" w:rsidR="00062888" w:rsidRPr="005B6717" w:rsidRDefault="00062888" w:rsidP="005B671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9F574" w14:textId="179FF8D9" w:rsidR="00062888" w:rsidRPr="005B6717" w:rsidRDefault="00DC6A56" w:rsidP="005B6717">
            <w:pPr>
              <w:pStyle w:val="acctfourfigures"/>
              <w:tabs>
                <w:tab w:val="clear" w:pos="765"/>
              </w:tabs>
              <w:spacing w:line="240" w:lineRule="auto"/>
              <w:ind w:right="-3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67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9A4D9D" w14:textId="77777777" w:rsidR="00062888" w:rsidRPr="005B6717" w:rsidRDefault="00062888" w:rsidP="005B6717">
            <w:pPr>
              <w:pStyle w:val="acctfourfigures"/>
              <w:tabs>
                <w:tab w:val="clear" w:pos="765"/>
              </w:tabs>
              <w:spacing w:line="240" w:lineRule="auto"/>
              <w:ind w:right="-3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05E39" w14:textId="7CEF82EC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</w:t>
            </w:r>
            <w:r w:rsidR="00BB068B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699</w:t>
            </w:r>
          </w:p>
        </w:tc>
        <w:tc>
          <w:tcPr>
            <w:tcW w:w="180" w:type="dxa"/>
            <w:vAlign w:val="bottom"/>
          </w:tcPr>
          <w:p w14:paraId="384B709F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C5B47" w14:textId="022657CF" w:rsidR="00062888" w:rsidRPr="00AC365B" w:rsidRDefault="00C5105C" w:rsidP="00C510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B692A0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3EA2D" w14:textId="1AFF3047" w:rsidR="00062888" w:rsidRPr="005B6717" w:rsidRDefault="00C5105C" w:rsidP="005B6717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67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DBA953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B9AFC" w14:textId="4C790F1D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164</w:t>
            </w:r>
            <w:r w:rsidR="00C5105C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503</w:t>
            </w:r>
          </w:p>
        </w:tc>
        <w:tc>
          <w:tcPr>
            <w:tcW w:w="180" w:type="dxa"/>
            <w:vAlign w:val="bottom"/>
          </w:tcPr>
          <w:p w14:paraId="3C759A7A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40780" w14:textId="1B1F7774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</w:t>
            </w:r>
            <w:r w:rsidR="00C5105C" w:rsidRPr="00AC36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063</w:t>
            </w:r>
          </w:p>
        </w:tc>
        <w:tc>
          <w:tcPr>
            <w:tcW w:w="180" w:type="dxa"/>
            <w:vAlign w:val="bottom"/>
          </w:tcPr>
          <w:p w14:paraId="4390706C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BE8C" w14:textId="35AEA1C0" w:rsidR="00062888" w:rsidRPr="005B6717" w:rsidRDefault="00C5105C" w:rsidP="0006288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67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DBB623" w14:textId="77777777" w:rsidR="00062888" w:rsidRPr="00AC365B" w:rsidRDefault="00062888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715D0" w14:textId="3D5A9C94" w:rsidR="00062888" w:rsidRPr="00AC365B" w:rsidRDefault="000C653B" w:rsidP="0006288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214</w:t>
            </w:r>
            <w:r w:rsidR="00DC6A56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265</w:t>
            </w:r>
          </w:p>
        </w:tc>
      </w:tr>
    </w:tbl>
    <w:p w14:paraId="08647626" w14:textId="77777777" w:rsidR="00663DDE" w:rsidRPr="00AC365B" w:rsidRDefault="00663DDE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663DDE" w:rsidRPr="00AC365B" w:rsidSect="007926B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3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180"/>
        <w:gridCol w:w="1080"/>
        <w:gridCol w:w="27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260"/>
        <w:gridCol w:w="180"/>
        <w:gridCol w:w="1170"/>
      </w:tblGrid>
      <w:tr w:rsidR="009A7804" w:rsidRPr="00AC365B" w14:paraId="516D885A" w14:textId="77777777" w:rsidTr="000F0B5E">
        <w:trPr>
          <w:cantSplit/>
          <w:trHeight w:val="284"/>
          <w:tblHeader/>
        </w:trPr>
        <w:tc>
          <w:tcPr>
            <w:tcW w:w="2700" w:type="dxa"/>
            <w:vAlign w:val="bottom"/>
          </w:tcPr>
          <w:p w14:paraId="111553C5" w14:textId="77777777" w:rsidR="009A7804" w:rsidRPr="00AC365B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0" w:type="dxa"/>
            <w:gridSpan w:val="17"/>
          </w:tcPr>
          <w:p w14:paraId="7A3B5660" w14:textId="77777777" w:rsidR="009A7804" w:rsidRPr="00AC365B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202F" w:rsidRPr="00AC365B" w14:paraId="7A330ACA" w14:textId="77777777" w:rsidTr="000F0B5E">
        <w:trPr>
          <w:cantSplit/>
          <w:trHeight w:val="397"/>
          <w:tblHeader/>
        </w:trPr>
        <w:tc>
          <w:tcPr>
            <w:tcW w:w="2700" w:type="dxa"/>
            <w:vAlign w:val="bottom"/>
          </w:tcPr>
          <w:p w14:paraId="7214B8B0" w14:textId="77777777" w:rsidR="0050202F" w:rsidRPr="00AC365B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FE2988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8C07F7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A8C76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8B5CEB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7852DF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103B5C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9C2061F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71BAF7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1E5831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02A2E0F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35E29F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เครื่องตกแต่ง </w:t>
            </w:r>
          </w:p>
        </w:tc>
        <w:tc>
          <w:tcPr>
            <w:tcW w:w="180" w:type="dxa"/>
            <w:vAlign w:val="bottom"/>
          </w:tcPr>
          <w:p w14:paraId="3743BA44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4D87A3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595641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4EAD84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178" w:right="-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6379BF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42513B" w14:textId="77777777" w:rsidR="0050202F" w:rsidRPr="00AC365B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</w:tr>
      <w:tr w:rsidR="006A21BB" w:rsidRPr="00AC365B" w14:paraId="1FF68DA7" w14:textId="77777777" w:rsidTr="000F0B5E">
        <w:trPr>
          <w:cantSplit/>
          <w:trHeight w:val="397"/>
          <w:tblHeader/>
        </w:trPr>
        <w:tc>
          <w:tcPr>
            <w:tcW w:w="2700" w:type="dxa"/>
            <w:vAlign w:val="bottom"/>
          </w:tcPr>
          <w:p w14:paraId="1331D6BB" w14:textId="77777777" w:rsidR="006A21BB" w:rsidRPr="00AC365B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A07746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09CDFE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3047D7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40D048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833772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2C95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23AA0F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3FE0E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A40DDB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อุปกรณ์ที่ใช้</w:t>
            </w:r>
          </w:p>
        </w:tc>
        <w:tc>
          <w:tcPr>
            <w:tcW w:w="180" w:type="dxa"/>
          </w:tcPr>
          <w:p w14:paraId="3FB461C7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17D342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 และ</w:t>
            </w:r>
          </w:p>
        </w:tc>
        <w:tc>
          <w:tcPr>
            <w:tcW w:w="180" w:type="dxa"/>
            <w:vAlign w:val="bottom"/>
          </w:tcPr>
          <w:p w14:paraId="5B1034C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C5EA80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C1DE0F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70A9B6" w14:textId="77777777" w:rsidR="006A21BB" w:rsidRPr="00AC365B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32B70CE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933F78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AC365B" w14:paraId="1EADA880" w14:textId="77777777" w:rsidTr="000F0B5E">
        <w:trPr>
          <w:cantSplit/>
          <w:trHeight w:val="397"/>
          <w:tblHeader/>
        </w:trPr>
        <w:tc>
          <w:tcPr>
            <w:tcW w:w="2700" w:type="dxa"/>
            <w:vAlign w:val="bottom"/>
          </w:tcPr>
          <w:p w14:paraId="50A4F5D7" w14:textId="77777777" w:rsidR="006A21BB" w:rsidRPr="00AC365B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781F75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125BA9FE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952A9F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3290FC31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27A2E3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2EA0DC6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C34DBBF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42DF174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8D30C0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</w:tcPr>
          <w:p w14:paraId="5A93F86F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AEAD7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3D427538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97B2E5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B6D4F6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1485B6" w14:textId="77777777" w:rsidR="006A21BB" w:rsidRPr="00AC365B" w:rsidRDefault="006A21BB" w:rsidP="000F0B5E">
            <w:pPr>
              <w:pStyle w:val="acctcolumnheading"/>
              <w:spacing w:after="0" w:line="240" w:lineRule="auto"/>
              <w:ind w:right="-57" w:hanging="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2E5A4E44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79548E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AC365B" w14:paraId="1A44F1F0" w14:textId="77777777" w:rsidTr="000F0B5E">
        <w:trPr>
          <w:cantSplit/>
          <w:trHeight w:val="397"/>
          <w:tblHeader/>
        </w:trPr>
        <w:tc>
          <w:tcPr>
            <w:tcW w:w="2700" w:type="dxa"/>
            <w:vAlign w:val="bottom"/>
          </w:tcPr>
          <w:p w14:paraId="0725F2F9" w14:textId="77777777" w:rsidR="006A21BB" w:rsidRPr="00AC365B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5E6DDF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14DE770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89B5D1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F10DE13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24863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253E145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9F536D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5050662C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C7D34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</w:tcPr>
          <w:p w14:paraId="580BF7D9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30365E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7AA29B9F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391D0B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691C199E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0FAE71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vAlign w:val="bottom"/>
          </w:tcPr>
          <w:p w14:paraId="52A42268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C8C545" w14:textId="77777777" w:rsidR="006A21BB" w:rsidRPr="00AC365B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0202F" w:rsidRPr="00AC365B" w14:paraId="054F171C" w14:textId="77777777" w:rsidTr="000F0B5E">
        <w:trPr>
          <w:cantSplit/>
          <w:trHeight w:val="284"/>
        </w:trPr>
        <w:tc>
          <w:tcPr>
            <w:tcW w:w="2700" w:type="dxa"/>
            <w:vAlign w:val="bottom"/>
          </w:tcPr>
          <w:p w14:paraId="6202400E" w14:textId="77777777" w:rsidR="0050202F" w:rsidRPr="00AC365B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0" w:type="dxa"/>
            <w:gridSpan w:val="17"/>
          </w:tcPr>
          <w:p w14:paraId="0B6037F3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0202F" w:rsidRPr="00AC365B" w14:paraId="30772399" w14:textId="77777777" w:rsidTr="009B4787">
        <w:trPr>
          <w:cantSplit/>
          <w:trHeight w:val="397"/>
        </w:trPr>
        <w:tc>
          <w:tcPr>
            <w:tcW w:w="2700" w:type="dxa"/>
            <w:vAlign w:val="bottom"/>
          </w:tcPr>
          <w:p w14:paraId="463638A1" w14:textId="77777777" w:rsidR="0050202F" w:rsidRPr="00AC365B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29275FD1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939AE8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AAA925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27DBBC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25BFB3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37E802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CC4E1F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DDDA59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0E4F10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FC04A2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4AA360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6A829F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220B6B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1CD2CD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CFCE85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32D287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C37BF4" w14:textId="77777777" w:rsidR="0050202F" w:rsidRPr="00AC365B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D673C" w:rsidRPr="00AC365B" w14:paraId="039A0C6D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673AB590" w14:textId="7A213C47" w:rsidR="001D673C" w:rsidRPr="00AC365B" w:rsidRDefault="00B221FC" w:rsidP="001D6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543AB1" w14:textId="1238C848" w:rsidR="001D673C" w:rsidRPr="00AC365B" w:rsidRDefault="000C653B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292</w:t>
            </w:r>
            <w:r w:rsidR="001D673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180" w:type="dxa"/>
            <w:vAlign w:val="bottom"/>
          </w:tcPr>
          <w:p w14:paraId="045C68ED" w14:textId="77777777" w:rsidR="001D673C" w:rsidRPr="00AC365B" w:rsidRDefault="001D673C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83210A8" w14:textId="60E03060" w:rsidR="001D673C" w:rsidRPr="00AC365B" w:rsidRDefault="000C653B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="001D673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70" w:type="dxa"/>
            <w:vAlign w:val="bottom"/>
          </w:tcPr>
          <w:p w14:paraId="63B5DE96" w14:textId="77777777" w:rsidR="001D673C" w:rsidRPr="00AC365B" w:rsidRDefault="001D673C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290D5D" w14:textId="6655ED04" w:rsidR="001D673C" w:rsidRPr="00AC365B" w:rsidRDefault="000C653B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="001D673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80" w:type="dxa"/>
            <w:vAlign w:val="bottom"/>
          </w:tcPr>
          <w:p w14:paraId="68F27FB3" w14:textId="77777777" w:rsidR="001D673C" w:rsidRPr="00AC365B" w:rsidRDefault="001D673C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A19EAD7" w14:textId="12EF7F5F" w:rsidR="001D673C" w:rsidRPr="00AC365B" w:rsidRDefault="000C653B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180" w:type="dxa"/>
            <w:vAlign w:val="bottom"/>
          </w:tcPr>
          <w:p w14:paraId="0F531AC4" w14:textId="77777777" w:rsidR="001D673C" w:rsidRPr="00AC365B" w:rsidRDefault="001D673C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3690D2" w14:textId="139866FB" w:rsidR="001D673C" w:rsidRPr="00AC365B" w:rsidRDefault="001D673C" w:rsidP="00EB78AF">
            <w:pPr>
              <w:pStyle w:val="acctfourfigures"/>
              <w:tabs>
                <w:tab w:val="clear" w:pos="765"/>
                <w:tab w:val="left" w:pos="740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5E83F0" w14:textId="77777777" w:rsidR="001D673C" w:rsidRPr="00AC365B" w:rsidRDefault="001D673C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F831C7" w14:textId="76362F8C" w:rsidR="001D673C" w:rsidRPr="00AC365B" w:rsidRDefault="000C653B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1D673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80" w:type="dxa"/>
            <w:vAlign w:val="bottom"/>
          </w:tcPr>
          <w:p w14:paraId="129A9AD9" w14:textId="77777777" w:rsidR="001D673C" w:rsidRPr="00AC365B" w:rsidRDefault="001D673C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3336E5" w14:textId="194CC377" w:rsidR="001D673C" w:rsidRPr="00AC365B" w:rsidRDefault="000C653B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1D673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180" w:type="dxa"/>
            <w:vAlign w:val="bottom"/>
          </w:tcPr>
          <w:p w14:paraId="57CDD4A5" w14:textId="77777777" w:rsidR="001D673C" w:rsidRPr="00AC365B" w:rsidRDefault="001D673C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639589" w14:textId="1148280C" w:rsidR="001D673C" w:rsidRPr="00AC365B" w:rsidRDefault="001D673C" w:rsidP="001D673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6C6936" w14:textId="77777777" w:rsidR="001D673C" w:rsidRPr="00AC365B" w:rsidRDefault="001D673C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0CF82F" w14:textId="5945B53B" w:rsidR="001D673C" w:rsidRPr="00AC365B" w:rsidRDefault="000C653B" w:rsidP="001D673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326</w:t>
            </w:r>
            <w:r w:rsidR="001D673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066</w:t>
            </w:r>
          </w:p>
        </w:tc>
      </w:tr>
      <w:tr w:rsidR="00C728F5" w:rsidRPr="00AC365B" w14:paraId="62AC0529" w14:textId="77777777" w:rsidTr="009427D8">
        <w:trPr>
          <w:cantSplit/>
          <w:trHeight w:val="224"/>
        </w:trPr>
        <w:tc>
          <w:tcPr>
            <w:tcW w:w="2700" w:type="dxa"/>
            <w:vAlign w:val="bottom"/>
          </w:tcPr>
          <w:p w14:paraId="47DB73E9" w14:textId="77777777" w:rsidR="00C728F5" w:rsidRPr="009427D8" w:rsidRDefault="00C728F5" w:rsidP="00C7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8FA81F8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58D625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41C151E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630B46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B43B13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4AF5AF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5C013BE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21959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531D16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8F9FDA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F40CEB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A058FB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8270B6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2AB7E7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FDE0530" w14:textId="77777777" w:rsidR="00C728F5" w:rsidRPr="009427D8" w:rsidRDefault="00C728F5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79EE68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7BC022B" w14:textId="77777777" w:rsidR="00C728F5" w:rsidRPr="009427D8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C728F5" w:rsidRPr="00AC365B" w14:paraId="646643D9" w14:textId="77777777" w:rsidTr="000F0B5E">
        <w:trPr>
          <w:cantSplit/>
          <w:trHeight w:val="397"/>
        </w:trPr>
        <w:tc>
          <w:tcPr>
            <w:tcW w:w="2700" w:type="dxa"/>
            <w:vAlign w:val="bottom"/>
          </w:tcPr>
          <w:p w14:paraId="2574E2DC" w14:textId="4BEB9336" w:rsidR="00C728F5" w:rsidRPr="00AC365B" w:rsidRDefault="00B221FC" w:rsidP="00C7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C653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2FE4CC" w14:textId="65262FDA" w:rsidR="00C728F5" w:rsidRPr="00AC365B" w:rsidRDefault="000C653B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C5105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80" w:type="dxa"/>
            <w:vAlign w:val="bottom"/>
          </w:tcPr>
          <w:p w14:paraId="1869158B" w14:textId="77777777" w:rsidR="00C728F5" w:rsidRPr="00AC365B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6C2827" w14:textId="619B8072" w:rsidR="00C728F5" w:rsidRPr="00EB78AF" w:rsidRDefault="00DC6A56" w:rsidP="00EB78AF">
            <w:pPr>
              <w:pStyle w:val="acctfourfigures"/>
              <w:tabs>
                <w:tab w:val="clear" w:pos="765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B78A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4D0B8D" w14:textId="77777777" w:rsidR="00C728F5" w:rsidRPr="00EB78AF" w:rsidRDefault="00C728F5" w:rsidP="00EB78A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C10094" w14:textId="304409B2" w:rsidR="00C728F5" w:rsidRPr="00AC365B" w:rsidRDefault="000C653B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5105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180" w:type="dxa"/>
            <w:vAlign w:val="bottom"/>
          </w:tcPr>
          <w:p w14:paraId="7F401E3B" w14:textId="77777777" w:rsidR="00C728F5" w:rsidRPr="00AC365B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D4AFEC" w14:textId="5E868D7E" w:rsidR="00C728F5" w:rsidRPr="00AC365B" w:rsidRDefault="00C5105C" w:rsidP="00EB78AF">
            <w:pPr>
              <w:pStyle w:val="acctfourfigures"/>
              <w:tabs>
                <w:tab w:val="clear" w:pos="765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6DDF8D" w14:textId="77777777" w:rsidR="00C728F5" w:rsidRPr="00AC365B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2616DD" w14:textId="6AEF0D90" w:rsidR="00C728F5" w:rsidRPr="00AC365B" w:rsidRDefault="00C5105C" w:rsidP="00EB78AF">
            <w:pPr>
              <w:pStyle w:val="acctfourfigures"/>
              <w:tabs>
                <w:tab w:val="clear" w:pos="765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7F2AD" w14:textId="77777777" w:rsidR="00C728F5" w:rsidRPr="00AC365B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35C140" w14:textId="0D59E9F1" w:rsidR="00C728F5" w:rsidRPr="00AC365B" w:rsidRDefault="000C653B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C5105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180" w:type="dxa"/>
            <w:vAlign w:val="bottom"/>
          </w:tcPr>
          <w:p w14:paraId="49436507" w14:textId="77777777" w:rsidR="00C728F5" w:rsidRPr="00AC365B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987A0E6" w14:textId="5E54C970" w:rsidR="00C728F5" w:rsidRPr="00AC365B" w:rsidRDefault="000C653B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C5105C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80" w:type="dxa"/>
            <w:vAlign w:val="bottom"/>
          </w:tcPr>
          <w:p w14:paraId="23346BDA" w14:textId="77777777" w:rsidR="00C728F5" w:rsidRPr="00AC365B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D1A4AEF" w14:textId="5FA0DE22" w:rsidR="00C728F5" w:rsidRPr="00AC365B" w:rsidRDefault="00C5105C" w:rsidP="00935E2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B98A43" w14:textId="77777777" w:rsidR="00C728F5" w:rsidRPr="00AC365B" w:rsidRDefault="00C728F5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FA2B92" w14:textId="072F3D97" w:rsidR="00C728F5" w:rsidRPr="00AC365B" w:rsidRDefault="000C653B" w:rsidP="00C728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72</w:t>
            </w:r>
            <w:r w:rsidR="00DC6A56"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264</w:t>
            </w:r>
          </w:p>
        </w:tc>
      </w:tr>
    </w:tbl>
    <w:p w14:paraId="4245C46F" w14:textId="77777777" w:rsidR="009A7804" w:rsidRPr="00AC365B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11"/>
          <w:tab w:val="decimal" w:pos="985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9A7804" w:rsidRPr="00AC365B" w:rsidSect="00B75C63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98D9FAF" w14:textId="434AE7BB" w:rsidR="009A7804" w:rsidRPr="00AC365B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379</w:t>
      </w:r>
      <w:r w:rsidR="00791F0C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01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 และ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166</w:t>
      </w:r>
      <w:r w:rsidR="009A2507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49</w:t>
      </w:r>
      <w:r w:rsidR="00700F0B"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AC365B">
        <w:rPr>
          <w:rFonts w:ascii="Angsana New" w:hAnsi="Angsana New"/>
          <w:i/>
          <w:iCs/>
          <w:sz w:val="30"/>
          <w:szCs w:val="30"/>
        </w:rPr>
        <w:t>(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2561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320</w:t>
      </w:r>
      <w:r w:rsidR="006123B2" w:rsidRPr="00AC365B">
        <w:rPr>
          <w:rFonts w:ascii="Angsana New" w:hAnsi="Angsana New"/>
          <w:i/>
          <w:iCs/>
          <w:sz w:val="30"/>
          <w:szCs w:val="30"/>
          <w:cs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81</w:t>
      </w:r>
      <w:r w:rsidR="006123B2" w:rsidRPr="00AC365B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179</w:t>
      </w:r>
      <w:r w:rsidR="006123B2" w:rsidRPr="00AC365B">
        <w:rPr>
          <w:rFonts w:ascii="Angsana New" w:hAnsi="Angsana New"/>
          <w:i/>
          <w:iCs/>
          <w:sz w:val="30"/>
          <w:szCs w:val="30"/>
          <w:cs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62</w:t>
      </w:r>
      <w:r w:rsidR="006123B2" w:rsidRPr="00AC365B">
        <w:rPr>
          <w:rFonts w:ascii="Angsana New" w:hAnsi="Angsana New"/>
          <w:i/>
          <w:iCs/>
          <w:sz w:val="30"/>
          <w:szCs w:val="30"/>
          <w:cs/>
        </w:rPr>
        <w:t xml:space="preserve"> ล้านบาท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1933A962" w14:textId="77777777" w:rsidR="009A7804" w:rsidRPr="00BB2AC9" w:rsidRDefault="009A7804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14:paraId="6DF5DFE7" w14:textId="77777777" w:rsidR="009A7804" w:rsidRPr="00AC365B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  <w:cs/>
        </w:rPr>
      </w:pPr>
      <w:bookmarkStart w:id="4" w:name="_Hlk16066347"/>
      <w:r w:rsidRPr="00AC365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0C9B8FD1" w14:textId="77777777" w:rsidR="009A7804" w:rsidRPr="00BB2AC9" w:rsidRDefault="009A7804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14:paraId="46E8F1CF" w14:textId="7C05FF72" w:rsidR="009A7804" w:rsidRPr="00AC365B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ทรัพย์สินของกลุ่มบริษัทและบริษัทมูลค่าตามบัญชีจำนวน 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="00F31201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48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2561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235</w:t>
      </w:r>
      <w:r w:rsidR="006123B2" w:rsidRPr="00AC365B">
        <w:rPr>
          <w:rFonts w:ascii="Angsana New" w:hAnsi="Angsana New"/>
          <w:i/>
          <w:iCs/>
          <w:sz w:val="30"/>
          <w:szCs w:val="30"/>
        </w:rPr>
        <w:t>.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00</w:t>
      </w:r>
      <w:r w:rsidR="006123B2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6123B2" w:rsidRPr="00AC365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C365B">
        <w:rPr>
          <w:rFonts w:ascii="Angsana New" w:hAnsi="Angsana New"/>
          <w:i/>
          <w:iCs/>
          <w:sz w:val="30"/>
          <w:szCs w:val="30"/>
          <w:cs/>
        </w:rPr>
        <w:t>)</w:t>
      </w:r>
      <w:r w:rsidRPr="00AC365B">
        <w:rPr>
          <w:rFonts w:ascii="Angsana New" w:hAnsi="Angsana New"/>
          <w:sz w:val="30"/>
          <w:szCs w:val="30"/>
          <w:cs/>
        </w:rPr>
        <w:t xml:space="preserve"> ใช้เป็นหลักประกันวงเงินสินเชื</w:t>
      </w:r>
      <w:r w:rsidR="00316B57" w:rsidRPr="00AC365B">
        <w:rPr>
          <w:rFonts w:ascii="Angsana New" w:hAnsi="Angsana New"/>
          <w:sz w:val="30"/>
          <w:szCs w:val="30"/>
          <w:cs/>
        </w:rPr>
        <w:t>่</w:t>
      </w:r>
      <w:r w:rsidRPr="00AC365B">
        <w:rPr>
          <w:rFonts w:ascii="Angsana New" w:hAnsi="Angsana New"/>
          <w:sz w:val="30"/>
          <w:szCs w:val="30"/>
          <w:cs/>
        </w:rPr>
        <w:t>อ</w:t>
      </w:r>
      <w:r w:rsidR="007700A6" w:rsidRPr="00AC365B">
        <w:rPr>
          <w:rFonts w:ascii="Angsana New" w:hAnsi="Angsana New"/>
          <w:sz w:val="30"/>
          <w:szCs w:val="30"/>
          <w:cs/>
        </w:rPr>
        <w:t>บางส่วน</w:t>
      </w:r>
      <w:r w:rsidRPr="00AC365B">
        <w:rPr>
          <w:rFonts w:ascii="Angsana New" w:hAnsi="Angsana New"/>
          <w:sz w:val="30"/>
          <w:szCs w:val="30"/>
          <w:cs/>
        </w:rPr>
        <w:t>จากสถาบัน</w:t>
      </w:r>
      <w:r w:rsidR="00C03852" w:rsidRPr="00AC365B">
        <w:rPr>
          <w:rFonts w:ascii="Angsana New" w:hAnsi="Angsana New"/>
          <w:sz w:val="30"/>
          <w:szCs w:val="30"/>
          <w:cs/>
        </w:rPr>
        <w:t>การเงิน</w:t>
      </w:r>
      <w:r w:rsidR="006A21BB" w:rsidRPr="00AC365B">
        <w:rPr>
          <w:rFonts w:ascii="Angsana New" w:hAnsi="Angsana New"/>
          <w:sz w:val="30"/>
          <w:szCs w:val="30"/>
          <w:cs/>
        </w:rPr>
        <w:t>แห่งหนึ่ง</w:t>
      </w:r>
      <w:r w:rsidR="00C03852" w:rsidRPr="00AC365B">
        <w:rPr>
          <w:rFonts w:ascii="Angsana New" w:hAnsi="Angsana New"/>
          <w:sz w:val="30"/>
          <w:szCs w:val="30"/>
          <w:cs/>
        </w:rPr>
        <w:t xml:space="preserve"> (</w:t>
      </w:r>
      <w:r w:rsidR="00447B74" w:rsidRPr="00AC365B">
        <w:rPr>
          <w:rFonts w:ascii="Angsana New" w:hAnsi="Angsana New"/>
          <w:sz w:val="30"/>
          <w:szCs w:val="30"/>
          <w:cs/>
        </w:rPr>
        <w:t>ดู</w:t>
      </w:r>
      <w:r w:rsidR="00C03852" w:rsidRPr="00AC365B">
        <w:rPr>
          <w:rFonts w:ascii="Angsana New" w:hAnsi="Angsana New"/>
          <w:sz w:val="30"/>
          <w:szCs w:val="30"/>
          <w:cs/>
        </w:rPr>
        <w:t>หมายเหตุ</w:t>
      </w:r>
      <w:r w:rsidR="00893475" w:rsidRPr="00AC365B">
        <w:rPr>
          <w:rFonts w:ascii="Angsana New" w:hAnsi="Angsana New"/>
          <w:sz w:val="30"/>
          <w:szCs w:val="30"/>
          <w:cs/>
        </w:rPr>
        <w:t>ประกอบงบการเงิน</w:t>
      </w:r>
      <w:r w:rsidRPr="00AC365B">
        <w:rPr>
          <w:rFonts w:ascii="Angsana New" w:hAnsi="Angsana New"/>
          <w:sz w:val="30"/>
          <w:szCs w:val="30"/>
          <w:cs/>
        </w:rPr>
        <w:t xml:space="preserve">ข้อ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="00B221FC">
        <w:rPr>
          <w:rFonts w:ascii="Angsana New" w:hAnsi="Angsana New"/>
          <w:sz w:val="30"/>
          <w:szCs w:val="30"/>
        </w:rPr>
        <w:t>7</w:t>
      </w:r>
      <w:r w:rsidRPr="00AC365B">
        <w:rPr>
          <w:rFonts w:ascii="Angsana New" w:hAnsi="Angsana New"/>
          <w:sz w:val="30"/>
          <w:szCs w:val="30"/>
          <w:cs/>
        </w:rPr>
        <w:t>)</w:t>
      </w:r>
      <w:r w:rsidR="00175A00" w:rsidRPr="00AC365B">
        <w:rPr>
          <w:rFonts w:ascii="Angsana New" w:hAnsi="Angsana New"/>
          <w:sz w:val="30"/>
          <w:szCs w:val="30"/>
        </w:rPr>
        <w:t xml:space="preserve"> </w:t>
      </w:r>
      <w:r w:rsidR="006A21BB" w:rsidRPr="00AC365B">
        <w:rPr>
          <w:rFonts w:ascii="Angsana New" w:hAnsi="Angsana New"/>
          <w:sz w:val="30"/>
          <w:szCs w:val="30"/>
          <w:cs/>
        </w:rPr>
        <w:t>และ</w:t>
      </w:r>
      <w:r w:rsidR="00175A00" w:rsidRPr="00AC365B">
        <w:rPr>
          <w:rFonts w:ascii="Angsana New" w:hAnsi="Angsana New"/>
          <w:sz w:val="30"/>
          <w:szCs w:val="30"/>
          <w:cs/>
        </w:rPr>
        <w:t xml:space="preserve">หนังสือค้ำประกันจากสถาบันการเงินแห่งหนึ่ง </w:t>
      </w:r>
      <w:r w:rsidR="00C176A3" w:rsidRPr="00AC365B">
        <w:rPr>
          <w:rFonts w:ascii="Angsana New" w:hAnsi="Angsana New"/>
          <w:sz w:val="30"/>
          <w:szCs w:val="30"/>
          <w:cs/>
        </w:rPr>
        <w:t>(</w:t>
      </w:r>
      <w:r w:rsidR="00447B74" w:rsidRPr="00AC365B">
        <w:rPr>
          <w:rFonts w:ascii="Angsana New" w:hAnsi="Angsana New"/>
          <w:sz w:val="30"/>
          <w:szCs w:val="30"/>
          <w:cs/>
        </w:rPr>
        <w:t>ดู</w:t>
      </w:r>
      <w:r w:rsidR="0014607A" w:rsidRPr="00AC365B">
        <w:rPr>
          <w:rFonts w:ascii="Angsana New" w:hAnsi="Angsana New"/>
          <w:sz w:val="30"/>
          <w:szCs w:val="30"/>
          <w:cs/>
        </w:rPr>
        <w:t>หมายเหตุ</w:t>
      </w:r>
      <w:r w:rsidR="00893475" w:rsidRPr="00AC365B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14607A" w:rsidRPr="00AC365B">
        <w:rPr>
          <w:rFonts w:ascii="Angsana New" w:hAnsi="Angsana New"/>
          <w:sz w:val="30"/>
          <w:szCs w:val="30"/>
          <w:cs/>
        </w:rPr>
        <w:t xml:space="preserve">ข้อ </w:t>
      </w:r>
      <w:r w:rsidR="00B221FC">
        <w:rPr>
          <w:rFonts w:ascii="Angsana New" w:hAnsi="Angsana New"/>
          <w:sz w:val="30"/>
          <w:szCs w:val="30"/>
        </w:rPr>
        <w:t>29</w:t>
      </w:r>
      <w:r w:rsidR="00175A00" w:rsidRPr="00AC365B">
        <w:rPr>
          <w:rFonts w:ascii="Angsana New" w:hAnsi="Angsana New"/>
          <w:sz w:val="30"/>
          <w:szCs w:val="30"/>
          <w:cs/>
        </w:rPr>
        <w:t>)</w:t>
      </w:r>
    </w:p>
    <w:bookmarkEnd w:id="4"/>
    <w:p w14:paraId="2BCD6F83" w14:textId="77777777" w:rsidR="003D2543" w:rsidRPr="00BB2AC9" w:rsidRDefault="003D2543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14:paraId="4172081E" w14:textId="5742A8B9" w:rsidR="00D37864" w:rsidRDefault="00D37864" w:rsidP="00D3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การโอนส่วนเกินทุนจากการตีราคาไปขาดทุนสะสม</w:t>
      </w:r>
    </w:p>
    <w:p w14:paraId="334FA2FD" w14:textId="112C9F53" w:rsidR="00D37864" w:rsidRPr="00DC0C85" w:rsidRDefault="00D37864" w:rsidP="00D3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14:paraId="77E8FDB4" w14:textId="4119E2CB" w:rsidR="00D37864" w:rsidRPr="00D37864" w:rsidRDefault="00D37864" w:rsidP="00D3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บริษัทได้จำหน่ายที่ดินและส่วนปรับปรุงซึ่งมีมูลค่าสุทธิจำนวน </w:t>
      </w:r>
      <w:r>
        <w:rPr>
          <w:rFonts w:ascii="Angsana New" w:hAnsi="Angsana New"/>
          <w:sz w:val="30"/>
          <w:szCs w:val="30"/>
        </w:rPr>
        <w:t xml:space="preserve">232.36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3A05DE">
        <w:rPr>
          <w:rFonts w:ascii="Angsana New" w:hAnsi="Angsana New" w:hint="cs"/>
          <w:sz w:val="30"/>
          <w:szCs w:val="30"/>
          <w:cs/>
        </w:rPr>
        <w:t xml:space="preserve"> </w:t>
      </w:r>
      <w:r w:rsidR="003A05DE"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3A05DE" w:rsidRPr="000C653B">
        <w:rPr>
          <w:rFonts w:ascii="Angsana New" w:hAnsi="Angsana New"/>
          <w:i/>
          <w:iCs/>
          <w:sz w:val="30"/>
          <w:szCs w:val="30"/>
        </w:rPr>
        <w:t>2561</w:t>
      </w:r>
      <w:r w:rsidR="003A05DE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F138B9">
        <w:rPr>
          <w:rFonts w:ascii="Angsana New" w:hAnsi="Angsana New"/>
          <w:i/>
          <w:iCs/>
          <w:sz w:val="30"/>
          <w:szCs w:val="30"/>
        </w:rPr>
        <w:t>164.67</w:t>
      </w:r>
      <w:r w:rsidR="003A05DE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3A05DE" w:rsidRPr="00AC365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3A05DE" w:rsidRPr="00AC365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ซึ่งมีส่วนเกินทุนจากการตีราคาสินทรัพย์จำนวน </w:t>
      </w:r>
      <w:r>
        <w:rPr>
          <w:rFonts w:ascii="Angsana New" w:hAnsi="Angsana New"/>
          <w:sz w:val="30"/>
          <w:szCs w:val="30"/>
        </w:rPr>
        <w:t>6.65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C0C85">
        <w:rPr>
          <w:rFonts w:ascii="Angsana New" w:hAnsi="Angsana New" w:hint="cs"/>
          <w:sz w:val="30"/>
          <w:szCs w:val="30"/>
          <w:cs/>
        </w:rPr>
        <w:t xml:space="preserve"> </w:t>
      </w:r>
      <w:r w:rsidR="00DC0C85" w:rsidRPr="00DC0C85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</w:t>
      </w:r>
      <w:r w:rsidR="00DC0C8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บริษัทได้บันทึกรายการดังกล่าวโดยการโอนไปยังขาดทุนสะสม</w:t>
      </w:r>
      <w:r w:rsidR="003A05DE">
        <w:rPr>
          <w:rFonts w:ascii="Angsana New" w:hAnsi="Angsana New" w:hint="cs"/>
          <w:sz w:val="30"/>
          <w:szCs w:val="30"/>
          <w:cs/>
        </w:rPr>
        <w:t xml:space="preserve"> </w:t>
      </w:r>
      <w:r w:rsidR="003A05DE"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3A05DE" w:rsidRPr="000C653B">
        <w:rPr>
          <w:rFonts w:ascii="Angsana New" w:hAnsi="Angsana New"/>
          <w:i/>
          <w:iCs/>
          <w:sz w:val="30"/>
          <w:szCs w:val="30"/>
        </w:rPr>
        <w:t>2561</w:t>
      </w:r>
      <w:r w:rsidR="003A05DE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3A05DE">
        <w:rPr>
          <w:rFonts w:ascii="Angsana New" w:hAnsi="Angsana New"/>
          <w:i/>
          <w:iCs/>
          <w:sz w:val="30"/>
          <w:szCs w:val="30"/>
        </w:rPr>
        <w:t xml:space="preserve">134.96 </w:t>
      </w:r>
      <w:r w:rsidR="003A05DE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3A05DE" w:rsidRPr="00AC365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24E5A4B" w14:textId="77777777" w:rsidR="00D37864" w:rsidRPr="00BB2AC9" w:rsidRDefault="00D37864" w:rsidP="00D3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14:paraId="71C83A5D" w14:textId="271EC3E8" w:rsidR="00F8214A" w:rsidRPr="00AC365B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Cs w:val="22"/>
        </w:rPr>
      </w:pPr>
      <w:r w:rsidRPr="00AC365B">
        <w:rPr>
          <w:b/>
          <w:bCs/>
          <w:sz w:val="30"/>
          <w:szCs w:val="30"/>
          <w:cs/>
        </w:rPr>
        <w:t>การวัดมูลค่ายุติธรรม</w:t>
      </w:r>
    </w:p>
    <w:p w14:paraId="2973FBD8" w14:textId="77777777" w:rsidR="00F8214A" w:rsidRPr="00BB2AC9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1916343" w14:textId="77777777" w:rsidR="00F8214A" w:rsidRPr="00AC365B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</w:p>
    <w:p w14:paraId="2199DA5B" w14:textId="77777777" w:rsidR="00F8214A" w:rsidRPr="00BB2AC9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65AA6CF" w14:textId="695758BF" w:rsidR="00F8214A" w:rsidRPr="00AC365B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F71AB4" w:rsidRPr="00AC365B">
        <w:rPr>
          <w:rFonts w:ascii="Angsana New" w:hAnsi="Angsana New"/>
          <w:sz w:val="30"/>
          <w:szCs w:val="30"/>
          <w:cs/>
        </w:rPr>
        <w:t>ที่ดิน</w:t>
      </w:r>
      <w:r w:rsidRPr="00AC365B">
        <w:rPr>
          <w:rFonts w:ascii="Angsana New" w:hAnsi="Angsana New"/>
          <w:sz w:val="30"/>
          <w:szCs w:val="30"/>
          <w:cs/>
        </w:rPr>
        <w:t>ถูกประเมินโดยผู้ประเมินราคาทรัพย์สินอิสระจากภายนอก ซึ่งมีคุณสมบัติในวิชาชีพ</w:t>
      </w:r>
      <w:r w:rsidR="00041A52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ที่เหมาะสมและมีประสบการณ์ในการประเมินราคาทรัพย์สินประเภทดังกล่าว </w:t>
      </w:r>
    </w:p>
    <w:p w14:paraId="7EBE0D31" w14:textId="77777777" w:rsidR="00F8214A" w:rsidRPr="00BB2AC9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C0D0144" w14:textId="3BE6E80C" w:rsidR="00F8214A" w:rsidRPr="00AC365B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การวัดมูลค่ายุติธรรมของ</w:t>
      </w:r>
      <w:r w:rsidR="00F71AB4" w:rsidRPr="00AC365B">
        <w:rPr>
          <w:rFonts w:ascii="Angsana New" w:hAnsi="Angsana New"/>
          <w:sz w:val="30"/>
          <w:szCs w:val="30"/>
          <w:cs/>
        </w:rPr>
        <w:t>ที่ดิน</w:t>
      </w:r>
      <w:r w:rsidRPr="00AC365B">
        <w:rPr>
          <w:rFonts w:ascii="Angsana New" w:hAnsi="Angsana New"/>
          <w:spacing w:val="-6"/>
          <w:sz w:val="30"/>
          <w:szCs w:val="30"/>
          <w:cs/>
        </w:rPr>
        <w:t>ถูกจัดลำดับ</w:t>
      </w:r>
      <w:r w:rsidRPr="00AC365B">
        <w:rPr>
          <w:rFonts w:ascii="Angsana New" w:hAnsi="Angsana New"/>
          <w:sz w:val="30"/>
          <w:szCs w:val="30"/>
          <w:cs/>
        </w:rPr>
        <w:t xml:space="preserve">ชั้นการวัดมูลค่ายุติธรรมอยู่ในระดับที่ </w:t>
      </w:r>
      <w:r w:rsidR="000C653B" w:rsidRPr="000C653B">
        <w:rPr>
          <w:rFonts w:ascii="Angsana New" w:hAnsi="Angsana New"/>
          <w:sz w:val="30"/>
          <w:szCs w:val="30"/>
        </w:rPr>
        <w:t>3</w:t>
      </w:r>
      <w:r w:rsidRPr="00AC365B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</w:t>
      </w:r>
      <w:r w:rsidR="00041A52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ในเทคนิคการประเมินมูลค่ายุติธรรม </w:t>
      </w:r>
    </w:p>
    <w:p w14:paraId="79F68044" w14:textId="77777777" w:rsidR="00F8214A" w:rsidRPr="00AC365B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0"/>
          <w:szCs w:val="20"/>
        </w:rPr>
      </w:pPr>
    </w:p>
    <w:p w14:paraId="6803C6FC" w14:textId="77777777" w:rsidR="00DC0C85" w:rsidRDefault="00DC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0A3A67F" w14:textId="2D1DB70A" w:rsidR="00F8214A" w:rsidRPr="00AC365B" w:rsidRDefault="00F8214A" w:rsidP="00893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AC365B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136F7EE" w14:textId="77777777" w:rsidR="00F8214A" w:rsidRPr="00B010A0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49BFD2C7" w14:textId="48FB3200" w:rsidR="00280DD8" w:rsidRPr="00AC365B" w:rsidRDefault="00F8214A" w:rsidP="00280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pacing w:val="-6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="00F71AB4" w:rsidRPr="00AC365B">
        <w:rPr>
          <w:rFonts w:ascii="Angsana New" w:hAnsi="Angsana New"/>
          <w:spacing w:val="-6"/>
          <w:sz w:val="30"/>
          <w:szCs w:val="30"/>
          <w:cs/>
        </w:rPr>
        <w:t>ที่ดิน</w:t>
      </w:r>
      <w:r w:rsidRPr="00AC365B">
        <w:rPr>
          <w:rFonts w:ascii="Angsana New" w:hAnsi="Angsana New"/>
          <w:sz w:val="30"/>
          <w:szCs w:val="30"/>
          <w:cs/>
        </w:rPr>
        <w:t>แสดงในตารางดังต่อไปนี้</w:t>
      </w:r>
    </w:p>
    <w:p w14:paraId="67BA0EDA" w14:textId="77777777" w:rsidR="002D282F" w:rsidRPr="00B010A0" w:rsidRDefault="002D282F" w:rsidP="00280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2"/>
          <w:szCs w:val="22"/>
        </w:rPr>
      </w:pPr>
    </w:p>
    <w:tbl>
      <w:tblPr>
        <w:tblpPr w:leftFromText="180" w:rightFromText="180" w:vertAnchor="text" w:horzAnchor="page" w:tblpX="1622" w:tblpY="1"/>
        <w:tblW w:w="9292" w:type="dxa"/>
        <w:tblLook w:val="04A0" w:firstRow="1" w:lastRow="0" w:firstColumn="1" w:lastColumn="0" w:noHBand="0" w:noVBand="1"/>
      </w:tblPr>
      <w:tblGrid>
        <w:gridCol w:w="2988"/>
        <w:gridCol w:w="3150"/>
        <w:gridCol w:w="3154"/>
      </w:tblGrid>
      <w:tr w:rsidR="00F8214A" w:rsidRPr="00AC365B" w14:paraId="0089AF5F" w14:textId="77777777" w:rsidTr="00A0170B">
        <w:tc>
          <w:tcPr>
            <w:tcW w:w="2988" w:type="dxa"/>
            <w:shd w:val="clear" w:color="auto" w:fill="auto"/>
            <w:vAlign w:val="bottom"/>
          </w:tcPr>
          <w:p w14:paraId="3B896000" w14:textId="77777777" w:rsidR="00F8214A" w:rsidRPr="00AC365B" w:rsidRDefault="00F8214A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2034B5F2" w14:textId="2173A640" w:rsidR="00F8214A" w:rsidRPr="00AC365B" w:rsidRDefault="00F8214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firstLine="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="00893475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154" w:type="dxa"/>
          </w:tcPr>
          <w:p w14:paraId="2134C581" w14:textId="44DA583A" w:rsidR="00F8214A" w:rsidRPr="00AC365B" w:rsidRDefault="00F8214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</w:t>
            </w:r>
            <w:r w:rsidR="00893475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ไม่สามารถสังเกตได้ที่มีนัยสำคัญ</w:t>
            </w:r>
            <w:r w:rsidR="00893475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และการวัดมูลค่ายุติธรรม</w:t>
            </w:r>
          </w:p>
        </w:tc>
      </w:tr>
      <w:tr w:rsidR="00F8214A" w:rsidRPr="00AC365B" w14:paraId="0A2BA26D" w14:textId="77777777" w:rsidTr="00A0170B">
        <w:tc>
          <w:tcPr>
            <w:tcW w:w="2988" w:type="dxa"/>
            <w:shd w:val="clear" w:color="auto" w:fill="auto"/>
          </w:tcPr>
          <w:p w14:paraId="3D198A42" w14:textId="77777777" w:rsidR="00F8214A" w:rsidRPr="00AC365B" w:rsidRDefault="00F8214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วิธีการเปรียบเทียบกับข้อมูลตลาด</w:t>
            </w:r>
          </w:p>
        </w:tc>
        <w:tc>
          <w:tcPr>
            <w:tcW w:w="3150" w:type="dxa"/>
            <w:shd w:val="clear" w:color="auto" w:fill="auto"/>
          </w:tcPr>
          <w:p w14:paraId="17D9C90B" w14:textId="77777777" w:rsidR="00F8214A" w:rsidRPr="00AC365B" w:rsidRDefault="00F8214A" w:rsidP="00041A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ตลาดที่เสนอขายและเสนอซื้อจริงของสินทรัพย์เปรียบเทียบที่คล้ายคลึงกันและอยู่ในบริเวณใกล้เคียงกัน</w:t>
            </w:r>
          </w:p>
        </w:tc>
        <w:tc>
          <w:tcPr>
            <w:tcW w:w="3154" w:type="dxa"/>
          </w:tcPr>
          <w:p w14:paraId="19025961" w14:textId="77777777" w:rsidR="00F8214A" w:rsidRPr="00AC365B" w:rsidRDefault="00F8214A" w:rsidP="00041A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166" w:hanging="230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4BA07917" w14:textId="77777777" w:rsidR="007577A6" w:rsidRDefault="007577A6" w:rsidP="007577A6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74E1FE" w14:textId="2C0EB773" w:rsidR="007577A6" w:rsidRPr="00AC365B" w:rsidRDefault="007577A6" w:rsidP="007577A6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365B">
        <w:rPr>
          <w:rFonts w:asciiTheme="majorBidi" w:hAnsiTheme="majorBidi" w:cstheme="majorBidi"/>
          <w:i/>
          <w:iCs/>
          <w:sz w:val="30"/>
          <w:szCs w:val="30"/>
          <w:cs/>
        </w:rPr>
        <w:t>การพิจารณาการด้อยค่า</w:t>
      </w:r>
    </w:p>
    <w:p w14:paraId="074F6C6C" w14:textId="77777777" w:rsidR="00F7398E" w:rsidRPr="00B010A0" w:rsidRDefault="00F7398E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8"/>
          <w:szCs w:val="28"/>
        </w:rPr>
      </w:pPr>
    </w:p>
    <w:p w14:paraId="592A878F" w14:textId="5651858A" w:rsidR="00296AFD" w:rsidRDefault="00296AFD" w:rsidP="00F84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3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ผู้บริหารของบริษัทย่อยทางอ้อมได้มีการทดสอบการด้อยค่าของมูลค่าตามบัญชีของสินทรัพย์ที่เกี่ยวข้องกับใบอนุญาต โดยมูลค่าที่คาดว่าจะได้รับคืนพิจารณาจากมูลค่าจากการใช้ ซึ่งวัดมูลค่าโดยการคิดลดกระแสเงินสดในอนาคตที่คาดว่าจะได้รับจากการใช้สินทรัพย์จนถึงวันที่ใบอนุญาตหมดอายุ 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 (ข้อมูลเพิ่มเติมเกี่ยวกับการด้อยค่าแสดงในหมายเหตุ</w:t>
      </w:r>
      <w:r w:rsidR="00C9145D" w:rsidRPr="00AC365B">
        <w:rPr>
          <w:rFonts w:ascii="Angsana New" w:hAnsi="Angsana New"/>
          <w:sz w:val="30"/>
          <w:szCs w:val="30"/>
          <w:cs/>
        </w:rPr>
        <w:t xml:space="preserve">ข้อ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="00DC0C85">
        <w:rPr>
          <w:rFonts w:ascii="Angsana New" w:hAnsi="Angsana New"/>
          <w:sz w:val="30"/>
          <w:szCs w:val="30"/>
        </w:rPr>
        <w:t>6</w:t>
      </w:r>
      <w:r w:rsidRPr="00AC365B">
        <w:rPr>
          <w:rFonts w:ascii="Angsana New" w:hAnsi="Angsana New"/>
          <w:sz w:val="30"/>
          <w:szCs w:val="30"/>
          <w:cs/>
        </w:rPr>
        <w:t>)</w:t>
      </w:r>
    </w:p>
    <w:p w14:paraId="58074B2B" w14:textId="77777777" w:rsidR="00940C33" w:rsidRPr="00025310" w:rsidRDefault="00940C33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ED5ABC2" w14:textId="0603CF68" w:rsidR="008F31B5" w:rsidRPr="00AC365B" w:rsidRDefault="008F31B5" w:rsidP="00940C3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3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562B0120" w14:textId="77777777" w:rsidR="00CA4343" w:rsidRPr="00B010A0" w:rsidRDefault="00CA4343" w:rsidP="00A7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7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8"/>
        <w:gridCol w:w="1620"/>
      </w:tblGrid>
      <w:tr w:rsidR="00210348" w:rsidRPr="00AC365B" w14:paraId="0514209C" w14:textId="77777777" w:rsidTr="00940C33">
        <w:trPr>
          <w:cantSplit/>
          <w:tblHeader/>
        </w:trPr>
        <w:tc>
          <w:tcPr>
            <w:tcW w:w="7758" w:type="dxa"/>
          </w:tcPr>
          <w:p w14:paraId="4AD705B0" w14:textId="77777777" w:rsidR="00210348" w:rsidRPr="00AC365B" w:rsidRDefault="00210348" w:rsidP="00FA617C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01FB58" w14:textId="77777777" w:rsidR="00210348" w:rsidRPr="00AC365B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0348" w:rsidRPr="00AC365B" w14:paraId="1947DE4D" w14:textId="77777777" w:rsidTr="00940C33">
        <w:trPr>
          <w:cantSplit/>
          <w:tblHeader/>
        </w:trPr>
        <w:tc>
          <w:tcPr>
            <w:tcW w:w="7758" w:type="dxa"/>
          </w:tcPr>
          <w:p w14:paraId="7033B8A4" w14:textId="77777777" w:rsidR="00210348" w:rsidRPr="00AC365B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B3F5FB8" w14:textId="77777777" w:rsidR="00210348" w:rsidRPr="00AC365B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15" w:hanging="1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348" w:rsidRPr="00AC365B" w14:paraId="4BE9F30D" w14:textId="77777777" w:rsidTr="00A0170B">
        <w:trPr>
          <w:cantSplit/>
        </w:trPr>
        <w:tc>
          <w:tcPr>
            <w:tcW w:w="7758" w:type="dxa"/>
          </w:tcPr>
          <w:p w14:paraId="7527FC3F" w14:textId="77777777" w:rsidR="00210348" w:rsidRPr="00AC365B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nil"/>
            </w:tcBorders>
          </w:tcPr>
          <w:p w14:paraId="1A04F9A5" w14:textId="77777777" w:rsidR="00210348" w:rsidRPr="00AC365B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348" w:rsidRPr="00AC365B" w14:paraId="0900CCB5" w14:textId="77777777" w:rsidTr="00AA6746">
        <w:trPr>
          <w:cantSplit/>
        </w:trPr>
        <w:tc>
          <w:tcPr>
            <w:tcW w:w="7758" w:type="dxa"/>
          </w:tcPr>
          <w:p w14:paraId="691E17D5" w14:textId="42A3AF54" w:rsidR="00210348" w:rsidRPr="00AC365B" w:rsidRDefault="00210348" w:rsidP="00FA617C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85259D" w14:textId="0E4DB894" w:rsidR="00210348" w:rsidRPr="00AC365B" w:rsidRDefault="000C653B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210348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135</w:t>
            </w:r>
            <w:r w:rsidR="00210348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672</w:t>
            </w:r>
          </w:p>
        </w:tc>
      </w:tr>
      <w:tr w:rsidR="00210348" w:rsidRPr="00AC365B" w14:paraId="3F36B6FC" w14:textId="77777777" w:rsidTr="00AA6746">
        <w:trPr>
          <w:cantSplit/>
        </w:trPr>
        <w:tc>
          <w:tcPr>
            <w:tcW w:w="7758" w:type="dxa"/>
          </w:tcPr>
          <w:p w14:paraId="7EB9F8F8" w14:textId="07E4D9A7" w:rsidR="00210348" w:rsidRPr="00AC365B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3F912B4B" w14:textId="09C5BD06" w:rsidR="00210348" w:rsidRPr="00AC365B" w:rsidRDefault="000C653B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10348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  <w:r w:rsidR="00210348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</w:p>
        </w:tc>
      </w:tr>
      <w:tr w:rsidR="00AA6746" w:rsidRPr="00AC365B" w14:paraId="764778D0" w14:textId="77777777" w:rsidTr="00AA6746">
        <w:trPr>
          <w:cantSplit/>
        </w:trPr>
        <w:tc>
          <w:tcPr>
            <w:tcW w:w="7758" w:type="dxa"/>
          </w:tcPr>
          <w:p w14:paraId="6685D65F" w14:textId="6368B9AB" w:rsidR="00AA6746" w:rsidRPr="00AC365B" w:rsidRDefault="00AA6746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ลดลงจากการได้รับยกเว้นค่าธรรมเนียมใบอนุญาต</w:t>
            </w:r>
          </w:p>
        </w:tc>
        <w:tc>
          <w:tcPr>
            <w:tcW w:w="1620" w:type="dxa"/>
            <w:tcBorders>
              <w:top w:val="nil"/>
            </w:tcBorders>
          </w:tcPr>
          <w:p w14:paraId="377DF5B2" w14:textId="19B13B68" w:rsidR="00AA6746" w:rsidRPr="00AC365B" w:rsidRDefault="00AA6746" w:rsidP="00AA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429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912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6746" w:rsidRPr="00AC365B" w14:paraId="1A9226E0" w14:textId="77777777" w:rsidTr="00AA6746">
        <w:trPr>
          <w:cantSplit/>
        </w:trPr>
        <w:tc>
          <w:tcPr>
            <w:tcW w:w="7758" w:type="dxa"/>
          </w:tcPr>
          <w:p w14:paraId="4132212A" w14:textId="2B1CE4F9" w:rsidR="00AA6746" w:rsidRPr="00AC365B" w:rsidRDefault="00AA6746" w:rsidP="00FA617C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ลดลงจากการคืนใบอนุญาต</w:t>
            </w:r>
          </w:p>
        </w:tc>
        <w:tc>
          <w:tcPr>
            <w:tcW w:w="1620" w:type="dxa"/>
            <w:tcBorders>
              <w:top w:val="nil"/>
            </w:tcBorders>
          </w:tcPr>
          <w:p w14:paraId="3B2F2458" w14:textId="31B2C499" w:rsidR="00AA6746" w:rsidRPr="00AC365B" w:rsidRDefault="00AA6746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950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461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0348" w:rsidRPr="00AC365B" w14:paraId="1435BC77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3116BA1D" w14:textId="59F1D5BB" w:rsidR="00210348" w:rsidRPr="00AC365B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4FEEB8D6" w14:textId="3E694DA2" w:rsidR="00210348" w:rsidRPr="00AC365B" w:rsidRDefault="000C653B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  <w:r w:rsidR="000C598E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  <w:tr w:rsidR="00210348" w:rsidRPr="00940C33" w14:paraId="3283B266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6C8BE916" w14:textId="77777777" w:rsidR="00210348" w:rsidRPr="00940C33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4E79D240" w14:textId="77777777" w:rsidR="00210348" w:rsidRPr="00940C33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10348" w:rsidRPr="00AC365B" w14:paraId="064A8389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015FC209" w14:textId="77777777" w:rsidR="00210348" w:rsidRPr="00AC365B" w:rsidRDefault="00210348" w:rsidP="00DC0C85">
            <w:pPr>
              <w:pageBreakBefore/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ค่าตัดจำหน่ายและขาดทุนจากการด้อยค่า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1A3719D" w14:textId="77777777" w:rsidR="00210348" w:rsidRPr="00AC365B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440" w:rsidRPr="00AC365B" w14:paraId="4C5434EC" w14:textId="77777777" w:rsidTr="00C728F5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73A4C222" w14:textId="213B5B34" w:rsidR="00932440" w:rsidRPr="00AC365B" w:rsidRDefault="00932440" w:rsidP="00932440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2B8885E" w14:textId="67E7CA1F" w:rsidR="00932440" w:rsidRPr="00122B28" w:rsidRDefault="000C653B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122B28">
              <w:rPr>
                <w:rFonts w:ascii="Angsana New" w:hAnsi="Angsana New"/>
                <w:sz w:val="30"/>
                <w:szCs w:val="30"/>
              </w:rPr>
              <w:t>2</w:t>
            </w:r>
            <w:r w:rsidR="00932440" w:rsidRPr="00122B28">
              <w:rPr>
                <w:rFonts w:ascii="Angsana New" w:hAnsi="Angsana New"/>
                <w:sz w:val="30"/>
                <w:szCs w:val="30"/>
              </w:rPr>
              <w:t>,</w:t>
            </w:r>
            <w:r w:rsidRPr="00122B28">
              <w:rPr>
                <w:rFonts w:ascii="Angsana New" w:hAnsi="Angsana New"/>
                <w:sz w:val="30"/>
                <w:szCs w:val="30"/>
              </w:rPr>
              <w:t>086</w:t>
            </w:r>
            <w:r w:rsidR="00932440" w:rsidRPr="00122B28">
              <w:rPr>
                <w:rFonts w:ascii="Angsana New" w:hAnsi="Angsana New"/>
                <w:sz w:val="30"/>
                <w:szCs w:val="30"/>
              </w:rPr>
              <w:t>,</w:t>
            </w:r>
            <w:r w:rsidRPr="00122B28"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932440" w:rsidRPr="00AC365B" w14:paraId="1294FCA6" w14:textId="77777777" w:rsidTr="00C728F5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557F131B" w14:textId="77777777" w:rsidR="00932440" w:rsidRPr="00AC365B" w:rsidRDefault="00932440" w:rsidP="00932440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70CD6B1" w14:textId="2AAE3B33" w:rsidR="00932440" w:rsidRPr="00AC365B" w:rsidRDefault="000C653B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92</w:t>
            </w:r>
            <w:r w:rsidR="0093244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  <w:tr w:rsidR="00932440" w:rsidRPr="00AC365B" w14:paraId="780EE7D0" w14:textId="77777777" w:rsidTr="00C728F5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78AD368E" w14:textId="51412D9B" w:rsidR="00932440" w:rsidRPr="00AC365B" w:rsidRDefault="00932440" w:rsidP="00932440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2812E604" w14:textId="7909E599" w:rsidR="00932440" w:rsidRPr="00AC365B" w:rsidRDefault="00932440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130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363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2440" w:rsidRPr="00AC365B" w14:paraId="1AF714F1" w14:textId="77777777" w:rsidTr="00BD7ACC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6EE017E3" w14:textId="6BD6443F" w:rsidR="00932440" w:rsidRPr="00AC365B" w:rsidRDefault="00932440" w:rsidP="00932440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26014D16" w14:textId="78FFFF17" w:rsidR="00932440" w:rsidRPr="00AC365B" w:rsidRDefault="000C653B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3244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048</w:t>
            </w:r>
            <w:r w:rsidR="0093244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776</w:t>
            </w:r>
          </w:p>
        </w:tc>
      </w:tr>
      <w:tr w:rsidR="00932440" w:rsidRPr="00AC365B" w14:paraId="1F4CE2FF" w14:textId="77777777" w:rsidTr="00BD7ACC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13EB3420" w14:textId="77777777" w:rsidR="00932440" w:rsidRPr="00AC365B" w:rsidRDefault="00932440" w:rsidP="00932440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13B698B" w14:textId="247C8DC1" w:rsidR="00932440" w:rsidRPr="00AC365B" w:rsidRDefault="000C653B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56</w:t>
            </w:r>
            <w:r w:rsidR="00AA674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932440" w:rsidRPr="00AC365B" w14:paraId="0ABAF485" w14:textId="77777777" w:rsidTr="00BD7ACC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7F45634A" w14:textId="58D36956" w:rsidR="00932440" w:rsidRPr="00AC365B" w:rsidRDefault="00AA6746" w:rsidP="00932440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ลดลงจากการคืนใบอนุญาต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3FF0DA3" w14:textId="21F96452" w:rsidR="00932440" w:rsidRPr="00AC365B" w:rsidRDefault="00AA6746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687</w:t>
            </w:r>
            <w:r w:rsidR="000C598E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344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2440" w:rsidRPr="00AC365B" w14:paraId="75A86BEC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26244608" w14:textId="17173A85" w:rsidR="00932440" w:rsidRPr="00AC365B" w:rsidRDefault="00932440" w:rsidP="00932440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589F6311" w14:textId="1162039C" w:rsidR="00932440" w:rsidRPr="00AC365B" w:rsidRDefault="000C653B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0C598E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</w:tr>
      <w:tr w:rsidR="00932440" w:rsidRPr="00AC365B" w14:paraId="15C364E7" w14:textId="77777777" w:rsidTr="00D0256A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59413A63" w14:textId="77777777" w:rsidR="00932440" w:rsidRPr="00AC365B" w:rsidRDefault="00932440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3669D955" w14:textId="77777777" w:rsidR="00932440" w:rsidRPr="00AC365B" w:rsidRDefault="00932440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256A" w:rsidRPr="00AC365B" w14:paraId="68D83900" w14:textId="77777777" w:rsidTr="00D0256A">
        <w:trPr>
          <w:cantSplit/>
        </w:trPr>
        <w:tc>
          <w:tcPr>
            <w:tcW w:w="7758" w:type="dxa"/>
            <w:tcBorders>
              <w:top w:val="nil"/>
              <w:bottom w:val="nil"/>
            </w:tcBorders>
          </w:tcPr>
          <w:p w14:paraId="438C5DB3" w14:textId="4C4E05F2" w:rsidR="00D0256A" w:rsidRPr="00AC365B" w:rsidRDefault="00D0256A" w:rsidP="00932440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AF374E4" w14:textId="77777777" w:rsidR="00D0256A" w:rsidRPr="000C653B" w:rsidRDefault="00D0256A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32440" w:rsidRPr="00AC365B" w14:paraId="42ABC12A" w14:textId="77777777" w:rsidTr="00D0256A">
        <w:trPr>
          <w:cantSplit/>
        </w:trPr>
        <w:tc>
          <w:tcPr>
            <w:tcW w:w="7758" w:type="dxa"/>
            <w:tcBorders>
              <w:top w:val="nil"/>
              <w:bottom w:val="nil"/>
            </w:tcBorders>
          </w:tcPr>
          <w:p w14:paraId="19EFA3B4" w14:textId="7F713DA0" w:rsidR="00932440" w:rsidRPr="00AC365B" w:rsidRDefault="00932440" w:rsidP="00932440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14:paraId="1967EAEA" w14:textId="2BEC0B83" w:rsidR="00932440" w:rsidRPr="00AC365B" w:rsidRDefault="000C653B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3244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086</w:t>
            </w:r>
            <w:r w:rsidR="0093244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</w:tr>
      <w:tr w:rsidR="00932440" w:rsidRPr="00AC365B" w14:paraId="54A2BDA0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521E3DE6" w14:textId="779DA17C" w:rsidR="00932440" w:rsidRPr="00AC365B" w:rsidRDefault="00932440" w:rsidP="00932440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6D3991FE" w14:textId="6CA871C3" w:rsidR="00932440" w:rsidRPr="00AC365B" w:rsidRDefault="000C653B" w:rsidP="0093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  <w:r w:rsidR="000C598E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</w:tr>
    </w:tbl>
    <w:p w14:paraId="025182D0" w14:textId="77777777" w:rsidR="009A5EEC" w:rsidRPr="005900C1" w:rsidRDefault="009A5EEC" w:rsidP="00255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207DE91" w14:textId="77777777" w:rsidR="00FE513F" w:rsidRPr="00AC365B" w:rsidRDefault="00FE513F" w:rsidP="00FE513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คำสั่งคณะรักษาความสงบแห่งชาติ เรื่อง มาตรการแก้ไขปัญหาการประกอบกิจการโทรทัศน์และกิจการโทรคมนาคม</w:t>
      </w:r>
    </w:p>
    <w:p w14:paraId="22F229BC" w14:textId="77777777" w:rsidR="00FE513F" w:rsidRPr="00AC5063" w:rsidRDefault="00FE513F" w:rsidP="000B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4"/>
          <w:szCs w:val="14"/>
        </w:rPr>
      </w:pPr>
    </w:p>
    <w:p w14:paraId="3F37C898" w14:textId="42E792C9" w:rsidR="00FE513F" w:rsidRPr="00AC365B" w:rsidRDefault="00FE513F" w:rsidP="00FE513F">
      <w:pPr>
        <w:tabs>
          <w:tab w:val="clear" w:pos="227"/>
          <w:tab w:val="clear" w:pos="454"/>
          <w:tab w:val="left" w:pos="540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11</w:t>
      </w:r>
      <w:r w:rsidRPr="00AC365B">
        <w:rPr>
          <w:rFonts w:ascii="Angsana New" w:hAnsi="Angsana New"/>
          <w:sz w:val="30"/>
          <w:szCs w:val="30"/>
          <w:cs/>
        </w:rPr>
        <w:t xml:space="preserve"> เมษายน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(“คสช.”) ออกคำสั่งที่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>/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โดยมีสาระสำค</w:t>
      </w:r>
      <w:r w:rsidR="00265727">
        <w:rPr>
          <w:rFonts w:ascii="Angsana New" w:hAnsi="Angsana New" w:hint="cs"/>
          <w:sz w:val="30"/>
          <w:szCs w:val="30"/>
          <w:cs/>
        </w:rPr>
        <w:t>ั</w:t>
      </w:r>
      <w:r w:rsidRPr="00AC365B">
        <w:rPr>
          <w:rFonts w:ascii="Angsana New" w:hAnsi="Angsana New"/>
          <w:sz w:val="30"/>
          <w:szCs w:val="30"/>
          <w:cs/>
        </w:rPr>
        <w:t xml:space="preserve">ญดังนี้ </w:t>
      </w:r>
    </w:p>
    <w:p w14:paraId="5A174B01" w14:textId="77777777" w:rsidR="00FE513F" w:rsidRPr="004209BC" w:rsidRDefault="00FE513F" w:rsidP="000B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4AA552C2" w14:textId="0EF4887E" w:rsidR="00FE513F" w:rsidRPr="00AC365B" w:rsidRDefault="00FE513F" w:rsidP="00FE513F">
      <w:pPr>
        <w:pStyle w:val="ListParagraph"/>
        <w:numPr>
          <w:ilvl w:val="0"/>
          <w:numId w:val="41"/>
        </w:numPr>
        <w:spacing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ได้รับยกเว้นค่าธรรมเนียมใบอนุญาตให้ใช้คลื่นความถี่ที่ต้องชำระงวดสุดท้ายของราคาที่เกินกว่าราคา</w:t>
      </w:r>
      <w:r w:rsidR="005900C1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>ขั้นต่ำ นอกจากนี้ ตามคำสั่ง คสช</w:t>
      </w:r>
      <w:r w:rsidRPr="00AC365B">
        <w:rPr>
          <w:rFonts w:ascii="Angsana New" w:hAnsi="Angsana New"/>
          <w:sz w:val="30"/>
          <w:szCs w:val="30"/>
        </w:rPr>
        <w:t xml:space="preserve">. </w:t>
      </w:r>
      <w:r w:rsidRPr="00AC365B">
        <w:rPr>
          <w:rFonts w:ascii="Angsana New" w:hAnsi="Angsana New"/>
          <w:sz w:val="30"/>
          <w:szCs w:val="30"/>
          <w:cs/>
        </w:rPr>
        <w:t xml:space="preserve">ที่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>/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ระบุว่าให้ผู้รับใบอนุญาตชำระค่าธรรมเนียมดังกล่าวที่เหลือให้ครบถ้วนภายใน </w:t>
      </w:r>
      <w:r w:rsidR="000C653B" w:rsidRPr="000C653B">
        <w:rPr>
          <w:rFonts w:ascii="Angsana New" w:hAnsi="Angsana New"/>
          <w:sz w:val="30"/>
          <w:szCs w:val="30"/>
        </w:rPr>
        <w:t>120</w:t>
      </w:r>
      <w:r w:rsidRPr="00AC365B">
        <w:rPr>
          <w:rFonts w:ascii="Angsana New" w:hAnsi="Angsana New"/>
          <w:sz w:val="30"/>
          <w:szCs w:val="30"/>
          <w:cs/>
        </w:rPr>
        <w:t xml:space="preserve"> วันนับแต่วันที่คำสั่งนี้มีผลบังคับใช้ ต่อมา เมื่อวันที่ </w:t>
      </w:r>
      <w:r w:rsidR="000C653B" w:rsidRPr="000C653B">
        <w:rPr>
          <w:rFonts w:ascii="Angsana New" w:hAnsi="Angsana New"/>
          <w:sz w:val="30"/>
          <w:szCs w:val="30"/>
        </w:rPr>
        <w:t>17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บริษัทย่อยทางอ้อมได้รับหนังสือจากสำนักงานคณะกรรมการกิจการกระจายเสียง กิจการโทรทัศน์และกิจการโทรคมนาคมแห่งชาติ (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>สำนักงาน กสทช.</w:t>
      </w:r>
      <w:r w:rsidRPr="00AC365B">
        <w:rPr>
          <w:rFonts w:ascii="Angsana New" w:hAnsi="Angsana New"/>
          <w:sz w:val="30"/>
          <w:szCs w:val="30"/>
        </w:rPr>
        <w:t>”</w:t>
      </w:r>
      <w:r w:rsidRPr="00AC365B">
        <w:rPr>
          <w:rFonts w:ascii="Angsana New" w:hAnsi="Angsana New"/>
          <w:sz w:val="30"/>
          <w:szCs w:val="30"/>
          <w:cs/>
        </w:rPr>
        <w:t xml:space="preserve">) แจ้งให้บริษัทย่อยดังกล่าวจ่ายชำระเงินค่าธรรมเนียมที่เหลือภายในวันที่ </w:t>
      </w:r>
      <w:r w:rsidR="000C653B" w:rsidRPr="000C653B">
        <w:rPr>
          <w:rFonts w:ascii="Angsana New" w:hAnsi="Angsana New"/>
          <w:sz w:val="30"/>
          <w:szCs w:val="30"/>
        </w:rPr>
        <w:t>8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สิงหาคม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โดยหากไม่ชำระค่าธรรมเนียมใบอนุญาตภายในระยะเวลาที่กำหนดให้ชำระดอกเบี้ยในอัตราร้อยละ </w:t>
      </w:r>
      <w:r w:rsidR="000C653B" w:rsidRPr="000C653B">
        <w:rPr>
          <w:rFonts w:ascii="Angsana New" w:hAnsi="Angsana New"/>
          <w:sz w:val="30"/>
          <w:szCs w:val="30"/>
        </w:rPr>
        <w:t>7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ต่อปี แต่จะต้องไม่เกินวันที่ </w:t>
      </w:r>
      <w:r w:rsidR="000C653B" w:rsidRPr="000C653B">
        <w:rPr>
          <w:rFonts w:ascii="Angsana New" w:hAnsi="Angsana New"/>
          <w:sz w:val="30"/>
          <w:szCs w:val="30"/>
        </w:rPr>
        <w:t>23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พฤษภาคม </w:t>
      </w:r>
      <w:r w:rsidR="000C653B" w:rsidRPr="000C653B">
        <w:rPr>
          <w:rFonts w:ascii="Angsana New" w:hAnsi="Angsana New"/>
          <w:sz w:val="30"/>
          <w:szCs w:val="30"/>
        </w:rPr>
        <w:t>2564</w:t>
      </w:r>
    </w:p>
    <w:p w14:paraId="6F727FCD" w14:textId="77777777" w:rsidR="000B6DDD" w:rsidRPr="004209BC" w:rsidRDefault="000B6DDD" w:rsidP="000B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p w14:paraId="0AD2862B" w14:textId="101F5F81" w:rsidR="00FE513F" w:rsidRDefault="00FE513F" w:rsidP="00FE513F">
      <w:pPr>
        <w:pStyle w:val="ListParagraph"/>
        <w:spacing w:after="120" w:line="380" w:lineRule="exact"/>
        <w:ind w:left="12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5</w:t>
      </w:r>
      <w:r w:rsidRPr="00AC365B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บริษัทย่อยทางอ้อมได้มีหนังสือแจ้งต่อสำนักงาน กสทช. ถึงความประสงค์ในการแบ่งชำระเงินค่าธรรมเนียมใบอนุญาตส่วนที่เหลือจำนวน </w:t>
      </w:r>
      <w:r w:rsidR="000C653B" w:rsidRPr="000C653B">
        <w:rPr>
          <w:rFonts w:ascii="Angsana New" w:hAnsi="Angsana New"/>
          <w:sz w:val="30"/>
          <w:szCs w:val="30"/>
        </w:rPr>
        <w:t>122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80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โดยแบ่งชำระค่าธรรมเนียมออกเป็น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งวด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และชำระให้แล้วเสร็จภายในเดือนธันวาคม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0C653B" w:rsidRPr="000C653B">
        <w:rPr>
          <w:rFonts w:ascii="Angsana New" w:hAnsi="Angsana New"/>
          <w:sz w:val="30"/>
          <w:szCs w:val="30"/>
        </w:rPr>
        <w:t>15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บริษัทย่อยทางอ้อมได้มีหนังสือแจ้งต่อสำนักงาน กสทช. อีกครั้งถึงความประสงค์ในการเลื่อนชำระ</w:t>
      </w: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ค่าธรรมเนียมใบอนุญาตส่วนที่เหลือจำนวน </w:t>
      </w:r>
      <w:r w:rsidR="000C653B" w:rsidRPr="000C653B">
        <w:rPr>
          <w:rFonts w:ascii="Angsana New" w:hAnsi="Angsana New"/>
          <w:sz w:val="30"/>
          <w:szCs w:val="30"/>
        </w:rPr>
        <w:t>50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โดยจะชำระค่าธรรมเนียมใบอนุญาตให้แล้วเสร็จตามคำสั่ง คสช. ที่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>/</w:t>
      </w:r>
      <w:r w:rsidR="000C653B" w:rsidRPr="000C653B">
        <w:rPr>
          <w:rFonts w:ascii="Angsana New" w:hAnsi="Angsana New"/>
          <w:sz w:val="30"/>
          <w:szCs w:val="30"/>
        </w:rPr>
        <w:t>2562</w:t>
      </w:r>
    </w:p>
    <w:p w14:paraId="1E9F8FB0" w14:textId="77777777" w:rsidR="000B6DDD" w:rsidRPr="004209BC" w:rsidRDefault="000B6DDD" w:rsidP="000B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4"/>
          <w:szCs w:val="14"/>
        </w:rPr>
      </w:pPr>
    </w:p>
    <w:p w14:paraId="30266776" w14:textId="0AB16349" w:rsidR="00FE513F" w:rsidRPr="00AC365B" w:rsidRDefault="00FE513F" w:rsidP="00FE513F">
      <w:pPr>
        <w:pStyle w:val="ListParagraph"/>
        <w:numPr>
          <w:ilvl w:val="0"/>
          <w:numId w:val="41"/>
        </w:numPr>
        <w:spacing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ตอลให้แก่ผู้รับใบอนุญาตตลอดระยะเวลาการได้รับอนุญาตการให้บริการโทรทัศน์ดิจิตอลที่เหลืออยู่ โดยให้เริ่มมีผลภายหลังการสิ้นสุดมาตรการบรรเทาผลกระทบตามข้อ </w:t>
      </w:r>
      <w:r w:rsidR="000C653B" w:rsidRPr="000C653B">
        <w:rPr>
          <w:rFonts w:ascii="Angsana New" w:hAnsi="Angsana New"/>
          <w:sz w:val="30"/>
          <w:szCs w:val="30"/>
        </w:rPr>
        <w:t>8</w:t>
      </w:r>
      <w:r w:rsidRPr="00AC365B">
        <w:rPr>
          <w:rFonts w:ascii="Angsana New" w:hAnsi="Angsana New"/>
          <w:sz w:val="30"/>
          <w:szCs w:val="30"/>
          <w:cs/>
        </w:rPr>
        <w:t xml:space="preserve"> วรรคหนึ่ง ของคำสั่ง คสช. ที่ </w:t>
      </w:r>
      <w:r w:rsidR="000C653B" w:rsidRPr="000C653B">
        <w:rPr>
          <w:rFonts w:ascii="Angsana New" w:hAnsi="Angsana New"/>
          <w:sz w:val="30"/>
          <w:szCs w:val="30"/>
        </w:rPr>
        <w:t>9</w:t>
      </w:r>
      <w:r w:rsidRPr="00AC365B">
        <w:rPr>
          <w:rFonts w:ascii="Angsana New" w:hAnsi="Angsana New"/>
          <w:sz w:val="30"/>
          <w:szCs w:val="30"/>
        </w:rPr>
        <w:t>/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  <w:cs/>
        </w:rPr>
        <w:t xml:space="preserve">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จ่ายให้แก่ผู้รับใบอนุญาตให้บริการโครงข่ายเพื่อให้บริการโทรทัศน์ระบบดิจิตอลตามจำนวนที่เกิดขึ้นจริงที่คู่สัญญา</w:t>
      </w:r>
      <w:r w:rsidR="00DC0C85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ตกลงกัน ซึ่งจะต้องไม่เกินอัตราที่สำนักงาน กสทช. ให้ความเห็นชอบ</w:t>
      </w:r>
    </w:p>
    <w:p w14:paraId="4C5BDEBA" w14:textId="77777777" w:rsidR="00FE513F" w:rsidRPr="004209BC" w:rsidRDefault="00FE513F" w:rsidP="0042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6"/>
          <w:szCs w:val="6"/>
        </w:rPr>
      </w:pPr>
    </w:p>
    <w:p w14:paraId="6CFAB599" w14:textId="77777777" w:rsidR="00FE513F" w:rsidRPr="00AC365B" w:rsidRDefault="00FE513F" w:rsidP="00FE513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ประกาศสำนักงาน กสทช.  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</w:t>
      </w:r>
      <w:r w:rsidRPr="00AC365B">
        <w:rPr>
          <w:rFonts w:ascii="Angsana New" w:hAnsi="Angsana New"/>
          <w:i/>
          <w:iCs/>
          <w:spacing w:val="-2"/>
          <w:sz w:val="30"/>
          <w:szCs w:val="30"/>
          <w:cs/>
        </w:rPr>
        <w:t>ดิจิตอล</w:t>
      </w:r>
    </w:p>
    <w:p w14:paraId="6915AD6F" w14:textId="77777777" w:rsidR="00FE513F" w:rsidRPr="00CF41E6" w:rsidRDefault="00FE513F" w:rsidP="00FE5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4"/>
          <w:szCs w:val="24"/>
        </w:rPr>
      </w:pPr>
    </w:p>
    <w:p w14:paraId="7FAB6917" w14:textId="22F8A647" w:rsidR="00FE513F" w:rsidRPr="00AC365B" w:rsidRDefault="00FE513F" w:rsidP="00FE513F">
      <w:pPr>
        <w:tabs>
          <w:tab w:val="clear" w:pos="454"/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พฤษภาคม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สำนักงาน กสทช. ได้ออกประกาศเรื่อง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ดิจิตอล โดยผู้รับใบอนุญาตที่ประสงค์จะขอคืนใบอนุญาต ให้แจ้งความประสงค์ดังกล่าวเป็นหนังสือยื่นต่อสำนักงาน กสทช. ภายในวันที่ </w:t>
      </w:r>
      <w:r w:rsidR="000C653B" w:rsidRPr="000C653B">
        <w:rPr>
          <w:rFonts w:ascii="Angsana New" w:hAnsi="Angsana New"/>
          <w:sz w:val="30"/>
          <w:szCs w:val="30"/>
        </w:rPr>
        <w:t>10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พฤษภาคม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โดยการขอคืนใบอนุญาตดังกล่าวถือเป็นการขอยกเลิกใบอนุญาตให้ประกอบกิจการโทรทัศน์ภาคพื้นดินในระบบดิจิตอลด้วย </w:t>
      </w:r>
    </w:p>
    <w:p w14:paraId="6DEB9B87" w14:textId="77777777" w:rsidR="00FE513F" w:rsidRPr="00CF41E6" w:rsidRDefault="00FE513F" w:rsidP="00FE513F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2BA73C5" w14:textId="62C5D150" w:rsidR="00FE513F" w:rsidRPr="00AC365B" w:rsidRDefault="00FE513F" w:rsidP="00FE513F">
      <w:pPr>
        <w:tabs>
          <w:tab w:val="clear" w:pos="454"/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ในการประชุมคณะกรรมการของบริษัทย่อย 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 xml:space="preserve">บริษัท เนชั่น ดิจิทัล คอนเทนท์ จำกัด” เมื่อวันที่ </w:t>
      </w:r>
      <w:r w:rsidR="000C653B" w:rsidRPr="000C653B">
        <w:rPr>
          <w:rFonts w:ascii="Angsana New" w:hAnsi="Angsana New"/>
          <w:sz w:val="30"/>
          <w:szCs w:val="30"/>
        </w:rPr>
        <w:t>9</w:t>
      </w:r>
      <w:r w:rsidRPr="00AC365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ที่ประชุมคณะกรรมการของบริษัทย่อย ได้มีมติเป็นเอกฉันท์อนุมัติในหลักการให้บริษัทย่อยแจ้งความประสงค์เป็นหนังสือยื่นต่อสำนักงาน กสทช. เพื่อขอคืนใบอนุญาต ทั้งนี้เมื่อวันที่ </w:t>
      </w:r>
      <w:r w:rsidR="000C653B" w:rsidRPr="000C653B">
        <w:rPr>
          <w:rFonts w:ascii="Angsana New" w:hAnsi="Angsana New"/>
          <w:sz w:val="30"/>
          <w:szCs w:val="30"/>
        </w:rPr>
        <w:t>10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พฤษภาคม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บริษัทย่อยดังกล่าวได้แจ้งความประสงค์เป็นหนังสือยื่นต่อสำนักงาน กสทช. เพื่อขอคืนใบอนุญาตแล้ว</w:t>
      </w:r>
    </w:p>
    <w:p w14:paraId="45F80B6E" w14:textId="77777777" w:rsidR="00FE513F" w:rsidRPr="00CF41E6" w:rsidRDefault="00FE513F" w:rsidP="00FE513F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7DB6403" w14:textId="06B0A7F0" w:rsidR="00FE513F" w:rsidRPr="00AC365B" w:rsidRDefault="00FE513F" w:rsidP="00FE513F">
      <w:pPr>
        <w:tabs>
          <w:tab w:val="clear" w:pos="454"/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27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สำนักงาน กสทช. ได้มีหนังสือแจ้งเรื่องการให้ความเห็นชอบการคืนใบอนุญาตและกำหนดวันยุติการให้บริการพร้อมเงื่อนไขการเยียวยาผู้ใช้บริการมายังบริษัทย่อย โดยสำนักงาน กสทช.มีมติให้ยุติการออกอากาศในวันที่ </w:t>
      </w:r>
      <w:r w:rsidR="000C653B" w:rsidRPr="000C653B">
        <w:rPr>
          <w:rFonts w:ascii="Angsana New" w:hAnsi="Angsana New"/>
          <w:sz w:val="30"/>
          <w:szCs w:val="30"/>
        </w:rPr>
        <w:t>15</w:t>
      </w:r>
      <w:r w:rsidRPr="00AC365B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ในการนี้ บริษัทย่อยได้บันทึกลดมูลค่าตามบัญชีของค่าใบอนุญาตให้ใช้คลื่นความถี่และประกอบกิจการโทรทัศน์ค้างจ่ายและลดมูลค่าตามบัญชีของใบอนุญาต เพื่อสะท้อนมูลค่าปัจจุบันของกระแสเงินสดที่บริษัทต้องชำระที่เปลี่ยนแปลงไปสำหรับค่าใบอนุญาตให้ใช้คลื่นความถี่และประกอบกิจการโทรทัศน์ค้างจ่ายงวดที่ห้าและงวดที่หกของราคาที่เกินกว่าขั้นต่ำจำนวน </w:t>
      </w:r>
      <w:r w:rsidR="000C653B" w:rsidRPr="000C653B">
        <w:rPr>
          <w:rFonts w:ascii="Angsana New" w:hAnsi="Angsana New"/>
          <w:sz w:val="30"/>
          <w:szCs w:val="30"/>
        </w:rPr>
        <w:t>703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64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C365B">
        <w:rPr>
          <w:rFonts w:ascii="Angsana New" w:hAnsi="Angsana New"/>
          <w:sz w:val="30"/>
          <w:szCs w:val="30"/>
        </w:rPr>
        <w:t>(</w:t>
      </w:r>
      <w:r w:rsidRPr="00AC365B">
        <w:rPr>
          <w:rFonts w:ascii="Angsana New" w:hAnsi="Angsana New"/>
          <w:sz w:val="30"/>
          <w:szCs w:val="30"/>
          <w:cs/>
        </w:rPr>
        <w:t xml:space="preserve">ใบอนุญาตให้ใช้คลื่นความถี่และประกอบกิจการโทรทัศน์ค้างจ่ายจำนวน </w:t>
      </w:r>
      <w:r w:rsidR="000C653B" w:rsidRPr="000C653B">
        <w:rPr>
          <w:rFonts w:ascii="Angsana New" w:hAnsi="Angsana New"/>
          <w:sz w:val="30"/>
          <w:szCs w:val="30"/>
        </w:rPr>
        <w:t>728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หักด้วยดอกเบี้ยรอตัดบัญชีจำนวน </w:t>
      </w:r>
      <w:r w:rsidR="000C653B" w:rsidRPr="000C653B">
        <w:rPr>
          <w:rFonts w:ascii="Angsana New" w:hAnsi="Angsana New"/>
          <w:sz w:val="30"/>
          <w:szCs w:val="30"/>
        </w:rPr>
        <w:t>24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36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C365B">
        <w:rPr>
          <w:rFonts w:ascii="Angsana New" w:hAnsi="Angsana New"/>
          <w:sz w:val="30"/>
          <w:szCs w:val="30"/>
        </w:rPr>
        <w:t xml:space="preserve">) </w:t>
      </w:r>
      <w:r w:rsidRPr="00AC365B">
        <w:rPr>
          <w:rFonts w:ascii="Angsana New" w:hAnsi="Angsana New"/>
          <w:sz w:val="30"/>
          <w:szCs w:val="30"/>
          <w:cs/>
        </w:rPr>
        <w:t xml:space="preserve">ทั้งนี้ กลุ่มบริษัทได้บันทึกส่วนต่างเงินค่าชดเชยดังกล่าวสุทธิจากมูลค่าตามบัญชีของสินทรัพย์ใบอนุญาตให้ใช้คลื่นความถี่และประกอบกิจการโทรทัศน์ ภายใต้บัญชี 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>ส่วนต่างค่าชดเชย</w:t>
      </w:r>
      <w:r w:rsidRPr="00AC365B">
        <w:rPr>
          <w:rFonts w:ascii="Angsana New" w:hAnsi="Angsana New"/>
          <w:sz w:val="30"/>
          <w:szCs w:val="30"/>
          <w:cs/>
        </w:rPr>
        <w:lastRenderedPageBreak/>
        <w:t>จากการคืนใบอนุญาตให้ใช้คลื่นความถี่และประกอบกิจการโทรทัศน์</w:t>
      </w:r>
      <w:r w:rsidRPr="00AC365B">
        <w:rPr>
          <w:rFonts w:ascii="Angsana New" w:hAnsi="Angsana New"/>
          <w:sz w:val="30"/>
          <w:szCs w:val="30"/>
        </w:rPr>
        <w:t xml:space="preserve">” </w:t>
      </w:r>
      <w:r w:rsidRPr="00AC365B">
        <w:rPr>
          <w:rFonts w:ascii="Angsana New" w:hAnsi="Angsana New"/>
          <w:sz w:val="30"/>
          <w:szCs w:val="30"/>
          <w:cs/>
        </w:rPr>
        <w:t>เป็นจำนวนเงิน</w:t>
      </w:r>
      <w:r w:rsidR="004B20C1">
        <w:rPr>
          <w:rFonts w:ascii="Angsana New" w:hAnsi="Angsana New" w:hint="cs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331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35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ในงบกำไรขาดทุนเบ็ดเสร็จรวม ตามที่ได้มีหนังสือแจ้งอนุมัติการจ่ายค่าชดเชยอันเนื่องมาจากการคืนใบอนุญาตให้แก่บริษัทย่อย เมื่อวันที่ </w:t>
      </w:r>
      <w:r w:rsidR="000C653B" w:rsidRPr="000C653B">
        <w:rPr>
          <w:rFonts w:ascii="Angsana New" w:hAnsi="Angsana New"/>
          <w:sz w:val="30"/>
          <w:szCs w:val="30"/>
        </w:rPr>
        <w:t>26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กรกฎาคม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โดยได้อนุมัติการจ่ายค่าชดเชยดังกล่าวให้แก่</w:t>
      </w:r>
      <w:r w:rsidRPr="00AC365B">
        <w:rPr>
          <w:rFonts w:ascii="Angsana New" w:hAnsi="Angsana New"/>
          <w:sz w:val="30"/>
          <w:szCs w:val="30"/>
          <w:cs/>
        </w:rPr>
        <w:br/>
        <w:t xml:space="preserve">บริษัทย่อยจำนวน </w:t>
      </w:r>
      <w:r w:rsidR="000C653B" w:rsidRPr="000C653B">
        <w:rPr>
          <w:rFonts w:ascii="Angsana New" w:hAnsi="Angsana New"/>
          <w:sz w:val="30"/>
          <w:szCs w:val="30"/>
        </w:rPr>
        <w:t>890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83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โดยหักค่าธรรมเนียมใบอนุญาตค้างชำระงวดที่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  <w:cs/>
        </w:rPr>
        <w:t xml:space="preserve"> จำนวน </w:t>
      </w:r>
      <w:r w:rsidR="000C653B" w:rsidRPr="000C653B">
        <w:rPr>
          <w:rFonts w:ascii="Angsana New" w:hAnsi="Angsana New"/>
          <w:sz w:val="30"/>
          <w:szCs w:val="30"/>
        </w:rPr>
        <w:t>215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07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(รวมภาษีมูลค่าเพิ่ม) ดังนั้นคงเหลือค่าชดเชยสุทธิที่บริษัทย่อยจะได้รับเป็นจำนวน </w:t>
      </w:r>
      <w:r w:rsidR="000C653B" w:rsidRPr="000C653B">
        <w:rPr>
          <w:rFonts w:ascii="Angsana New" w:hAnsi="Angsana New"/>
          <w:sz w:val="30"/>
          <w:szCs w:val="30"/>
        </w:rPr>
        <w:t>675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76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ต่อมาเมื่อวันที่ </w:t>
      </w:r>
      <w:r w:rsidR="000C653B" w:rsidRPr="000C653B">
        <w:rPr>
          <w:rFonts w:ascii="Angsana New" w:hAnsi="Angsana New"/>
          <w:sz w:val="30"/>
          <w:szCs w:val="30"/>
        </w:rPr>
        <w:t>16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สิงหาคม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บริษัทย่อยดังกล่าวได้รับค่าชดเชยจากสำนักงาน กสทช</w:t>
      </w:r>
      <w:r w:rsidRPr="00AC365B">
        <w:rPr>
          <w:rFonts w:ascii="Angsana New" w:hAnsi="Angsana New"/>
          <w:sz w:val="30"/>
          <w:szCs w:val="30"/>
        </w:rPr>
        <w:t xml:space="preserve">. </w:t>
      </w:r>
      <w:r w:rsidRPr="00AC365B">
        <w:rPr>
          <w:rFonts w:ascii="Angsana New" w:hAnsi="Angsana New"/>
          <w:sz w:val="30"/>
          <w:szCs w:val="30"/>
          <w:cs/>
        </w:rPr>
        <w:t xml:space="preserve">เสร็จสิ้นแล้ว </w:t>
      </w:r>
    </w:p>
    <w:p w14:paraId="1BC8709D" w14:textId="77777777" w:rsidR="006F6C83" w:rsidRPr="00AC365B" w:rsidRDefault="006F6C83" w:rsidP="00211A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1267"/>
        <w:jc w:val="thaiDistribute"/>
        <w:rPr>
          <w:rFonts w:ascii="Angsana New" w:hAnsi="Angsana New"/>
          <w:sz w:val="28"/>
          <w:szCs w:val="28"/>
        </w:rPr>
      </w:pPr>
    </w:p>
    <w:p w14:paraId="74253B0A" w14:textId="102C430F" w:rsidR="00922B75" w:rsidRPr="006F3AC7" w:rsidRDefault="00922B75" w:rsidP="006F3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3"/>
        <w:jc w:val="thaiDistribute"/>
        <w:rPr>
          <w:rFonts w:asciiTheme="majorBidi" w:hAnsiTheme="majorBidi"/>
          <w:sz w:val="30"/>
          <w:szCs w:val="30"/>
        </w:rPr>
      </w:pPr>
      <w:r w:rsidRPr="006F3AC7">
        <w:rPr>
          <w:rFonts w:asciiTheme="majorBidi" w:hAnsiTheme="majorBidi"/>
          <w:sz w:val="30"/>
          <w:szCs w:val="30"/>
          <w:cs/>
        </w:rPr>
        <w:t>นอกจากนี้ บริษัท เอ็นบีซี เน็กซ์ วิชั่น จำกัด ซึ่งเป็นบริษัทย่อยทางอ้อม</w:t>
      </w:r>
      <w:r w:rsidRPr="006F3AC7">
        <w:rPr>
          <w:rFonts w:asciiTheme="majorBidi" w:hAnsiTheme="majorBidi"/>
          <w:sz w:val="30"/>
          <w:szCs w:val="30"/>
        </w:rPr>
        <w:t xml:space="preserve"> </w:t>
      </w:r>
      <w:r w:rsidRPr="006F3AC7">
        <w:rPr>
          <w:rFonts w:asciiTheme="majorBidi" w:hAnsiTheme="majorBidi"/>
          <w:sz w:val="30"/>
          <w:szCs w:val="30"/>
          <w:cs/>
        </w:rPr>
        <w:t xml:space="preserve">ซึ่งไม่มีความประสงค์จะคืนใบอนุญาต ดังนั้นบริษัท เอ็นบีซี เน็กซ์ วิชั่น จำกัด จึงได้รับยกเว้นค่าธรรมเนียมใบอนุญาตให้ใช้คลื่นความถี่เพื่อให้บริการโทรทัศน์ในระบบดิจิตอล ตลอดจนการสนับสนุนค่าใช้จ่ายในการเช่าใช้โครงข่ายโทรทัศน์และประโยชน์อื่นๆ </w:t>
      </w:r>
      <w:r w:rsidRPr="006F3AC7">
        <w:rPr>
          <w:rFonts w:asciiTheme="majorBidi" w:hAnsiTheme="majorBidi"/>
          <w:sz w:val="30"/>
          <w:szCs w:val="30"/>
          <w:cs/>
        </w:rPr>
        <w:br/>
        <w:t>ในการนี้</w:t>
      </w:r>
      <w:r w:rsidRPr="006F3AC7">
        <w:rPr>
          <w:rFonts w:asciiTheme="majorBidi" w:hAnsiTheme="majorBidi"/>
          <w:sz w:val="30"/>
          <w:szCs w:val="30"/>
        </w:rPr>
        <w:t xml:space="preserve"> </w:t>
      </w:r>
      <w:r w:rsidRPr="006F3AC7">
        <w:rPr>
          <w:rFonts w:asciiTheme="majorBidi" w:hAnsiTheme="majorBidi"/>
          <w:sz w:val="30"/>
          <w:szCs w:val="30"/>
          <w:cs/>
        </w:rPr>
        <w:t xml:space="preserve">บริษัทย่อยทางอ้อมได้บันทึกลดมูลค่าตามบัญชีของค่าใบอนุญาตให้ใช้คลื่นความถี่และประกอบกิจการโทรทัศน์ค้างจ่ายและลดมูลค่าตามบัญชีของใบอนุญาต เพื่อสะท้อนมูลค่าปัจจุบันของกระแสเงินสดที่บริษัทย่อยทางอ้อมต้องชำระที่เปลี่ยนแปลงไปสำหรับค่าใบอนุญาตให้ใช้คลื่นความถี่และประกอบกิจการโทรทัศน์ค้างจ่ายงวดที่ห้าและงวดที่หกของราคาที่เกินกว่าขั้นต่ำจำนวน </w:t>
      </w:r>
      <w:r w:rsidR="000C653B" w:rsidRPr="006F3AC7">
        <w:rPr>
          <w:rFonts w:asciiTheme="majorBidi" w:hAnsiTheme="majorBidi"/>
          <w:sz w:val="30"/>
          <w:szCs w:val="30"/>
        </w:rPr>
        <w:t>429</w:t>
      </w:r>
      <w:r w:rsidRPr="006F3AC7">
        <w:rPr>
          <w:rFonts w:asciiTheme="majorBidi" w:hAnsiTheme="majorBidi"/>
          <w:sz w:val="30"/>
          <w:szCs w:val="30"/>
        </w:rPr>
        <w:t>.</w:t>
      </w:r>
      <w:r w:rsidR="000C653B" w:rsidRPr="006F3AC7">
        <w:rPr>
          <w:rFonts w:asciiTheme="majorBidi" w:hAnsiTheme="majorBidi"/>
          <w:sz w:val="30"/>
          <w:szCs w:val="30"/>
        </w:rPr>
        <w:t>91</w:t>
      </w:r>
      <w:r w:rsidRPr="006F3AC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6F3AC7">
        <w:rPr>
          <w:rFonts w:asciiTheme="majorBidi" w:hAnsiTheme="majorBidi"/>
          <w:sz w:val="30"/>
          <w:szCs w:val="30"/>
        </w:rPr>
        <w:t>(</w:t>
      </w:r>
      <w:r w:rsidRPr="006F3AC7">
        <w:rPr>
          <w:rFonts w:asciiTheme="majorBidi" w:hAnsiTheme="majorBidi"/>
          <w:sz w:val="30"/>
          <w:szCs w:val="30"/>
          <w:cs/>
        </w:rPr>
        <w:t xml:space="preserve">ใบอนุญาตให้ใช้คลื่นความถี่และประกอบกิจการโทรทัศน์ค้างจ่ายจำนวน </w:t>
      </w:r>
      <w:r w:rsidR="000C653B" w:rsidRPr="006F3AC7">
        <w:rPr>
          <w:rFonts w:asciiTheme="majorBidi" w:hAnsiTheme="majorBidi"/>
          <w:sz w:val="30"/>
          <w:szCs w:val="30"/>
        </w:rPr>
        <w:t>447</w:t>
      </w:r>
      <w:r w:rsidRPr="006F3AC7">
        <w:rPr>
          <w:rFonts w:asciiTheme="majorBidi" w:hAnsiTheme="majorBidi"/>
          <w:sz w:val="30"/>
          <w:szCs w:val="30"/>
        </w:rPr>
        <w:t>.</w:t>
      </w:r>
      <w:r w:rsidR="000C653B" w:rsidRPr="006F3AC7">
        <w:rPr>
          <w:rFonts w:asciiTheme="majorBidi" w:hAnsiTheme="majorBidi"/>
          <w:sz w:val="30"/>
          <w:szCs w:val="30"/>
        </w:rPr>
        <w:t>20</w:t>
      </w:r>
      <w:r w:rsidRPr="006F3AC7">
        <w:rPr>
          <w:rFonts w:asciiTheme="majorBidi" w:hAnsiTheme="majorBidi"/>
          <w:sz w:val="30"/>
          <w:szCs w:val="30"/>
        </w:rPr>
        <w:t xml:space="preserve"> </w:t>
      </w:r>
      <w:r w:rsidRPr="006F3AC7">
        <w:rPr>
          <w:rFonts w:asciiTheme="majorBidi" w:hAnsiTheme="majorBidi"/>
          <w:sz w:val="30"/>
          <w:szCs w:val="30"/>
          <w:cs/>
        </w:rPr>
        <w:t xml:space="preserve">ล้านบาท หักด้วยดอกเบี้ยรอตัดบัญชีจำนวน </w:t>
      </w:r>
      <w:r w:rsidR="000C653B" w:rsidRPr="006F3AC7">
        <w:rPr>
          <w:rFonts w:asciiTheme="majorBidi" w:hAnsiTheme="majorBidi"/>
          <w:sz w:val="30"/>
          <w:szCs w:val="30"/>
        </w:rPr>
        <w:t>17</w:t>
      </w:r>
      <w:r w:rsidRPr="006F3AC7">
        <w:rPr>
          <w:rFonts w:asciiTheme="majorBidi" w:hAnsiTheme="majorBidi"/>
          <w:sz w:val="30"/>
          <w:szCs w:val="30"/>
        </w:rPr>
        <w:t>.</w:t>
      </w:r>
      <w:r w:rsidR="000C653B" w:rsidRPr="006F3AC7">
        <w:rPr>
          <w:rFonts w:asciiTheme="majorBidi" w:hAnsiTheme="majorBidi"/>
          <w:sz w:val="30"/>
          <w:szCs w:val="30"/>
        </w:rPr>
        <w:t>29</w:t>
      </w:r>
      <w:r w:rsidRPr="006F3AC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6F3AC7">
        <w:rPr>
          <w:rFonts w:asciiTheme="majorBidi" w:hAnsiTheme="majorBidi"/>
          <w:sz w:val="30"/>
          <w:szCs w:val="30"/>
        </w:rPr>
        <w:t>)</w:t>
      </w:r>
      <w:r w:rsidRPr="006F3AC7">
        <w:rPr>
          <w:rFonts w:asciiTheme="majorBidi" w:hAnsiTheme="majorBidi"/>
          <w:sz w:val="30"/>
          <w:szCs w:val="30"/>
          <w:cs/>
        </w:rPr>
        <w:t xml:space="preserve"> และตัดจำหน่ายใบอนุญาตคงเหลือสุทธิอย่างเป็นระบบตลอดอายุการใช้ประโยชน์ของใบอนุญาตที่เหลืออยู่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  <w:r w:rsidRPr="006F3AC7">
        <w:rPr>
          <w:rFonts w:asciiTheme="majorBidi" w:hAnsiTheme="majorBidi"/>
          <w:sz w:val="30"/>
          <w:szCs w:val="30"/>
        </w:rPr>
        <w:t xml:space="preserve"> </w:t>
      </w:r>
      <w:r w:rsidRPr="006F3AC7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C653B" w:rsidRPr="006F3AC7">
        <w:rPr>
          <w:rFonts w:asciiTheme="majorBidi" w:hAnsiTheme="majorBidi"/>
          <w:sz w:val="30"/>
          <w:szCs w:val="30"/>
        </w:rPr>
        <w:t>31</w:t>
      </w:r>
      <w:r w:rsidRPr="006F3AC7">
        <w:rPr>
          <w:rFonts w:asciiTheme="majorBidi" w:hAnsiTheme="majorBidi"/>
          <w:sz w:val="30"/>
          <w:szCs w:val="30"/>
          <w:cs/>
        </w:rPr>
        <w:t xml:space="preserve"> </w:t>
      </w:r>
      <w:r w:rsidR="002D4FCF" w:rsidRPr="006F3AC7">
        <w:rPr>
          <w:rFonts w:asciiTheme="majorBidi" w:hAnsiTheme="majorBidi"/>
          <w:sz w:val="30"/>
          <w:szCs w:val="30"/>
          <w:cs/>
        </w:rPr>
        <w:t>ธันวาคม</w:t>
      </w:r>
      <w:r w:rsidRPr="006F3AC7">
        <w:rPr>
          <w:rFonts w:asciiTheme="majorBidi" w:hAnsiTheme="majorBidi"/>
          <w:sz w:val="30"/>
          <w:szCs w:val="30"/>
          <w:cs/>
        </w:rPr>
        <w:t xml:space="preserve"> </w:t>
      </w:r>
      <w:r w:rsidR="000C653B" w:rsidRPr="006F3AC7">
        <w:rPr>
          <w:rFonts w:asciiTheme="majorBidi" w:hAnsiTheme="majorBidi"/>
          <w:sz w:val="30"/>
          <w:szCs w:val="30"/>
        </w:rPr>
        <w:t>2562</w:t>
      </w:r>
      <w:r w:rsidRPr="006F3AC7">
        <w:rPr>
          <w:rFonts w:asciiTheme="majorBidi" w:hAnsiTheme="majorBidi"/>
          <w:sz w:val="30"/>
          <w:szCs w:val="30"/>
          <w:cs/>
        </w:rPr>
        <w:t xml:space="preserve"> บริษัท เอ็นบีซี เน็กซ์ วิชั่น จำกัด มียอดคงเหลือมูลค่าปัจจุบันของจำนวนเงินที่ต้องจ่ายของค่าใบอนุญาตให้ใช้คลื่นความถี่และประกอบกิจการโทรทัศน์ค้างจ่ายจำนวน </w:t>
      </w:r>
      <w:r w:rsidR="000C653B" w:rsidRPr="006F3AC7">
        <w:rPr>
          <w:rFonts w:asciiTheme="majorBidi" w:hAnsiTheme="majorBidi"/>
          <w:sz w:val="30"/>
          <w:szCs w:val="30"/>
        </w:rPr>
        <w:t>49</w:t>
      </w:r>
      <w:r w:rsidRPr="006F3AC7">
        <w:rPr>
          <w:rFonts w:asciiTheme="majorBidi" w:hAnsiTheme="majorBidi"/>
          <w:sz w:val="30"/>
          <w:szCs w:val="30"/>
          <w:cs/>
        </w:rPr>
        <w:t>.</w:t>
      </w:r>
      <w:r w:rsidR="000C653B" w:rsidRPr="006F3AC7">
        <w:rPr>
          <w:rFonts w:asciiTheme="majorBidi" w:hAnsiTheme="majorBidi"/>
          <w:sz w:val="30"/>
          <w:szCs w:val="30"/>
        </w:rPr>
        <w:t>90</w:t>
      </w:r>
      <w:r w:rsidRPr="006F3AC7">
        <w:rPr>
          <w:rFonts w:asciiTheme="majorBidi" w:hAnsiTheme="majorBidi"/>
          <w:sz w:val="30"/>
          <w:szCs w:val="30"/>
        </w:rPr>
        <w:t xml:space="preserve"> </w:t>
      </w:r>
      <w:r w:rsidRPr="006F3AC7">
        <w:rPr>
          <w:rFonts w:asciiTheme="majorBidi" w:hAnsiTheme="majorBidi"/>
          <w:sz w:val="30"/>
          <w:szCs w:val="30"/>
          <w:cs/>
        </w:rPr>
        <w:t>ล้านบาท</w:t>
      </w:r>
    </w:p>
    <w:p w14:paraId="70A48F95" w14:textId="2FFF5BCA" w:rsidR="00922B75" w:rsidRDefault="00922B75" w:rsidP="004A1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12048" w14:textId="52C0DF74" w:rsidR="00DC0C85" w:rsidRDefault="00DC0C85" w:rsidP="004A1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C0C85">
        <w:rPr>
          <w:rFonts w:asciiTheme="majorBidi" w:hAnsiTheme="majorBidi"/>
          <w:sz w:val="30"/>
          <w:szCs w:val="30"/>
          <w:cs/>
        </w:rPr>
        <w:t xml:space="preserve">เนื่องจากเหตุการณ์ดังกล่าวเป็นเหตุการณ์ภายหลังรอบระยะเวลารายงานของงบการเงินสำหรับปีสิ้นสุดวันที่ </w:t>
      </w:r>
      <w:r w:rsidRPr="00DC0C85">
        <w:rPr>
          <w:rFonts w:asciiTheme="majorBidi" w:hAnsiTheme="majorBidi" w:cstheme="majorBidi"/>
          <w:sz w:val="30"/>
          <w:szCs w:val="30"/>
        </w:rPr>
        <w:t xml:space="preserve">31 </w:t>
      </w:r>
      <w:r w:rsidRPr="00DC0C85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DC0C85">
        <w:rPr>
          <w:rFonts w:asciiTheme="majorBidi" w:hAnsiTheme="majorBidi" w:cstheme="majorBidi"/>
          <w:sz w:val="30"/>
          <w:szCs w:val="30"/>
        </w:rPr>
        <w:t xml:space="preserve">2561 </w:t>
      </w:r>
      <w:r w:rsidRPr="00DC0C85">
        <w:rPr>
          <w:rFonts w:asciiTheme="majorBidi" w:hAnsiTheme="majorBidi"/>
          <w:sz w:val="30"/>
          <w:szCs w:val="30"/>
          <w:cs/>
        </w:rPr>
        <w:t>และผู้บริหารพิจารณาพบว่ามูลค่าที่คาดว่าจะได้รับคืนของใบอนุญาตของบริษัท เนชั่น ดิจิทัล คอนเทนท์ จำกัด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C0C85">
        <w:rPr>
          <w:rFonts w:asciiTheme="majorBidi" w:hAnsiTheme="majorBidi"/>
          <w:sz w:val="30"/>
          <w:szCs w:val="30"/>
          <w:cs/>
        </w:rPr>
        <w:t xml:space="preserve">และบริษัท เอ็นบีซี เน็กซ์ วิชั่น จำกัด สูงกว่ามูลค่าตามบัญชี </w:t>
      </w:r>
      <w:r w:rsidR="000830D0">
        <w:rPr>
          <w:rFonts w:asciiTheme="majorBidi" w:hAnsiTheme="majorBidi" w:hint="cs"/>
          <w:sz w:val="30"/>
          <w:szCs w:val="30"/>
          <w:cs/>
        </w:rPr>
        <w:t>กลุ่ม</w:t>
      </w:r>
      <w:r w:rsidRPr="00DC0C85">
        <w:rPr>
          <w:rFonts w:asciiTheme="majorBidi" w:hAnsiTheme="majorBidi"/>
          <w:sz w:val="30"/>
          <w:szCs w:val="30"/>
          <w:cs/>
        </w:rPr>
        <w:t xml:space="preserve">บริษัทจึงพิจารณากลับรายการขาดทุนจากการด้อยค่าของใบอนุญาตทั้งสองใบดังกล่าวในงบการเงินสำหรับปีสิ้นสุดวันที่ </w:t>
      </w:r>
      <w:r w:rsidRPr="00DC0C85">
        <w:rPr>
          <w:rFonts w:asciiTheme="majorBidi" w:hAnsiTheme="majorBidi" w:cstheme="majorBidi"/>
          <w:sz w:val="30"/>
          <w:szCs w:val="30"/>
        </w:rPr>
        <w:t xml:space="preserve">31 </w:t>
      </w:r>
      <w:r w:rsidRPr="00DC0C85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DC0C85">
        <w:rPr>
          <w:rFonts w:asciiTheme="majorBidi" w:hAnsiTheme="majorBidi" w:cstheme="majorBidi"/>
          <w:sz w:val="30"/>
          <w:szCs w:val="30"/>
        </w:rPr>
        <w:t xml:space="preserve">2561 </w:t>
      </w:r>
      <w:r w:rsidRPr="00DC0C85">
        <w:rPr>
          <w:rFonts w:asciiTheme="majorBidi" w:hAnsiTheme="majorBidi"/>
          <w:sz w:val="30"/>
          <w:szCs w:val="30"/>
          <w:cs/>
        </w:rPr>
        <w:t xml:space="preserve">เป็นจำนวนเงินรวม </w:t>
      </w:r>
      <w:r w:rsidRPr="00DC0C85">
        <w:rPr>
          <w:rFonts w:asciiTheme="majorBidi" w:hAnsiTheme="majorBidi" w:cstheme="majorBidi"/>
          <w:sz w:val="30"/>
          <w:szCs w:val="30"/>
        </w:rPr>
        <w:t xml:space="preserve">1,130.36 </w:t>
      </w:r>
      <w:r w:rsidRPr="00DC0C85">
        <w:rPr>
          <w:rFonts w:asciiTheme="majorBidi" w:hAnsiTheme="majorBidi"/>
          <w:sz w:val="30"/>
          <w:szCs w:val="30"/>
          <w:cs/>
        </w:rPr>
        <w:t>ล้านบาท</w:t>
      </w:r>
    </w:p>
    <w:p w14:paraId="54448F4A" w14:textId="77777777" w:rsidR="00DC0C85" w:rsidRPr="00AC365B" w:rsidRDefault="00DC0C85" w:rsidP="004A1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1107F" w14:textId="7002D9A9" w:rsidR="00922B75" w:rsidRPr="00DC0C85" w:rsidRDefault="00922B75" w:rsidP="00DC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3"/>
        <w:jc w:val="thaiDistribute"/>
        <w:rPr>
          <w:rFonts w:asciiTheme="majorBidi" w:hAnsiTheme="majorBidi"/>
          <w:sz w:val="30"/>
          <w:szCs w:val="30"/>
        </w:rPr>
      </w:pPr>
      <w:r w:rsidRPr="00DC0C85">
        <w:rPr>
          <w:rFonts w:asciiTheme="majorBidi" w:hAnsiTheme="majorBidi"/>
          <w:sz w:val="30"/>
          <w:szCs w:val="30"/>
          <w:cs/>
        </w:rPr>
        <w:t xml:space="preserve">ในระหว่างปีสิ้นสุดวันที่ </w:t>
      </w:r>
      <w:r w:rsidR="000C653B" w:rsidRPr="00DC0C85">
        <w:rPr>
          <w:rFonts w:asciiTheme="majorBidi" w:hAnsiTheme="majorBidi"/>
          <w:sz w:val="30"/>
          <w:szCs w:val="30"/>
        </w:rPr>
        <w:t>31</w:t>
      </w:r>
      <w:r w:rsidRPr="00DC0C85">
        <w:rPr>
          <w:rFonts w:asciiTheme="majorBidi" w:hAnsiTheme="majorBidi"/>
          <w:sz w:val="30"/>
          <w:szCs w:val="30"/>
        </w:rPr>
        <w:t xml:space="preserve"> </w:t>
      </w:r>
      <w:r w:rsidRPr="00DC0C85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0C653B" w:rsidRPr="00DC0C85">
        <w:rPr>
          <w:rFonts w:asciiTheme="majorBidi" w:hAnsiTheme="majorBidi"/>
          <w:sz w:val="30"/>
          <w:szCs w:val="30"/>
        </w:rPr>
        <w:t>2562</w:t>
      </w:r>
      <w:r w:rsidRPr="00DC0C85">
        <w:rPr>
          <w:rFonts w:asciiTheme="majorBidi" w:hAnsiTheme="majorBidi"/>
          <w:sz w:val="30"/>
          <w:szCs w:val="30"/>
        </w:rPr>
        <w:t xml:space="preserve"> </w:t>
      </w:r>
      <w:r w:rsidRPr="00DC0C85">
        <w:rPr>
          <w:rFonts w:asciiTheme="majorBidi" w:hAnsiTheme="majorBidi"/>
          <w:sz w:val="30"/>
          <w:szCs w:val="30"/>
          <w:cs/>
        </w:rPr>
        <w:t xml:space="preserve">บริษัทย่อยและบริษัทย่อยทางอ้อม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ตอลและค่าใช้จ่ายในการส่งสัญญาณโทรทัศน์ที่ให้บริการเป็นการทั่วไปผ่านดาวเทียมจากสำนักงาน กสทช. และบันทึกในบัญชีรายได้อื่นเป็นจำนวนเงิน </w:t>
      </w:r>
      <w:r w:rsidR="000C653B" w:rsidRPr="00DC0C85">
        <w:rPr>
          <w:rFonts w:asciiTheme="majorBidi" w:hAnsiTheme="majorBidi"/>
          <w:sz w:val="30"/>
          <w:szCs w:val="30"/>
        </w:rPr>
        <w:t>52</w:t>
      </w:r>
      <w:r w:rsidR="00B513E3" w:rsidRPr="00DC0C85">
        <w:rPr>
          <w:rFonts w:asciiTheme="majorBidi" w:hAnsiTheme="majorBidi"/>
          <w:sz w:val="30"/>
          <w:szCs w:val="30"/>
          <w:cs/>
        </w:rPr>
        <w:t>.</w:t>
      </w:r>
      <w:r w:rsidR="000C653B" w:rsidRPr="00DC0C85">
        <w:rPr>
          <w:rFonts w:asciiTheme="majorBidi" w:hAnsiTheme="majorBidi"/>
          <w:sz w:val="30"/>
          <w:szCs w:val="30"/>
        </w:rPr>
        <w:t>98</w:t>
      </w:r>
      <w:r w:rsidRPr="00DC0C85">
        <w:rPr>
          <w:rFonts w:asciiTheme="majorBidi" w:hAnsiTheme="majorBidi"/>
          <w:sz w:val="30"/>
          <w:szCs w:val="30"/>
        </w:rPr>
        <w:t xml:space="preserve"> </w:t>
      </w:r>
      <w:r w:rsidRPr="00DC0C85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0830D0">
        <w:rPr>
          <w:rFonts w:asciiTheme="majorBidi" w:hAnsiTheme="majorBidi"/>
          <w:i/>
          <w:iCs/>
          <w:sz w:val="30"/>
          <w:szCs w:val="30"/>
        </w:rPr>
        <w:t>(</w:t>
      </w:r>
      <w:r w:rsidR="000C653B" w:rsidRPr="000830D0">
        <w:rPr>
          <w:rFonts w:asciiTheme="majorBidi" w:hAnsiTheme="majorBidi"/>
          <w:i/>
          <w:iCs/>
          <w:sz w:val="30"/>
          <w:szCs w:val="30"/>
        </w:rPr>
        <w:t>2561</w:t>
      </w:r>
      <w:r w:rsidRPr="000830D0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0C653B" w:rsidRPr="000830D0">
        <w:rPr>
          <w:rFonts w:asciiTheme="majorBidi" w:hAnsiTheme="majorBidi"/>
          <w:i/>
          <w:iCs/>
          <w:sz w:val="30"/>
          <w:szCs w:val="30"/>
        </w:rPr>
        <w:t>58</w:t>
      </w:r>
      <w:r w:rsidR="00B513E3" w:rsidRPr="000830D0">
        <w:rPr>
          <w:rFonts w:asciiTheme="majorBidi" w:hAnsiTheme="majorBidi"/>
          <w:i/>
          <w:iCs/>
          <w:sz w:val="30"/>
          <w:szCs w:val="30"/>
          <w:cs/>
        </w:rPr>
        <w:t>.</w:t>
      </w:r>
      <w:r w:rsidR="000C653B" w:rsidRPr="000830D0">
        <w:rPr>
          <w:rFonts w:asciiTheme="majorBidi" w:hAnsiTheme="majorBidi"/>
          <w:i/>
          <w:iCs/>
          <w:sz w:val="30"/>
          <w:szCs w:val="30"/>
        </w:rPr>
        <w:t>14</w:t>
      </w:r>
      <w:r w:rsidRPr="000830D0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0830D0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Pr="00DC0C85">
        <w:rPr>
          <w:rFonts w:asciiTheme="majorBidi" w:hAnsiTheme="majorBidi"/>
          <w:sz w:val="30"/>
          <w:szCs w:val="30"/>
          <w:cs/>
        </w:rPr>
        <w:t xml:space="preserve"> ในงบกำไรขาดทุนเบ็ดเสร็จรวม </w:t>
      </w:r>
    </w:p>
    <w:p w14:paraId="0DACCAAF" w14:textId="199ED1E6" w:rsidR="00B77358" w:rsidRPr="00DD282F" w:rsidRDefault="00B7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3F97152" w14:textId="77777777" w:rsidR="00DC0C85" w:rsidRDefault="00DC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A545E92" w14:textId="2A979344" w:rsidR="00DF1D67" w:rsidRPr="00AC365B" w:rsidRDefault="00DF1D67" w:rsidP="004A177F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365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การพิจารณาการด้อยค่า</w:t>
      </w:r>
    </w:p>
    <w:p w14:paraId="21BCDB56" w14:textId="77777777" w:rsidR="00DF1D67" w:rsidRPr="00DD282F" w:rsidRDefault="00DF1D67" w:rsidP="004A177F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C365B">
        <w:rPr>
          <w:rFonts w:asciiTheme="majorBidi" w:hAnsiTheme="majorBidi" w:cstheme="majorBidi"/>
          <w:sz w:val="30"/>
          <w:szCs w:val="30"/>
        </w:rPr>
        <w:t xml:space="preserve"> </w:t>
      </w:r>
    </w:p>
    <w:p w14:paraId="653732FA" w14:textId="221887D1" w:rsidR="00DF1D67" w:rsidRPr="00AC365B" w:rsidRDefault="00DF1D67" w:rsidP="004A177F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>ผู้บริหารของ</w:t>
      </w:r>
      <w:r w:rsidR="00F95FBF" w:rsidRPr="00AC365B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95FB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C365B">
        <w:rPr>
          <w:rFonts w:asciiTheme="majorBidi" w:hAnsiTheme="majorBidi" w:cstheme="majorBidi"/>
          <w:sz w:val="30"/>
          <w:szCs w:val="30"/>
          <w:cs/>
        </w:rPr>
        <w:t>บริษัทย่อยทางอ้อมได้มีการทดสอบการด้อยค่าของมูลค่าตามบัญชีของ</w:t>
      </w:r>
      <w:r w:rsidR="00B77358" w:rsidRPr="00AC365B">
        <w:rPr>
          <w:rFonts w:asciiTheme="majorBidi" w:hAnsiTheme="majorBidi" w:cstheme="majorBidi"/>
          <w:sz w:val="30"/>
          <w:szCs w:val="30"/>
          <w:cs/>
        </w:rPr>
        <w:t>ใบอนุญาตและ</w:t>
      </w:r>
      <w:r w:rsidRPr="00AC365B">
        <w:rPr>
          <w:rFonts w:asciiTheme="majorBidi" w:hAnsiTheme="majorBidi" w:cstheme="majorBidi"/>
          <w:sz w:val="30"/>
          <w:szCs w:val="30"/>
          <w:cs/>
        </w:rPr>
        <w:t>สินทรัพย์ที่เกี่ยวข้องกับใบอนุญาต โดยมูลค่าที่คาดว่าจะได้รับคืนพิจารณาจาก</w:t>
      </w:r>
      <w:r w:rsidR="00D87D2F" w:rsidRPr="00AC365B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AC365B">
        <w:rPr>
          <w:rFonts w:asciiTheme="majorBidi" w:hAnsiTheme="majorBidi" w:cstheme="majorBidi"/>
          <w:sz w:val="30"/>
          <w:szCs w:val="30"/>
          <w:cs/>
        </w:rPr>
        <w:t>จากการใช้</w:t>
      </w:r>
      <w:r w:rsidR="00D87D2F" w:rsidRPr="00AC365B">
        <w:rPr>
          <w:rFonts w:asciiTheme="majorBidi" w:hAnsiTheme="majorBidi" w:cstheme="majorBidi"/>
          <w:sz w:val="30"/>
          <w:szCs w:val="30"/>
          <w:cs/>
        </w:rPr>
        <w:t xml:space="preserve"> โดยมูลค่าจากการใช้</w:t>
      </w:r>
      <w:r w:rsidRPr="00AC365B">
        <w:rPr>
          <w:rFonts w:asciiTheme="majorBidi" w:hAnsiTheme="majorBidi" w:cstheme="majorBidi"/>
          <w:sz w:val="30"/>
          <w:szCs w:val="30"/>
          <w:cs/>
        </w:rPr>
        <w:t>วัดมูลค่าโดยการคิดลดกระแสเงินสดในอนาคตที่คาดว่าจะได้รับจากการใช้สินทรัพย์จนถึงวันที่ใบอนุญาตหมดอายุ</w:t>
      </w:r>
      <w:r w:rsidR="00296AFD"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Pr="00AC365B">
        <w:rPr>
          <w:rFonts w:asciiTheme="majorBidi" w:hAnsiTheme="majorBidi" w:cstheme="majorBidi"/>
          <w:sz w:val="30"/>
          <w:szCs w:val="30"/>
          <w:cs/>
        </w:rPr>
        <w:t>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11AB9EA1" w14:textId="77777777" w:rsidR="00DA7A60" w:rsidRPr="00DD282F" w:rsidRDefault="00DA7A60" w:rsidP="004A177F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FF138FD" w14:textId="4BF12ED3" w:rsidR="00DF1D67" w:rsidRPr="00AC365B" w:rsidRDefault="00DF1D67" w:rsidP="004A177F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>ข้อสมมติที่สำคัญ</w:t>
      </w:r>
      <w:r w:rsidR="00076B74" w:rsidRPr="00AC365B">
        <w:rPr>
          <w:rFonts w:asciiTheme="majorBidi" w:hAnsiTheme="majorBidi" w:cstheme="majorBidi"/>
          <w:sz w:val="30"/>
          <w:szCs w:val="30"/>
          <w:cs/>
        </w:rPr>
        <w:t>ที่ใช้</w:t>
      </w:r>
      <w:r w:rsidRPr="00AC365B">
        <w:rPr>
          <w:rFonts w:asciiTheme="majorBidi" w:hAnsiTheme="majorBidi" w:cstheme="majorBidi"/>
          <w:sz w:val="30"/>
          <w:szCs w:val="30"/>
          <w:cs/>
        </w:rPr>
        <w:t xml:space="preserve">ในการประมาณการมูลค่าจากการใช้ ณ วันที่ </w:t>
      </w:r>
      <w:r w:rsidR="000C653B" w:rsidRPr="000C653B">
        <w:rPr>
          <w:rFonts w:asciiTheme="majorBidi" w:hAnsiTheme="majorBidi" w:cstheme="majorBidi"/>
          <w:sz w:val="30"/>
          <w:szCs w:val="30"/>
        </w:rPr>
        <w:t>31</w:t>
      </w:r>
      <w:r w:rsidRPr="00AC365B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E513F" w:rsidRPr="00AC36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365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4242C15" w14:textId="77777777" w:rsidR="00DF1D67" w:rsidRPr="004209BC" w:rsidRDefault="00DF1D67" w:rsidP="00DF1D67">
      <w:pPr>
        <w:tabs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850"/>
        <w:gridCol w:w="1530"/>
        <w:gridCol w:w="269"/>
        <w:gridCol w:w="1531"/>
      </w:tblGrid>
      <w:tr w:rsidR="0048433D" w:rsidRPr="00AC365B" w14:paraId="2EB6BDB3" w14:textId="77777777" w:rsidTr="0048433D">
        <w:tc>
          <w:tcPr>
            <w:tcW w:w="5850" w:type="dxa"/>
            <w:shd w:val="clear" w:color="auto" w:fill="auto"/>
          </w:tcPr>
          <w:p w14:paraId="17AF7A6C" w14:textId="77777777" w:rsidR="0048433D" w:rsidRPr="00AC365B" w:rsidRDefault="0048433D" w:rsidP="0048433D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28B7D017" w14:textId="4020A5BB" w:rsidR="0048433D" w:rsidRPr="00AC365B" w:rsidRDefault="0048433D" w:rsidP="0048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433D" w:rsidRPr="00AC365B" w14:paraId="479DF97F" w14:textId="77777777" w:rsidTr="0048433D">
        <w:tc>
          <w:tcPr>
            <w:tcW w:w="5850" w:type="dxa"/>
            <w:shd w:val="clear" w:color="auto" w:fill="auto"/>
          </w:tcPr>
          <w:p w14:paraId="261710C4" w14:textId="77777777" w:rsidR="0048433D" w:rsidRPr="00AC365B" w:rsidRDefault="0048433D" w:rsidP="0048433D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DEB006D" w14:textId="3FEEF9C5" w:rsidR="0048433D" w:rsidRPr="000C653B" w:rsidRDefault="0048433D" w:rsidP="0048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1B7C2B8B" w14:textId="77777777" w:rsidR="0048433D" w:rsidRPr="00AC365B" w:rsidRDefault="0048433D" w:rsidP="0048433D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059F3417" w14:textId="4AE1A80C" w:rsidR="0048433D" w:rsidRPr="000C653B" w:rsidRDefault="0048433D" w:rsidP="0048433D">
            <w:pPr>
              <w:tabs>
                <w:tab w:val="clear" w:pos="1644"/>
                <w:tab w:val="left" w:pos="567"/>
                <w:tab w:val="left" w:pos="1245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8433D" w:rsidRPr="00AC365B" w14:paraId="59AC7948" w14:textId="77777777" w:rsidTr="0048433D">
        <w:tc>
          <w:tcPr>
            <w:tcW w:w="5850" w:type="dxa"/>
            <w:shd w:val="clear" w:color="auto" w:fill="auto"/>
          </w:tcPr>
          <w:p w14:paraId="33F214B5" w14:textId="77777777" w:rsidR="0048433D" w:rsidRPr="00AC365B" w:rsidRDefault="0048433D" w:rsidP="0048433D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20B84E9C" w14:textId="53CDAF78" w:rsidR="0048433D" w:rsidRPr="000C653B" w:rsidRDefault="0048433D" w:rsidP="0048433D">
            <w:pPr>
              <w:tabs>
                <w:tab w:val="clear" w:pos="1644"/>
                <w:tab w:val="left" w:pos="567"/>
                <w:tab w:val="left" w:pos="1245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8433D" w:rsidRPr="00AC365B" w14:paraId="7EF3B6B5" w14:textId="77777777" w:rsidTr="0048433D">
        <w:tc>
          <w:tcPr>
            <w:tcW w:w="5850" w:type="dxa"/>
            <w:shd w:val="clear" w:color="auto" w:fill="auto"/>
          </w:tcPr>
          <w:p w14:paraId="65C3DE4F" w14:textId="77777777" w:rsidR="0048433D" w:rsidRPr="00AC365B" w:rsidRDefault="0048433D" w:rsidP="0048433D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3D71E63A" w14:textId="6DC6F491" w:rsidR="0048433D" w:rsidRPr="00AC365B" w:rsidRDefault="0048433D" w:rsidP="0048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69" w:type="dxa"/>
          </w:tcPr>
          <w:p w14:paraId="4507AE58" w14:textId="77777777" w:rsidR="0048433D" w:rsidRPr="00AC365B" w:rsidRDefault="0048433D" w:rsidP="0048433D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52B82F19" w14:textId="03D0AF45" w:rsidR="0048433D" w:rsidRPr="00AC365B" w:rsidRDefault="0048433D" w:rsidP="0048433D">
            <w:pPr>
              <w:tabs>
                <w:tab w:val="clear" w:pos="1644"/>
                <w:tab w:val="left" w:pos="567"/>
                <w:tab w:val="left" w:pos="1245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48433D" w:rsidRPr="00AC365B" w14:paraId="5DB9B16C" w14:textId="77777777" w:rsidTr="0048433D">
        <w:tc>
          <w:tcPr>
            <w:tcW w:w="5850" w:type="dxa"/>
            <w:shd w:val="clear" w:color="auto" w:fill="auto"/>
          </w:tcPr>
          <w:p w14:paraId="66B53BC8" w14:textId="77777777" w:rsidR="0048433D" w:rsidRPr="00AC365B" w:rsidRDefault="0048433D" w:rsidP="0048433D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 xml:space="preserve"> (Terminal growth rate)</w:t>
            </w:r>
          </w:p>
        </w:tc>
        <w:tc>
          <w:tcPr>
            <w:tcW w:w="1530" w:type="dxa"/>
          </w:tcPr>
          <w:p w14:paraId="12A3A0DD" w14:textId="04A15C56" w:rsidR="0048433D" w:rsidRPr="00AC365B" w:rsidRDefault="0048433D" w:rsidP="0048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69" w:type="dxa"/>
          </w:tcPr>
          <w:p w14:paraId="4DB6D426" w14:textId="77777777" w:rsidR="0048433D" w:rsidRPr="00AC365B" w:rsidRDefault="0048433D" w:rsidP="0048433D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79F59748" w14:textId="338491C9" w:rsidR="0048433D" w:rsidRPr="00AC365B" w:rsidRDefault="0048433D" w:rsidP="0048433D">
            <w:pPr>
              <w:tabs>
                <w:tab w:val="clear" w:pos="1644"/>
                <w:tab w:val="left" w:pos="567"/>
                <w:tab w:val="left" w:pos="1245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2.00 - 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37D85746" w14:textId="77777777" w:rsidR="00DF1D67" w:rsidRPr="00DD282F" w:rsidRDefault="00DF1D67" w:rsidP="00DF1D67">
      <w:pPr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0198E682" w14:textId="014C68D2" w:rsidR="00DF1D67" w:rsidRPr="00AC365B" w:rsidRDefault="00DF1D67" w:rsidP="00DF1D67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 xml:space="preserve"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 w:rsidR="000C653B" w:rsidRPr="000C653B">
        <w:rPr>
          <w:rFonts w:asciiTheme="majorBidi" w:hAnsiTheme="majorBidi" w:cstheme="majorBidi"/>
          <w:sz w:val="30"/>
          <w:szCs w:val="30"/>
        </w:rPr>
        <w:t>11</w:t>
      </w:r>
      <w:r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Pr="00AC365B">
        <w:rPr>
          <w:rFonts w:asciiTheme="majorBidi" w:hAnsiTheme="majorBidi" w:cstheme="majorBidi"/>
          <w:sz w:val="30"/>
          <w:szCs w:val="30"/>
          <w:cs/>
        </w:rPr>
        <w:t>ปี</w:t>
      </w:r>
      <w:r w:rsidR="001E0EEA" w:rsidRPr="00AC365B">
        <w:rPr>
          <w:rFonts w:asciiTheme="majorBidi" w:hAnsiTheme="majorBidi" w:cstheme="majorBidi"/>
          <w:sz w:val="30"/>
          <w:szCs w:val="30"/>
        </w:rPr>
        <w:br/>
      </w:r>
      <w:r w:rsidRPr="00AC365B">
        <w:rPr>
          <w:rFonts w:asciiTheme="majorBidi" w:hAnsiTheme="majorBidi" w:cstheme="majorBidi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61CFC70A" w14:textId="77777777" w:rsidR="00DF1D67" w:rsidRPr="00AC365B" w:rsidRDefault="00DF1D67" w:rsidP="00DF1D67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13C537" w14:textId="052D643E" w:rsidR="00DF1D67" w:rsidRPr="00AC365B" w:rsidRDefault="00DF1D67" w:rsidP="00DF1D6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>ข้อสมมติเหล่านี้มาจากดุลยพินิจของผู้บริหารของบริษัทย่อยทางอ้อม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</w:t>
      </w:r>
      <w:r w:rsidR="007D0F95" w:rsidRPr="00AC365B">
        <w:rPr>
          <w:rFonts w:asciiTheme="majorBidi" w:hAnsiTheme="majorBidi" w:cstheme="majorBidi"/>
          <w:sz w:val="30"/>
          <w:szCs w:val="30"/>
          <w:cs/>
        </w:rPr>
        <w:t>สมมติ</w:t>
      </w:r>
      <w:r w:rsidRPr="00AC365B">
        <w:rPr>
          <w:rFonts w:asciiTheme="majorBidi" w:hAnsiTheme="majorBidi" w:cstheme="majorBidi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</w:t>
      </w:r>
      <w:r w:rsidR="007D0F95" w:rsidRPr="00AC36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365B">
        <w:rPr>
          <w:rFonts w:asciiTheme="majorBidi" w:hAnsiTheme="majorBidi" w:cstheme="majorBidi"/>
          <w:sz w:val="30"/>
          <w:szCs w:val="30"/>
          <w:cs/>
        </w:rPr>
        <w:t>คิดลด</w:t>
      </w:r>
      <w:r w:rsidR="00296AFD"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Pr="00AC365B">
        <w:rPr>
          <w:rFonts w:asciiTheme="majorBidi" w:hAnsiTheme="majorBidi" w:cstheme="majorBidi"/>
          <w:sz w:val="30"/>
          <w:szCs w:val="30"/>
          <w:cs/>
        </w:rPr>
        <w:t>ตลอดจนความอ่อนไหวของข้อสมมติต่อมูลค่าที่คาดว่าจะได้รับคืน</w:t>
      </w:r>
    </w:p>
    <w:p w14:paraId="482BF673" w14:textId="77777777" w:rsidR="00B77358" w:rsidRPr="00AC365B" w:rsidRDefault="00B77358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7545A9" w14:textId="77777777" w:rsidR="006474D4" w:rsidRDefault="00647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53E0C5C7" w14:textId="32C36E8F" w:rsidR="002401A4" w:rsidRPr="00AC365B" w:rsidRDefault="002401A4" w:rsidP="00240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C365B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ค่าใบอนุญาตให้ใช้คลื่นความถี่และประกอบกิจการโทรทัศน์ค้างจ่าย 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ธันวาคม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 และ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 มีรายละเอียด ดังนี้</w:t>
      </w:r>
    </w:p>
    <w:p w14:paraId="711039D5" w14:textId="77777777" w:rsidR="002401A4" w:rsidRPr="00AC365B" w:rsidRDefault="002401A4" w:rsidP="00240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720"/>
        <w:gridCol w:w="270"/>
        <w:gridCol w:w="1035"/>
        <w:gridCol w:w="270"/>
        <w:gridCol w:w="990"/>
        <w:gridCol w:w="270"/>
        <w:gridCol w:w="765"/>
        <w:gridCol w:w="270"/>
        <w:gridCol w:w="1053"/>
      </w:tblGrid>
      <w:tr w:rsidR="002401A4" w:rsidRPr="00AC365B" w14:paraId="252EF416" w14:textId="77777777" w:rsidTr="00C1687F">
        <w:trPr>
          <w:cantSplit/>
        </w:trPr>
        <w:tc>
          <w:tcPr>
            <w:tcW w:w="2340" w:type="dxa"/>
          </w:tcPr>
          <w:p w14:paraId="168798B7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03" w:type="dxa"/>
            <w:gridSpan w:val="11"/>
          </w:tcPr>
          <w:p w14:paraId="6AFA7387" w14:textId="77777777" w:rsidR="002401A4" w:rsidRPr="00AC365B" w:rsidRDefault="002401A4" w:rsidP="00C1687F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C365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401A4" w:rsidRPr="00AC365B" w14:paraId="6F1B96BF" w14:textId="77777777" w:rsidTr="00C1687F">
        <w:trPr>
          <w:cantSplit/>
        </w:trPr>
        <w:tc>
          <w:tcPr>
            <w:tcW w:w="2340" w:type="dxa"/>
          </w:tcPr>
          <w:p w14:paraId="1556B527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5"/>
          </w:tcPr>
          <w:p w14:paraId="3A7065BF" w14:textId="5ED7ABCC" w:rsidR="002401A4" w:rsidRPr="00AC365B" w:rsidRDefault="000C653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653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04FC1C4B" w14:textId="77777777" w:rsidR="002401A4" w:rsidRPr="00AC365B" w:rsidRDefault="002401A4" w:rsidP="00C1687F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48" w:type="dxa"/>
            <w:gridSpan w:val="5"/>
          </w:tcPr>
          <w:p w14:paraId="56D61CCC" w14:textId="12E693DE" w:rsidR="002401A4" w:rsidRPr="00AC365B" w:rsidRDefault="000C653B" w:rsidP="00C1687F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C653B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</w:tr>
      <w:tr w:rsidR="002401A4" w:rsidRPr="00AC365B" w14:paraId="2AF3EC7A" w14:textId="77777777" w:rsidTr="00C1687F">
        <w:trPr>
          <w:cantSplit/>
        </w:trPr>
        <w:tc>
          <w:tcPr>
            <w:tcW w:w="2340" w:type="dxa"/>
          </w:tcPr>
          <w:p w14:paraId="10731906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A93A391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7CF6C7D7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225D7EF7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7DC86F2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231DB1D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14:paraId="2DAFC246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4ABCCFFF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488437F0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1362C4E9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F28E680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F1F9DC1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2401A4" w:rsidRPr="00AC365B" w14:paraId="038ECD3E" w14:textId="77777777" w:rsidTr="00C1687F">
        <w:trPr>
          <w:cantSplit/>
        </w:trPr>
        <w:tc>
          <w:tcPr>
            <w:tcW w:w="2340" w:type="dxa"/>
          </w:tcPr>
          <w:p w14:paraId="6AC3C56E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37A073E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2B74C026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38FC3790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EEC6D46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F28E7BB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270" w:type="dxa"/>
          </w:tcPr>
          <w:p w14:paraId="2F4EA77C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777BFC83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6A931DD5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28EC521E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D17054B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732D128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ของจำนวนเงิน</w:t>
            </w:r>
          </w:p>
        </w:tc>
      </w:tr>
      <w:tr w:rsidR="002401A4" w:rsidRPr="00AC365B" w14:paraId="0F6CC910" w14:textId="77777777" w:rsidTr="00C1687F">
        <w:trPr>
          <w:cantSplit/>
        </w:trPr>
        <w:tc>
          <w:tcPr>
            <w:tcW w:w="2340" w:type="dxa"/>
          </w:tcPr>
          <w:p w14:paraId="1864719B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06715FB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14:paraId="6DC333BE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74A50000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365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78FDE321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EFF4ED1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</w:tcPr>
          <w:p w14:paraId="637F7C12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2CC797B5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14:paraId="0013B414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0EF01505" w14:textId="77777777" w:rsidR="002401A4" w:rsidRPr="00AC365B" w:rsidRDefault="002401A4" w:rsidP="00C1687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365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2B632BAC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68F383A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ที่ต้องจ่าย</w:t>
            </w:r>
          </w:p>
        </w:tc>
      </w:tr>
      <w:tr w:rsidR="002401A4" w:rsidRPr="00AC365B" w14:paraId="34C69C33" w14:textId="77777777" w:rsidTr="00C1687F">
        <w:trPr>
          <w:cantSplit/>
        </w:trPr>
        <w:tc>
          <w:tcPr>
            <w:tcW w:w="2340" w:type="dxa"/>
          </w:tcPr>
          <w:p w14:paraId="5B6A22EF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03" w:type="dxa"/>
            <w:gridSpan w:val="11"/>
          </w:tcPr>
          <w:p w14:paraId="11CB068A" w14:textId="77777777" w:rsidR="002401A4" w:rsidRPr="00AC365B" w:rsidRDefault="002401A4" w:rsidP="00C1687F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AC365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25C87" w:rsidRPr="00AC365B" w14:paraId="333436A3" w14:textId="77777777" w:rsidTr="00C1687F">
        <w:trPr>
          <w:cantSplit/>
        </w:trPr>
        <w:tc>
          <w:tcPr>
            <w:tcW w:w="2340" w:type="dxa"/>
          </w:tcPr>
          <w:p w14:paraId="42630F9E" w14:textId="77777777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14:paraId="6D5AF7FD" w14:textId="23FFF4B4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49,899</w:t>
            </w:r>
          </w:p>
        </w:tc>
        <w:tc>
          <w:tcPr>
            <w:tcW w:w="270" w:type="dxa"/>
          </w:tcPr>
          <w:p w14:paraId="55E88BB6" w14:textId="77777777" w:rsidR="00F25C87" w:rsidRPr="00AC365B" w:rsidRDefault="00F25C87" w:rsidP="00F25C87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5544A70C" w14:textId="69B10363" w:rsidR="00F25C87" w:rsidRPr="00AC365B" w:rsidRDefault="00F25C87" w:rsidP="00F25C87">
            <w:pPr>
              <w:pStyle w:val="a2"/>
              <w:tabs>
                <w:tab w:val="decimal" w:pos="378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365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5C960B5" w14:textId="77777777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98FE86D" w14:textId="00A7BCD1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53B">
              <w:rPr>
                <w:rFonts w:ascii="Angsana New" w:hAnsi="Angsana New"/>
                <w:sz w:val="26"/>
                <w:szCs w:val="26"/>
              </w:rPr>
              <w:t>49</w:t>
            </w:r>
            <w:r w:rsidRPr="00AC365B">
              <w:rPr>
                <w:rFonts w:ascii="Angsana New" w:hAnsi="Angsana New"/>
                <w:sz w:val="26"/>
                <w:szCs w:val="26"/>
              </w:rPr>
              <w:t>,</w:t>
            </w:r>
            <w:r w:rsidRPr="000C653B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270" w:type="dxa"/>
          </w:tcPr>
          <w:p w14:paraId="00D4944A" w14:textId="77777777" w:rsidR="00F25C87" w:rsidRPr="00AC365B" w:rsidRDefault="00F25C87" w:rsidP="00F25C87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76498391" w14:textId="77777777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C365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D4943B7" w14:textId="77777777" w:rsidR="00F25C87" w:rsidRPr="00AC365B" w:rsidRDefault="00F25C87" w:rsidP="00F25C87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7EB7BA63" w14:textId="77777777" w:rsidR="00F25C87" w:rsidRPr="00AC365B" w:rsidRDefault="00F25C87" w:rsidP="00F25C87">
            <w:pPr>
              <w:pStyle w:val="a2"/>
              <w:tabs>
                <w:tab w:val="decimal" w:pos="36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365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976725B" w14:textId="77777777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00DF9C9" w14:textId="77777777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rPr>
                <w:rFonts w:ascii="Angsana New" w:hAnsi="Angsana New"/>
                <w:sz w:val="26"/>
                <w:szCs w:val="26"/>
              </w:rPr>
            </w:pPr>
            <w:r w:rsidRPr="00AC365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401A4" w:rsidRPr="00AC365B" w14:paraId="636A9465" w14:textId="77777777" w:rsidTr="00C1687F">
        <w:trPr>
          <w:cantSplit/>
        </w:trPr>
        <w:tc>
          <w:tcPr>
            <w:tcW w:w="2340" w:type="dxa"/>
          </w:tcPr>
          <w:p w14:paraId="7520E1E8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14:paraId="09876ED4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B38413" w14:textId="77777777" w:rsidR="002401A4" w:rsidRPr="00AC365B" w:rsidRDefault="002401A4" w:rsidP="00C1687F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20DE8434" w14:textId="77777777" w:rsidR="002401A4" w:rsidRPr="00AC365B" w:rsidRDefault="002401A4" w:rsidP="00C1687F">
            <w:pPr>
              <w:pStyle w:val="a2"/>
              <w:tabs>
                <w:tab w:val="decimal" w:pos="504"/>
                <w:tab w:val="decimal" w:pos="65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3827451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EB50E76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F87FD6" w14:textId="77777777" w:rsidR="002401A4" w:rsidRPr="00AC365B" w:rsidRDefault="002401A4" w:rsidP="00C1687F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224D0CB6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ED5F0A" w14:textId="77777777" w:rsidR="002401A4" w:rsidRPr="00AC365B" w:rsidRDefault="002401A4" w:rsidP="00C1687F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2D63A999" w14:textId="77777777" w:rsidR="002401A4" w:rsidRPr="00AC365B" w:rsidRDefault="002401A4" w:rsidP="00C1687F">
            <w:pPr>
              <w:pStyle w:val="a2"/>
              <w:tabs>
                <w:tab w:val="decimal" w:pos="504"/>
                <w:tab w:val="decimal" w:pos="65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36E1771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1862C9F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01A4" w:rsidRPr="00AC365B" w14:paraId="50030FD7" w14:textId="77777777" w:rsidTr="00C1687F">
        <w:trPr>
          <w:cantSplit/>
          <w:trHeight w:val="74"/>
        </w:trPr>
        <w:tc>
          <w:tcPr>
            <w:tcW w:w="2340" w:type="dxa"/>
          </w:tcPr>
          <w:p w14:paraId="0ACBCF38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14:paraId="47D959BB" w14:textId="28448BF1" w:rsidR="002401A4" w:rsidRPr="00AC365B" w:rsidRDefault="0006279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C36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543239" w14:textId="77777777" w:rsidR="002401A4" w:rsidRPr="00AC365B" w:rsidRDefault="002401A4" w:rsidP="00C1687F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5117A5FF" w14:textId="0F87CD47" w:rsidR="002401A4" w:rsidRPr="00AC365B" w:rsidRDefault="0006279B" w:rsidP="00C1687F">
            <w:pPr>
              <w:pStyle w:val="a2"/>
              <w:tabs>
                <w:tab w:val="decimal" w:pos="378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365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3481A0E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01C4C93" w14:textId="753CCE76" w:rsidR="002401A4" w:rsidRPr="00AC365B" w:rsidRDefault="0006279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3"/>
              <w:rPr>
                <w:rFonts w:ascii="Angsana New" w:hAnsi="Angsana New"/>
                <w:sz w:val="26"/>
                <w:szCs w:val="26"/>
              </w:rPr>
            </w:pPr>
            <w:r w:rsidRPr="00AC36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273CC" w14:textId="77777777" w:rsidR="002401A4" w:rsidRPr="00AC365B" w:rsidRDefault="002401A4" w:rsidP="00C1687F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2111557E" w14:textId="1DD5C1EE" w:rsidR="002401A4" w:rsidRPr="00AC365B" w:rsidRDefault="000C653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53B">
              <w:rPr>
                <w:rFonts w:ascii="Angsana New" w:hAnsi="Angsana New"/>
                <w:sz w:val="26"/>
                <w:szCs w:val="26"/>
              </w:rPr>
              <w:t>911</w:t>
            </w:r>
            <w:r w:rsidR="002401A4" w:rsidRPr="00AC365B">
              <w:rPr>
                <w:rFonts w:ascii="Angsana New" w:hAnsi="Angsana New"/>
                <w:sz w:val="26"/>
                <w:szCs w:val="26"/>
              </w:rPr>
              <w:t>,</w:t>
            </w:r>
            <w:r w:rsidRPr="000C653B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</w:tcPr>
          <w:p w14:paraId="31098A55" w14:textId="77777777" w:rsidR="002401A4" w:rsidRPr="00AC365B" w:rsidRDefault="002401A4" w:rsidP="00C1687F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560CA443" w14:textId="399E9F70" w:rsidR="002401A4" w:rsidRPr="00AC365B" w:rsidRDefault="002401A4" w:rsidP="00C1687F">
            <w:pPr>
              <w:pStyle w:val="a2"/>
              <w:tabs>
                <w:tab w:val="decimal" w:pos="555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365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C653B" w:rsidRPr="000C653B"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  <w:r w:rsidRPr="00AC365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C653B" w:rsidRPr="000C653B">
              <w:rPr>
                <w:rFonts w:ascii="Angsana New" w:hAnsi="Angsana New"/>
                <w:sz w:val="26"/>
                <w:szCs w:val="26"/>
                <w:lang w:val="en-US"/>
              </w:rPr>
              <w:t>353</w:t>
            </w:r>
            <w:r w:rsidRPr="00AC365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E067FD2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A628132" w14:textId="7B5D15EB" w:rsidR="002401A4" w:rsidRPr="00AC365B" w:rsidRDefault="000C653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53B">
              <w:rPr>
                <w:rFonts w:ascii="Angsana New" w:hAnsi="Angsana New"/>
                <w:sz w:val="26"/>
                <w:szCs w:val="26"/>
              </w:rPr>
              <w:t>865</w:t>
            </w:r>
            <w:r w:rsidR="002401A4" w:rsidRPr="00AC365B">
              <w:rPr>
                <w:rFonts w:ascii="Angsana New" w:hAnsi="Angsana New"/>
                <w:sz w:val="26"/>
                <w:szCs w:val="26"/>
              </w:rPr>
              <w:t>,</w:t>
            </w:r>
            <w:r w:rsidRPr="000C653B">
              <w:rPr>
                <w:rFonts w:ascii="Angsana New" w:hAnsi="Angsana New"/>
                <w:sz w:val="26"/>
                <w:szCs w:val="26"/>
              </w:rPr>
              <w:t>047</w:t>
            </w:r>
          </w:p>
        </w:tc>
      </w:tr>
      <w:tr w:rsidR="002401A4" w:rsidRPr="00AC365B" w14:paraId="6CEF0D59" w14:textId="77777777" w:rsidTr="00C1687F">
        <w:trPr>
          <w:cantSplit/>
          <w:trHeight w:val="74"/>
        </w:trPr>
        <w:tc>
          <w:tcPr>
            <w:tcW w:w="2340" w:type="dxa"/>
          </w:tcPr>
          <w:p w14:paraId="2083792F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C365B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ครบกำหนดชำระหลังห้าปี</w:t>
            </w:r>
          </w:p>
        </w:tc>
        <w:tc>
          <w:tcPr>
            <w:tcW w:w="990" w:type="dxa"/>
          </w:tcPr>
          <w:p w14:paraId="6ECCBDE3" w14:textId="68B96CDF" w:rsidR="002401A4" w:rsidRPr="00AC365B" w:rsidRDefault="0006279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C36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9DA80C" w14:textId="77777777" w:rsidR="002401A4" w:rsidRPr="00AC365B" w:rsidRDefault="002401A4" w:rsidP="00C1687F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1E44B47F" w14:textId="67DAE1CD" w:rsidR="002401A4" w:rsidRPr="00AC365B" w:rsidRDefault="0006279B" w:rsidP="00C1687F">
            <w:pPr>
              <w:pStyle w:val="a2"/>
              <w:tabs>
                <w:tab w:val="decimal" w:pos="378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365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CCD2156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484B8BB" w14:textId="38C98465" w:rsidR="002401A4" w:rsidRPr="00AC365B" w:rsidRDefault="0006279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3"/>
              <w:rPr>
                <w:rFonts w:ascii="Angsana New" w:hAnsi="Angsana New"/>
                <w:sz w:val="26"/>
                <w:szCs w:val="26"/>
              </w:rPr>
            </w:pPr>
            <w:r w:rsidRPr="00AC36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FCBA1" w14:textId="77777777" w:rsidR="002401A4" w:rsidRPr="00AC365B" w:rsidRDefault="002401A4" w:rsidP="00C1687F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4D23B654" w14:textId="62B53018" w:rsidR="002401A4" w:rsidRPr="00AC365B" w:rsidRDefault="000C653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53B">
              <w:rPr>
                <w:rFonts w:ascii="Angsana New" w:hAnsi="Angsana New"/>
                <w:sz w:val="26"/>
                <w:szCs w:val="26"/>
              </w:rPr>
              <w:t>587</w:t>
            </w:r>
            <w:r w:rsidR="002401A4" w:rsidRPr="00AC365B">
              <w:rPr>
                <w:rFonts w:ascii="Angsana New" w:hAnsi="Angsana New"/>
                <w:sz w:val="26"/>
                <w:szCs w:val="26"/>
              </w:rPr>
              <w:t>,</w:t>
            </w:r>
            <w:r w:rsidRPr="000C653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270" w:type="dxa"/>
          </w:tcPr>
          <w:p w14:paraId="6E16A25C" w14:textId="77777777" w:rsidR="002401A4" w:rsidRPr="00AC365B" w:rsidRDefault="002401A4" w:rsidP="00C1687F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755F8833" w14:textId="6615AD05" w:rsidR="002401A4" w:rsidRPr="00AC365B" w:rsidRDefault="002401A4" w:rsidP="00C1687F">
            <w:pPr>
              <w:pStyle w:val="a2"/>
              <w:tabs>
                <w:tab w:val="decimal" w:pos="555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365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C653B" w:rsidRPr="000C653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AC365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C653B" w:rsidRPr="000C653B">
              <w:rPr>
                <w:rFonts w:ascii="Angsana New" w:hAnsi="Angsana New"/>
                <w:sz w:val="26"/>
                <w:szCs w:val="26"/>
                <w:lang w:val="en-US"/>
              </w:rPr>
              <w:t>839</w:t>
            </w:r>
            <w:r w:rsidRPr="00AC365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CF8F234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570A177" w14:textId="0AFE7B2E" w:rsidR="002401A4" w:rsidRPr="00AC365B" w:rsidRDefault="000C653B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53B">
              <w:rPr>
                <w:rFonts w:ascii="Angsana New" w:hAnsi="Angsana New"/>
                <w:sz w:val="26"/>
                <w:szCs w:val="26"/>
              </w:rPr>
              <w:t>583</w:t>
            </w:r>
            <w:r w:rsidR="002401A4" w:rsidRPr="00AC365B">
              <w:rPr>
                <w:rFonts w:ascii="Angsana New" w:hAnsi="Angsana New"/>
                <w:sz w:val="26"/>
                <w:szCs w:val="26"/>
              </w:rPr>
              <w:t>,</w:t>
            </w:r>
            <w:r w:rsidRPr="000C653B">
              <w:rPr>
                <w:rFonts w:ascii="Angsana New" w:hAnsi="Angsana New"/>
                <w:sz w:val="26"/>
                <w:szCs w:val="26"/>
              </w:rPr>
              <w:t>761</w:t>
            </w:r>
          </w:p>
        </w:tc>
      </w:tr>
      <w:tr w:rsidR="00F25C87" w:rsidRPr="00AC365B" w14:paraId="1452E125" w14:textId="77777777" w:rsidTr="00C1687F">
        <w:trPr>
          <w:cantSplit/>
        </w:trPr>
        <w:tc>
          <w:tcPr>
            <w:tcW w:w="2340" w:type="dxa"/>
          </w:tcPr>
          <w:p w14:paraId="29DFF53C" w14:textId="77777777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CFD9D7" w14:textId="3439D228" w:rsidR="00F25C87" w:rsidRPr="00F25C87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5C87">
              <w:rPr>
                <w:rFonts w:ascii="Angsana New" w:hAnsi="Angsana New"/>
                <w:b/>
                <w:bCs/>
                <w:sz w:val="26"/>
                <w:szCs w:val="26"/>
              </w:rPr>
              <w:t>49,899</w:t>
            </w:r>
          </w:p>
        </w:tc>
        <w:tc>
          <w:tcPr>
            <w:tcW w:w="270" w:type="dxa"/>
          </w:tcPr>
          <w:p w14:paraId="33E4B4D2" w14:textId="77777777" w:rsidR="00F25C87" w:rsidRPr="00AC365B" w:rsidRDefault="00F25C87" w:rsidP="00F25C87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7F99A1A" w14:textId="3D6D6EA9" w:rsidR="00F25C87" w:rsidRPr="00F25C87" w:rsidRDefault="00F25C87" w:rsidP="00F25C87">
            <w:pPr>
              <w:pStyle w:val="a2"/>
              <w:tabs>
                <w:tab w:val="decimal" w:pos="378"/>
              </w:tabs>
              <w:ind w:left="-113" w:right="0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5C8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D99D207" w14:textId="77777777" w:rsidR="00F25C87" w:rsidRPr="00F25C87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11B36AD" w14:textId="00B899DF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53B">
              <w:rPr>
                <w:rFonts w:ascii="Angsana New" w:hAnsi="Angsana New"/>
                <w:b/>
                <w:bCs/>
                <w:sz w:val="26"/>
                <w:szCs w:val="26"/>
              </w:rPr>
              <w:t>49</w:t>
            </w:r>
            <w:r w:rsidRPr="00AC36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270" w:type="dxa"/>
          </w:tcPr>
          <w:p w14:paraId="4C0D667C" w14:textId="77777777" w:rsidR="00F25C87" w:rsidRPr="00AC365B" w:rsidRDefault="00F25C87" w:rsidP="00F25C87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218282" w14:textId="5341F133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53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26"/>
                <w:szCs w:val="26"/>
              </w:rPr>
              <w:t>499</w:t>
            </w:r>
            <w:r w:rsidRPr="00AC36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55987870" w14:textId="77777777" w:rsidR="00F25C87" w:rsidRPr="00AC365B" w:rsidRDefault="00F25C87" w:rsidP="00F25C87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555137E7" w14:textId="58AEE9EC" w:rsidR="00F25C87" w:rsidRPr="00AC365B" w:rsidRDefault="00F25C87" w:rsidP="00F25C87">
            <w:pPr>
              <w:pStyle w:val="a2"/>
              <w:tabs>
                <w:tab w:val="decimal" w:pos="555"/>
              </w:tabs>
              <w:ind w:left="-113" w:right="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C36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Pr="000C65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</w:t>
            </w:r>
            <w:r w:rsidRPr="00AC36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192</w:t>
            </w:r>
            <w:r w:rsidRPr="00AC36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7DA833E" w14:textId="77777777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4E9B1B3" w14:textId="2BAF71A1" w:rsidR="00F25C87" w:rsidRPr="00AC365B" w:rsidRDefault="00F25C87" w:rsidP="00F2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53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26"/>
                <w:szCs w:val="26"/>
              </w:rPr>
              <w:t>448</w:t>
            </w:r>
            <w:r w:rsidRPr="00AC36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26"/>
                <w:szCs w:val="26"/>
              </w:rPr>
              <w:t>808</w:t>
            </w:r>
          </w:p>
        </w:tc>
      </w:tr>
    </w:tbl>
    <w:p w14:paraId="4A93F5FF" w14:textId="77777777" w:rsidR="002401A4" w:rsidRPr="00706812" w:rsidRDefault="002401A4" w:rsidP="002401A4">
      <w:pPr>
        <w:tabs>
          <w:tab w:val="clear" w:pos="680"/>
        </w:tabs>
        <w:jc w:val="thaiDistribute"/>
        <w:rPr>
          <w:rFonts w:ascii="Angsana New" w:hAnsi="Angsana New"/>
          <w:bCs/>
          <w:sz w:val="28"/>
          <w:szCs w:val="28"/>
        </w:rPr>
      </w:pPr>
    </w:p>
    <w:p w14:paraId="289C2A06" w14:textId="0ADA0380" w:rsidR="002401A4" w:rsidRPr="00AC365B" w:rsidRDefault="002401A4" w:rsidP="00647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C365B">
        <w:rPr>
          <w:rFonts w:ascii="Angsana New" w:hAnsi="Angsana New"/>
          <w:spacing w:val="-2"/>
          <w:sz w:val="30"/>
          <w:szCs w:val="30"/>
          <w:cs/>
        </w:rPr>
        <w:t xml:space="preserve">การเปลี่ยนแปลงของค่าใบอนุญาตให้ใช้คลื่นความถี่และประกอบกิจการโทรทัศน์ค้างจ่าย สำหรับปีสิ้นสุดวันที่ </w:t>
      </w:r>
      <w:r w:rsidR="000C653B" w:rsidRPr="000C653B">
        <w:rPr>
          <w:rFonts w:ascii="Angsana New" w:hAnsi="Angsana New"/>
          <w:spacing w:val="-2"/>
          <w:sz w:val="30"/>
          <w:szCs w:val="30"/>
        </w:rPr>
        <w:t>31</w:t>
      </w:r>
      <w:r w:rsidRPr="00AC365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0C653B" w:rsidRPr="000C653B">
        <w:rPr>
          <w:rFonts w:ascii="Angsana New" w:hAnsi="Angsana New"/>
          <w:spacing w:val="-2"/>
          <w:sz w:val="30"/>
          <w:szCs w:val="30"/>
        </w:rPr>
        <w:t>2562</w:t>
      </w:r>
      <w:r w:rsidRPr="00AC36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B64F1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3B64F1">
        <w:rPr>
          <w:rFonts w:ascii="Angsana New" w:hAnsi="Angsana New"/>
          <w:spacing w:val="-2"/>
          <w:sz w:val="30"/>
          <w:szCs w:val="30"/>
        </w:rPr>
        <w:t xml:space="preserve">2561 </w:t>
      </w:r>
      <w:r w:rsidRPr="00AC365B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A04FF2D" w14:textId="77777777" w:rsidR="002401A4" w:rsidRPr="00706812" w:rsidRDefault="002401A4" w:rsidP="00240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7CBE1066" w14:textId="77777777" w:rsidR="002401A4" w:rsidRPr="00AC365B" w:rsidRDefault="002401A4" w:rsidP="00240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38"/>
        <w:gridCol w:w="1602"/>
        <w:gridCol w:w="240"/>
        <w:gridCol w:w="1470"/>
        <w:gridCol w:w="256"/>
        <w:gridCol w:w="1364"/>
      </w:tblGrid>
      <w:tr w:rsidR="002401A4" w:rsidRPr="00AC365B" w14:paraId="6E3E683B" w14:textId="77777777" w:rsidTr="00C1687F">
        <w:tc>
          <w:tcPr>
            <w:tcW w:w="4338" w:type="dxa"/>
            <w:shd w:val="clear" w:color="auto" w:fill="auto"/>
          </w:tcPr>
          <w:p w14:paraId="22881BF5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5AA54611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17DDFA2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0" w:type="dxa"/>
          </w:tcPr>
          <w:p w14:paraId="24F8FB15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7EC51510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69C60F1B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136E1" w:rsidRPr="00AC365B" w14:paraId="6B7A3E53" w14:textId="77777777" w:rsidTr="005D0144">
        <w:tc>
          <w:tcPr>
            <w:tcW w:w="4338" w:type="dxa"/>
            <w:shd w:val="clear" w:color="auto" w:fill="auto"/>
          </w:tcPr>
          <w:p w14:paraId="7DFB9014" w14:textId="77777777" w:rsidR="001136E1" w:rsidRPr="00AC365B" w:rsidRDefault="001136E1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2" w:type="dxa"/>
            <w:gridSpan w:val="5"/>
          </w:tcPr>
          <w:p w14:paraId="2F3A5276" w14:textId="7B26B76C" w:rsidR="001136E1" w:rsidRPr="00AC365B" w:rsidRDefault="001136E1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401A4" w:rsidRPr="00AC365B" w14:paraId="1F956A15" w14:textId="77777777" w:rsidTr="00C1687F">
        <w:tc>
          <w:tcPr>
            <w:tcW w:w="4338" w:type="dxa"/>
            <w:shd w:val="clear" w:color="auto" w:fill="auto"/>
          </w:tcPr>
          <w:p w14:paraId="6B318F13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674ABE9E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ind w:left="-34" w:right="-110" w:hanging="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 เนชั่น ดิจิทัล</w:t>
            </w:r>
          </w:p>
        </w:tc>
        <w:tc>
          <w:tcPr>
            <w:tcW w:w="240" w:type="dxa"/>
          </w:tcPr>
          <w:p w14:paraId="397F90D6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0" w:type="dxa"/>
          </w:tcPr>
          <w:p w14:paraId="6DE4289F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เอ็นบีซี </w:t>
            </w:r>
          </w:p>
        </w:tc>
        <w:tc>
          <w:tcPr>
            <w:tcW w:w="256" w:type="dxa"/>
          </w:tcPr>
          <w:p w14:paraId="64F75585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7F98AF99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01A4" w:rsidRPr="00AC365B" w14:paraId="4376D34A" w14:textId="77777777" w:rsidTr="00C1687F">
        <w:tc>
          <w:tcPr>
            <w:tcW w:w="4338" w:type="dxa"/>
            <w:shd w:val="clear" w:color="auto" w:fill="auto"/>
          </w:tcPr>
          <w:p w14:paraId="421377E1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7FEABAD1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ind w:left="-34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คอนเทนท์ จำกัด</w:t>
            </w:r>
          </w:p>
        </w:tc>
        <w:tc>
          <w:tcPr>
            <w:tcW w:w="240" w:type="dxa"/>
          </w:tcPr>
          <w:p w14:paraId="6B0DDA16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0D746911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ind w:left="-80" w:right="-110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เน็กซ์ วิชั่น จำกัด</w:t>
            </w:r>
          </w:p>
        </w:tc>
        <w:tc>
          <w:tcPr>
            <w:tcW w:w="256" w:type="dxa"/>
          </w:tcPr>
          <w:p w14:paraId="45EF7A61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0F36C6D7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01A4" w:rsidRPr="00AC365B" w14:paraId="16304417" w14:textId="77777777" w:rsidTr="00C1687F">
        <w:tc>
          <w:tcPr>
            <w:tcW w:w="4338" w:type="dxa"/>
            <w:shd w:val="clear" w:color="auto" w:fill="auto"/>
          </w:tcPr>
          <w:p w14:paraId="409485AA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1CD8A50D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E40927A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4E403959" w14:textId="77777777" w:rsidR="002401A4" w:rsidRPr="00AC365B" w:rsidRDefault="002401A4" w:rsidP="00C1687F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10E4DBCF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6D14AD3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401A4" w:rsidRPr="00AC365B" w14:paraId="598583BC" w14:textId="77777777" w:rsidTr="00C1687F">
        <w:tc>
          <w:tcPr>
            <w:tcW w:w="4338" w:type="dxa"/>
            <w:shd w:val="clear" w:color="auto" w:fill="auto"/>
          </w:tcPr>
          <w:p w14:paraId="54B0EC1D" w14:textId="760184C3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ค่าใบอนุญาตให้ใช้คลื่นความถี่และประกอบ</w:t>
            </w:r>
            <w:r w:rsidRPr="00AC365B">
              <w:rPr>
                <w:rFonts w:ascii="Angsana New" w:hAnsi="Angsana New"/>
                <w:sz w:val="30"/>
                <w:szCs w:val="30"/>
              </w:rPr>
              <w:br/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กิจการโทรทัศน์ค้างจ่าย ณ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602" w:type="dxa"/>
            <w:vAlign w:val="bottom"/>
          </w:tcPr>
          <w:p w14:paraId="225EF27F" w14:textId="5EB03D46" w:rsidR="002401A4" w:rsidRPr="00AC365B" w:rsidRDefault="000C653B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897</w:t>
            </w:r>
            <w:r w:rsidR="008C1F2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40" w:type="dxa"/>
          </w:tcPr>
          <w:p w14:paraId="2F89C36F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531B563C" w14:textId="61FBA7B4" w:rsidR="002401A4" w:rsidRPr="00AC365B" w:rsidRDefault="000C653B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550</w:t>
            </w:r>
            <w:r w:rsidR="008C1F2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256" w:type="dxa"/>
          </w:tcPr>
          <w:p w14:paraId="5AC81EA0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A4BD05E" w14:textId="719485C0" w:rsidR="002401A4" w:rsidRPr="00AC365B" w:rsidRDefault="000C653B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8C1F2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448</w:t>
            </w:r>
            <w:r w:rsidR="008C1F2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2401A4" w:rsidRPr="00AC365B" w14:paraId="17963D8F" w14:textId="77777777" w:rsidTr="00C1687F">
        <w:tc>
          <w:tcPr>
            <w:tcW w:w="4338" w:type="dxa"/>
            <w:shd w:val="clear" w:color="auto" w:fill="auto"/>
          </w:tcPr>
          <w:p w14:paraId="721B981D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20" w:right="-19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ชำระค่าธรรมเนียม</w:t>
            </w:r>
          </w:p>
        </w:tc>
        <w:tc>
          <w:tcPr>
            <w:tcW w:w="1602" w:type="dxa"/>
          </w:tcPr>
          <w:p w14:paraId="27A7820E" w14:textId="012C5434" w:rsidR="002401A4" w:rsidRPr="00AC365B" w:rsidRDefault="008C1F22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201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000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60350DC1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6E5D8791" w14:textId="396F7726" w:rsidR="002401A4" w:rsidRPr="00AC365B" w:rsidRDefault="008C1F22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72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800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1526B971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09A4EFF5" w14:textId="5E539491" w:rsidR="002401A4" w:rsidRPr="00AC365B" w:rsidRDefault="008C1F22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273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800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01A4" w:rsidRPr="00AC365B" w14:paraId="7259D95B" w14:textId="77777777" w:rsidTr="00C1687F">
        <w:tc>
          <w:tcPr>
            <w:tcW w:w="4338" w:type="dxa"/>
            <w:shd w:val="clear" w:color="auto" w:fill="auto"/>
          </w:tcPr>
          <w:p w14:paraId="79C44939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20" w:right="-19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602" w:type="dxa"/>
          </w:tcPr>
          <w:p w14:paraId="7A3A0B56" w14:textId="50D314B4" w:rsidR="002401A4" w:rsidRPr="00AC365B" w:rsidRDefault="000C653B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8C1F2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40" w:type="dxa"/>
          </w:tcPr>
          <w:p w14:paraId="1FD1D75B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03F944D" w14:textId="1B2FAF28" w:rsidR="002401A4" w:rsidRPr="00AC365B" w:rsidRDefault="000C653B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8C1F2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56" w:type="dxa"/>
          </w:tcPr>
          <w:p w14:paraId="32292A6F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704DC3B5" w14:textId="4D233CBB" w:rsidR="002401A4" w:rsidRPr="00AC365B" w:rsidRDefault="000C653B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8C1F2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2401A4" w:rsidRPr="00AC365B" w14:paraId="372AA45B" w14:textId="77777777" w:rsidTr="00C1687F">
        <w:tc>
          <w:tcPr>
            <w:tcW w:w="4338" w:type="dxa"/>
            <w:shd w:val="clear" w:color="auto" w:fill="auto"/>
          </w:tcPr>
          <w:p w14:paraId="7BF479C2" w14:textId="77777777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20" w:right="-19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ลดลงจากการได้รับยกเว้นค่าธรรมเนียมใบอนุญาต</w:t>
            </w:r>
          </w:p>
        </w:tc>
        <w:tc>
          <w:tcPr>
            <w:tcW w:w="1602" w:type="dxa"/>
          </w:tcPr>
          <w:p w14:paraId="6CEFF17F" w14:textId="67072178" w:rsidR="002401A4" w:rsidRPr="00AC365B" w:rsidRDefault="008C1F22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703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637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4C10963D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33607ACD" w14:textId="50EC7822" w:rsidR="002401A4" w:rsidRPr="00AC365B" w:rsidRDefault="008C1F22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429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912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1753DFBE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07BB4AA1" w14:textId="44146573" w:rsidR="002401A4" w:rsidRPr="00AC365B" w:rsidRDefault="008C1F22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133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549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01A4" w:rsidRPr="00AC365B" w14:paraId="3D86078C" w14:textId="77777777" w:rsidTr="00C1687F">
        <w:tc>
          <w:tcPr>
            <w:tcW w:w="4338" w:type="dxa"/>
            <w:shd w:val="clear" w:color="auto" w:fill="auto"/>
          </w:tcPr>
          <w:p w14:paraId="79F014CA" w14:textId="3FF4001F" w:rsidR="002401A4" w:rsidRPr="00AC365B" w:rsidRDefault="002401A4" w:rsidP="00C1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ค่าใบอนุญาตให้ใช้คลื่นความถี่และประกอบ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กิจการโทรทัศน์ค้างจ่าย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D7506"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D7506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023BEFDB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B321EC" w14:textId="506D57F5" w:rsidR="008C1F22" w:rsidRPr="00AC365B" w:rsidRDefault="008C1F22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6294A61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6A78FCAD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AB6B97A" w14:textId="639E39D1" w:rsidR="008C1F22" w:rsidRPr="00AC365B" w:rsidRDefault="000C653B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8C1F2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56" w:type="dxa"/>
          </w:tcPr>
          <w:p w14:paraId="3EF6457A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B4C49" w14:textId="77777777" w:rsidR="002401A4" w:rsidRPr="00AC365B" w:rsidRDefault="002401A4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45A2DE" w14:textId="13E17442" w:rsidR="008C1F22" w:rsidRPr="00AC365B" w:rsidRDefault="000C653B" w:rsidP="00C16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8C1F2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</w:tbl>
    <w:p w14:paraId="59DC6B16" w14:textId="77777777" w:rsidR="002401A4" w:rsidRPr="00AC365B" w:rsidRDefault="002401A4" w:rsidP="00240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38"/>
        <w:gridCol w:w="1602"/>
        <w:gridCol w:w="240"/>
        <w:gridCol w:w="1470"/>
        <w:gridCol w:w="256"/>
        <w:gridCol w:w="1364"/>
      </w:tblGrid>
      <w:tr w:rsidR="001136E1" w:rsidRPr="00AC365B" w14:paraId="3C0585BE" w14:textId="77777777" w:rsidTr="005D0144">
        <w:tc>
          <w:tcPr>
            <w:tcW w:w="4338" w:type="dxa"/>
            <w:shd w:val="clear" w:color="auto" w:fill="auto"/>
          </w:tcPr>
          <w:p w14:paraId="692CEFD2" w14:textId="77777777" w:rsidR="001136E1" w:rsidRPr="00AC365B" w:rsidRDefault="001136E1" w:rsidP="001136E1">
            <w:pPr>
              <w:pageBreakBefore/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7BF93ED3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3EC284E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0" w:type="dxa"/>
          </w:tcPr>
          <w:p w14:paraId="35D2F15B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788212A9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3112DF19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136E1" w:rsidRPr="00AC365B" w14:paraId="2760EB31" w14:textId="77777777" w:rsidTr="005D0144">
        <w:tc>
          <w:tcPr>
            <w:tcW w:w="4338" w:type="dxa"/>
            <w:shd w:val="clear" w:color="auto" w:fill="auto"/>
          </w:tcPr>
          <w:p w14:paraId="3AE8A4B0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2" w:type="dxa"/>
            <w:gridSpan w:val="5"/>
          </w:tcPr>
          <w:p w14:paraId="0A02C58A" w14:textId="7329BFC2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136E1" w:rsidRPr="00AC365B" w14:paraId="42B538B0" w14:textId="77777777" w:rsidTr="005D0144">
        <w:tc>
          <w:tcPr>
            <w:tcW w:w="4338" w:type="dxa"/>
            <w:shd w:val="clear" w:color="auto" w:fill="auto"/>
          </w:tcPr>
          <w:p w14:paraId="4C2B8926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3D39422F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ind w:left="-34" w:right="-110" w:hanging="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 เนชั่น ดิจิทัล</w:t>
            </w:r>
          </w:p>
        </w:tc>
        <w:tc>
          <w:tcPr>
            <w:tcW w:w="240" w:type="dxa"/>
          </w:tcPr>
          <w:p w14:paraId="58ACD492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0" w:type="dxa"/>
          </w:tcPr>
          <w:p w14:paraId="7963DA86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เอ็นบีซี </w:t>
            </w:r>
          </w:p>
        </w:tc>
        <w:tc>
          <w:tcPr>
            <w:tcW w:w="256" w:type="dxa"/>
          </w:tcPr>
          <w:p w14:paraId="06C33FB1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0B6F2A44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136E1" w:rsidRPr="00AC365B" w14:paraId="77412CF7" w14:textId="77777777" w:rsidTr="005D0144">
        <w:tc>
          <w:tcPr>
            <w:tcW w:w="4338" w:type="dxa"/>
            <w:shd w:val="clear" w:color="auto" w:fill="auto"/>
          </w:tcPr>
          <w:p w14:paraId="3D4C8471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3B81A7FC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ind w:left="-34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คอนเทนท์ จำกัด</w:t>
            </w:r>
          </w:p>
        </w:tc>
        <w:tc>
          <w:tcPr>
            <w:tcW w:w="240" w:type="dxa"/>
          </w:tcPr>
          <w:p w14:paraId="78164C94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0A84C866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ind w:left="-80" w:right="-110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เน็กซ์ วิชั่น จำกัด</w:t>
            </w:r>
          </w:p>
        </w:tc>
        <w:tc>
          <w:tcPr>
            <w:tcW w:w="256" w:type="dxa"/>
          </w:tcPr>
          <w:p w14:paraId="2308A3A2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1D7A48A2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136E1" w:rsidRPr="00AC365B" w14:paraId="032A75DD" w14:textId="77777777" w:rsidTr="005D0144">
        <w:tc>
          <w:tcPr>
            <w:tcW w:w="4338" w:type="dxa"/>
            <w:shd w:val="clear" w:color="auto" w:fill="auto"/>
          </w:tcPr>
          <w:p w14:paraId="1A66EFD3" w14:textId="77777777" w:rsidR="001136E1" w:rsidRPr="00AC365B" w:rsidRDefault="001136E1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7A0B414C" w14:textId="77777777" w:rsidR="001136E1" w:rsidRPr="00AC365B" w:rsidRDefault="001136E1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CD50409" w14:textId="77777777" w:rsidR="001136E1" w:rsidRPr="00AC365B" w:rsidRDefault="001136E1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330897D3" w14:textId="77777777" w:rsidR="001136E1" w:rsidRPr="00AC365B" w:rsidRDefault="001136E1" w:rsidP="005D0144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6BB54939" w14:textId="77777777" w:rsidR="001136E1" w:rsidRPr="00AC365B" w:rsidRDefault="001136E1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4C70C2A" w14:textId="77777777" w:rsidR="001136E1" w:rsidRPr="00AC365B" w:rsidRDefault="001136E1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36E1" w:rsidRPr="00AC365B" w14:paraId="3F794F38" w14:textId="77777777" w:rsidTr="005D0144">
        <w:tc>
          <w:tcPr>
            <w:tcW w:w="4338" w:type="dxa"/>
            <w:shd w:val="clear" w:color="auto" w:fill="auto"/>
          </w:tcPr>
          <w:p w14:paraId="0EF84128" w14:textId="77777777" w:rsidR="001136E1" w:rsidRPr="00AC365B" w:rsidRDefault="001136E1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ค่าใบอนุญาตให้ใช้คลื่นความถี่และประกอบ</w:t>
            </w:r>
            <w:r w:rsidRPr="00AC365B">
              <w:rPr>
                <w:rFonts w:ascii="Angsana New" w:hAnsi="Angsana New"/>
                <w:sz w:val="30"/>
                <w:szCs w:val="30"/>
              </w:rPr>
              <w:br/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กิจการโทรทัศน์ค้างจ่าย ณ </w:t>
            </w: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602" w:type="dxa"/>
            <w:vAlign w:val="bottom"/>
          </w:tcPr>
          <w:p w14:paraId="64E852E7" w14:textId="45EBE40F" w:rsidR="001136E1" w:rsidRPr="00AC365B" w:rsidRDefault="00305FD9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885,74</w:t>
            </w:r>
            <w:r w:rsidR="00256B7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3FC161AD" w14:textId="77777777" w:rsidR="001136E1" w:rsidRPr="00AC365B" w:rsidRDefault="001136E1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78CD0A0D" w14:textId="7D4FD7C0" w:rsidR="001136E1" w:rsidRPr="00AC365B" w:rsidRDefault="00305FD9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543,434</w:t>
            </w:r>
          </w:p>
        </w:tc>
        <w:tc>
          <w:tcPr>
            <w:tcW w:w="256" w:type="dxa"/>
          </w:tcPr>
          <w:p w14:paraId="6D079D9D" w14:textId="77777777" w:rsidR="001136E1" w:rsidRPr="00AC365B" w:rsidRDefault="001136E1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8368AD7" w14:textId="2FF0C210" w:rsidR="001136E1" w:rsidRPr="00256B71" w:rsidRDefault="00305FD9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B71">
              <w:rPr>
                <w:rFonts w:ascii="Angsana New" w:hAnsi="Angsana New"/>
                <w:sz w:val="30"/>
                <w:szCs w:val="30"/>
              </w:rPr>
              <w:t>1,429,18</w:t>
            </w:r>
            <w:r w:rsidR="00256B71" w:rsidRPr="00256B7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136E1" w:rsidRPr="00AC365B" w14:paraId="22693488" w14:textId="77777777" w:rsidTr="005D0144">
        <w:tc>
          <w:tcPr>
            <w:tcW w:w="4338" w:type="dxa"/>
            <w:shd w:val="clear" w:color="auto" w:fill="auto"/>
          </w:tcPr>
          <w:p w14:paraId="1E515E08" w14:textId="77777777" w:rsidR="001136E1" w:rsidRPr="00AC365B" w:rsidRDefault="001136E1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20" w:right="-19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602" w:type="dxa"/>
          </w:tcPr>
          <w:p w14:paraId="32911EF7" w14:textId="19D84622" w:rsidR="001136E1" w:rsidRPr="00AC365B" w:rsidRDefault="00305FD9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</w:t>
            </w:r>
            <w:r w:rsidR="00256B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045DBD34" w14:textId="77777777" w:rsidR="001136E1" w:rsidRPr="00AC365B" w:rsidRDefault="001136E1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B3034B5" w14:textId="4EBB45F6" w:rsidR="001136E1" w:rsidRPr="00AC365B" w:rsidRDefault="00305FD9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7,464</w:t>
            </w:r>
          </w:p>
        </w:tc>
        <w:tc>
          <w:tcPr>
            <w:tcW w:w="256" w:type="dxa"/>
          </w:tcPr>
          <w:p w14:paraId="2362BBCD" w14:textId="77777777" w:rsidR="001136E1" w:rsidRPr="00AC365B" w:rsidRDefault="001136E1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1DCB7C38" w14:textId="550F848B" w:rsidR="001136E1" w:rsidRPr="00256B71" w:rsidRDefault="00305FD9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B71">
              <w:rPr>
                <w:rFonts w:ascii="Angsana New" w:hAnsi="Angsana New"/>
                <w:sz w:val="30"/>
                <w:szCs w:val="30"/>
              </w:rPr>
              <w:t>19,62</w:t>
            </w:r>
            <w:r w:rsidR="00256B71" w:rsidRPr="00256B7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136E1" w:rsidRPr="00AC365B" w14:paraId="54B53A32" w14:textId="77777777" w:rsidTr="005D0144">
        <w:tc>
          <w:tcPr>
            <w:tcW w:w="4338" w:type="dxa"/>
            <w:shd w:val="clear" w:color="auto" w:fill="auto"/>
          </w:tcPr>
          <w:p w14:paraId="6351A869" w14:textId="77777777" w:rsidR="001136E1" w:rsidRPr="00AC365B" w:rsidRDefault="001136E1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ค่าใบอนุญาตให้ใช้คลื่นความถี่และประกอบ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กิจการโทรทัศน์ค้างจ่าย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5795327C" w14:textId="77777777" w:rsidR="001136E1" w:rsidRPr="00305FD9" w:rsidRDefault="001136E1" w:rsidP="00305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2DDA57" w14:textId="64989309" w:rsidR="00305FD9" w:rsidRPr="00305FD9" w:rsidRDefault="00305FD9" w:rsidP="00305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FD9">
              <w:rPr>
                <w:rFonts w:ascii="Angsana New" w:hAnsi="Angsana New"/>
                <w:b/>
                <w:bCs/>
                <w:sz w:val="30"/>
                <w:szCs w:val="30"/>
              </w:rPr>
              <w:t>897,910</w:t>
            </w:r>
          </w:p>
        </w:tc>
        <w:tc>
          <w:tcPr>
            <w:tcW w:w="240" w:type="dxa"/>
          </w:tcPr>
          <w:p w14:paraId="2D1E0C74" w14:textId="77777777" w:rsidR="001136E1" w:rsidRPr="00305FD9" w:rsidRDefault="001136E1" w:rsidP="00305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6E7E85F0" w14:textId="77777777" w:rsidR="001136E1" w:rsidRDefault="001136E1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54EA82" w14:textId="7E6CA26E" w:rsidR="00305FD9" w:rsidRPr="00AC365B" w:rsidRDefault="00305FD9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550,898</w:t>
            </w:r>
          </w:p>
        </w:tc>
        <w:tc>
          <w:tcPr>
            <w:tcW w:w="256" w:type="dxa"/>
          </w:tcPr>
          <w:p w14:paraId="31B51E92" w14:textId="77777777" w:rsidR="001136E1" w:rsidRPr="00AC365B" w:rsidRDefault="001136E1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40166" w14:textId="77777777" w:rsidR="001136E1" w:rsidRPr="00256B71" w:rsidRDefault="001136E1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C8A02A" w14:textId="2388B3B7" w:rsidR="00305FD9" w:rsidRPr="00256B71" w:rsidRDefault="00305FD9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B71">
              <w:rPr>
                <w:rFonts w:ascii="Angsana New" w:hAnsi="Angsana New"/>
                <w:b/>
                <w:bCs/>
                <w:sz w:val="30"/>
                <w:szCs w:val="30"/>
              </w:rPr>
              <w:t>1,448,808</w:t>
            </w:r>
          </w:p>
        </w:tc>
      </w:tr>
    </w:tbl>
    <w:p w14:paraId="74B4DF19" w14:textId="77777777" w:rsidR="001136E1" w:rsidRDefault="001136E1" w:rsidP="002C680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C9BB151" w14:textId="23AE6712" w:rsidR="00182681" w:rsidRDefault="0065165B" w:rsidP="002C6804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8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สิงหาคม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บริษัท เอ็นบีซี เน็กซ์ วิชั่น จำกัด ได้จ่ายชำระค่าธรรมเนียมใบอนุญาตงวดที่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บางส่วน</w:t>
      </w:r>
      <w:r w:rsidRPr="00B33F9F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0C653B" w:rsidRPr="00B33F9F">
        <w:rPr>
          <w:rFonts w:ascii="Angsana New" w:hAnsi="Angsana New"/>
          <w:spacing w:val="-6"/>
          <w:sz w:val="30"/>
          <w:szCs w:val="30"/>
        </w:rPr>
        <w:t>72</w:t>
      </w:r>
      <w:r w:rsidRPr="00B33F9F">
        <w:rPr>
          <w:rFonts w:ascii="Angsana New" w:hAnsi="Angsana New"/>
          <w:spacing w:val="-6"/>
          <w:sz w:val="30"/>
          <w:szCs w:val="30"/>
        </w:rPr>
        <w:t>.</w:t>
      </w:r>
      <w:r w:rsidR="000C653B" w:rsidRPr="00B33F9F">
        <w:rPr>
          <w:rFonts w:ascii="Angsana New" w:hAnsi="Angsana New"/>
          <w:spacing w:val="-6"/>
          <w:sz w:val="30"/>
          <w:szCs w:val="30"/>
        </w:rPr>
        <w:t>80</w:t>
      </w:r>
      <w:r w:rsidRPr="00B33F9F">
        <w:rPr>
          <w:rFonts w:ascii="Angsana New" w:hAnsi="Angsana New"/>
          <w:spacing w:val="-6"/>
          <w:sz w:val="30"/>
          <w:szCs w:val="30"/>
        </w:rPr>
        <w:t xml:space="preserve"> </w:t>
      </w:r>
      <w:r w:rsidRPr="00B33F9F">
        <w:rPr>
          <w:rFonts w:ascii="Angsana New" w:hAnsi="Angsana New"/>
          <w:spacing w:val="-6"/>
          <w:sz w:val="30"/>
          <w:szCs w:val="30"/>
          <w:cs/>
        </w:rPr>
        <w:t xml:space="preserve">ล้านบาท ดังนั้นคงเหลือค่าธรรมเนียมใบอนุญาตงวดที่ </w:t>
      </w:r>
      <w:r w:rsidR="000C653B" w:rsidRPr="00B33F9F">
        <w:rPr>
          <w:rFonts w:ascii="Angsana New" w:hAnsi="Angsana New"/>
          <w:spacing w:val="-6"/>
          <w:sz w:val="30"/>
          <w:szCs w:val="30"/>
        </w:rPr>
        <w:t>4</w:t>
      </w:r>
      <w:r w:rsidRPr="00B33F9F">
        <w:rPr>
          <w:rFonts w:ascii="Angsana New" w:hAnsi="Angsana New"/>
          <w:spacing w:val="-6"/>
          <w:sz w:val="30"/>
          <w:szCs w:val="30"/>
        </w:rPr>
        <w:t xml:space="preserve"> </w:t>
      </w:r>
      <w:r w:rsidRPr="00B33F9F">
        <w:rPr>
          <w:rFonts w:ascii="Angsana New" w:hAnsi="Angsana New"/>
          <w:spacing w:val="-6"/>
          <w:sz w:val="30"/>
          <w:szCs w:val="30"/>
          <w:cs/>
        </w:rPr>
        <w:t xml:space="preserve">ที่ค้างเกินกำหนดชำระ จำนวน </w:t>
      </w:r>
      <w:r w:rsidR="000C653B" w:rsidRPr="00B33F9F">
        <w:rPr>
          <w:rFonts w:ascii="Angsana New" w:hAnsi="Angsana New"/>
          <w:spacing w:val="-6"/>
          <w:sz w:val="30"/>
          <w:szCs w:val="30"/>
        </w:rPr>
        <w:t>50</w:t>
      </w:r>
      <w:r w:rsidRPr="00B33F9F">
        <w:rPr>
          <w:rFonts w:ascii="Angsana New" w:hAnsi="Angsana New"/>
          <w:spacing w:val="-6"/>
          <w:sz w:val="30"/>
          <w:szCs w:val="30"/>
        </w:rPr>
        <w:t>.</w:t>
      </w:r>
      <w:r w:rsidR="000C653B" w:rsidRPr="00B33F9F">
        <w:rPr>
          <w:rFonts w:ascii="Angsana New" w:hAnsi="Angsana New"/>
          <w:spacing w:val="-6"/>
          <w:sz w:val="30"/>
          <w:szCs w:val="30"/>
        </w:rPr>
        <w:t>00</w:t>
      </w:r>
      <w:r w:rsidRPr="00B33F9F">
        <w:rPr>
          <w:rFonts w:ascii="Angsana New" w:hAnsi="Angsana New"/>
          <w:spacing w:val="-6"/>
          <w:sz w:val="30"/>
          <w:szCs w:val="30"/>
        </w:rPr>
        <w:t xml:space="preserve"> </w:t>
      </w:r>
      <w:r w:rsidRPr="00B33F9F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ทั้งนี้ บริษัทย่อย</w:t>
      </w:r>
      <w:r w:rsidRPr="00AC365B">
        <w:rPr>
          <w:rFonts w:ascii="Angsana New" w:hAnsi="Angsana New"/>
          <w:sz w:val="30"/>
          <w:szCs w:val="30"/>
          <w:cs/>
        </w:rPr>
        <w:t>ทางอ้อม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จะต้องจ่ายดอกเบี้ยให้แก่สำนักงาน กสทช. สำหรับค่าธรรมเนียมใบอนุญาตงวดที่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4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ที่ค้างชำระโดยมีอัตราดอกเบี้ยร้อยละ </w:t>
      </w:r>
      <w:r w:rsidR="000C653B" w:rsidRPr="000C653B">
        <w:rPr>
          <w:rFonts w:ascii="Angsana New" w:hAnsi="Angsana New"/>
          <w:spacing w:val="-4"/>
          <w:sz w:val="30"/>
          <w:szCs w:val="30"/>
        </w:rPr>
        <w:t>7</w:t>
      </w:r>
      <w:r w:rsidRPr="00AC365B">
        <w:rPr>
          <w:rFonts w:ascii="Angsana New" w:hAnsi="Angsana New"/>
          <w:spacing w:val="-4"/>
          <w:sz w:val="30"/>
          <w:szCs w:val="30"/>
        </w:rPr>
        <w:t>.</w:t>
      </w:r>
      <w:r w:rsidR="000C653B" w:rsidRPr="000C653B">
        <w:rPr>
          <w:rFonts w:ascii="Angsana New" w:hAnsi="Angsana New"/>
          <w:spacing w:val="-4"/>
          <w:sz w:val="30"/>
          <w:szCs w:val="30"/>
        </w:rPr>
        <w:t>5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ต่อปี</w:t>
      </w:r>
    </w:p>
    <w:p w14:paraId="41204C4D" w14:textId="0F1C01EA" w:rsidR="00DD282F" w:rsidRDefault="00DD282F" w:rsidP="002C6804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908C20" w14:textId="49E34951" w:rsidR="00DD282F" w:rsidRPr="00AC365B" w:rsidRDefault="00DD282F" w:rsidP="00C92692">
      <w:pPr>
        <w:tabs>
          <w:tab w:val="clear" w:pos="680"/>
          <w:tab w:val="left" w:pos="540"/>
          <w:tab w:val="left" w:pos="9693"/>
        </w:tabs>
        <w:ind w:left="540" w:right="1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Theme="majorBidi" w:hAnsiTheme="majorBidi" w:cstheme="majorBidi"/>
          <w:sz w:val="30"/>
          <w:szCs w:val="30"/>
          <w:cs/>
        </w:rPr>
        <w:t>บริษัทย่อยทางอ้อม</w:t>
      </w:r>
      <w:r w:rsidRPr="00AC365B">
        <w:rPr>
          <w:rFonts w:ascii="Angsana New" w:hAnsi="Angsana New"/>
          <w:sz w:val="30"/>
          <w:szCs w:val="30"/>
          <w:cs/>
        </w:rPr>
        <w:t>มียอดคงเหลือของหนังสือค้ำประกันจากสถาบันการเงินที่วางไว้เพื่อค้ำประกันการชำระค่าธรรมเนียมใบอนุญาตส่วนที่เหลือให้กับกสทช</w:t>
      </w:r>
      <w:r w:rsidRPr="00AC365B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จำนวน </w:t>
      </w:r>
      <w:r w:rsidRPr="000C653B">
        <w:rPr>
          <w:rFonts w:ascii="Angsana New" w:hAnsi="Angsana New"/>
          <w:sz w:val="30"/>
          <w:szCs w:val="30"/>
        </w:rPr>
        <w:t>50</w:t>
      </w:r>
      <w:r w:rsidRPr="00AC365B">
        <w:rPr>
          <w:rFonts w:ascii="Angsana New" w:hAnsi="Angsana New"/>
          <w:sz w:val="30"/>
          <w:szCs w:val="30"/>
        </w:rPr>
        <w:t>.</w:t>
      </w:r>
      <w:r w:rsidRPr="000C653B">
        <w:rPr>
          <w:rFonts w:ascii="Angsana New" w:hAnsi="Angsana New"/>
          <w:sz w:val="30"/>
          <w:szCs w:val="30"/>
        </w:rPr>
        <w:t>00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C365B">
        <w:rPr>
          <w:rFonts w:ascii="Angsana New" w:hAnsi="Angsana New"/>
          <w:i/>
          <w:iCs/>
          <w:sz w:val="30"/>
          <w:szCs w:val="30"/>
        </w:rPr>
        <w:t>(</w:t>
      </w:r>
      <w:r w:rsidRPr="000C653B">
        <w:rPr>
          <w:rFonts w:ascii="Angsana New" w:hAnsi="Angsana New"/>
          <w:i/>
          <w:iCs/>
          <w:sz w:val="30"/>
          <w:szCs w:val="30"/>
        </w:rPr>
        <w:t>2561</w:t>
      </w:r>
      <w:r w:rsidRPr="00AC365B">
        <w:rPr>
          <w:rFonts w:ascii="Angsana New" w:hAnsi="Angsana New"/>
          <w:i/>
          <w:iCs/>
          <w:sz w:val="30"/>
          <w:szCs w:val="30"/>
        </w:rPr>
        <w:t>:</w:t>
      </w:r>
      <w:r w:rsidR="001136E1">
        <w:rPr>
          <w:rFonts w:ascii="Angsana New" w:hAnsi="Angsana New"/>
          <w:i/>
          <w:iCs/>
          <w:sz w:val="30"/>
          <w:szCs w:val="30"/>
        </w:rPr>
        <w:t xml:space="preserve"> </w:t>
      </w:r>
      <w:r w:rsidR="001136E1">
        <w:rPr>
          <w:rFonts w:ascii="Angsana New" w:hAnsi="Angsana New" w:hint="cs"/>
          <w:i/>
          <w:iCs/>
          <w:sz w:val="30"/>
          <w:szCs w:val="30"/>
          <w:cs/>
        </w:rPr>
        <w:t>บริษัทย่อยและบริษัทย่อยทางอ้อมมียอดคงเหลือ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0C653B">
        <w:rPr>
          <w:rFonts w:ascii="Angsana New" w:hAnsi="Angsana New"/>
          <w:i/>
          <w:iCs/>
          <w:sz w:val="30"/>
          <w:szCs w:val="30"/>
        </w:rPr>
        <w:t>1</w:t>
      </w:r>
      <w:r w:rsidRPr="00AC365B">
        <w:rPr>
          <w:rFonts w:ascii="Angsana New" w:hAnsi="Angsana New"/>
          <w:i/>
          <w:iCs/>
          <w:sz w:val="30"/>
          <w:szCs w:val="30"/>
        </w:rPr>
        <w:t>,</w:t>
      </w:r>
      <w:r w:rsidRPr="000C653B">
        <w:rPr>
          <w:rFonts w:ascii="Angsana New" w:hAnsi="Angsana New"/>
          <w:i/>
          <w:iCs/>
          <w:sz w:val="30"/>
          <w:szCs w:val="30"/>
        </w:rPr>
        <w:t>499</w:t>
      </w:r>
      <w:r w:rsidRPr="00AC365B">
        <w:rPr>
          <w:rFonts w:ascii="Angsana New" w:hAnsi="Angsana New"/>
          <w:i/>
          <w:iCs/>
          <w:sz w:val="30"/>
          <w:szCs w:val="30"/>
        </w:rPr>
        <w:t>.</w:t>
      </w:r>
      <w:r w:rsidRPr="000C653B">
        <w:rPr>
          <w:rFonts w:ascii="Angsana New" w:hAnsi="Angsana New"/>
          <w:i/>
          <w:iCs/>
          <w:sz w:val="30"/>
          <w:szCs w:val="30"/>
        </w:rPr>
        <w:t>00</w:t>
      </w:r>
      <w:r w:rsidRPr="00AC36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5C8056" w14:textId="77777777" w:rsidR="00DD282F" w:rsidRPr="00AC365B" w:rsidRDefault="00DD282F" w:rsidP="00DD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4"/>
          <w:szCs w:val="4"/>
        </w:rPr>
      </w:pPr>
    </w:p>
    <w:p w14:paraId="40821C9D" w14:textId="77777777" w:rsidR="00DD282F" w:rsidRPr="00AC365B" w:rsidRDefault="00DD282F" w:rsidP="002C6804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BEE7006" w14:textId="3003DF9D" w:rsidR="005C797C" w:rsidRPr="00AC365B" w:rsidRDefault="005B661E" w:rsidP="004A77A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45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</w:rPr>
        <w:br w:type="page"/>
      </w:r>
      <w:r w:rsidR="005C797C"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54CA346" w14:textId="77777777" w:rsidR="00A6598B" w:rsidRPr="00AC365B" w:rsidRDefault="00A6598B" w:rsidP="00F14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812"/>
        <w:gridCol w:w="990"/>
        <w:gridCol w:w="270"/>
        <w:gridCol w:w="1083"/>
        <w:gridCol w:w="270"/>
        <w:gridCol w:w="990"/>
        <w:gridCol w:w="270"/>
        <w:gridCol w:w="1074"/>
      </w:tblGrid>
      <w:tr w:rsidR="00727DB1" w:rsidRPr="00AC365B" w14:paraId="1DBEB54B" w14:textId="77777777" w:rsidTr="00027494">
        <w:trPr>
          <w:trHeight w:val="420"/>
        </w:trPr>
        <w:tc>
          <w:tcPr>
            <w:tcW w:w="1863" w:type="pct"/>
            <w:vAlign w:val="bottom"/>
          </w:tcPr>
          <w:p w14:paraId="6820691A" w14:textId="77777777" w:rsidR="00727DB1" w:rsidRPr="00AC365B" w:rsidRDefault="00727DB1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3E6CFEE2" w14:textId="77777777" w:rsidR="00727DB1" w:rsidRPr="00AC365B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pct"/>
            <w:gridSpan w:val="3"/>
          </w:tcPr>
          <w:p w14:paraId="767B0847" w14:textId="77777777" w:rsidR="00727DB1" w:rsidRPr="00AC365B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F98660" w14:textId="77777777" w:rsidR="00727DB1" w:rsidRPr="00AC365B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47A4F102" w14:textId="77777777" w:rsidR="00727DB1" w:rsidRPr="00AC365B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5DE" w:rsidRPr="00AC365B" w14:paraId="6FCF1943" w14:textId="77777777" w:rsidTr="00027494">
        <w:trPr>
          <w:trHeight w:val="420"/>
        </w:trPr>
        <w:tc>
          <w:tcPr>
            <w:tcW w:w="1863" w:type="pct"/>
            <w:vAlign w:val="bottom"/>
          </w:tcPr>
          <w:p w14:paraId="383DB060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31A41A35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9" w:type="pct"/>
          </w:tcPr>
          <w:p w14:paraId="7F8E3A18" w14:textId="4EA50B46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0E579891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84B13D" w14:textId="3752E530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6A9064B3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0740450" w14:textId="676D9561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DD6505F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D62826" w14:textId="4ECDB8C3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C65DE" w:rsidRPr="00AC365B" w14:paraId="57D31DD7" w14:textId="77777777" w:rsidTr="00027494">
        <w:trPr>
          <w:trHeight w:val="420"/>
        </w:trPr>
        <w:tc>
          <w:tcPr>
            <w:tcW w:w="1863" w:type="pct"/>
            <w:vAlign w:val="bottom"/>
          </w:tcPr>
          <w:p w14:paraId="770908E9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30A7D04D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7"/>
          </w:tcPr>
          <w:p w14:paraId="30EEE4FA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DE" w:rsidRPr="00AC365B" w14:paraId="72211B97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592CA4D5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42" w:type="pct"/>
          </w:tcPr>
          <w:p w14:paraId="20BC7684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91B7872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E8AD18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4538FA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A79EB2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D7FDE44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7EBB1B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DCE3EE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5DE" w:rsidRPr="00AC365B" w14:paraId="1CACF125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7B2C72E7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442" w:type="pct"/>
          </w:tcPr>
          <w:p w14:paraId="7340FC47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F1B3372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91556F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8765ED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E36CD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1691A23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1C6505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5C1C0D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516" w:rsidRPr="00AC365B" w14:paraId="6B1CAE08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11376801" w14:textId="458739F8" w:rsidR="000D3516" w:rsidRPr="00AC365B" w:rsidRDefault="000D3516" w:rsidP="000D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442" w:type="pct"/>
          </w:tcPr>
          <w:p w14:paraId="159DB33A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DF168C6" w14:textId="669BEBDD" w:rsidR="000D3516" w:rsidRPr="00AC365B" w:rsidRDefault="000C653B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  <w:r w:rsidR="002F749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114D5052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0F0BD7" w14:textId="5DC92694" w:rsidR="000D3516" w:rsidRPr="00AC365B" w:rsidRDefault="000D3516" w:rsidP="00940C3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2461DD6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6F34F57" w14:textId="526A96AC" w:rsidR="000D3516" w:rsidRPr="00AC365B" w:rsidRDefault="000C653B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  <w:r w:rsidR="007A1D8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4F37AA14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5849A35" w14:textId="08D9E6B1" w:rsidR="000D3516" w:rsidRPr="00AC365B" w:rsidRDefault="000D3516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243" w:rsidRPr="00AC365B" w14:paraId="3617A9DD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31ABEACA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42" w:type="pct"/>
          </w:tcPr>
          <w:p w14:paraId="2B5B12C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FEB9256" w14:textId="5EEA3EDA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45</w:t>
            </w:r>
            <w:r w:rsidR="007A1D8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47" w:type="pct"/>
          </w:tcPr>
          <w:p w14:paraId="6B59E2BA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5BF294" w14:textId="04A563F3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91</w:t>
            </w:r>
            <w:r w:rsidR="0047124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7" w:type="pct"/>
          </w:tcPr>
          <w:p w14:paraId="4C75FF17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5C801C6" w14:textId="78DFF212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45</w:t>
            </w:r>
            <w:r w:rsidR="007A1D8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47" w:type="pct"/>
          </w:tcPr>
          <w:p w14:paraId="44F902C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FEBDA05" w14:textId="61E8114D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91</w:t>
            </w:r>
            <w:r w:rsidR="0047124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684</w:t>
            </w:r>
          </w:p>
        </w:tc>
      </w:tr>
      <w:tr w:rsidR="007A1D89" w:rsidRPr="00AC365B" w14:paraId="2F28F085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36950CC9" w14:textId="77777777" w:rsidR="007A1D89" w:rsidRPr="00AC365B" w:rsidRDefault="007A1D89" w:rsidP="007B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0F18426E" w14:textId="77777777" w:rsidR="007A1D89" w:rsidRPr="00AC365B" w:rsidRDefault="007A1D89" w:rsidP="007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30B92D69" w14:textId="116819D0" w:rsidR="007A1D89" w:rsidRPr="00AC365B" w:rsidRDefault="000C653B" w:rsidP="007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54</w:t>
            </w:r>
            <w:r w:rsidR="007A1D8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7" w:type="pct"/>
          </w:tcPr>
          <w:p w14:paraId="4B0FD881" w14:textId="77777777" w:rsidR="007A1D89" w:rsidRPr="00AC365B" w:rsidRDefault="007A1D89" w:rsidP="007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39F1B204" w14:textId="7989D309" w:rsidR="007A1D89" w:rsidRPr="00AC365B" w:rsidRDefault="000C653B" w:rsidP="007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91</w:t>
            </w:r>
            <w:r w:rsidR="007A1D8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7" w:type="pct"/>
          </w:tcPr>
          <w:p w14:paraId="0847258A" w14:textId="77777777" w:rsidR="007A1D89" w:rsidRPr="00AC365B" w:rsidRDefault="007A1D89" w:rsidP="007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2C77C9B2" w14:textId="0E63DD9B" w:rsidR="007A1D89" w:rsidRPr="00AC365B" w:rsidRDefault="000C653B" w:rsidP="007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54</w:t>
            </w:r>
            <w:r w:rsidR="007A1D8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7" w:type="pct"/>
          </w:tcPr>
          <w:p w14:paraId="0A816BBD" w14:textId="77777777" w:rsidR="007A1D89" w:rsidRPr="00AC365B" w:rsidRDefault="007A1D89" w:rsidP="007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220EDC5F" w14:textId="29838AFC" w:rsidR="007A1D89" w:rsidRPr="00AC365B" w:rsidRDefault="000C653B" w:rsidP="007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91</w:t>
            </w:r>
            <w:r w:rsidR="007A1D8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684</w:t>
            </w:r>
          </w:p>
        </w:tc>
      </w:tr>
      <w:tr w:rsidR="00471243" w:rsidRPr="00AC365B" w14:paraId="1D991D61" w14:textId="77777777" w:rsidTr="00027494">
        <w:trPr>
          <w:trHeight w:hRule="exact" w:val="397"/>
        </w:trPr>
        <w:tc>
          <w:tcPr>
            <w:tcW w:w="1863" w:type="pct"/>
            <w:shd w:val="clear" w:color="auto" w:fill="auto"/>
            <w:vAlign w:val="bottom"/>
          </w:tcPr>
          <w:p w14:paraId="44DC5807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2" w:type="pct"/>
          </w:tcPr>
          <w:p w14:paraId="5429EF17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7C62A6E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6BF70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FB00BA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57E5FE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11F1605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9C8200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F341F14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516" w:rsidRPr="00940C33" w14:paraId="6BEF6C5F" w14:textId="77777777" w:rsidTr="00027494">
        <w:trPr>
          <w:trHeight w:hRule="exact" w:val="397"/>
        </w:trPr>
        <w:tc>
          <w:tcPr>
            <w:tcW w:w="1863" w:type="pct"/>
            <w:shd w:val="clear" w:color="auto" w:fill="auto"/>
            <w:vAlign w:val="bottom"/>
          </w:tcPr>
          <w:p w14:paraId="1608E749" w14:textId="77777777" w:rsidR="000D3516" w:rsidRPr="00AC365B" w:rsidRDefault="000D3516" w:rsidP="000D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442" w:type="pct"/>
          </w:tcPr>
          <w:p w14:paraId="6E9D9536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E723393" w14:textId="76AA9D87" w:rsidR="000D3516" w:rsidRPr="00AC365B" w:rsidRDefault="000C653B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71</w:t>
            </w:r>
            <w:r w:rsidR="000D351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6E316B16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8E61F47" w14:textId="22991405" w:rsidR="000D3516" w:rsidRPr="00AC365B" w:rsidRDefault="000D3516" w:rsidP="00940C3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F4AE366" w14:textId="77777777" w:rsidR="000D3516" w:rsidRPr="00AC365B" w:rsidRDefault="000D3516" w:rsidP="00940C3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7029C97" w14:textId="29673B08" w:rsidR="000D3516" w:rsidRPr="00AC365B" w:rsidRDefault="000C653B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71</w:t>
            </w:r>
            <w:r w:rsidR="000D351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6A3E3335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3F56BC" w14:textId="1821FC40" w:rsidR="000D3516" w:rsidRPr="00AC365B" w:rsidRDefault="000D3516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3516" w:rsidRPr="00AC365B" w14:paraId="0C50F029" w14:textId="77777777" w:rsidTr="00027494">
        <w:trPr>
          <w:trHeight w:hRule="exact" w:val="397"/>
        </w:trPr>
        <w:tc>
          <w:tcPr>
            <w:tcW w:w="1863" w:type="pct"/>
            <w:shd w:val="clear" w:color="auto" w:fill="auto"/>
            <w:vAlign w:val="bottom"/>
          </w:tcPr>
          <w:p w14:paraId="5B1D5EF0" w14:textId="77777777" w:rsidR="000D3516" w:rsidRPr="00AC365B" w:rsidRDefault="000D3516" w:rsidP="000D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42" w:type="pct"/>
          </w:tcPr>
          <w:p w14:paraId="10D002B8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1705050B" w14:textId="37667C18" w:rsidR="000D3516" w:rsidRPr="00AC365B" w:rsidRDefault="000C653B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65</w:t>
            </w:r>
            <w:r w:rsidR="000D351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369F3350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480665F" w14:textId="5D466B68" w:rsidR="000D3516" w:rsidRPr="00AC365B" w:rsidRDefault="000C653B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528</w:t>
            </w:r>
            <w:r w:rsidR="000D351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47" w:type="pct"/>
          </w:tcPr>
          <w:p w14:paraId="1CE409FA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35F8FE3" w14:textId="6DC93662" w:rsidR="000D3516" w:rsidRPr="00AC365B" w:rsidRDefault="000C653B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65</w:t>
            </w:r>
            <w:r w:rsidR="000D351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341FF007" w14:textId="77777777" w:rsidR="000D3516" w:rsidRPr="00AC365B" w:rsidRDefault="000D3516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847FA0F" w14:textId="3D35E4AC" w:rsidR="000D3516" w:rsidRPr="00AC365B" w:rsidRDefault="000C653B" w:rsidP="000D3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528</w:t>
            </w:r>
            <w:r w:rsidR="000D351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471243" w:rsidRPr="00AC365B" w14:paraId="4724A396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181A1F27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3D29CEDE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7F2013B" w14:textId="2903E023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136</w:t>
            </w:r>
            <w:r w:rsidR="00D3262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6A25DB18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9531D6E" w14:textId="4C712224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528</w:t>
            </w:r>
            <w:r w:rsidR="0047124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47" w:type="pct"/>
          </w:tcPr>
          <w:p w14:paraId="149CEC84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32A387A" w14:textId="125C19BB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136</w:t>
            </w:r>
            <w:r w:rsidR="00D3262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65C586D2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5D212B5" w14:textId="160B0DD5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528</w:t>
            </w:r>
            <w:r w:rsidR="0047124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471243" w:rsidRPr="00AC365B" w14:paraId="670CD92B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63A498AB" w14:textId="6905DAD1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442" w:type="pct"/>
          </w:tcPr>
          <w:p w14:paraId="3C81B688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5744542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5D205A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6AF01C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2E3E41F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4BB32EE9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1B7C95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D87351A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71243" w:rsidRPr="00AC365B" w14:paraId="4662208C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72F445B2" w14:textId="449025C5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จากสถาบันการเงิน</w:t>
            </w:r>
          </w:p>
        </w:tc>
        <w:tc>
          <w:tcPr>
            <w:tcW w:w="442" w:type="pct"/>
          </w:tcPr>
          <w:p w14:paraId="2022C044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036BB41" w14:textId="281ECB5C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191</w:t>
            </w:r>
            <w:r w:rsidR="00D3262F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115</w:t>
            </w:r>
          </w:p>
        </w:tc>
        <w:tc>
          <w:tcPr>
            <w:tcW w:w="147" w:type="pct"/>
          </w:tcPr>
          <w:p w14:paraId="7EBAA28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8FAD177" w14:textId="41A28BD4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620</w:t>
            </w:r>
            <w:r w:rsidR="00471243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047</w:t>
            </w:r>
          </w:p>
        </w:tc>
        <w:tc>
          <w:tcPr>
            <w:tcW w:w="147" w:type="pct"/>
          </w:tcPr>
          <w:p w14:paraId="29429EC5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BD1AB8D" w14:textId="14370D3D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81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191</w:t>
            </w:r>
            <w:r w:rsidR="00D3262F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115</w:t>
            </w:r>
          </w:p>
        </w:tc>
        <w:tc>
          <w:tcPr>
            <w:tcW w:w="147" w:type="pct"/>
          </w:tcPr>
          <w:p w14:paraId="35AF4512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FF99F54" w14:textId="56BC3BC0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81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620</w:t>
            </w:r>
            <w:r w:rsidR="00471243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047</w:t>
            </w:r>
          </w:p>
        </w:tc>
      </w:tr>
      <w:tr w:rsidR="00471243" w:rsidRPr="00AC365B" w14:paraId="0D59779F" w14:textId="77777777" w:rsidTr="00027494">
        <w:trPr>
          <w:trHeight w:val="109"/>
        </w:trPr>
        <w:tc>
          <w:tcPr>
            <w:tcW w:w="1863" w:type="pct"/>
            <w:vAlign w:val="bottom"/>
          </w:tcPr>
          <w:p w14:paraId="3D877C31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2" w:type="pct"/>
          </w:tcPr>
          <w:p w14:paraId="11B43BC5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9" w:type="pct"/>
          </w:tcPr>
          <w:p w14:paraId="4A65B17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56AF60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A92BAB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A12955D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5F8ED2D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9AF8967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E36F4C8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71243" w:rsidRPr="00AC365B" w14:paraId="3239A905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3C4ED5DF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2" w:type="pct"/>
          </w:tcPr>
          <w:p w14:paraId="376F8DF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DA5771F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FD7C3EA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383D82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4090CF7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A4338AD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FE1E94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8BE93D2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1243" w:rsidRPr="00AC365B" w14:paraId="5782CC0D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6915F477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442" w:type="pct"/>
          </w:tcPr>
          <w:p w14:paraId="0A50564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70B45A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67BD94F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84C63A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988B4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82351A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E000BA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2CB9794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1243" w:rsidRPr="00AC365B" w14:paraId="3FE18D7A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4FDAECE9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42" w:type="pct"/>
          </w:tcPr>
          <w:p w14:paraId="1CBF7D7D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93DEBE3" w14:textId="3C83508C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F05837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7" w:type="pct"/>
          </w:tcPr>
          <w:p w14:paraId="578F6E9B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49315FD" w14:textId="484A8E1F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="0047124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147" w:type="pct"/>
          </w:tcPr>
          <w:p w14:paraId="09BF510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B94ED70" w14:textId="34EA9DF0" w:rsidR="00471243" w:rsidRPr="00AC365B" w:rsidRDefault="00F05837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B659E61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479CE06" w14:textId="48CD964E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="0047124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  <w:tr w:rsidR="00471243" w:rsidRPr="00AC365B" w14:paraId="2275599A" w14:textId="77777777" w:rsidTr="00027494">
        <w:trPr>
          <w:trHeight w:val="172"/>
        </w:trPr>
        <w:tc>
          <w:tcPr>
            <w:tcW w:w="1863" w:type="pct"/>
            <w:vAlign w:val="bottom"/>
          </w:tcPr>
          <w:p w14:paraId="4C6B21AC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pct"/>
          </w:tcPr>
          <w:p w14:paraId="44F7A0C5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vAlign w:val="bottom"/>
          </w:tcPr>
          <w:p w14:paraId="6ADF84DF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BF96104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90B8FA0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B91B74D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0031FE70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8FAACA9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3BE9C0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243" w:rsidRPr="00AC365B" w14:paraId="68CDBF84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0AFB1B73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</w:t>
            </w:r>
          </w:p>
        </w:tc>
        <w:tc>
          <w:tcPr>
            <w:tcW w:w="442" w:type="pct"/>
          </w:tcPr>
          <w:p w14:paraId="5E58CE9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FFA3918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6D1714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1B071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EB2F3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97ECCC9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830E4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EC72470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243" w:rsidRPr="00AC365B" w14:paraId="54FD0EB2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38391B45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ที่เกี่ยวข้องกัน</w:t>
            </w:r>
          </w:p>
        </w:tc>
        <w:tc>
          <w:tcPr>
            <w:tcW w:w="442" w:type="pct"/>
          </w:tcPr>
          <w:p w14:paraId="01D80AA0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after="0" w:line="240" w:lineRule="auto"/>
              <w:ind w:right="-10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81C4675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C7E86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32B5F21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ED592A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9829AD7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7B0A3D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544A1B9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243" w:rsidRPr="00AC365B" w14:paraId="482E01A6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0B29B05D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42" w:type="pct"/>
          </w:tcPr>
          <w:p w14:paraId="595F9043" w14:textId="12DC1BB1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right="-10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653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9" w:type="pct"/>
          </w:tcPr>
          <w:p w14:paraId="422E482F" w14:textId="1FEE1038" w:rsidR="00471243" w:rsidRPr="00AC365B" w:rsidRDefault="00F05837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9417DB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063EBCC" w14:textId="23D487FC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69</w:t>
            </w:r>
            <w:r w:rsidR="0047124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47" w:type="pct"/>
          </w:tcPr>
          <w:p w14:paraId="5459D6A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58C09C7" w14:textId="27B9DA07" w:rsidR="00471243" w:rsidRPr="00940C33" w:rsidRDefault="00F05837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940C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85FD39C" w14:textId="77777777" w:rsidR="00471243" w:rsidRPr="00940C33" w:rsidRDefault="00471243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F45E9FA" w14:textId="07315899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69</w:t>
            </w:r>
            <w:r w:rsidR="0047124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471243" w:rsidRPr="00AC365B" w14:paraId="431C1923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28021160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เงินกู้ยืมระยะสั้นจากบุคคลและบริษัท</w:t>
            </w:r>
          </w:p>
        </w:tc>
        <w:tc>
          <w:tcPr>
            <w:tcW w:w="442" w:type="pct"/>
          </w:tcPr>
          <w:p w14:paraId="72616212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CFC3059" w14:textId="77777777" w:rsidR="00471243" w:rsidRPr="00AC365B" w:rsidRDefault="00471243" w:rsidP="00D32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D777B7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184F7F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AE6E7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3D08EF7" w14:textId="77777777" w:rsidR="00471243" w:rsidRPr="00940C33" w:rsidRDefault="00471243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097B5D" w14:textId="77777777" w:rsidR="00471243" w:rsidRPr="00940C33" w:rsidRDefault="00471243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CE6C44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243" w:rsidRPr="00AC365B" w14:paraId="2E305900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27FD228B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หลักทรัพย์จัดการกองทุน</w:t>
            </w:r>
          </w:p>
        </w:tc>
        <w:tc>
          <w:tcPr>
            <w:tcW w:w="442" w:type="pct"/>
          </w:tcPr>
          <w:p w14:paraId="3522E545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6C25971" w14:textId="16AB4D54" w:rsidR="00471243" w:rsidRPr="00AC365B" w:rsidRDefault="00471243" w:rsidP="00D32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EE0191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DBEF66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FEFE38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E6B8468" w14:textId="71829C35" w:rsidR="00471243" w:rsidRPr="00940C33" w:rsidRDefault="00471243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C3705C" w14:textId="77777777" w:rsidR="00471243" w:rsidRPr="00940C33" w:rsidRDefault="00471243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BA468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243" w:rsidRPr="00AC365B" w14:paraId="4A784227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0FD31212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</w:rPr>
              <w:tab/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42" w:type="pct"/>
          </w:tcPr>
          <w:p w14:paraId="2F68F171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80338AA" w14:textId="0AF0E760" w:rsidR="00471243" w:rsidRPr="00AC365B" w:rsidRDefault="00F05837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A1CFEF" w14:textId="77777777" w:rsidR="00471243" w:rsidRPr="00AC365B" w:rsidRDefault="00471243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B2FF89" w14:textId="3F3BC4FB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254</w:t>
            </w:r>
            <w:r w:rsidR="0047124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47" w:type="pct"/>
          </w:tcPr>
          <w:p w14:paraId="6E01D9F9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8140FEE" w14:textId="56E8F5BC" w:rsidR="00471243" w:rsidRPr="00940C33" w:rsidRDefault="00F05837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940C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B40730" w14:textId="77777777" w:rsidR="00471243" w:rsidRPr="00940C33" w:rsidRDefault="00471243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847B3A" w14:textId="7CC1CA6F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254</w:t>
            </w:r>
            <w:r w:rsidR="0047124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471243" w:rsidRPr="00940C33" w14:paraId="3FA5DF11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20AA5142" w14:textId="49AF47F1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42" w:type="pct"/>
          </w:tcPr>
          <w:p w14:paraId="40FC1D07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2F27D65" w14:textId="2477EB7D" w:rsidR="00471243" w:rsidRPr="00AC365B" w:rsidRDefault="000C653B" w:rsidP="000A2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0A2FB5" w:rsidRPr="00AC36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4BC15C17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3F6B45F" w14:textId="6C3535CD" w:rsidR="00471243" w:rsidRPr="00940C33" w:rsidRDefault="00471243" w:rsidP="00940C3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0C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728E6F" w14:textId="77777777" w:rsidR="00471243" w:rsidRPr="00940C33" w:rsidRDefault="00471243" w:rsidP="00940C3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7CEFDB5" w14:textId="248DB5D9" w:rsidR="00471243" w:rsidRPr="00AC365B" w:rsidRDefault="000C653B" w:rsidP="000A2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F05837" w:rsidRPr="00AC36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3AE7EA3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E11E5B2" w14:textId="2CC0C25E" w:rsidR="00471243" w:rsidRPr="00940C33" w:rsidRDefault="00471243" w:rsidP="00940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0C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243" w:rsidRPr="00AC365B" w14:paraId="799EC173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34216443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0010403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0A7BA08C" w14:textId="100762DD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0A2FB5" w:rsidRPr="00AC36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43CAE14B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5931D7D9" w14:textId="15631601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254</w:t>
            </w:r>
            <w:r w:rsidR="0047124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47" w:type="pct"/>
          </w:tcPr>
          <w:p w14:paraId="68329325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7743E12F" w14:textId="4B5BAB3D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0A2FB5" w:rsidRPr="00AC36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0222B3C0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85680FB" w14:textId="31DED2E0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254</w:t>
            </w:r>
            <w:r w:rsidR="0047124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471243" w:rsidRPr="00AC365B" w14:paraId="6A35E492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028EA318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42" w:type="pct"/>
          </w:tcPr>
          <w:p w14:paraId="351389CA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999DB75" w14:textId="0BE83A01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="000A2FB5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2E84F684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3DF1E5B8" w14:textId="756B57F2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323</w:t>
            </w:r>
            <w:r w:rsidR="00471243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528</w:t>
            </w:r>
          </w:p>
        </w:tc>
        <w:tc>
          <w:tcPr>
            <w:tcW w:w="147" w:type="pct"/>
          </w:tcPr>
          <w:p w14:paraId="04068D6D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0A6C5050" w14:textId="00A12265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="000A2FB5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7851CC00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50C0C04" w14:textId="21D13ED8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323</w:t>
            </w:r>
            <w:r w:rsidR="00471243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528</w:t>
            </w:r>
          </w:p>
        </w:tc>
      </w:tr>
      <w:tr w:rsidR="00471243" w:rsidRPr="00AC365B" w14:paraId="2554512A" w14:textId="77777777" w:rsidTr="00027494">
        <w:trPr>
          <w:trHeight w:val="127"/>
        </w:trPr>
        <w:tc>
          <w:tcPr>
            <w:tcW w:w="1863" w:type="pct"/>
            <w:vAlign w:val="bottom"/>
          </w:tcPr>
          <w:p w14:paraId="328515C1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2" w:type="pct"/>
          </w:tcPr>
          <w:p w14:paraId="36A0562B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40168D48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C36DEF2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013B0F3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E78153F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4FD3E9DA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FBF337B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5269CA6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71243" w:rsidRPr="00AC365B" w14:paraId="0204F572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2EBA8F53" w14:textId="77777777" w:rsidR="00471243" w:rsidRPr="00AC365B" w:rsidRDefault="00471243" w:rsidP="0047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42" w:type="pct"/>
          </w:tcPr>
          <w:p w14:paraId="46193F8A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51A7698C" w14:textId="756DCD5A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238</w:t>
            </w:r>
            <w:r w:rsidR="00D3262F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515</w:t>
            </w:r>
          </w:p>
        </w:tc>
        <w:tc>
          <w:tcPr>
            <w:tcW w:w="147" w:type="pct"/>
          </w:tcPr>
          <w:p w14:paraId="1E890697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9CE8375" w14:textId="491E8294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471243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130</w:t>
            </w:r>
            <w:r w:rsidR="00471243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742</w:t>
            </w:r>
          </w:p>
        </w:tc>
        <w:tc>
          <w:tcPr>
            <w:tcW w:w="147" w:type="pct"/>
          </w:tcPr>
          <w:p w14:paraId="5295E69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5BBCD6F8" w14:textId="36B3AAD8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221</w:t>
            </w:r>
            <w:r w:rsidR="00D3262F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115</w:t>
            </w:r>
          </w:p>
        </w:tc>
        <w:tc>
          <w:tcPr>
            <w:tcW w:w="147" w:type="pct"/>
          </w:tcPr>
          <w:p w14:paraId="768FE24C" w14:textId="77777777" w:rsidR="00471243" w:rsidRPr="00AC365B" w:rsidRDefault="00471243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8E987A2" w14:textId="186816E1" w:rsidR="00471243" w:rsidRPr="00AC365B" w:rsidRDefault="000C653B" w:rsidP="00471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471243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130</w:t>
            </w:r>
            <w:r w:rsidR="00471243" w:rsidRPr="00AC365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sz w:val="30"/>
                <w:szCs w:val="30"/>
              </w:rPr>
              <w:t>742</w:t>
            </w:r>
          </w:p>
        </w:tc>
      </w:tr>
      <w:tr w:rsidR="000313AF" w:rsidRPr="00AC365B" w14:paraId="32FF8068" w14:textId="77777777" w:rsidTr="00027494">
        <w:trPr>
          <w:trHeight w:val="53"/>
        </w:trPr>
        <w:tc>
          <w:tcPr>
            <w:tcW w:w="1863" w:type="pct"/>
            <w:vAlign w:val="bottom"/>
          </w:tcPr>
          <w:p w14:paraId="1348D49C" w14:textId="77777777" w:rsidR="000313AF" w:rsidRPr="00AC365B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42" w:type="pct"/>
          </w:tcPr>
          <w:p w14:paraId="6C110F02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9" w:type="pct"/>
            <w:vAlign w:val="bottom"/>
          </w:tcPr>
          <w:p w14:paraId="6579A241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0652926D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0" w:type="pct"/>
            <w:vAlign w:val="bottom"/>
          </w:tcPr>
          <w:p w14:paraId="28C807E9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1CE444D9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9" w:type="pct"/>
            <w:vAlign w:val="bottom"/>
          </w:tcPr>
          <w:p w14:paraId="7C31EC14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223AC4C3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14:paraId="439B2C4E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313AF" w:rsidRPr="00AC365B" w14:paraId="3867925A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19FE4555" w14:textId="77777777" w:rsidR="000313AF" w:rsidRPr="00AC365B" w:rsidRDefault="000313AF" w:rsidP="000313A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4AB68BD8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1089B6C5" w14:textId="3B431473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E354EA7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9E6701C" w14:textId="17745B0B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3AF" w:rsidRPr="00AC365B" w14:paraId="4D10C7B8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786658AA" w14:textId="77777777" w:rsidR="000313AF" w:rsidRPr="00AC365B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09646706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BD10EFE" w14:textId="5D32F0C8" w:rsidR="000313AF" w:rsidRPr="00AC365B" w:rsidRDefault="000C653B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4E3920DB" w14:textId="77777777" w:rsidR="000313AF" w:rsidRPr="00AC365B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AE51B2" w14:textId="3135E3B3" w:rsidR="000313AF" w:rsidRPr="00AC365B" w:rsidRDefault="000C653B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3A80CEDD" w14:textId="77777777" w:rsidR="000313AF" w:rsidRPr="00AC365B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A8CCCC6" w14:textId="252E0B83" w:rsidR="000313AF" w:rsidRPr="00AC365B" w:rsidRDefault="000C653B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0698C118" w14:textId="77777777" w:rsidR="000313AF" w:rsidRPr="00AC365B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D345E42" w14:textId="297AC1C7" w:rsidR="000313AF" w:rsidRPr="00AC365B" w:rsidRDefault="000C653B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313AF" w:rsidRPr="00AC365B" w14:paraId="5A075FF5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48615799" w14:textId="77777777" w:rsidR="000313AF" w:rsidRPr="00AC365B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596A5F59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pct"/>
            <w:gridSpan w:val="7"/>
          </w:tcPr>
          <w:p w14:paraId="03D33E3D" w14:textId="6BFC48DA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13AF" w:rsidRPr="00AC365B" w14:paraId="5F1444D2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0EEDE7FB" w14:textId="77777777" w:rsidR="000313AF" w:rsidRPr="00AC365B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42" w:type="pct"/>
          </w:tcPr>
          <w:p w14:paraId="57E945A0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B20E2DE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7AC2D06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34818DF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FEEE6BF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B170F05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EA8004A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20100A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AF" w:rsidRPr="00AC365B" w14:paraId="3A1F0ABF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27A1096D" w14:textId="77777777" w:rsidR="000313AF" w:rsidRPr="00AC365B" w:rsidRDefault="000313AF" w:rsidP="0003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2" w:type="pct"/>
          </w:tcPr>
          <w:p w14:paraId="67F36BF8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081ECFA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36CEB2B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4869AE0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AF068F1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3F6B461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72A403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0AD877" w14:textId="77777777" w:rsidR="000313AF" w:rsidRPr="00AC365B" w:rsidRDefault="000313AF" w:rsidP="000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542A" w:rsidRPr="007F2688" w14:paraId="4366152D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53EC2018" w14:textId="77777777" w:rsidR="004C542A" w:rsidRPr="00AC365B" w:rsidRDefault="004C542A" w:rsidP="004C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42" w:type="pct"/>
          </w:tcPr>
          <w:p w14:paraId="24982957" w14:textId="77777777" w:rsidR="004C542A" w:rsidRPr="00AC365B" w:rsidRDefault="004C542A" w:rsidP="004C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C76A24D" w14:textId="4A807804" w:rsidR="004C542A" w:rsidRPr="00AC365B" w:rsidRDefault="000C653B" w:rsidP="00F05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7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F05837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7" w:type="pct"/>
          </w:tcPr>
          <w:p w14:paraId="6E3D70E9" w14:textId="77777777" w:rsidR="004C542A" w:rsidRPr="00AC365B" w:rsidRDefault="004C542A" w:rsidP="004C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218E1C" w14:textId="76EF421F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559E91" w14:textId="77777777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FB0E4B6" w14:textId="4918F549" w:rsidR="004C542A" w:rsidRPr="007F2688" w:rsidRDefault="00F05837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42F143" w14:textId="77777777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2E5455" w14:textId="2228BFB5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2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42A" w:rsidRPr="007F2688" w14:paraId="2EB39D71" w14:textId="77777777" w:rsidTr="00027494">
        <w:trPr>
          <w:trHeight w:val="118"/>
        </w:trPr>
        <w:tc>
          <w:tcPr>
            <w:tcW w:w="1863" w:type="pct"/>
            <w:vAlign w:val="bottom"/>
          </w:tcPr>
          <w:p w14:paraId="688C380D" w14:textId="77777777" w:rsidR="004C542A" w:rsidRPr="00AC365B" w:rsidRDefault="004C542A" w:rsidP="004C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664F29A8" w14:textId="77777777" w:rsidR="004C542A" w:rsidRPr="00AC365B" w:rsidRDefault="004C542A" w:rsidP="004C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05FDF132" w14:textId="77777777" w:rsidR="004C542A" w:rsidRPr="00AC365B" w:rsidRDefault="004C542A" w:rsidP="004C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A1AB280" w14:textId="77777777" w:rsidR="004C542A" w:rsidRPr="00AC365B" w:rsidRDefault="004C542A" w:rsidP="004C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D3EC033" w14:textId="77777777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B604D5B" w14:textId="77777777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58845407" w14:textId="77777777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79884AE" w14:textId="77777777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126F5E1" w14:textId="77777777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42A" w:rsidRPr="007F2688" w14:paraId="6EA8B951" w14:textId="77777777" w:rsidTr="00027494">
        <w:trPr>
          <w:trHeight w:hRule="exact" w:val="397"/>
        </w:trPr>
        <w:tc>
          <w:tcPr>
            <w:tcW w:w="1863" w:type="pct"/>
            <w:vAlign w:val="bottom"/>
          </w:tcPr>
          <w:p w14:paraId="3BABD6B0" w14:textId="77777777" w:rsidR="004C542A" w:rsidRPr="00AC365B" w:rsidRDefault="004C542A" w:rsidP="004C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42" w:type="pct"/>
          </w:tcPr>
          <w:p w14:paraId="4A57E139" w14:textId="77777777" w:rsidR="004C542A" w:rsidRPr="00AC365B" w:rsidRDefault="004C542A" w:rsidP="004C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286825E5" w14:textId="4C411C67" w:rsidR="004C542A" w:rsidRPr="00AC365B" w:rsidRDefault="000C653B" w:rsidP="00F05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7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F05837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7" w:type="pct"/>
          </w:tcPr>
          <w:p w14:paraId="3E828208" w14:textId="77777777" w:rsidR="004C542A" w:rsidRPr="00AC365B" w:rsidRDefault="004C542A" w:rsidP="004C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2FC33D75" w14:textId="50C5DEFB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196F18" w14:textId="77777777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1AC7D166" w14:textId="1C1B23C6" w:rsidR="004C542A" w:rsidRPr="007F2688" w:rsidRDefault="00F05837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EB8FC42" w14:textId="77777777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19B277C0" w14:textId="4C500B0B" w:rsidR="004C542A" w:rsidRPr="007F2688" w:rsidRDefault="004C542A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2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9DA5DF2" w14:textId="77777777" w:rsidR="002E69F3" w:rsidRPr="00AC365B" w:rsidRDefault="002E69F3" w:rsidP="004F30A9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9530121" w14:textId="4E632E60" w:rsidR="005C797C" w:rsidRPr="00AC365B" w:rsidRDefault="005C797C" w:rsidP="004F30A9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หนี้สินที่มีภาระดอกเบี้ยแสดงตามระยะเวลาครบกำหนดการจ่ายชำระ</w:t>
      </w:r>
      <w:r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="008C6643"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 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14:paraId="705F1E43" w14:textId="77777777" w:rsidR="005C797C" w:rsidRPr="00AC365B" w:rsidRDefault="005C797C" w:rsidP="004F30A9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3"/>
        <w:gridCol w:w="272"/>
        <w:gridCol w:w="1081"/>
        <w:gridCol w:w="263"/>
        <w:gridCol w:w="990"/>
        <w:gridCol w:w="270"/>
        <w:gridCol w:w="1081"/>
      </w:tblGrid>
      <w:tr w:rsidR="002F5F77" w:rsidRPr="00AC365B" w14:paraId="7E81E7A9" w14:textId="77777777" w:rsidTr="00027494">
        <w:tc>
          <w:tcPr>
            <w:tcW w:w="2304" w:type="pct"/>
          </w:tcPr>
          <w:p w14:paraId="0C18D0ED" w14:textId="77777777" w:rsidR="005C797C" w:rsidRPr="00AC365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2F13CCD2" w14:textId="77777777" w:rsidR="005C797C" w:rsidRPr="00AC365B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5A55B06" w14:textId="77777777" w:rsidR="005C797C" w:rsidRPr="00AC365B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53A1BAA3" w14:textId="77777777" w:rsidR="005C797C" w:rsidRPr="00AC365B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5F77" w:rsidRPr="00AC365B" w14:paraId="63FC0E23" w14:textId="77777777" w:rsidTr="00027494">
        <w:tc>
          <w:tcPr>
            <w:tcW w:w="2304" w:type="pct"/>
          </w:tcPr>
          <w:p w14:paraId="58A1468A" w14:textId="77777777" w:rsidR="004F30A9" w:rsidRPr="00AC365B" w:rsidRDefault="004F30A9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3E1BF79F" w14:textId="13D6C670" w:rsidR="004F30A9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51F76048" w14:textId="77777777" w:rsidR="004F30A9" w:rsidRPr="00AC365B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359BFA" w14:textId="32E6C018" w:rsidR="004F30A9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15AD75ED" w14:textId="77777777" w:rsidR="004F30A9" w:rsidRPr="00AC365B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A91D01A" w14:textId="73B24C98" w:rsidR="004F30A9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06E94878" w14:textId="77777777" w:rsidR="004F30A9" w:rsidRPr="00AC365B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8DE0F6" w14:textId="70A3BBE0" w:rsidR="004F30A9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F5F77" w:rsidRPr="00AC365B" w14:paraId="49D82F1A" w14:textId="77777777" w:rsidTr="00027494">
        <w:tc>
          <w:tcPr>
            <w:tcW w:w="2304" w:type="pct"/>
          </w:tcPr>
          <w:p w14:paraId="57B74D93" w14:textId="77777777" w:rsidR="005C797C" w:rsidRPr="00AC365B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2E27D9B8" w14:textId="77777777" w:rsidR="005C797C" w:rsidRPr="00AC365B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670" w:rsidRPr="00AC365B" w14:paraId="686F2363" w14:textId="77777777" w:rsidTr="00027494">
        <w:tc>
          <w:tcPr>
            <w:tcW w:w="2304" w:type="pct"/>
          </w:tcPr>
          <w:p w14:paraId="0593C853" w14:textId="77777777" w:rsidR="00270670" w:rsidRPr="00AC365B" w:rsidRDefault="00270670" w:rsidP="0027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41" w:type="pct"/>
          </w:tcPr>
          <w:p w14:paraId="1178BD65" w14:textId="14C5F858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238</w:t>
            </w:r>
            <w:r w:rsidR="00D3262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48" w:type="pct"/>
          </w:tcPr>
          <w:p w14:paraId="600689BB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5DEB40E" w14:textId="7C1AF55A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27067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130</w:t>
            </w:r>
            <w:r w:rsidR="0027067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143" w:type="pct"/>
          </w:tcPr>
          <w:p w14:paraId="7BAE7737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F207C2D" w14:textId="57FFCE57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221</w:t>
            </w:r>
            <w:r w:rsidR="00D3262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47" w:type="pct"/>
          </w:tcPr>
          <w:p w14:paraId="4C48CCA6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DFD15A" w14:textId="04C337FF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27067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130</w:t>
            </w:r>
            <w:r w:rsidR="0027067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742</w:t>
            </w:r>
          </w:p>
        </w:tc>
      </w:tr>
      <w:tr w:rsidR="00270670" w:rsidRPr="007F2688" w14:paraId="33D8FE9F" w14:textId="77777777" w:rsidTr="00027494">
        <w:tc>
          <w:tcPr>
            <w:tcW w:w="2304" w:type="pct"/>
          </w:tcPr>
          <w:p w14:paraId="0AAD87ED" w14:textId="5606D002" w:rsidR="00270670" w:rsidRPr="00AC365B" w:rsidRDefault="00270670" w:rsidP="0027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41" w:type="pct"/>
          </w:tcPr>
          <w:p w14:paraId="3E444559" w14:textId="7095020F" w:rsidR="00270670" w:rsidRPr="00AC365B" w:rsidRDefault="000C653B" w:rsidP="00D32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27</w:t>
            </w:r>
            <w:r w:rsidR="00D3262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8" w:type="pct"/>
          </w:tcPr>
          <w:p w14:paraId="5C252E4A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96DA740" w14:textId="69D52529" w:rsidR="00270670" w:rsidRPr="007F2688" w:rsidRDefault="00270670" w:rsidP="007F268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2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EB5F7FA" w14:textId="77777777" w:rsidR="00270670" w:rsidRPr="007F2688" w:rsidRDefault="00270670" w:rsidP="007F268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5F6EE5D" w14:textId="1B17C4A1" w:rsidR="00270670" w:rsidRPr="007F2688" w:rsidRDefault="00D3262F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7F2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2336A2" w14:textId="77777777" w:rsidR="00270670" w:rsidRPr="007F2688" w:rsidRDefault="00270670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AF3BE51" w14:textId="4E3EA9E2" w:rsidR="00270670" w:rsidRPr="00AC365B" w:rsidRDefault="00270670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0670" w:rsidRPr="00AC365B" w14:paraId="6B569EC5" w14:textId="77777777" w:rsidTr="00027494">
        <w:tc>
          <w:tcPr>
            <w:tcW w:w="2304" w:type="pct"/>
          </w:tcPr>
          <w:p w14:paraId="26ACE165" w14:textId="77777777" w:rsidR="00270670" w:rsidRPr="00AC365B" w:rsidRDefault="00270670" w:rsidP="0027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514FAC0B" w14:textId="0B239C90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266</w:t>
            </w:r>
            <w:r w:rsidR="00D3262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148" w:type="pct"/>
          </w:tcPr>
          <w:p w14:paraId="7887FF5B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45C2C57" w14:textId="16ADC26C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7067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  <w:r w:rsidR="0027067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742</w:t>
            </w:r>
          </w:p>
        </w:tc>
        <w:tc>
          <w:tcPr>
            <w:tcW w:w="143" w:type="pct"/>
          </w:tcPr>
          <w:p w14:paraId="2F1DB6D6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21FBF02F" w14:textId="34A9AFD3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  <w:r w:rsidR="00D3262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147" w:type="pct"/>
          </w:tcPr>
          <w:p w14:paraId="5939F6A4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FB7DAEE" w14:textId="15B682D0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7067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  <w:r w:rsidR="0027067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742</w:t>
            </w:r>
          </w:p>
        </w:tc>
      </w:tr>
    </w:tbl>
    <w:p w14:paraId="7515E240" w14:textId="77777777" w:rsidR="00EA1919" w:rsidRPr="00AC365B" w:rsidRDefault="00EA1919" w:rsidP="004F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pacing w:val="-4"/>
          <w:sz w:val="30"/>
          <w:szCs w:val="30"/>
        </w:rPr>
      </w:pPr>
    </w:p>
    <w:p w14:paraId="6395A6A9" w14:textId="0E6F59D1" w:rsidR="005C797C" w:rsidRPr="00AC365B" w:rsidRDefault="005C797C" w:rsidP="0022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31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ธันวาคม มีรายละเอียดของหลักประกันซึ่งเป็นสินทรัพย์ดังนี้</w:t>
      </w:r>
    </w:p>
    <w:p w14:paraId="7F279382" w14:textId="77777777" w:rsidR="005C797C" w:rsidRPr="00AC365B" w:rsidRDefault="005C797C" w:rsidP="005C797C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017"/>
        <w:gridCol w:w="270"/>
        <w:gridCol w:w="1058"/>
        <w:gridCol w:w="270"/>
        <w:gridCol w:w="990"/>
        <w:gridCol w:w="270"/>
        <w:gridCol w:w="1081"/>
      </w:tblGrid>
      <w:tr w:rsidR="005C797C" w:rsidRPr="00AC365B" w14:paraId="3A36751C" w14:textId="77777777" w:rsidTr="008A5579">
        <w:tc>
          <w:tcPr>
            <w:tcW w:w="2301" w:type="pct"/>
          </w:tcPr>
          <w:p w14:paraId="2C52D492" w14:textId="77777777" w:rsidR="005C797C" w:rsidRPr="00AC365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0B19FB6" w14:textId="77777777" w:rsidR="005C797C" w:rsidRPr="00AC365B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948C536" w14:textId="77777777" w:rsidR="005C797C" w:rsidRPr="00AC365B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37C27605" w14:textId="77777777" w:rsidR="005C797C" w:rsidRPr="00AC365B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5DE" w:rsidRPr="00AC365B" w14:paraId="78C9598A" w14:textId="77777777" w:rsidTr="008A5579">
        <w:tc>
          <w:tcPr>
            <w:tcW w:w="2301" w:type="pct"/>
          </w:tcPr>
          <w:p w14:paraId="56377E19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29ED7780" w14:textId="798CA696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160E2AFD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893FC4F" w14:textId="5B96213D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204338B8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DE3B266" w14:textId="13402915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33FDECD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533FF5" w14:textId="5C82C56B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C65DE" w:rsidRPr="00AC365B" w14:paraId="2A062785" w14:textId="77777777" w:rsidTr="008A5579">
        <w:tc>
          <w:tcPr>
            <w:tcW w:w="2301" w:type="pct"/>
          </w:tcPr>
          <w:p w14:paraId="5F7D0488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14:paraId="5A23C9EB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DE" w:rsidRPr="00AC365B" w14:paraId="16D501C6" w14:textId="77777777" w:rsidTr="008A5579">
        <w:tc>
          <w:tcPr>
            <w:tcW w:w="2301" w:type="pct"/>
          </w:tcPr>
          <w:p w14:paraId="4926E96A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554" w:type="pct"/>
            <w:shd w:val="clear" w:color="auto" w:fill="auto"/>
          </w:tcPr>
          <w:p w14:paraId="74D56803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A04397F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F1E8119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04B6C41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884E117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BC0347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3D67F0E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670" w:rsidRPr="00AC365B" w14:paraId="51FF2E37" w14:textId="77777777" w:rsidTr="008A5579">
        <w:tc>
          <w:tcPr>
            <w:tcW w:w="2301" w:type="pct"/>
          </w:tcPr>
          <w:p w14:paraId="04B1B990" w14:textId="77777777" w:rsidR="00270670" w:rsidRPr="00AC365B" w:rsidRDefault="00270670" w:rsidP="0027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ที่ดินพร้อมสิ่งปลูกสร้าง เครื่องจักรและอุปกรณ์</w:t>
            </w:r>
          </w:p>
        </w:tc>
        <w:tc>
          <w:tcPr>
            <w:tcW w:w="554" w:type="pct"/>
            <w:shd w:val="clear" w:color="auto" w:fill="auto"/>
          </w:tcPr>
          <w:p w14:paraId="3128785E" w14:textId="4D1D9ACC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53</w:t>
            </w:r>
            <w:r w:rsidR="00F3120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  <w:shd w:val="clear" w:color="auto" w:fill="auto"/>
          </w:tcPr>
          <w:p w14:paraId="789E8AAF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3B41EC" w14:textId="4755D156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235</w:t>
            </w:r>
            <w:r w:rsidR="0027067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7D5CFFBB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3CB92A8" w14:textId="3AA34F9C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53</w:t>
            </w:r>
            <w:r w:rsidR="00F3120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63C61C42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36F91A" w14:textId="41E487C8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235</w:t>
            </w:r>
            <w:r w:rsidR="0027067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70670" w:rsidRPr="00AC365B" w14:paraId="10357EB1" w14:textId="77777777" w:rsidTr="008A5579">
        <w:tc>
          <w:tcPr>
            <w:tcW w:w="2301" w:type="pct"/>
          </w:tcPr>
          <w:p w14:paraId="2DCD081F" w14:textId="6F4A0E76" w:rsidR="00270670" w:rsidRPr="00AC365B" w:rsidRDefault="00270670" w:rsidP="0027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54" w:type="pct"/>
            <w:shd w:val="clear" w:color="auto" w:fill="auto"/>
          </w:tcPr>
          <w:p w14:paraId="2DBD5D36" w14:textId="49539433" w:rsidR="00270670" w:rsidRPr="00AC365B" w:rsidRDefault="00B35681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4ADB330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6C018B9" w14:textId="58E7E0BF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39</w:t>
            </w:r>
            <w:r w:rsidR="0027067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147" w:type="pct"/>
            <w:shd w:val="clear" w:color="auto" w:fill="auto"/>
          </w:tcPr>
          <w:p w14:paraId="32813458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1C1E438" w14:textId="041589C9" w:rsidR="00270670" w:rsidRPr="00AC365B" w:rsidRDefault="00B35681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5D006D" w14:textId="77777777" w:rsidR="00270670" w:rsidRPr="00AC365B" w:rsidRDefault="00270670" w:rsidP="007F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E62565" w14:textId="53132A28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39</w:t>
            </w:r>
            <w:r w:rsidR="0027067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978</w:t>
            </w:r>
          </w:p>
        </w:tc>
      </w:tr>
      <w:tr w:rsidR="00270670" w:rsidRPr="00AC365B" w14:paraId="1D2061AF" w14:textId="77777777" w:rsidTr="008A5579">
        <w:tc>
          <w:tcPr>
            <w:tcW w:w="2301" w:type="pct"/>
          </w:tcPr>
          <w:p w14:paraId="459CD0AB" w14:textId="0719AD9F" w:rsidR="00270670" w:rsidRPr="00AC365B" w:rsidRDefault="00270670" w:rsidP="0027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2BFDFE0C" w14:textId="76899C15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294</w:t>
            </w:r>
            <w:r w:rsidR="00B3568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47" w:type="pct"/>
            <w:shd w:val="clear" w:color="auto" w:fill="auto"/>
          </w:tcPr>
          <w:p w14:paraId="4A07E89A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C733869" w14:textId="6AC25715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463</w:t>
            </w:r>
            <w:r w:rsidR="0027067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47" w:type="pct"/>
            <w:shd w:val="clear" w:color="auto" w:fill="auto"/>
          </w:tcPr>
          <w:p w14:paraId="5B47CD2A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  <w:tab w:val="decimal" w:pos="88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6C96A6DC" w14:textId="2566F67F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294</w:t>
            </w:r>
            <w:r w:rsidR="00B3568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47" w:type="pct"/>
          </w:tcPr>
          <w:p w14:paraId="6A8C479F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2A488CA" w14:textId="028256C7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473</w:t>
            </w:r>
            <w:r w:rsidR="0027067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270670" w:rsidRPr="00AC365B" w14:paraId="0297B812" w14:textId="77777777" w:rsidTr="008A5579">
        <w:tc>
          <w:tcPr>
            <w:tcW w:w="2301" w:type="pct"/>
          </w:tcPr>
          <w:p w14:paraId="7E50482B" w14:textId="77777777" w:rsidR="00270670" w:rsidRPr="00AC365B" w:rsidRDefault="00270670" w:rsidP="0027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D9267" w14:textId="1A3DE70B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F31201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147" w:type="pct"/>
            <w:shd w:val="clear" w:color="auto" w:fill="auto"/>
          </w:tcPr>
          <w:p w14:paraId="7D167220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5275D" w14:textId="36F2F02A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  <w:r w:rsidR="0027067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47" w:type="pct"/>
            <w:shd w:val="clear" w:color="auto" w:fill="auto"/>
          </w:tcPr>
          <w:p w14:paraId="696410CC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53F2C" w14:textId="58E46C94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F31201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147" w:type="pct"/>
          </w:tcPr>
          <w:p w14:paraId="7BB54563" w14:textId="77777777" w:rsidR="00270670" w:rsidRPr="00AC365B" w:rsidRDefault="00270670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433CEF6" w14:textId="30F5F533" w:rsidR="00270670" w:rsidRPr="00AC365B" w:rsidRDefault="000C653B" w:rsidP="0027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  <w:r w:rsidR="0027067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117D3208" w14:textId="77777777" w:rsidR="00F92128" w:rsidRPr="00AC365B" w:rsidRDefault="00F92128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0AF505D3" w14:textId="77777777" w:rsidR="00D45C2B" w:rsidRPr="00AC365B" w:rsidRDefault="00DA71AE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br w:type="page"/>
      </w:r>
      <w:r w:rsidR="00D45C2B" w:rsidRPr="00AC365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เงินกู้ยืมระยะสั้นจากสถาบันการเงินและแหล่งอื่น</w:t>
      </w:r>
    </w:p>
    <w:p w14:paraId="74ED1A82" w14:textId="77777777" w:rsidR="00D45C2B" w:rsidRPr="00AD0F39" w:rsidRDefault="00D45C2B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20"/>
          <w:lang w:val="en-US" w:bidi="th-TH"/>
        </w:rPr>
      </w:pPr>
    </w:p>
    <w:p w14:paraId="471EE988" w14:textId="31EBF6BC" w:rsidR="00D45C2B" w:rsidRPr="00AC365B" w:rsidRDefault="00D45C2B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กลุ่มบริษัทและบริษัท</w:t>
      </w:r>
      <w:r w:rsidR="00537A01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มี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สัญญากู้ยืมเงินระยะสั้น</w:t>
      </w:r>
      <w:r w:rsidR="0090137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กับ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สถาบันการเงิน</w:t>
      </w:r>
      <w:r w:rsidR="00F2495D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หลายแห่ง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จำนวน </w:t>
      </w:r>
      <w:bookmarkStart w:id="5" w:name="_Hlk36151502"/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136</w:t>
      </w:r>
      <w:r w:rsidR="002F7499" w:rsidRPr="00AC365B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80</w:t>
      </w:r>
      <w:r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</w:t>
      </w:r>
      <w:bookmarkEnd w:id="5"/>
      <w:r w:rsidR="008723AF" w:rsidRPr="00AC365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 w:rsidR="000C653B" w:rsidRPr="000C653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2561</w:t>
      </w:r>
      <w:r w:rsidR="008157FA" w:rsidRPr="00AC365B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0C653B" w:rsidRPr="000C653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528</w:t>
      </w:r>
      <w:r w:rsidR="00270670" w:rsidRPr="00AC365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</w:t>
      </w:r>
      <w:r w:rsidR="000C653B" w:rsidRPr="000C653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36</w:t>
      </w:r>
      <w:r w:rsidR="00270670" w:rsidRPr="00AC365B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270670" w:rsidRPr="00AC365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</w:t>
      </w:r>
      <w:r w:rsidRPr="00AC365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เงินกู้</w:t>
      </w:r>
      <w:r w:rsidR="00901374"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ยืม</w:t>
      </w:r>
      <w:r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ดังกล่าว</w:t>
      </w:r>
      <w:r w:rsidR="00E87E17"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มีหลักประกัน</w:t>
      </w:r>
      <w:r w:rsidR="002F7499"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และไม่มีหลักประกัน </w:t>
      </w:r>
      <w:r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มีดอกเบี้ยในอัตรา</w:t>
      </w:r>
      <w:r w:rsidR="00AA782A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br/>
      </w:r>
      <w:r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ร้อยละ</w:t>
      </w:r>
      <w:r w:rsidR="00221A86" w:rsidRPr="00AC365B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="000C653B" w:rsidRPr="000C653B">
        <w:rPr>
          <w:rFonts w:ascii="Angsana New" w:hAnsi="Angsana New" w:cs="Angsana New"/>
          <w:spacing w:val="-4"/>
          <w:sz w:val="30"/>
          <w:szCs w:val="30"/>
          <w:lang w:val="en-US" w:bidi="th-TH"/>
        </w:rPr>
        <w:t>4</w:t>
      </w:r>
      <w:r w:rsidR="002F7499"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.</w:t>
      </w:r>
      <w:r w:rsidR="000C653B" w:rsidRPr="000C653B">
        <w:rPr>
          <w:rFonts w:ascii="Angsana New" w:hAnsi="Angsana New" w:cs="Angsana New"/>
          <w:spacing w:val="-4"/>
          <w:sz w:val="30"/>
          <w:szCs w:val="30"/>
          <w:lang w:val="en-US" w:bidi="th-TH"/>
        </w:rPr>
        <w:t>15</w:t>
      </w:r>
      <w:r w:rsidR="002A38C8"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076B74"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- </w:t>
      </w:r>
      <w:r w:rsidR="002A38C8"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ร้อยละ</w:t>
      </w:r>
      <w:r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0C653B" w:rsidRPr="000C653B">
        <w:rPr>
          <w:rFonts w:ascii="Angsana New" w:hAnsi="Angsana New" w:cs="Angsana New"/>
          <w:spacing w:val="-4"/>
          <w:sz w:val="30"/>
          <w:szCs w:val="30"/>
          <w:lang w:val="en-US" w:bidi="th-TH"/>
        </w:rPr>
        <w:t>8</w:t>
      </w:r>
      <w:r w:rsidR="002F7499"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.</w:t>
      </w:r>
      <w:r w:rsidR="000C653B" w:rsidRPr="000C653B">
        <w:rPr>
          <w:rFonts w:ascii="Angsana New" w:hAnsi="Angsana New" w:cs="Angsana New"/>
          <w:spacing w:val="-4"/>
          <w:sz w:val="30"/>
          <w:szCs w:val="30"/>
          <w:lang w:val="en-US" w:bidi="th-TH"/>
        </w:rPr>
        <w:t>35</w:t>
      </w:r>
      <w:r w:rsidRPr="00AC365B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ต่อปี </w:t>
      </w:r>
      <w:r w:rsidR="008723AF" w:rsidRPr="00AC365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="000C653B" w:rsidRPr="000C653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2561</w:t>
      </w:r>
      <w:r w:rsidRPr="00AC365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Pr="00AC365B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 w:bidi="th-TH"/>
        </w:rPr>
        <w:t xml:space="preserve">ร้อยละ </w:t>
      </w:r>
      <w:r w:rsidR="000C653B" w:rsidRPr="000C653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3</w:t>
      </w:r>
      <w:r w:rsidR="00270670" w:rsidRPr="00AC365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.</w:t>
      </w:r>
      <w:r w:rsidR="000C653B" w:rsidRPr="000C653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65</w:t>
      </w:r>
      <w:r w:rsidR="00270670" w:rsidRPr="00AC365B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 w:bidi="th-TH"/>
        </w:rPr>
        <w:t xml:space="preserve"> - </w:t>
      </w:r>
      <w:r w:rsidR="002A38C8" w:rsidRPr="00AC365B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 w:bidi="th-TH"/>
        </w:rPr>
        <w:t>ร้อยละ</w:t>
      </w:r>
      <w:r w:rsidRPr="00AC365B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 w:bidi="th-TH"/>
        </w:rPr>
        <w:t xml:space="preserve"> </w:t>
      </w:r>
      <w:r w:rsidR="000C653B" w:rsidRPr="000C653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13</w:t>
      </w:r>
      <w:r w:rsidR="00270670" w:rsidRPr="00AC365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.</w:t>
      </w:r>
      <w:r w:rsidR="000C653B" w:rsidRPr="000C653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00</w:t>
      </w:r>
      <w:r w:rsidR="00270670" w:rsidRPr="00AC365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="008723AF" w:rsidRPr="00AC365B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 w:bidi="th-TH"/>
        </w:rPr>
        <w:t>ต่อปี</w:t>
      </w:r>
      <w:r w:rsidRPr="00AC365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</w:p>
    <w:p w14:paraId="07F1ED70" w14:textId="77777777" w:rsidR="00D45C2B" w:rsidRPr="00AD0F39" w:rsidRDefault="00D45C2B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672E8BCC" w14:textId="19C69D6F" w:rsidR="00446D47" w:rsidRPr="00AC365B" w:rsidRDefault="00D45C2B" w:rsidP="004078F3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="000C653B" w:rsidRPr="00AD0F3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D0F3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0C653B" w:rsidRPr="00AD0F39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AD0F3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บริษัท</w:t>
      </w:r>
      <w:r w:rsidR="00537A01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มี</w:t>
      </w:r>
      <w:r w:rsidR="002941E7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สัญญา</w:t>
      </w:r>
      <w:r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กู้ยืม</w:t>
      </w:r>
      <w:r w:rsidR="002F5F77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เงิน</w:t>
      </w:r>
      <w:r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ระยะสั้น</w:t>
      </w:r>
      <w:r w:rsidR="002941E7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กับบุคคล</w:t>
      </w:r>
      <w:r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จำนวน </w:t>
      </w:r>
      <w:r w:rsidR="000C653B" w:rsidRPr="00AD0F39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AD0F3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  <w:r w:rsidR="00BA6ECD" w:rsidRPr="00AD0F3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A6ECD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 w:rsidR="000C653B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2561</w:t>
      </w:r>
      <w:r w:rsidR="00A6762A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7A1D89" w:rsidRPr="00AD0F3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เงินกู้ยืมระยะสั้นกับบุคคลและบริษัทหลักทรัพย์จัดการกองทุนหลายแห่งจำนวน </w:t>
      </w:r>
      <w:r w:rsidR="000C653B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254</w:t>
      </w:r>
      <w:r w:rsidR="00270670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</w:t>
      </w:r>
      <w:r w:rsidR="000C653B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23</w:t>
      </w:r>
      <w:r w:rsidR="00270670" w:rsidRPr="00AD0F3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A6ECD" w:rsidRPr="00AD0F3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</w:t>
      </w:r>
      <w:r w:rsidR="00BA6ECD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="002F7499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941E7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โดย</w:t>
      </w:r>
      <w:r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เงินกู้ยืมดังกล่าว</w:t>
      </w:r>
      <w:r w:rsidR="002941E7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มีกำหนดชำระ</w:t>
      </w:r>
      <w:r w:rsidR="00AA782A" w:rsidRPr="00AD0F39">
        <w:rPr>
          <w:rFonts w:ascii="Angsana New" w:hAnsi="Angsana New" w:cs="Angsana New" w:hint="cs"/>
          <w:sz w:val="30"/>
          <w:szCs w:val="30"/>
          <w:cs/>
          <w:lang w:val="en-US" w:bidi="th-TH"/>
        </w:rPr>
        <w:t>คืน</w:t>
      </w:r>
      <w:r w:rsidR="00294291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</w:t>
      </w:r>
      <w:r w:rsidR="00AA782A" w:rsidRPr="00AD0F3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ภายในวันที่ </w:t>
      </w:r>
      <w:r w:rsidR="00AA782A" w:rsidRPr="00AD0F39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AA782A" w:rsidRPr="00AD0F3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AA782A" w:rsidRPr="00AD0F39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2941E7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</w:t>
      </w:r>
      <w:r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มี</w:t>
      </w:r>
      <w:r w:rsidR="002941E7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อัตรา</w:t>
      </w:r>
      <w:r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ดอกเบี้ย</w:t>
      </w:r>
      <w:r w:rsidR="002F7499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อ้างอิง </w:t>
      </w:r>
      <w:r w:rsidR="002F7499" w:rsidRPr="00AD0F39">
        <w:rPr>
          <w:rFonts w:ascii="Angsana New" w:hAnsi="Angsana New" w:cs="Angsana New"/>
          <w:sz w:val="30"/>
          <w:szCs w:val="30"/>
          <w:lang w:val="en-US" w:bidi="th-TH"/>
        </w:rPr>
        <w:t xml:space="preserve">MLR </w:t>
      </w:r>
      <w:r w:rsidR="002F7499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ของธนาคารแห่งหนึ่ง</w:t>
      </w:r>
      <w:r w:rsidR="00270670" w:rsidRPr="00AD0F3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46D47" w:rsidRPr="00AD0F3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0C653B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2561</w:t>
      </w:r>
      <w:r w:rsidR="00446D47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446D47" w:rsidRPr="00AD0F3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ร้อยละ </w:t>
      </w:r>
      <w:r w:rsidR="000C653B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="00221A86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</w:t>
      </w:r>
      <w:r w:rsidR="000C653B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00</w:t>
      </w:r>
      <w:r w:rsidR="00446D47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076B74" w:rsidRPr="00AD0F3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-</w:t>
      </w:r>
      <w:r w:rsidR="00D56F60" w:rsidRPr="00AD0F3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ร้อยละ</w:t>
      </w:r>
      <w:r w:rsidR="00446D47" w:rsidRPr="00AD0F3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0C653B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15</w:t>
      </w:r>
      <w:r w:rsidR="00221A86" w:rsidRPr="00AD0F3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0C653B" w:rsidRPr="00AD0F3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00</w:t>
      </w:r>
      <w:r w:rsidR="00E87E17" w:rsidRPr="00AD0F3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446D47" w:rsidRPr="00AD0F3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ต่อปี)</w:t>
      </w:r>
      <w:r w:rsidR="002F7499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816BB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</w:t>
      </w:r>
      <w:r w:rsidR="00AD0F39" w:rsidRPr="00AD0F39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มีกำหนดชำ</w:t>
      </w:r>
      <w:r w:rsidR="00A51DE8">
        <w:rPr>
          <w:rFonts w:ascii="Angsana New" w:hAnsi="Angsana New" w:cs="Angsana New" w:hint="cs"/>
          <w:sz w:val="30"/>
          <w:szCs w:val="30"/>
          <w:cs/>
          <w:lang w:val="en-US" w:bidi="th-TH"/>
        </w:rPr>
        <w:t>ระ</w:t>
      </w:r>
      <w:r w:rsidR="00AD0F39" w:rsidRPr="00AD0F3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ดอกเบี้ยเป็นรายเดือน </w:t>
      </w:r>
      <w:r w:rsidR="002F7499" w:rsidRPr="00AD0F39">
        <w:rPr>
          <w:rFonts w:ascii="Angsana New" w:hAnsi="Angsana New" w:cs="Angsana New"/>
          <w:sz w:val="30"/>
          <w:szCs w:val="30"/>
          <w:cs/>
          <w:lang w:val="en-US" w:bidi="th-TH"/>
        </w:rPr>
        <w:t>ทั้งนี้ เงินกู้ยืมดังกล่าวไม่มีหลักประกัน</w:t>
      </w:r>
    </w:p>
    <w:p w14:paraId="7FB5EE18" w14:textId="77777777" w:rsidR="00DA71AE" w:rsidRPr="00AD0F39" w:rsidRDefault="00DA71AE" w:rsidP="00484A63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20"/>
        </w:rPr>
      </w:pPr>
    </w:p>
    <w:p w14:paraId="017BF886" w14:textId="77777777" w:rsidR="00953C45" w:rsidRPr="00AC365B" w:rsidRDefault="00953C45" w:rsidP="00484A63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bookmarkStart w:id="6" w:name="_Hlk10812400"/>
      <w:r w:rsidRPr="00AC365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0BF9CC14" w14:textId="77777777" w:rsidR="00953C45" w:rsidRPr="000975DE" w:rsidRDefault="00953C45" w:rsidP="00953C45">
      <w:pPr>
        <w:pStyle w:val="block"/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2A4481AF" w14:textId="3FB2306C" w:rsidR="00002799" w:rsidRPr="00305FD9" w:rsidRDefault="00953C45" w:rsidP="0000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9</w:t>
      </w:r>
      <w:r w:rsidRPr="00AC365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C653B" w:rsidRPr="000C653B">
        <w:rPr>
          <w:rFonts w:ascii="Angsana New" w:hAnsi="Angsana New"/>
          <w:sz w:val="30"/>
          <w:szCs w:val="30"/>
        </w:rPr>
        <w:t>2559</w:t>
      </w:r>
      <w:r w:rsidRPr="00AC365B">
        <w:rPr>
          <w:rFonts w:ascii="Angsana New" w:hAnsi="Angsana New"/>
          <w:sz w:val="30"/>
          <w:szCs w:val="30"/>
          <w:cs/>
        </w:rPr>
        <w:t xml:space="preserve"> บริษัทได้ทำสัญญากู้</w:t>
      </w:r>
      <w:r w:rsidR="000D4F53" w:rsidRPr="00AC365B">
        <w:rPr>
          <w:rFonts w:ascii="Angsana New" w:hAnsi="Angsana New"/>
          <w:sz w:val="30"/>
          <w:szCs w:val="30"/>
          <w:cs/>
        </w:rPr>
        <w:t>ยืม</w:t>
      </w:r>
      <w:r w:rsidRPr="00AC365B">
        <w:rPr>
          <w:rFonts w:ascii="Angsana New" w:hAnsi="Angsana New"/>
          <w:sz w:val="30"/>
          <w:szCs w:val="30"/>
          <w:cs/>
        </w:rPr>
        <w:t xml:space="preserve">เงินกับสถาบันการเงินในประเทศแห่งหนึ่งเป็นจำนวน </w:t>
      </w:r>
      <w:r w:rsidR="000C653B" w:rsidRPr="000C653B">
        <w:rPr>
          <w:rFonts w:ascii="Angsana New" w:hAnsi="Angsana New"/>
          <w:sz w:val="30"/>
          <w:szCs w:val="30"/>
        </w:rPr>
        <w:t>300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1408D3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ล้านบาท เพื่อใช้ในเป็นเงินทุนหมุนเวียนของบริษัท</w:t>
      </w:r>
      <w:r w:rsidR="000D4F53" w:rsidRPr="00AC365B">
        <w:rPr>
          <w:rFonts w:ascii="Angsana New" w:hAnsi="Angsana New"/>
          <w:sz w:val="30"/>
          <w:szCs w:val="30"/>
          <w:cs/>
        </w:rPr>
        <w:t xml:space="preserve"> เงินกู้ยืมดังกล่าวมีอัตราดอกเบี้ย</w:t>
      </w:r>
      <w:r w:rsidRPr="00AC365B">
        <w:rPr>
          <w:rFonts w:ascii="Angsana New" w:hAnsi="Angsana New"/>
          <w:sz w:val="30"/>
          <w:szCs w:val="30"/>
          <w:cs/>
        </w:rPr>
        <w:t xml:space="preserve">ในอัตราเงินกู้ยืมขั้นต่ำ </w:t>
      </w:r>
      <w:r w:rsidR="001408D3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(</w:t>
      </w:r>
      <w:r w:rsidRPr="00AC365B">
        <w:rPr>
          <w:rFonts w:ascii="Angsana New" w:hAnsi="Angsana New"/>
          <w:sz w:val="30"/>
          <w:szCs w:val="30"/>
        </w:rPr>
        <w:t xml:space="preserve">Minimum Loan Rate) </w:t>
      </w:r>
      <w:r w:rsidRPr="00AC365B">
        <w:rPr>
          <w:rFonts w:ascii="Angsana New" w:hAnsi="Angsana New"/>
          <w:sz w:val="30"/>
          <w:szCs w:val="30"/>
          <w:cs/>
        </w:rPr>
        <w:t xml:space="preserve">ลบด้วยร้อยละหนึ่ง </w:t>
      </w:r>
      <w:r w:rsidRPr="00AC365B">
        <w:rPr>
          <w:rFonts w:ascii="Angsana New" w:hAnsi="Angsana New"/>
          <w:sz w:val="30"/>
          <w:szCs w:val="30"/>
        </w:rPr>
        <w:t>(MLR -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</w:rPr>
        <w:t xml:space="preserve">%) </w:t>
      </w:r>
      <w:r w:rsidR="000D4F53" w:rsidRPr="00AC365B">
        <w:rPr>
          <w:rFonts w:ascii="Angsana New" w:hAnsi="Angsana New"/>
          <w:sz w:val="30"/>
          <w:szCs w:val="30"/>
          <w:cs/>
        </w:rPr>
        <w:t>และ</w:t>
      </w:r>
      <w:r w:rsidRPr="00AC365B">
        <w:rPr>
          <w:rFonts w:ascii="Angsana New" w:hAnsi="Angsana New"/>
          <w:sz w:val="30"/>
          <w:szCs w:val="30"/>
          <w:cs/>
        </w:rPr>
        <w:t>มีกำหนดชำระคืน</w:t>
      </w:r>
      <w:r w:rsidR="000D4F53" w:rsidRPr="00AC365B">
        <w:rPr>
          <w:rFonts w:ascii="Angsana New" w:hAnsi="Angsana New"/>
          <w:sz w:val="30"/>
          <w:szCs w:val="30"/>
          <w:cs/>
        </w:rPr>
        <w:t>เป็น</w:t>
      </w:r>
      <w:r w:rsidRPr="00AC365B">
        <w:rPr>
          <w:rFonts w:ascii="Angsana New" w:hAnsi="Angsana New"/>
          <w:sz w:val="30"/>
          <w:szCs w:val="30"/>
          <w:cs/>
        </w:rPr>
        <w:t>รายเดือน</w:t>
      </w:r>
      <w:r w:rsidR="00665F48" w:rsidRPr="00AC365B">
        <w:rPr>
          <w:rFonts w:ascii="Angsana New" w:hAnsi="Angsana New"/>
          <w:sz w:val="30"/>
          <w:szCs w:val="30"/>
        </w:rPr>
        <w:t xml:space="preserve"> </w:t>
      </w:r>
      <w:r w:rsidR="00D56F60" w:rsidRPr="00AC365B">
        <w:rPr>
          <w:rFonts w:ascii="Angsana New" w:hAnsi="Angsana New"/>
          <w:sz w:val="30"/>
          <w:szCs w:val="30"/>
          <w:cs/>
        </w:rPr>
        <w:t xml:space="preserve">ทั้งนี้ </w:t>
      </w:r>
      <w:r w:rsidR="004078F3" w:rsidRPr="00AC365B">
        <w:rPr>
          <w:rFonts w:ascii="Angsana New" w:hAnsi="Angsana New"/>
          <w:sz w:val="30"/>
          <w:szCs w:val="30"/>
          <w:cs/>
        </w:rPr>
        <w:t>บริษัทมีข้อผูกพันที่จะต้</w:t>
      </w:r>
      <w:r w:rsidR="000F1742" w:rsidRPr="00AC365B">
        <w:rPr>
          <w:rFonts w:ascii="Angsana New" w:hAnsi="Angsana New"/>
          <w:sz w:val="30"/>
          <w:szCs w:val="30"/>
          <w:cs/>
        </w:rPr>
        <w:t>องปฏิบัติตามเงื่อนไขและข้อจำกัด</w:t>
      </w:r>
      <w:r w:rsidR="004078F3" w:rsidRPr="00AC365B">
        <w:rPr>
          <w:rFonts w:ascii="Angsana New" w:hAnsi="Angsana New"/>
          <w:sz w:val="30"/>
          <w:szCs w:val="30"/>
          <w:cs/>
        </w:rPr>
        <w:t>ที่กำหนดในสัญญาเงินกู้ยืมได้แก่ การดำรงอัตราส่วนของหนี้สินรวมต่อ</w:t>
      </w:r>
      <w:r w:rsidR="004D0CC6">
        <w:rPr>
          <w:rFonts w:ascii="Angsana New" w:hAnsi="Angsana New"/>
          <w:sz w:val="30"/>
          <w:szCs w:val="30"/>
        </w:rPr>
        <w:br/>
      </w:r>
      <w:r w:rsidR="004078F3" w:rsidRPr="00AC365B">
        <w:rPr>
          <w:rFonts w:ascii="Angsana New" w:hAnsi="Angsana New"/>
          <w:sz w:val="30"/>
          <w:szCs w:val="30"/>
          <w:cs/>
        </w:rPr>
        <w:t>ผู้ถือหุ้น และการดำรงสัดส่วนความสามารถในการช</w:t>
      </w:r>
      <w:r w:rsidR="00A552D8" w:rsidRPr="00AC365B">
        <w:rPr>
          <w:rFonts w:ascii="Angsana New" w:hAnsi="Angsana New"/>
          <w:sz w:val="30"/>
          <w:szCs w:val="30"/>
          <w:cs/>
        </w:rPr>
        <w:t>ำระ</w:t>
      </w:r>
      <w:r w:rsidR="001433EC">
        <w:rPr>
          <w:rFonts w:ascii="Angsana New" w:hAnsi="Angsana New" w:hint="cs"/>
          <w:sz w:val="30"/>
          <w:szCs w:val="30"/>
          <w:cs/>
        </w:rPr>
        <w:t>หนี้</w:t>
      </w:r>
      <w:r w:rsidR="00305FD9">
        <w:rPr>
          <w:rFonts w:ascii="Angsana New" w:hAnsi="Angsana New"/>
          <w:sz w:val="30"/>
          <w:szCs w:val="30"/>
        </w:rPr>
        <w:t xml:space="preserve"> </w:t>
      </w:r>
      <w:r w:rsidR="00305FD9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305FD9">
        <w:rPr>
          <w:rFonts w:ascii="Angsana New" w:hAnsi="Angsana New"/>
          <w:sz w:val="30"/>
          <w:szCs w:val="30"/>
        </w:rPr>
        <w:t xml:space="preserve">16 </w:t>
      </w:r>
      <w:r w:rsidR="00305FD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305FD9">
        <w:rPr>
          <w:rFonts w:ascii="Angsana New" w:hAnsi="Angsana New"/>
          <w:sz w:val="30"/>
          <w:szCs w:val="30"/>
        </w:rPr>
        <w:t xml:space="preserve">2562 </w:t>
      </w:r>
      <w:r w:rsidR="00305FD9">
        <w:rPr>
          <w:rFonts w:ascii="Angsana New" w:hAnsi="Angsana New" w:hint="cs"/>
          <w:sz w:val="30"/>
          <w:szCs w:val="30"/>
          <w:cs/>
        </w:rPr>
        <w:t>บริษัทได้ชำระเงิน</w:t>
      </w:r>
      <w:r w:rsidR="00DA4C12">
        <w:rPr>
          <w:rFonts w:ascii="Angsana New" w:hAnsi="Angsana New" w:hint="cs"/>
          <w:sz w:val="30"/>
          <w:szCs w:val="30"/>
          <w:cs/>
        </w:rPr>
        <w:t xml:space="preserve">ต้นพร้อมดอกเบี้ยที่ค้างชำระทั้งหมดและได้โอนหลักประกัน </w:t>
      </w:r>
      <w:r w:rsidR="00DA4C12">
        <w:rPr>
          <w:rFonts w:ascii="Angsana New" w:hAnsi="Angsana New"/>
          <w:sz w:val="30"/>
          <w:szCs w:val="30"/>
        </w:rPr>
        <w:t>(</w:t>
      </w:r>
      <w:r w:rsidR="00DA4C12">
        <w:rPr>
          <w:rFonts w:ascii="Angsana New" w:hAnsi="Angsana New" w:hint="cs"/>
          <w:sz w:val="30"/>
          <w:szCs w:val="30"/>
          <w:cs/>
        </w:rPr>
        <w:t>ที่ดินพร้อมสิ่งปลูกสร้าง</w:t>
      </w:r>
      <w:r w:rsidR="00DA4C12">
        <w:rPr>
          <w:rFonts w:ascii="Angsana New" w:hAnsi="Angsana New"/>
          <w:sz w:val="30"/>
          <w:szCs w:val="30"/>
        </w:rPr>
        <w:t xml:space="preserve">) </w:t>
      </w:r>
      <w:r w:rsidR="00DA4C12">
        <w:rPr>
          <w:rFonts w:ascii="Angsana New" w:hAnsi="Angsana New" w:hint="cs"/>
          <w:sz w:val="30"/>
          <w:szCs w:val="30"/>
          <w:cs/>
        </w:rPr>
        <w:t>ของบริษัทไปเป็นหลักทรัพย์ค้ำประกันเงินกู้ยืมระยะสั้นจากสถาบันการเงิน</w:t>
      </w:r>
    </w:p>
    <w:bookmarkEnd w:id="6"/>
    <w:p w14:paraId="4BA44515" w14:textId="77777777" w:rsidR="00953C45" w:rsidRPr="000975DE" w:rsidRDefault="00953C45" w:rsidP="00953C45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A06C199" w14:textId="14596E42" w:rsidR="00C06D29" w:rsidRDefault="006763C1" w:rsidP="00C0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06D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C06D29">
        <w:rPr>
          <w:rFonts w:ascii="Angsana New" w:hAnsi="Angsana New"/>
          <w:sz w:val="30"/>
          <w:szCs w:val="30"/>
        </w:rPr>
        <w:t>9</w:t>
      </w:r>
      <w:r w:rsidRPr="00C06D29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C653B" w:rsidRPr="00C06D29">
        <w:rPr>
          <w:rFonts w:ascii="Angsana New" w:hAnsi="Angsana New"/>
          <w:sz w:val="30"/>
          <w:szCs w:val="30"/>
        </w:rPr>
        <w:t>2562</w:t>
      </w:r>
      <w:r w:rsidRPr="00C06D29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บริษัทย่อยแห่งหนึ่งได้ทำสัญญากู้ยืมเงินระยะยาวกับสถาบันการเงินในประเทศแห่งหนึ่งเป็นจำนวน </w:t>
      </w:r>
      <w:r w:rsidR="000C653B" w:rsidRPr="00C06D29">
        <w:rPr>
          <w:rFonts w:ascii="Angsana New" w:hAnsi="Angsana New"/>
          <w:sz w:val="30"/>
          <w:szCs w:val="30"/>
        </w:rPr>
        <w:t>100</w:t>
      </w:r>
      <w:r w:rsidRPr="00C06D29">
        <w:rPr>
          <w:rFonts w:ascii="Angsana New" w:hAnsi="Angsana New"/>
          <w:sz w:val="30"/>
          <w:szCs w:val="30"/>
          <w:cs/>
        </w:rPr>
        <w:t xml:space="preserve"> ล้านบาท เพื่อใช้ในการให้บริษัทย่อยทางอ้อมกู้ยืมเพื่อจ่ายชำระค่าใบอนุญาตให้ใช้คลื่นความถี่ประกอบกิจการโทรทัศน์ระบบดิจิตอล และในเดือนสิงหาคม </w:t>
      </w:r>
      <w:r w:rsidR="000C653B" w:rsidRPr="00C06D29">
        <w:rPr>
          <w:rFonts w:ascii="Angsana New" w:hAnsi="Angsana New"/>
          <w:sz w:val="30"/>
          <w:szCs w:val="30"/>
        </w:rPr>
        <w:t>2562</w:t>
      </w:r>
      <w:r w:rsidRPr="00C06D29">
        <w:rPr>
          <w:rFonts w:ascii="Angsana New" w:hAnsi="Angsana New"/>
          <w:sz w:val="30"/>
          <w:szCs w:val="30"/>
          <w:cs/>
        </w:rPr>
        <w:t xml:space="preserve"> บริษัทย่อยมีการเบิกเงินกู้ยืมจำนวน </w:t>
      </w:r>
      <w:r w:rsidR="000C653B" w:rsidRPr="00C06D29">
        <w:rPr>
          <w:rFonts w:ascii="Angsana New" w:hAnsi="Angsana New"/>
          <w:sz w:val="30"/>
          <w:szCs w:val="30"/>
        </w:rPr>
        <w:t>50</w:t>
      </w:r>
      <w:r w:rsidRPr="00C06D29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เงินกู้ยืมดังกล่าวมีอัตราดอกเบี้ยในอัตราเงินกู้ยืมขั้นต่ำ (</w:t>
      </w:r>
      <w:r w:rsidRPr="00C06D29">
        <w:rPr>
          <w:rFonts w:ascii="Angsana New" w:hAnsi="Angsana New"/>
          <w:sz w:val="30"/>
          <w:szCs w:val="30"/>
        </w:rPr>
        <w:t xml:space="preserve">Minimum Loan Rate) </w:t>
      </w:r>
      <w:r w:rsidRPr="00C06D29">
        <w:rPr>
          <w:rFonts w:ascii="Angsana New" w:hAnsi="Angsana New"/>
          <w:sz w:val="30"/>
          <w:szCs w:val="30"/>
          <w:cs/>
        </w:rPr>
        <w:t>ลบด้วยร้อยละหนึ่ง (</w:t>
      </w:r>
      <w:r w:rsidRPr="00C06D29">
        <w:rPr>
          <w:rFonts w:ascii="Angsana New" w:hAnsi="Angsana New"/>
          <w:sz w:val="30"/>
          <w:szCs w:val="30"/>
        </w:rPr>
        <w:t xml:space="preserve">MLR - </w:t>
      </w:r>
      <w:r w:rsidR="000C653B" w:rsidRPr="00C06D29">
        <w:rPr>
          <w:rFonts w:ascii="Angsana New" w:hAnsi="Angsana New"/>
          <w:sz w:val="30"/>
          <w:szCs w:val="30"/>
        </w:rPr>
        <w:t>1</w:t>
      </w:r>
      <w:r w:rsidRPr="00C06D29">
        <w:rPr>
          <w:rFonts w:ascii="Angsana New" w:hAnsi="Angsana New"/>
          <w:sz w:val="30"/>
          <w:szCs w:val="30"/>
          <w:cs/>
        </w:rPr>
        <w:t xml:space="preserve">%) และมีกำหนดชำระคืนเป็นรายเดือนภายในระยะเวลา </w:t>
      </w:r>
      <w:r w:rsidR="000C653B" w:rsidRPr="00C06D29">
        <w:rPr>
          <w:rFonts w:ascii="Angsana New" w:hAnsi="Angsana New"/>
          <w:sz w:val="30"/>
          <w:szCs w:val="30"/>
        </w:rPr>
        <w:t>3</w:t>
      </w:r>
      <w:r w:rsidRPr="00C06D29">
        <w:rPr>
          <w:rFonts w:ascii="Angsana New" w:hAnsi="Angsana New"/>
          <w:sz w:val="30"/>
          <w:szCs w:val="30"/>
          <w:cs/>
        </w:rPr>
        <w:t xml:space="preserve"> ปี นับแต่เดือนสิงหาคม </w:t>
      </w:r>
      <w:r w:rsidR="000C653B" w:rsidRPr="00C06D29">
        <w:rPr>
          <w:rFonts w:ascii="Angsana New" w:hAnsi="Angsana New"/>
          <w:sz w:val="30"/>
          <w:szCs w:val="30"/>
        </w:rPr>
        <w:t>2562</w:t>
      </w:r>
      <w:r w:rsidRPr="00C06D29">
        <w:rPr>
          <w:rFonts w:ascii="Angsana New" w:hAnsi="Angsana New"/>
          <w:sz w:val="30"/>
          <w:szCs w:val="30"/>
          <w:cs/>
        </w:rPr>
        <w:t xml:space="preserve"> ถึงเดือนกรกฎาคม </w:t>
      </w:r>
      <w:r w:rsidR="000C653B" w:rsidRPr="00C06D29">
        <w:rPr>
          <w:rFonts w:ascii="Angsana New" w:hAnsi="Angsana New"/>
          <w:sz w:val="30"/>
          <w:szCs w:val="30"/>
        </w:rPr>
        <w:t>2565</w:t>
      </w:r>
      <w:r w:rsidRPr="00C06D29">
        <w:rPr>
          <w:rFonts w:ascii="Angsana New" w:hAnsi="Angsana New"/>
          <w:sz w:val="30"/>
          <w:szCs w:val="30"/>
          <w:cs/>
        </w:rPr>
        <w:t xml:space="preserve"> </w:t>
      </w:r>
      <w:r w:rsidR="00C06D29" w:rsidRPr="000A23D3">
        <w:rPr>
          <w:rFonts w:ascii="Angsana New" w:hAnsi="Angsana New"/>
          <w:sz w:val="30"/>
          <w:szCs w:val="30"/>
          <w:cs/>
        </w:rPr>
        <w:t>ทั้งนี้ บริษัท</w:t>
      </w:r>
      <w:r w:rsidR="00C06D29">
        <w:rPr>
          <w:rFonts w:ascii="Angsana New" w:hAnsi="Angsana New" w:hint="cs"/>
          <w:sz w:val="30"/>
          <w:szCs w:val="30"/>
          <w:cs/>
        </w:rPr>
        <w:t>ย่อย</w:t>
      </w:r>
      <w:r w:rsidR="00C06D29" w:rsidRPr="000A23D3">
        <w:rPr>
          <w:rFonts w:ascii="Angsana New" w:hAnsi="Angsana New"/>
          <w:sz w:val="30"/>
          <w:szCs w:val="30"/>
          <w:cs/>
        </w:rPr>
        <w:t>มีข้อผูกพันที่จะต้องปฏิบัติตามเงื่อนไขและข้อจำกัดที่กำหนดใน</w:t>
      </w:r>
      <w:r w:rsidR="00C06D29" w:rsidRPr="00D51E50">
        <w:rPr>
          <w:rFonts w:ascii="Angsana New" w:hAnsi="Angsana New"/>
          <w:spacing w:val="-4"/>
          <w:sz w:val="30"/>
          <w:szCs w:val="30"/>
          <w:cs/>
        </w:rPr>
        <w:t>สัญญาเงินกู้ยืม</w:t>
      </w:r>
      <w:r w:rsidR="00C06D29">
        <w:rPr>
          <w:rFonts w:ascii="Angsana New" w:hAnsi="Angsana New" w:hint="cs"/>
          <w:spacing w:val="-4"/>
          <w:sz w:val="30"/>
          <w:szCs w:val="30"/>
          <w:cs/>
        </w:rPr>
        <w:t xml:space="preserve"> เช่น</w:t>
      </w:r>
      <w:r w:rsidR="00C06D29" w:rsidRPr="00D51E50">
        <w:rPr>
          <w:rFonts w:ascii="Angsana New" w:hAnsi="Angsana New"/>
          <w:spacing w:val="-4"/>
          <w:sz w:val="30"/>
          <w:szCs w:val="30"/>
          <w:cs/>
        </w:rPr>
        <w:t xml:space="preserve"> การดำรงอัตราส่วนของหนี้สินรวมต่อผู้ถือหุ้น และการดำรงสัดส่วนความสามารถในการชำ</w:t>
      </w:r>
      <w:r w:rsidR="00C06D29" w:rsidRPr="00D51E50">
        <w:rPr>
          <w:rFonts w:ascii="Angsana New" w:hAnsi="Angsana New" w:hint="cs"/>
          <w:spacing w:val="-4"/>
          <w:sz w:val="30"/>
          <w:szCs w:val="30"/>
          <w:cs/>
        </w:rPr>
        <w:t>ระหนี้</w:t>
      </w:r>
      <w:r w:rsidR="00C06D29">
        <w:rPr>
          <w:rFonts w:ascii="Angsana New" w:hAnsi="Angsana New"/>
          <w:spacing w:val="-4"/>
          <w:sz w:val="30"/>
          <w:szCs w:val="30"/>
        </w:rPr>
        <w:t xml:space="preserve"> </w:t>
      </w:r>
      <w:r w:rsidR="00C06D29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C06D29" w:rsidRPr="000A23D3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095B84">
        <w:rPr>
          <w:rFonts w:ascii="Angsana New" w:hAnsi="Angsana New"/>
          <w:sz w:val="30"/>
          <w:szCs w:val="30"/>
          <w:cs/>
        </w:rPr>
        <w:br/>
      </w:r>
      <w:r w:rsidR="00C06D29" w:rsidRPr="000A23D3">
        <w:rPr>
          <w:rFonts w:ascii="Angsana New" w:hAnsi="Angsana New" w:hint="cs"/>
          <w:sz w:val="30"/>
          <w:szCs w:val="30"/>
          <w:cs/>
        </w:rPr>
        <w:t>เงินลงทุน</w:t>
      </w:r>
      <w:r w:rsidRPr="00C06D29">
        <w:rPr>
          <w:rFonts w:ascii="Angsana New" w:hAnsi="Angsana New"/>
          <w:sz w:val="30"/>
          <w:szCs w:val="30"/>
          <w:cs/>
        </w:rPr>
        <w:t xml:space="preserve">ในบริษัทย่อยทางอ้อม (ดูหมายเหตุข้อ </w:t>
      </w:r>
      <w:r w:rsidR="000C653B" w:rsidRPr="00C06D29">
        <w:rPr>
          <w:rFonts w:ascii="Angsana New" w:hAnsi="Angsana New"/>
          <w:sz w:val="30"/>
          <w:szCs w:val="30"/>
        </w:rPr>
        <w:t>12</w:t>
      </w:r>
      <w:r w:rsidRPr="00C06D29">
        <w:rPr>
          <w:rFonts w:ascii="Angsana New" w:hAnsi="Angsana New"/>
          <w:sz w:val="30"/>
          <w:szCs w:val="30"/>
          <w:cs/>
        </w:rPr>
        <w:t>)</w:t>
      </w:r>
      <w:r w:rsidR="007F2688" w:rsidRPr="00C06D29">
        <w:rPr>
          <w:rFonts w:ascii="Angsana New" w:hAnsi="Angsana New"/>
          <w:sz w:val="30"/>
          <w:szCs w:val="30"/>
        </w:rPr>
        <w:t xml:space="preserve"> </w:t>
      </w:r>
      <w:r w:rsidR="00C06D29" w:rsidRPr="00C06D29">
        <w:rPr>
          <w:rFonts w:ascii="Angsana New" w:hAnsi="Angsana New"/>
          <w:sz w:val="30"/>
          <w:szCs w:val="30"/>
        </w:rPr>
        <w:t xml:space="preserve"> </w:t>
      </w:r>
      <w:r w:rsidR="00C06D29">
        <w:rPr>
          <w:rFonts w:ascii="Angsana New" w:hAnsi="Angsana New" w:hint="cs"/>
          <w:sz w:val="30"/>
          <w:szCs w:val="30"/>
          <w:cs/>
        </w:rPr>
        <w:t>ต่อมา</w:t>
      </w:r>
      <w:r w:rsidR="00BE7406">
        <w:rPr>
          <w:rFonts w:ascii="Angsana New" w:hAnsi="Angsana New" w:hint="cs"/>
          <w:sz w:val="30"/>
          <w:szCs w:val="30"/>
          <w:cs/>
        </w:rPr>
        <w:t xml:space="preserve"> </w:t>
      </w:r>
      <w:r w:rsidR="00C06D29" w:rsidRPr="00C205EB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C06D29" w:rsidRPr="00C205EB">
        <w:rPr>
          <w:rFonts w:ascii="Angsana New" w:hAnsi="Angsana New" w:hint="cs"/>
          <w:sz w:val="30"/>
          <w:szCs w:val="30"/>
        </w:rPr>
        <w:t xml:space="preserve"> 14 </w:t>
      </w:r>
      <w:r w:rsidR="00C06D29" w:rsidRPr="00C205E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06D29" w:rsidRPr="00C205EB">
        <w:rPr>
          <w:rFonts w:ascii="Angsana New" w:hAnsi="Angsana New" w:hint="cs"/>
          <w:sz w:val="30"/>
          <w:szCs w:val="30"/>
        </w:rPr>
        <w:t xml:space="preserve">2563 </w:t>
      </w:r>
      <w:r w:rsidR="00C06D29" w:rsidRPr="00C205EB">
        <w:rPr>
          <w:rFonts w:ascii="Angsana New" w:hAnsi="Angsana New" w:hint="cs"/>
          <w:sz w:val="30"/>
          <w:szCs w:val="30"/>
          <w:cs/>
        </w:rPr>
        <w:t>บริษัท</w:t>
      </w:r>
      <w:r w:rsidR="00C06D29">
        <w:rPr>
          <w:rFonts w:ascii="Angsana New" w:hAnsi="Angsana New" w:hint="cs"/>
          <w:sz w:val="30"/>
          <w:szCs w:val="30"/>
          <w:cs/>
        </w:rPr>
        <w:t>ย่อย</w:t>
      </w:r>
      <w:r w:rsidR="00C06D29" w:rsidRPr="00C205EB">
        <w:rPr>
          <w:rFonts w:ascii="Angsana New" w:hAnsi="Angsana New" w:hint="cs"/>
          <w:sz w:val="30"/>
          <w:szCs w:val="30"/>
          <w:cs/>
        </w:rPr>
        <w:t>ได้รับการอนุมัติการขอเปลี่ยนแปลงเงื่อนไขการผ่อนชำระคืนเงินต้นเงินกู้ตามสัญญากู้ยืมเงินระยะยาวกับสถาบันการเงิน</w:t>
      </w:r>
      <w:r w:rsidR="00BE7406">
        <w:rPr>
          <w:rFonts w:ascii="Angsana New" w:hAnsi="Angsana New" w:hint="cs"/>
          <w:sz w:val="30"/>
          <w:szCs w:val="30"/>
          <w:cs/>
        </w:rPr>
        <w:t>ดังกล่าว</w:t>
      </w:r>
      <w:r w:rsidR="00C06D29" w:rsidRPr="00C205EB">
        <w:rPr>
          <w:rFonts w:ascii="Angsana New" w:hAnsi="Angsana New" w:hint="cs"/>
          <w:sz w:val="30"/>
          <w:szCs w:val="30"/>
          <w:cs/>
        </w:rPr>
        <w:t xml:space="preserve"> </w:t>
      </w:r>
      <w:r w:rsidR="00BE7406">
        <w:rPr>
          <w:rFonts w:ascii="Angsana New" w:hAnsi="Angsana New"/>
          <w:sz w:val="30"/>
          <w:szCs w:val="30"/>
          <w:cs/>
        </w:rPr>
        <w:br/>
      </w:r>
      <w:r w:rsidR="00C06D29" w:rsidRPr="00C205EB">
        <w:rPr>
          <w:rFonts w:ascii="Angsana New" w:hAnsi="Angsana New" w:hint="cs"/>
          <w:sz w:val="30"/>
          <w:szCs w:val="30"/>
          <w:cs/>
        </w:rPr>
        <w:t xml:space="preserve">โดยได้รับการยกเว้นการผ่อนชำระเงินกู้ดังกล่าวเป็นระยะเวลา </w:t>
      </w:r>
      <w:r w:rsidR="00C06D29" w:rsidRPr="00C205EB">
        <w:rPr>
          <w:rFonts w:ascii="Angsana New" w:hAnsi="Angsana New" w:hint="cs"/>
          <w:sz w:val="30"/>
          <w:szCs w:val="30"/>
        </w:rPr>
        <w:t xml:space="preserve">1 </w:t>
      </w:r>
      <w:r w:rsidR="00C06D29" w:rsidRPr="00C205EB">
        <w:rPr>
          <w:rFonts w:ascii="Angsana New" w:hAnsi="Angsana New" w:hint="cs"/>
          <w:sz w:val="30"/>
          <w:szCs w:val="30"/>
          <w:cs/>
        </w:rPr>
        <w:t xml:space="preserve">ปี นับตั้งแต่เดือนเมษายน </w:t>
      </w:r>
      <w:r w:rsidR="00C06D29" w:rsidRPr="00C205EB">
        <w:rPr>
          <w:rFonts w:ascii="Angsana New" w:hAnsi="Angsana New" w:hint="cs"/>
          <w:sz w:val="30"/>
          <w:szCs w:val="30"/>
        </w:rPr>
        <w:t xml:space="preserve">2563 </w:t>
      </w:r>
      <w:r w:rsidR="00C06D29" w:rsidRPr="00C205EB">
        <w:rPr>
          <w:rFonts w:ascii="Angsana New" w:hAnsi="Angsana New" w:hint="cs"/>
          <w:sz w:val="30"/>
          <w:szCs w:val="30"/>
          <w:cs/>
        </w:rPr>
        <w:t>เป็นต้นไป</w:t>
      </w:r>
      <w:r w:rsidR="00C06D29" w:rsidRPr="00C205EB">
        <w:rPr>
          <w:rFonts w:ascii="Angsana New" w:hAnsi="Angsana New" w:hint="cs"/>
          <w:sz w:val="30"/>
          <w:szCs w:val="30"/>
        </w:rPr>
        <w:t xml:space="preserve"> </w:t>
      </w:r>
    </w:p>
    <w:p w14:paraId="77FB222F" w14:textId="67EF7FCD" w:rsidR="00D56F60" w:rsidRPr="00C06D29" w:rsidRDefault="00D56F60" w:rsidP="007F2688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z w:val="22"/>
          <w:szCs w:val="22"/>
          <w:cs/>
          <w:lang w:val="en-US"/>
        </w:rPr>
      </w:pPr>
    </w:p>
    <w:p w14:paraId="60F5E3BC" w14:textId="43CB8BB2" w:rsidR="005C797C" w:rsidRPr="00AC365B" w:rsidRDefault="005C797C" w:rsidP="006763C1">
      <w:pPr>
        <w:pStyle w:val="block"/>
        <w:spacing w:after="0" w:line="240" w:lineRule="auto"/>
        <w:ind w:left="561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ณ</w:t>
      </w:r>
      <w:r w:rsidRPr="00AC365B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AC365B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285FB8"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C653B" w:rsidRPr="000C653B">
        <w:rPr>
          <w:rFonts w:ascii="Angsana New" w:hAnsi="Angsana New" w:cs="Angsana New"/>
          <w:sz w:val="30"/>
          <w:szCs w:val="30"/>
          <w:lang w:val="en-US"/>
        </w:rPr>
        <w:t>2562</w:t>
      </w:r>
      <w:r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D6FAE"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21</w:t>
      </w:r>
      <w:r w:rsidR="003D5CA6" w:rsidRPr="00AC365B">
        <w:rPr>
          <w:rFonts w:ascii="Angsana New" w:hAnsi="Angsana New" w:cs="Angsana New"/>
          <w:sz w:val="30"/>
          <w:szCs w:val="30"/>
          <w:lang w:bidi="th-TH"/>
        </w:rPr>
        <w:t>.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408D3" w:rsidRPr="00AC365B">
        <w:rPr>
          <w:rFonts w:ascii="Angsana New" w:hAnsi="Angsana New" w:cs="Angsana New"/>
          <w:sz w:val="30"/>
          <w:szCs w:val="30"/>
          <w:lang w:bidi="th-TH"/>
        </w:rPr>
        <w:br/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>ล้านบาท</w:t>
      </w:r>
      <w:r w:rsidR="004F30A9"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="003D5CA6" w:rsidRPr="00AC365B">
        <w:rPr>
          <w:rFonts w:ascii="Angsana New" w:hAnsi="Angsana New" w:cs="Angsana New"/>
          <w:sz w:val="30"/>
          <w:szCs w:val="30"/>
          <w:lang w:bidi="th-TH"/>
        </w:rPr>
        <w:t>.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27</w:t>
      </w:r>
      <w:r w:rsidR="00036F95" w:rsidRPr="00AC365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ตามลำดับ </w:t>
      </w:r>
      <w:r w:rsidR="00BB698B" w:rsidRPr="00AC365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="000C653B" w:rsidRPr="000C653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2561</w:t>
      </w:r>
      <w:r w:rsidRPr="00AC365B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: </w:t>
      </w:r>
      <w:r w:rsidR="000C653B" w:rsidRPr="000C653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49</w:t>
      </w:r>
      <w:r w:rsidR="00351B67" w:rsidRPr="00AC365B">
        <w:rPr>
          <w:rFonts w:ascii="Angsana New" w:hAnsi="Angsana New" w:cs="Angsana New"/>
          <w:i/>
          <w:iCs/>
          <w:sz w:val="30"/>
          <w:szCs w:val="30"/>
          <w:lang w:bidi="th-TH"/>
        </w:rPr>
        <w:t>.</w:t>
      </w:r>
      <w:r w:rsidR="000C653B" w:rsidRPr="000C653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11</w:t>
      </w:r>
      <w:r w:rsidRPr="00AC365B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AC365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ล้านบาท และ </w:t>
      </w:r>
      <w:r w:rsidR="000C653B" w:rsidRPr="000C653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48</w:t>
      </w:r>
      <w:r w:rsidR="00351B67" w:rsidRPr="00AC365B">
        <w:rPr>
          <w:rFonts w:ascii="Angsana New" w:hAnsi="Angsana New" w:cs="Angsana New"/>
          <w:i/>
          <w:iCs/>
          <w:sz w:val="30"/>
          <w:szCs w:val="30"/>
          <w:lang w:bidi="th-TH"/>
        </w:rPr>
        <w:t>.</w:t>
      </w:r>
      <w:r w:rsidR="000C653B" w:rsidRPr="000C653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37</w:t>
      </w:r>
      <w:r w:rsidR="003745B9" w:rsidRPr="00AC365B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AC365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 ตามลำดับ)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6735EC0E" w14:textId="1AADCF39" w:rsidR="00E82BDA" w:rsidRPr="00AC365B" w:rsidRDefault="00E82BDA" w:rsidP="006D01E6">
      <w:pPr>
        <w:pStyle w:val="block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18F37408" w14:textId="1995DAE0" w:rsidR="00E82BDA" w:rsidRPr="00AC365B" w:rsidRDefault="00E82BDA" w:rsidP="00E82BDA">
      <w:pPr>
        <w:pStyle w:val="block"/>
        <w:spacing w:after="0" w:line="240" w:lineRule="auto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AC365B">
        <w:rPr>
          <w:rFonts w:ascii="Angsana New" w:hAnsi="Angsana New" w:cs="Angsana New"/>
          <w:bCs/>
          <w:i/>
          <w:iCs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24FA8BD5" w14:textId="3AD336A8" w:rsidR="00E82BDA" w:rsidRPr="00AC365B" w:rsidRDefault="00E82BDA" w:rsidP="00E82BDA">
      <w:pPr>
        <w:pStyle w:val="block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720"/>
        <w:gridCol w:w="198"/>
        <w:gridCol w:w="21"/>
        <w:gridCol w:w="1172"/>
        <w:gridCol w:w="198"/>
        <w:gridCol w:w="1094"/>
        <w:gridCol w:w="198"/>
        <w:gridCol w:w="1169"/>
      </w:tblGrid>
      <w:tr w:rsidR="00E82BDA" w:rsidRPr="00AC365B" w14:paraId="41BE7DA5" w14:textId="77777777" w:rsidTr="00D07D09">
        <w:trPr>
          <w:cantSplit/>
          <w:trHeight w:val="371"/>
          <w:tblHeader/>
        </w:trPr>
        <w:tc>
          <w:tcPr>
            <w:tcW w:w="4421" w:type="dxa"/>
          </w:tcPr>
          <w:p w14:paraId="7EA41509" w14:textId="77777777" w:rsidR="00E82BDA" w:rsidRPr="00AC365B" w:rsidRDefault="00E82BDA" w:rsidP="00E82BDA">
            <w:pPr>
              <w:pStyle w:val="acctfourfigures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7C7F8AC" w14:textId="55181355" w:rsidR="00E82BDA" w:rsidRPr="00AC365B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  <w:vAlign w:val="bottom"/>
          </w:tcPr>
          <w:p w14:paraId="4D9BC8CF" w14:textId="77777777" w:rsidR="00E82BDA" w:rsidRPr="00AC365B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852" w:type="dxa"/>
            <w:gridSpan w:val="6"/>
            <w:shd w:val="clear" w:color="auto" w:fill="auto"/>
            <w:vAlign w:val="bottom"/>
          </w:tcPr>
          <w:p w14:paraId="085BB86A" w14:textId="5467A83D" w:rsidR="00E82BDA" w:rsidRPr="00AC365B" w:rsidRDefault="00E82BDA" w:rsidP="00246F86">
            <w:pPr>
              <w:pStyle w:val="acctmergecolhdg"/>
              <w:spacing w:line="240" w:lineRule="atLeast"/>
              <w:ind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C365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E82BDA" w:rsidRPr="00AC365B" w14:paraId="2933F0CA" w14:textId="77777777" w:rsidTr="00D07D09">
        <w:trPr>
          <w:cantSplit/>
          <w:trHeight w:val="803"/>
          <w:tblHeader/>
        </w:trPr>
        <w:tc>
          <w:tcPr>
            <w:tcW w:w="4421" w:type="dxa"/>
          </w:tcPr>
          <w:p w14:paraId="613CCAEB" w14:textId="77777777" w:rsidR="00E82BDA" w:rsidRPr="00AC365B" w:rsidRDefault="00E82BDA" w:rsidP="00E82BD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Merge/>
            <w:vAlign w:val="bottom"/>
          </w:tcPr>
          <w:p w14:paraId="58FD7FC4" w14:textId="63A6A77C" w:rsidR="00E82BDA" w:rsidRPr="00AC365B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101B78E5" w14:textId="77777777" w:rsidR="00E82BDA" w:rsidRPr="00AC365B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8F991E2" w14:textId="5F6CA98F" w:rsidR="00E82BDA" w:rsidRPr="00AC365B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98" w:type="dxa"/>
            <w:vAlign w:val="bottom"/>
          </w:tcPr>
          <w:p w14:paraId="695E306A" w14:textId="77777777" w:rsidR="00E82BDA" w:rsidRPr="00AC365B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D743DE1" w14:textId="5F85E38B" w:rsidR="00E82BDA" w:rsidRPr="00AC365B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98" w:type="dxa"/>
            <w:vAlign w:val="bottom"/>
          </w:tcPr>
          <w:p w14:paraId="4F76C5BE" w14:textId="77777777" w:rsidR="00E82BDA" w:rsidRPr="00AC365B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1A8CDE2C" w14:textId="77777777" w:rsidR="00E82BDA" w:rsidRPr="00AC365B" w:rsidRDefault="00E82BDA" w:rsidP="00E82BD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22470" w:rsidRPr="00AC365B" w14:paraId="2F7E8022" w14:textId="77777777" w:rsidTr="00D07D09">
        <w:trPr>
          <w:cantSplit/>
          <w:trHeight w:val="270"/>
        </w:trPr>
        <w:tc>
          <w:tcPr>
            <w:tcW w:w="4421" w:type="dxa"/>
          </w:tcPr>
          <w:p w14:paraId="58058C78" w14:textId="77777777" w:rsidR="00722470" w:rsidRPr="00AC365B" w:rsidRDefault="00722470" w:rsidP="00E82BDA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2D3039EB" w14:textId="77777777" w:rsidR="00722470" w:rsidRPr="00AC365B" w:rsidRDefault="00722470" w:rsidP="00E82BD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2E2ABAF9" w14:textId="77777777" w:rsidR="00722470" w:rsidRPr="00AC365B" w:rsidRDefault="00722470" w:rsidP="00E82B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1" w:type="dxa"/>
            <w:gridSpan w:val="5"/>
            <w:vAlign w:val="bottom"/>
          </w:tcPr>
          <w:p w14:paraId="0753A8C7" w14:textId="48C6A466" w:rsidR="00722470" w:rsidRPr="00AC365B" w:rsidRDefault="00722470" w:rsidP="007224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AC365B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พัน</w:t>
            </w:r>
            <w:r w:rsidRPr="00AC365B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A3F7B" w:rsidRPr="00AC365B" w14:paraId="0574169E" w14:textId="77777777" w:rsidTr="00D07D09">
        <w:trPr>
          <w:cantSplit/>
          <w:trHeight w:val="270"/>
        </w:trPr>
        <w:tc>
          <w:tcPr>
            <w:tcW w:w="4421" w:type="dxa"/>
          </w:tcPr>
          <w:p w14:paraId="0CA8BB62" w14:textId="390844BF" w:rsidR="00FA3F7B" w:rsidRPr="00AC365B" w:rsidRDefault="00FA3F7B" w:rsidP="00D07D09">
            <w:pPr>
              <w:ind w:left="180" w:right="-79" w:hanging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20" w:type="dxa"/>
            <w:vAlign w:val="bottom"/>
          </w:tcPr>
          <w:p w14:paraId="1FB11B04" w14:textId="600417ED" w:rsidR="00FA3F7B" w:rsidRPr="00AC365B" w:rsidRDefault="00FA3F7B" w:rsidP="00FA3F7B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6866352D" w14:textId="77777777" w:rsidR="00FA3F7B" w:rsidRPr="00AC365B" w:rsidRDefault="00FA3F7B" w:rsidP="00FA3F7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412FF8D" w14:textId="0A732730" w:rsidR="00FA3F7B" w:rsidRPr="00AC365B" w:rsidRDefault="000C653B" w:rsidP="00FA3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  <w:r w:rsidR="00FA3F7B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198" w:type="dxa"/>
            <w:vAlign w:val="bottom"/>
          </w:tcPr>
          <w:p w14:paraId="57E295E5" w14:textId="77777777" w:rsidR="00FA3F7B" w:rsidRPr="00AC365B" w:rsidRDefault="00FA3F7B" w:rsidP="00FA3F7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A9D4B95" w14:textId="36651675" w:rsidR="00FA3F7B" w:rsidRPr="00AC365B" w:rsidRDefault="000C653B" w:rsidP="00FA3F7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A3F7B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039</w:t>
            </w:r>
            <w:r w:rsidR="00FA3F7B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058</w:t>
            </w:r>
          </w:p>
        </w:tc>
        <w:tc>
          <w:tcPr>
            <w:tcW w:w="198" w:type="dxa"/>
            <w:vAlign w:val="bottom"/>
          </w:tcPr>
          <w:p w14:paraId="6F69615A" w14:textId="77777777" w:rsidR="00FA3F7B" w:rsidRPr="00AC365B" w:rsidRDefault="00FA3F7B" w:rsidP="00FA3F7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8C8ABD0" w14:textId="785F4A5C" w:rsidR="00FA3F7B" w:rsidRPr="00AC365B" w:rsidRDefault="000C653B" w:rsidP="00FA3F7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A3F7B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130</w:t>
            </w:r>
            <w:r w:rsidR="00FA3F7B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742</w:t>
            </w:r>
          </w:p>
        </w:tc>
      </w:tr>
      <w:tr w:rsidR="00E82BDA" w:rsidRPr="00AC365B" w14:paraId="50DB5EAC" w14:textId="77777777" w:rsidTr="00D07D09">
        <w:trPr>
          <w:cantSplit/>
          <w:trHeight w:val="416"/>
        </w:trPr>
        <w:tc>
          <w:tcPr>
            <w:tcW w:w="4421" w:type="dxa"/>
          </w:tcPr>
          <w:p w14:paraId="51946CE3" w14:textId="77777777" w:rsidR="00E82BDA" w:rsidRPr="00AC365B" w:rsidRDefault="00E82BDA" w:rsidP="00E82BDA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20" w:type="dxa"/>
            <w:vAlign w:val="bottom"/>
          </w:tcPr>
          <w:p w14:paraId="7390ABE4" w14:textId="46CC0E52" w:rsidR="00E82BDA" w:rsidRPr="00AC365B" w:rsidRDefault="00E82BDA" w:rsidP="008D1237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101F3594" w14:textId="77777777" w:rsidR="00E82BDA" w:rsidRPr="00AC365B" w:rsidRDefault="00E82BDA" w:rsidP="00E82B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8572A09" w14:textId="362F79F4" w:rsidR="00E82BDA" w:rsidRPr="00AC365B" w:rsidRDefault="00F66FEB" w:rsidP="008B4A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369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" w:type="dxa"/>
            <w:vAlign w:val="bottom"/>
          </w:tcPr>
          <w:p w14:paraId="62F468BE" w14:textId="77777777" w:rsidR="00E82BDA" w:rsidRPr="00AC365B" w:rsidRDefault="00E82BDA" w:rsidP="008B4AED">
            <w:pPr>
              <w:pStyle w:val="acctfourfigures"/>
              <w:tabs>
                <w:tab w:val="decimal" w:pos="802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5633A2E" w14:textId="5F852F62" w:rsidR="00E82BDA" w:rsidRPr="00AC365B" w:rsidRDefault="00F66FEB" w:rsidP="00BD2700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827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258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" w:type="dxa"/>
            <w:vAlign w:val="bottom"/>
          </w:tcPr>
          <w:p w14:paraId="5ABBEBE6" w14:textId="77777777" w:rsidR="00E82BDA" w:rsidRPr="00AC365B" w:rsidRDefault="00E82BDA" w:rsidP="00E82BD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655B3B0" w14:textId="71FDE716" w:rsidR="00E82BDA" w:rsidRPr="00AC365B" w:rsidRDefault="00F66FEB" w:rsidP="00544D82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864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627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82BDA" w:rsidRPr="00AC365B" w14:paraId="3609013F" w14:textId="77777777" w:rsidTr="00D07D09">
        <w:trPr>
          <w:cantSplit/>
          <w:trHeight w:val="407"/>
        </w:trPr>
        <w:tc>
          <w:tcPr>
            <w:tcW w:w="4421" w:type="dxa"/>
          </w:tcPr>
          <w:p w14:paraId="7798922A" w14:textId="360612CD" w:rsidR="00E82BDA" w:rsidRPr="00AC365B" w:rsidRDefault="00E82BDA" w:rsidP="00E82BDA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720" w:type="dxa"/>
            <w:vAlign w:val="bottom"/>
          </w:tcPr>
          <w:p w14:paraId="6D48EA34" w14:textId="45CA87D3" w:rsidR="00E82BDA" w:rsidRPr="00AC365B" w:rsidRDefault="00E82BDA" w:rsidP="00E82BD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214DC4DA" w14:textId="77777777" w:rsidR="00E82BDA" w:rsidRPr="00AC365B" w:rsidRDefault="00E82BDA" w:rsidP="00E82B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5B1B1" w14:textId="079221E9" w:rsidR="00E82BDA" w:rsidRPr="00AC365B" w:rsidRDefault="000C653B" w:rsidP="00246F8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</w:t>
            </w:r>
            <w:r w:rsidR="00F66FEB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315</w:t>
            </w:r>
          </w:p>
        </w:tc>
        <w:tc>
          <w:tcPr>
            <w:tcW w:w="198" w:type="dxa"/>
            <w:vAlign w:val="bottom"/>
          </w:tcPr>
          <w:p w14:paraId="06FEAC9E" w14:textId="77777777" w:rsidR="00E82BDA" w:rsidRPr="00AC365B" w:rsidRDefault="00E82BDA" w:rsidP="00E82BD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0F0A7" w14:textId="269DBCD0" w:rsidR="00E82BDA" w:rsidRPr="00AC365B" w:rsidRDefault="000C653B" w:rsidP="00246F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211</w:t>
            </w:r>
            <w:r w:rsidR="00F66FEB"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198" w:type="dxa"/>
            <w:vAlign w:val="bottom"/>
          </w:tcPr>
          <w:p w14:paraId="378D2CE8" w14:textId="77777777" w:rsidR="00E82BDA" w:rsidRPr="00AC365B" w:rsidRDefault="00E82BDA" w:rsidP="00E82BD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08C09" w14:textId="02BE9139" w:rsidR="00E82BDA" w:rsidRPr="00AC365B" w:rsidRDefault="000C653B" w:rsidP="00246F86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266</w:t>
            </w:r>
            <w:r w:rsidR="00F66FEB"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115</w:t>
            </w:r>
          </w:p>
        </w:tc>
      </w:tr>
    </w:tbl>
    <w:p w14:paraId="53E4A16C" w14:textId="77777777" w:rsidR="00E82BDA" w:rsidRPr="00BB3DD5" w:rsidRDefault="00E82BDA" w:rsidP="006D01E6">
      <w:pPr>
        <w:pStyle w:val="block"/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209"/>
        <w:gridCol w:w="21"/>
        <w:gridCol w:w="1172"/>
        <w:gridCol w:w="198"/>
        <w:gridCol w:w="1094"/>
        <w:gridCol w:w="198"/>
        <w:gridCol w:w="1169"/>
      </w:tblGrid>
      <w:tr w:rsidR="00246F86" w:rsidRPr="00AC365B" w14:paraId="036031B9" w14:textId="77777777" w:rsidTr="00D07D09">
        <w:trPr>
          <w:cantSplit/>
          <w:trHeight w:val="371"/>
          <w:tblHeader/>
        </w:trPr>
        <w:tc>
          <w:tcPr>
            <w:tcW w:w="4950" w:type="dxa"/>
          </w:tcPr>
          <w:p w14:paraId="275390F6" w14:textId="77777777" w:rsidR="00246F86" w:rsidRPr="00AC365B" w:rsidRDefault="00246F86" w:rsidP="00DB2F99">
            <w:pPr>
              <w:pStyle w:val="acctfourfigures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Merge w:val="restart"/>
            <w:vAlign w:val="bottom"/>
          </w:tcPr>
          <w:p w14:paraId="4BECF932" w14:textId="46421181" w:rsidR="00246F86" w:rsidRPr="00AC365B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209" w:type="dxa"/>
            <w:vAlign w:val="bottom"/>
          </w:tcPr>
          <w:p w14:paraId="5D20C61C" w14:textId="77777777" w:rsidR="00246F86" w:rsidRPr="00AC365B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852" w:type="dxa"/>
            <w:gridSpan w:val="6"/>
            <w:shd w:val="clear" w:color="auto" w:fill="auto"/>
            <w:vAlign w:val="bottom"/>
          </w:tcPr>
          <w:p w14:paraId="4D5CFCEF" w14:textId="27AE1AAE" w:rsidR="00246F86" w:rsidRPr="00AC365B" w:rsidRDefault="00246F86" w:rsidP="00DB2F99">
            <w:pPr>
              <w:pStyle w:val="acctmergecolhdg"/>
              <w:spacing w:line="240" w:lineRule="atLeast"/>
              <w:ind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46F86" w:rsidRPr="00AC365B" w14:paraId="68B13E4E" w14:textId="77777777" w:rsidTr="00D07D09">
        <w:trPr>
          <w:cantSplit/>
          <w:trHeight w:val="803"/>
          <w:tblHeader/>
        </w:trPr>
        <w:tc>
          <w:tcPr>
            <w:tcW w:w="4950" w:type="dxa"/>
          </w:tcPr>
          <w:p w14:paraId="1C6031F8" w14:textId="77777777" w:rsidR="00246F86" w:rsidRPr="00AC365B" w:rsidRDefault="00246F86" w:rsidP="00DB2F99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Merge/>
            <w:vAlign w:val="bottom"/>
          </w:tcPr>
          <w:p w14:paraId="3169AD91" w14:textId="77777777" w:rsidR="00246F86" w:rsidRPr="00AC365B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9" w:type="dxa"/>
            <w:vAlign w:val="bottom"/>
          </w:tcPr>
          <w:p w14:paraId="3E346F8A" w14:textId="77777777" w:rsidR="00246F86" w:rsidRPr="00AC365B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7CA7CF21" w14:textId="77777777" w:rsidR="00246F86" w:rsidRPr="00AC365B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98" w:type="dxa"/>
            <w:vAlign w:val="bottom"/>
          </w:tcPr>
          <w:p w14:paraId="4CC22890" w14:textId="77777777" w:rsidR="00246F86" w:rsidRPr="00AC365B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F9AF4A7" w14:textId="77777777" w:rsidR="00246F86" w:rsidRPr="00AC365B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98" w:type="dxa"/>
            <w:vAlign w:val="bottom"/>
          </w:tcPr>
          <w:p w14:paraId="06A88A6E" w14:textId="77777777" w:rsidR="00246F86" w:rsidRPr="00AC365B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0AD356AF" w14:textId="77777777" w:rsidR="00246F86" w:rsidRPr="00AC365B" w:rsidRDefault="00246F86" w:rsidP="00DB2F9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22470" w:rsidRPr="00AC365B" w14:paraId="601FECFF" w14:textId="77777777" w:rsidTr="00D07D09">
        <w:trPr>
          <w:cantSplit/>
          <w:trHeight w:val="270"/>
        </w:trPr>
        <w:tc>
          <w:tcPr>
            <w:tcW w:w="4950" w:type="dxa"/>
          </w:tcPr>
          <w:p w14:paraId="28E2E525" w14:textId="77777777" w:rsidR="00722470" w:rsidRPr="00AC365B" w:rsidRDefault="00722470" w:rsidP="00DB2F99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237D86FF" w14:textId="77777777" w:rsidR="00722470" w:rsidRPr="00AC365B" w:rsidRDefault="00722470" w:rsidP="00DB2F9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21B0B436" w14:textId="77777777" w:rsidR="00722470" w:rsidRPr="00AC365B" w:rsidRDefault="00722470" w:rsidP="00DB2F9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1" w:type="dxa"/>
            <w:gridSpan w:val="5"/>
            <w:vAlign w:val="bottom"/>
          </w:tcPr>
          <w:p w14:paraId="0C1015C5" w14:textId="6371F1B9" w:rsidR="00722470" w:rsidRPr="00AC365B" w:rsidRDefault="00722470" w:rsidP="007224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AC365B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พัน</w:t>
            </w:r>
            <w:r w:rsidRPr="00AC365B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A3F7B" w:rsidRPr="00AC365B" w14:paraId="51146853" w14:textId="77777777" w:rsidTr="00D07D09">
        <w:trPr>
          <w:cantSplit/>
          <w:trHeight w:val="270"/>
        </w:trPr>
        <w:tc>
          <w:tcPr>
            <w:tcW w:w="4950" w:type="dxa"/>
          </w:tcPr>
          <w:p w14:paraId="43D3E8F3" w14:textId="1F0B6E81" w:rsidR="00FA3F7B" w:rsidRPr="00AC365B" w:rsidRDefault="00FA3F7B" w:rsidP="005108EF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bottom"/>
          </w:tcPr>
          <w:p w14:paraId="339C84D9" w14:textId="77777777" w:rsidR="00FA3F7B" w:rsidRPr="00AC365B" w:rsidRDefault="00FA3F7B" w:rsidP="00FA3F7B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16A1591E" w14:textId="77777777" w:rsidR="00FA3F7B" w:rsidRPr="00AC365B" w:rsidRDefault="00FA3F7B" w:rsidP="00FA3F7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6E49709" w14:textId="3177F733" w:rsidR="00FA3F7B" w:rsidRPr="00AC365B" w:rsidRDefault="000C653B" w:rsidP="00FA3F7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  <w:r w:rsidR="00FA3F7B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198" w:type="dxa"/>
            <w:vAlign w:val="bottom"/>
          </w:tcPr>
          <w:p w14:paraId="4A830484" w14:textId="77777777" w:rsidR="00FA3F7B" w:rsidRPr="00AC365B" w:rsidRDefault="00FA3F7B" w:rsidP="00FA3F7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F512A66" w14:textId="2D2BA410" w:rsidR="00FA3F7B" w:rsidRPr="00AC365B" w:rsidRDefault="000C653B" w:rsidP="00FA3F7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A3F7B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039</w:t>
            </w:r>
            <w:r w:rsidR="00FA3F7B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058</w:t>
            </w:r>
          </w:p>
        </w:tc>
        <w:tc>
          <w:tcPr>
            <w:tcW w:w="198" w:type="dxa"/>
            <w:vAlign w:val="bottom"/>
          </w:tcPr>
          <w:p w14:paraId="07D45ADB" w14:textId="77777777" w:rsidR="00FA3F7B" w:rsidRPr="00AC365B" w:rsidRDefault="00FA3F7B" w:rsidP="00FA3F7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8AE4831" w14:textId="44AFBE6C" w:rsidR="00FA3F7B" w:rsidRPr="00AC365B" w:rsidRDefault="000C653B" w:rsidP="00FA3F7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A3F7B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130</w:t>
            </w:r>
            <w:r w:rsidR="00FA3F7B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742</w:t>
            </w:r>
          </w:p>
        </w:tc>
      </w:tr>
      <w:tr w:rsidR="00BD2700" w:rsidRPr="00AC365B" w14:paraId="03453CF0" w14:textId="77777777" w:rsidTr="00D07D09">
        <w:trPr>
          <w:cantSplit/>
          <w:trHeight w:val="416"/>
        </w:trPr>
        <w:tc>
          <w:tcPr>
            <w:tcW w:w="4950" w:type="dxa"/>
          </w:tcPr>
          <w:p w14:paraId="16F320FB" w14:textId="77777777" w:rsidR="00BD2700" w:rsidRPr="00AC365B" w:rsidRDefault="00BD2700" w:rsidP="00DB2F99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0844F515" w14:textId="77777777" w:rsidR="00BD2700" w:rsidRPr="00AC365B" w:rsidRDefault="00BD2700" w:rsidP="00DB2F9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587AED6F" w14:textId="77777777" w:rsidR="00BD2700" w:rsidRPr="00AC365B" w:rsidRDefault="00BD2700" w:rsidP="00DB2F9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EF3AE1C" w14:textId="3E673F15" w:rsidR="00BD2700" w:rsidRPr="00AC365B" w:rsidRDefault="00F66FEB" w:rsidP="00BD270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369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" w:type="dxa"/>
            <w:vAlign w:val="bottom"/>
          </w:tcPr>
          <w:p w14:paraId="656B72DD" w14:textId="77777777" w:rsidR="00BD2700" w:rsidRPr="00AC365B" w:rsidRDefault="00BD2700" w:rsidP="00DB2F99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6226A84" w14:textId="187C2962" w:rsidR="00BD2700" w:rsidRPr="00AC365B" w:rsidRDefault="00F66FEB" w:rsidP="00BD2700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872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258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" w:type="dxa"/>
            <w:vAlign w:val="bottom"/>
          </w:tcPr>
          <w:p w14:paraId="515D28D0" w14:textId="77777777" w:rsidR="00BD2700" w:rsidRPr="00AC365B" w:rsidRDefault="00BD2700" w:rsidP="00DB2F99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DF38BC0" w14:textId="6B0A106C" w:rsidR="00BD2700" w:rsidRPr="00AC365B" w:rsidRDefault="00F66FEB" w:rsidP="00BD270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909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627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D2700" w:rsidRPr="00AC365B" w14:paraId="229D8BFE" w14:textId="77777777" w:rsidTr="00D07D09">
        <w:trPr>
          <w:cantSplit/>
          <w:trHeight w:val="407"/>
        </w:trPr>
        <w:tc>
          <w:tcPr>
            <w:tcW w:w="4950" w:type="dxa"/>
          </w:tcPr>
          <w:p w14:paraId="0B5AE619" w14:textId="1AC8A129" w:rsidR="00BD2700" w:rsidRPr="00AC365B" w:rsidRDefault="00BD2700" w:rsidP="00DB2F99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bottom"/>
          </w:tcPr>
          <w:p w14:paraId="393A1337" w14:textId="77777777" w:rsidR="00BD2700" w:rsidRPr="00AC365B" w:rsidRDefault="00BD2700" w:rsidP="00DB2F9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03FFFF6C" w14:textId="77777777" w:rsidR="00BD2700" w:rsidRPr="00AC365B" w:rsidRDefault="00BD2700" w:rsidP="00DB2F9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68EEE" w14:textId="44968550" w:rsidR="00BD2700" w:rsidRPr="00AC365B" w:rsidRDefault="000C653B" w:rsidP="00DB2F9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</w:t>
            </w:r>
            <w:r w:rsidR="00F66FEB"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315</w:t>
            </w:r>
          </w:p>
        </w:tc>
        <w:tc>
          <w:tcPr>
            <w:tcW w:w="198" w:type="dxa"/>
            <w:vAlign w:val="bottom"/>
          </w:tcPr>
          <w:p w14:paraId="23D5F8E2" w14:textId="77777777" w:rsidR="00BD2700" w:rsidRPr="00AC365B" w:rsidRDefault="00BD2700" w:rsidP="00DB2F99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9C752" w14:textId="0113E652" w:rsidR="00BD2700" w:rsidRPr="00AC365B" w:rsidRDefault="000C653B" w:rsidP="00BD2700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166</w:t>
            </w:r>
            <w:r w:rsidR="00F66FEB"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198" w:type="dxa"/>
            <w:vAlign w:val="bottom"/>
          </w:tcPr>
          <w:p w14:paraId="0C209119" w14:textId="77777777" w:rsidR="00BD2700" w:rsidRPr="00AC365B" w:rsidRDefault="00BD2700" w:rsidP="00DB2F99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B2CAB" w14:textId="55677C79" w:rsidR="00BD2700" w:rsidRPr="00AC365B" w:rsidRDefault="000C653B" w:rsidP="00BD270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221</w:t>
            </w:r>
            <w:r w:rsidR="00F66FEB"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115</w:t>
            </w:r>
          </w:p>
        </w:tc>
      </w:tr>
    </w:tbl>
    <w:p w14:paraId="7018A8A2" w14:textId="395A31DC" w:rsidR="00155086" w:rsidRPr="00095B84" w:rsidRDefault="00155086" w:rsidP="001550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720"/>
        <w:gridCol w:w="181"/>
        <w:gridCol w:w="1169"/>
        <w:gridCol w:w="270"/>
        <w:gridCol w:w="1080"/>
        <w:gridCol w:w="184"/>
        <w:gridCol w:w="1166"/>
      </w:tblGrid>
      <w:tr w:rsidR="00095B84" w:rsidRPr="00E82BDA" w14:paraId="40F6EAED" w14:textId="77777777" w:rsidTr="00095B84">
        <w:trPr>
          <w:cantSplit/>
          <w:trHeight w:val="371"/>
          <w:tblHeader/>
        </w:trPr>
        <w:tc>
          <w:tcPr>
            <w:tcW w:w="4410" w:type="dxa"/>
          </w:tcPr>
          <w:p w14:paraId="6FE55548" w14:textId="77777777" w:rsidR="00095B84" w:rsidRPr="00E82BDA" w:rsidRDefault="00095B84" w:rsidP="005D0144">
            <w:pPr>
              <w:pStyle w:val="acctfourfigures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4C058ECF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  <w:vAlign w:val="bottom"/>
          </w:tcPr>
          <w:p w14:paraId="0C448B85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869" w:type="dxa"/>
            <w:gridSpan w:val="5"/>
            <w:shd w:val="clear" w:color="auto" w:fill="auto"/>
            <w:vAlign w:val="bottom"/>
          </w:tcPr>
          <w:p w14:paraId="3CA92B82" w14:textId="77777777" w:rsidR="00095B84" w:rsidRPr="00E82BDA" w:rsidRDefault="00095B84" w:rsidP="005D0144">
            <w:pPr>
              <w:pStyle w:val="acctmergecolhdg"/>
              <w:spacing w:line="240" w:lineRule="atLeast"/>
              <w:ind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095B84" w:rsidRPr="00E82BDA" w14:paraId="633886D9" w14:textId="77777777" w:rsidTr="00095B84">
        <w:trPr>
          <w:cantSplit/>
          <w:trHeight w:val="803"/>
          <w:tblHeader/>
        </w:trPr>
        <w:tc>
          <w:tcPr>
            <w:tcW w:w="4410" w:type="dxa"/>
          </w:tcPr>
          <w:p w14:paraId="5B9F51A0" w14:textId="77777777" w:rsidR="00095B84" w:rsidRPr="00E82BDA" w:rsidRDefault="00095B84" w:rsidP="005D0144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Merge/>
            <w:vAlign w:val="bottom"/>
          </w:tcPr>
          <w:p w14:paraId="0A0B4490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D520F31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01DC490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Pr="00E82BDA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ธนาคาร</w:t>
            </w:r>
          </w:p>
        </w:tc>
        <w:tc>
          <w:tcPr>
            <w:tcW w:w="270" w:type="dxa"/>
            <w:vAlign w:val="bottom"/>
          </w:tcPr>
          <w:p w14:paraId="110A823C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B32FAEF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4" w:type="dxa"/>
            <w:vAlign w:val="bottom"/>
          </w:tcPr>
          <w:p w14:paraId="4DD18170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795F9733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95B84" w:rsidRPr="00E82BDA" w14:paraId="6DC60BF9" w14:textId="77777777" w:rsidTr="00095B84">
        <w:trPr>
          <w:cantSplit/>
          <w:trHeight w:val="270"/>
        </w:trPr>
        <w:tc>
          <w:tcPr>
            <w:tcW w:w="4410" w:type="dxa"/>
          </w:tcPr>
          <w:p w14:paraId="0A9A0E79" w14:textId="77777777" w:rsidR="00095B84" w:rsidRPr="00E82BDA" w:rsidRDefault="00095B84" w:rsidP="005D0144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5329F10D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B11694D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69" w:type="dxa"/>
            <w:gridSpan w:val="5"/>
            <w:vAlign w:val="bottom"/>
          </w:tcPr>
          <w:p w14:paraId="36015FD4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BD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E82BDA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พัน</w:t>
            </w:r>
            <w:r w:rsidRPr="00E82BD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95B84" w:rsidRPr="00E82BDA" w14:paraId="370A03B6" w14:textId="77777777" w:rsidTr="00095B84">
        <w:trPr>
          <w:cantSplit/>
          <w:trHeight w:val="270"/>
        </w:trPr>
        <w:tc>
          <w:tcPr>
            <w:tcW w:w="4410" w:type="dxa"/>
          </w:tcPr>
          <w:p w14:paraId="61C645FE" w14:textId="77777777" w:rsidR="00095B84" w:rsidRPr="00E82BDA" w:rsidRDefault="00095B84" w:rsidP="005D0144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B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2B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2BDA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720" w:type="dxa"/>
            <w:vAlign w:val="bottom"/>
          </w:tcPr>
          <w:p w14:paraId="0E7808E7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DFA416A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4AC3B86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95,712</w:t>
            </w:r>
          </w:p>
        </w:tc>
        <w:tc>
          <w:tcPr>
            <w:tcW w:w="270" w:type="dxa"/>
            <w:vAlign w:val="bottom"/>
          </w:tcPr>
          <w:p w14:paraId="0E74707B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0BC845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1,525,462</w:t>
            </w:r>
          </w:p>
        </w:tc>
        <w:tc>
          <w:tcPr>
            <w:tcW w:w="184" w:type="dxa"/>
            <w:vAlign w:val="bottom"/>
          </w:tcPr>
          <w:p w14:paraId="730ED1A2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A8D3A80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1,621,174</w:t>
            </w:r>
          </w:p>
        </w:tc>
      </w:tr>
      <w:tr w:rsidR="00095B84" w:rsidRPr="00E82BDA" w14:paraId="0262A196" w14:textId="77777777" w:rsidTr="00095B84">
        <w:trPr>
          <w:cantSplit/>
          <w:trHeight w:val="416"/>
        </w:trPr>
        <w:tc>
          <w:tcPr>
            <w:tcW w:w="4410" w:type="dxa"/>
          </w:tcPr>
          <w:p w14:paraId="163D3456" w14:textId="77777777" w:rsidR="00095B84" w:rsidRPr="00E82BDA" w:rsidRDefault="00095B84" w:rsidP="005D0144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82BD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20" w:type="dxa"/>
            <w:vAlign w:val="bottom"/>
          </w:tcPr>
          <w:p w14:paraId="450D8B34" w14:textId="77777777" w:rsidR="00095B84" w:rsidRPr="008D1237" w:rsidRDefault="00095B84" w:rsidP="005D0144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3A21A11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CCEBF49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14,033</w:t>
            </w:r>
          </w:p>
        </w:tc>
        <w:tc>
          <w:tcPr>
            <w:tcW w:w="270" w:type="dxa"/>
            <w:vAlign w:val="bottom"/>
          </w:tcPr>
          <w:p w14:paraId="528D4DCD" w14:textId="77777777" w:rsidR="00095B84" w:rsidRPr="00E82BDA" w:rsidRDefault="00095B84" w:rsidP="005D0144">
            <w:pPr>
              <w:pStyle w:val="acctfourfigures"/>
              <w:tabs>
                <w:tab w:val="decimal" w:pos="802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EE9C19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(436,404)</w:t>
            </w:r>
          </w:p>
        </w:tc>
        <w:tc>
          <w:tcPr>
            <w:tcW w:w="184" w:type="dxa"/>
            <w:vAlign w:val="bottom"/>
          </w:tcPr>
          <w:p w14:paraId="09E730C5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546A633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(422,371)</w:t>
            </w:r>
          </w:p>
        </w:tc>
      </w:tr>
      <w:tr w:rsidR="00095B84" w:rsidRPr="00E82BDA" w14:paraId="1CDF4A89" w14:textId="77777777" w:rsidTr="00095B84">
        <w:trPr>
          <w:cantSplit/>
          <w:trHeight w:val="425"/>
        </w:trPr>
        <w:tc>
          <w:tcPr>
            <w:tcW w:w="4410" w:type="dxa"/>
          </w:tcPr>
          <w:p w14:paraId="1CDDADAB" w14:textId="77777777" w:rsidR="00095B84" w:rsidRPr="00E82BDA" w:rsidRDefault="00095B84" w:rsidP="005D0144">
            <w:pPr>
              <w:ind w:left="180" w:right="-79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2BD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สูญเสียอำนาจ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การควบคุมในบริษัทย่อย</w:t>
            </w:r>
          </w:p>
        </w:tc>
        <w:tc>
          <w:tcPr>
            <w:tcW w:w="720" w:type="dxa"/>
            <w:vAlign w:val="bottom"/>
          </w:tcPr>
          <w:p w14:paraId="7F5C391C" w14:textId="77777777" w:rsidR="00095B84" w:rsidRPr="00E82BDA" w:rsidRDefault="00095B84" w:rsidP="005D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23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1" w:type="dxa"/>
            <w:vAlign w:val="bottom"/>
          </w:tcPr>
          <w:p w14:paraId="1007DCAA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8A9120B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(18,061)</w:t>
            </w:r>
          </w:p>
        </w:tc>
        <w:tc>
          <w:tcPr>
            <w:tcW w:w="270" w:type="dxa"/>
            <w:vAlign w:val="bottom"/>
          </w:tcPr>
          <w:p w14:paraId="2925F0E3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96F37B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(50,000)</w:t>
            </w:r>
          </w:p>
        </w:tc>
        <w:tc>
          <w:tcPr>
            <w:tcW w:w="184" w:type="dxa"/>
            <w:vAlign w:val="bottom"/>
          </w:tcPr>
          <w:p w14:paraId="4D07864E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4B84942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(68,061)</w:t>
            </w:r>
          </w:p>
        </w:tc>
      </w:tr>
      <w:tr w:rsidR="00095B84" w:rsidRPr="004A72D3" w14:paraId="48F851B2" w14:textId="77777777" w:rsidTr="00095B84">
        <w:trPr>
          <w:cantSplit/>
          <w:trHeight w:val="407"/>
        </w:trPr>
        <w:tc>
          <w:tcPr>
            <w:tcW w:w="4410" w:type="dxa"/>
          </w:tcPr>
          <w:p w14:paraId="3D3B3047" w14:textId="77777777" w:rsidR="00095B84" w:rsidRPr="00E82BDA" w:rsidRDefault="00095B84" w:rsidP="005D0144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B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E82B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82B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82B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720" w:type="dxa"/>
            <w:vAlign w:val="bottom"/>
          </w:tcPr>
          <w:p w14:paraId="22B7EAB6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4B41692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29956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91,684</w:t>
            </w:r>
          </w:p>
        </w:tc>
        <w:tc>
          <w:tcPr>
            <w:tcW w:w="270" w:type="dxa"/>
            <w:vAlign w:val="bottom"/>
          </w:tcPr>
          <w:p w14:paraId="295137DC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8AE91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1,039,058</w:t>
            </w:r>
          </w:p>
        </w:tc>
        <w:tc>
          <w:tcPr>
            <w:tcW w:w="184" w:type="dxa"/>
            <w:vAlign w:val="bottom"/>
          </w:tcPr>
          <w:p w14:paraId="32ADBAA2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D970B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1,130,742</w:t>
            </w:r>
          </w:p>
        </w:tc>
      </w:tr>
    </w:tbl>
    <w:p w14:paraId="7962E530" w14:textId="77777777" w:rsidR="00095B84" w:rsidRPr="00D12CBE" w:rsidRDefault="00095B84" w:rsidP="00095B84">
      <w:pPr>
        <w:pStyle w:val="block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9"/>
        <w:gridCol w:w="191"/>
        <w:gridCol w:w="180"/>
        <w:gridCol w:w="1211"/>
        <w:gridCol w:w="198"/>
        <w:gridCol w:w="1094"/>
        <w:gridCol w:w="198"/>
        <w:gridCol w:w="1169"/>
      </w:tblGrid>
      <w:tr w:rsidR="00095B84" w:rsidRPr="00E82BDA" w14:paraId="2A788481" w14:textId="77777777" w:rsidTr="00095B84">
        <w:trPr>
          <w:cantSplit/>
          <w:trHeight w:val="371"/>
          <w:tblHeader/>
        </w:trPr>
        <w:tc>
          <w:tcPr>
            <w:tcW w:w="5029" w:type="dxa"/>
          </w:tcPr>
          <w:p w14:paraId="61FF663C" w14:textId="77777777" w:rsidR="00095B84" w:rsidRPr="00E82BDA" w:rsidRDefault="00095B84" w:rsidP="005D0144">
            <w:pPr>
              <w:pStyle w:val="acctfourfigures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vMerge w:val="restart"/>
            <w:vAlign w:val="bottom"/>
          </w:tcPr>
          <w:p w14:paraId="1E01F91F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BECE43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  <w:vAlign w:val="bottom"/>
          </w:tcPr>
          <w:p w14:paraId="4EFBBC6D" w14:textId="77777777" w:rsidR="00095B84" w:rsidRPr="00E82BDA" w:rsidRDefault="00095B84" w:rsidP="005D0144">
            <w:pPr>
              <w:pStyle w:val="acctmergecolhdg"/>
              <w:spacing w:line="240" w:lineRule="atLeast"/>
              <w:ind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5B84" w:rsidRPr="00E82BDA" w14:paraId="2F1A4033" w14:textId="77777777" w:rsidTr="00095B84">
        <w:trPr>
          <w:cantSplit/>
          <w:trHeight w:val="803"/>
          <w:tblHeader/>
        </w:trPr>
        <w:tc>
          <w:tcPr>
            <w:tcW w:w="5029" w:type="dxa"/>
          </w:tcPr>
          <w:p w14:paraId="6C8019B5" w14:textId="77777777" w:rsidR="00095B84" w:rsidRPr="00E82BDA" w:rsidRDefault="00095B84" w:rsidP="005D0144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vMerge/>
            <w:vAlign w:val="bottom"/>
          </w:tcPr>
          <w:p w14:paraId="09673496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590D79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E66B087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Pr="00E82BDA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ธนาคาร</w:t>
            </w:r>
          </w:p>
        </w:tc>
        <w:tc>
          <w:tcPr>
            <w:tcW w:w="198" w:type="dxa"/>
            <w:vAlign w:val="bottom"/>
          </w:tcPr>
          <w:p w14:paraId="148EEF28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A798947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98" w:type="dxa"/>
            <w:vAlign w:val="bottom"/>
          </w:tcPr>
          <w:p w14:paraId="33944807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5A9C0936" w14:textId="77777777" w:rsidR="00095B84" w:rsidRPr="00E82BDA" w:rsidRDefault="00095B84" w:rsidP="005D01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2BDA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95B84" w:rsidRPr="00E82BDA" w14:paraId="35124529" w14:textId="77777777" w:rsidTr="00095B84">
        <w:trPr>
          <w:cantSplit/>
          <w:trHeight w:val="270"/>
        </w:trPr>
        <w:tc>
          <w:tcPr>
            <w:tcW w:w="5029" w:type="dxa"/>
          </w:tcPr>
          <w:p w14:paraId="1D1DA75E" w14:textId="77777777" w:rsidR="00095B84" w:rsidRPr="00E82BDA" w:rsidRDefault="00095B84" w:rsidP="005D0144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  <w:vAlign w:val="bottom"/>
          </w:tcPr>
          <w:p w14:paraId="15AA7587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6B6E3F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7F71352F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BD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E82BDA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พัน</w:t>
            </w:r>
            <w:r w:rsidRPr="00E82BD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95B84" w:rsidRPr="00E82BDA" w14:paraId="4EA0ADF6" w14:textId="77777777" w:rsidTr="00095B84">
        <w:trPr>
          <w:cantSplit/>
          <w:trHeight w:val="270"/>
        </w:trPr>
        <w:tc>
          <w:tcPr>
            <w:tcW w:w="5029" w:type="dxa"/>
          </w:tcPr>
          <w:p w14:paraId="18F3FDC1" w14:textId="77777777" w:rsidR="00095B84" w:rsidRPr="00E82BDA" w:rsidRDefault="00095B84" w:rsidP="005D0144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B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2B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2BDA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91" w:type="dxa"/>
            <w:vAlign w:val="bottom"/>
          </w:tcPr>
          <w:p w14:paraId="635A9001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536DBA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FA5399C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82,579</w:t>
            </w:r>
          </w:p>
        </w:tc>
        <w:tc>
          <w:tcPr>
            <w:tcW w:w="198" w:type="dxa"/>
            <w:vAlign w:val="bottom"/>
          </w:tcPr>
          <w:p w14:paraId="709FE29F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0C5DC82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1,475,106</w:t>
            </w:r>
          </w:p>
        </w:tc>
        <w:tc>
          <w:tcPr>
            <w:tcW w:w="198" w:type="dxa"/>
            <w:vAlign w:val="bottom"/>
          </w:tcPr>
          <w:p w14:paraId="01A92CB0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2241E06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1,557,685</w:t>
            </w:r>
          </w:p>
        </w:tc>
      </w:tr>
      <w:tr w:rsidR="00095B84" w:rsidRPr="00E82BDA" w14:paraId="20A15E95" w14:textId="77777777" w:rsidTr="00095B84">
        <w:trPr>
          <w:cantSplit/>
          <w:trHeight w:val="416"/>
        </w:trPr>
        <w:tc>
          <w:tcPr>
            <w:tcW w:w="5029" w:type="dxa"/>
          </w:tcPr>
          <w:p w14:paraId="053E9D3F" w14:textId="77777777" w:rsidR="00095B84" w:rsidRPr="00E82BDA" w:rsidRDefault="00095B84" w:rsidP="005D0144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82BD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91" w:type="dxa"/>
            <w:vAlign w:val="bottom"/>
          </w:tcPr>
          <w:p w14:paraId="4E233C6C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D1E077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69CF7EA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9,105</w:t>
            </w:r>
          </w:p>
        </w:tc>
        <w:tc>
          <w:tcPr>
            <w:tcW w:w="198" w:type="dxa"/>
            <w:vAlign w:val="bottom"/>
          </w:tcPr>
          <w:p w14:paraId="2EDFBF2D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8B5DBCA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(436,048)</w:t>
            </w:r>
          </w:p>
        </w:tc>
        <w:tc>
          <w:tcPr>
            <w:tcW w:w="198" w:type="dxa"/>
            <w:vAlign w:val="bottom"/>
          </w:tcPr>
          <w:p w14:paraId="53BDC84C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2B9E560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(426,943)</w:t>
            </w:r>
          </w:p>
        </w:tc>
      </w:tr>
      <w:tr w:rsidR="00095B84" w:rsidRPr="004A72D3" w14:paraId="70640E5D" w14:textId="77777777" w:rsidTr="00095B84">
        <w:trPr>
          <w:cantSplit/>
          <w:trHeight w:val="407"/>
        </w:trPr>
        <w:tc>
          <w:tcPr>
            <w:tcW w:w="5029" w:type="dxa"/>
          </w:tcPr>
          <w:p w14:paraId="69B63146" w14:textId="77777777" w:rsidR="00095B84" w:rsidRPr="00E82BDA" w:rsidRDefault="00095B84" w:rsidP="005D0144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B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E82B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82B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82B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91" w:type="dxa"/>
            <w:vAlign w:val="bottom"/>
          </w:tcPr>
          <w:p w14:paraId="0D8D3EA6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A90F36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99190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91,684</w:t>
            </w:r>
          </w:p>
        </w:tc>
        <w:tc>
          <w:tcPr>
            <w:tcW w:w="198" w:type="dxa"/>
            <w:vAlign w:val="bottom"/>
          </w:tcPr>
          <w:p w14:paraId="08122066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1AFCA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1,039,058</w:t>
            </w:r>
          </w:p>
        </w:tc>
        <w:tc>
          <w:tcPr>
            <w:tcW w:w="198" w:type="dxa"/>
            <w:vAlign w:val="bottom"/>
          </w:tcPr>
          <w:p w14:paraId="36719DD8" w14:textId="77777777" w:rsidR="00095B84" w:rsidRPr="00E82BDA" w:rsidRDefault="00095B84" w:rsidP="005D0144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1298E" w14:textId="77777777" w:rsidR="00095B84" w:rsidRPr="00E82BDA" w:rsidRDefault="00095B84" w:rsidP="005D0144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1,130,742</w:t>
            </w:r>
          </w:p>
        </w:tc>
      </w:tr>
    </w:tbl>
    <w:p w14:paraId="2E619030" w14:textId="77777777" w:rsidR="00095B84" w:rsidRDefault="00095B84" w:rsidP="001550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EFDDE24" w14:textId="600EB181" w:rsidR="005C797C" w:rsidRPr="00AC365B" w:rsidRDefault="00EA0409" w:rsidP="006E793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  <w:tab w:val="left" w:pos="720"/>
        </w:tabs>
        <w:spacing w:line="240" w:lineRule="auto"/>
        <w:ind w:left="547" w:hanging="457"/>
        <w:jc w:val="thaiDistribute"/>
        <w:outlineLvl w:val="0"/>
        <w:rPr>
          <w:rFonts w:ascii="Angsana New" w:hAnsi="Angsana New"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</w:t>
      </w:r>
      <w:r w:rsidR="005C797C" w:rsidRPr="00AC365B">
        <w:rPr>
          <w:rFonts w:ascii="Angsana New" w:hAnsi="Angsana New"/>
          <w:b/>
          <w:bCs/>
          <w:sz w:val="30"/>
          <w:szCs w:val="30"/>
          <w:cs/>
        </w:rPr>
        <w:t>ลประโยชน์พนักงาน</w:t>
      </w:r>
    </w:p>
    <w:p w14:paraId="5C3FE36B" w14:textId="77777777" w:rsidR="00624FAD" w:rsidRPr="00AC365B" w:rsidRDefault="00624FAD" w:rsidP="004A7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eastAsia="Calibri" w:hAnsi="Angsana New"/>
          <w:sz w:val="30"/>
          <w:szCs w:val="30"/>
        </w:rPr>
      </w:pPr>
    </w:p>
    <w:tbl>
      <w:tblPr>
        <w:tblW w:w="9360" w:type="dxa"/>
        <w:tblInd w:w="357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3F7A73" w:rsidRPr="00AC365B" w14:paraId="024A40C2" w14:textId="77777777" w:rsidTr="00A14BB3">
        <w:trPr>
          <w:tblHeader/>
        </w:trPr>
        <w:tc>
          <w:tcPr>
            <w:tcW w:w="4230" w:type="dxa"/>
          </w:tcPr>
          <w:p w14:paraId="4A7CC906" w14:textId="77777777" w:rsidR="003F7A73" w:rsidRPr="00AC365B" w:rsidRDefault="003F7A73" w:rsidP="00A14BB3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038C685" w14:textId="77777777" w:rsidR="003F7A73" w:rsidRPr="00AC365B" w:rsidRDefault="003F7A73" w:rsidP="00A14BB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249FE8" w14:textId="77777777" w:rsidR="003F7A73" w:rsidRPr="00AC365B" w:rsidRDefault="003F7A73" w:rsidP="00A14BB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117349D" w14:textId="77777777" w:rsidR="003F7A73" w:rsidRPr="00AC365B" w:rsidRDefault="003F7A73" w:rsidP="00A14BB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A73" w:rsidRPr="00AC365B" w14:paraId="43A5377A" w14:textId="77777777" w:rsidTr="00A14BB3">
        <w:tc>
          <w:tcPr>
            <w:tcW w:w="4230" w:type="dxa"/>
          </w:tcPr>
          <w:p w14:paraId="75A2FE28" w14:textId="77777777" w:rsidR="003F7A73" w:rsidRPr="00AC365B" w:rsidRDefault="003F7A73" w:rsidP="00A14BB3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FD40C5" w14:textId="7A199EB8" w:rsidR="003F7A73" w:rsidRPr="00AC365B" w:rsidRDefault="000C653B" w:rsidP="00A14BB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6AA6FE6" w14:textId="77777777" w:rsidR="003F7A73" w:rsidRPr="00AC365B" w:rsidRDefault="003F7A73" w:rsidP="00A14BB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3BC73" w14:textId="2544D702" w:rsidR="003F7A73" w:rsidRPr="00AC365B" w:rsidRDefault="000C653B" w:rsidP="00A14BB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5B13ED9" w14:textId="77777777" w:rsidR="003F7A73" w:rsidRPr="00AC365B" w:rsidRDefault="003F7A73" w:rsidP="00A14B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4F815" w14:textId="5C338473" w:rsidR="003F7A73" w:rsidRPr="00AC365B" w:rsidRDefault="000C653B" w:rsidP="00A14BB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E6DEAAA" w14:textId="77777777" w:rsidR="003F7A73" w:rsidRPr="00AC365B" w:rsidRDefault="003F7A73" w:rsidP="00A14BB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D03599" w14:textId="558C9EC4" w:rsidR="003F7A73" w:rsidRPr="00AC365B" w:rsidRDefault="000C653B" w:rsidP="00A14BB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7A73" w:rsidRPr="00AC365B" w14:paraId="1D79EEF1" w14:textId="77777777" w:rsidTr="00A14BB3">
        <w:tc>
          <w:tcPr>
            <w:tcW w:w="4230" w:type="dxa"/>
          </w:tcPr>
          <w:p w14:paraId="344E17C4" w14:textId="77777777" w:rsidR="003F7A73" w:rsidRPr="00AC365B" w:rsidRDefault="003F7A73" w:rsidP="00A14BB3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2F288E1" w14:textId="77777777" w:rsidR="003F7A73" w:rsidRPr="00AC365B" w:rsidRDefault="003F7A73" w:rsidP="00A14BB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A73" w:rsidRPr="00AC365B" w14:paraId="0EB2CCA8" w14:textId="77777777" w:rsidTr="00A14BB3">
        <w:trPr>
          <w:trHeight w:val="377"/>
        </w:trPr>
        <w:tc>
          <w:tcPr>
            <w:tcW w:w="4230" w:type="dxa"/>
          </w:tcPr>
          <w:p w14:paraId="69D046CD" w14:textId="77777777" w:rsidR="003F7A73" w:rsidRPr="00AC365B" w:rsidRDefault="003F7A73" w:rsidP="00A14BB3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639099A" w14:textId="539A9D99" w:rsidR="003F7A73" w:rsidRPr="00AC365B" w:rsidRDefault="000C653B" w:rsidP="00A14BB3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  <w:r w:rsidR="00E67BEA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14:paraId="05323EB4" w14:textId="77777777" w:rsidR="003F7A73" w:rsidRPr="00AC365B" w:rsidRDefault="003F7A73" w:rsidP="00A14BB3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9C2647" w14:textId="3C11F14D" w:rsidR="003F7A73" w:rsidRPr="00AC365B" w:rsidRDefault="000C653B" w:rsidP="00A14BB3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  <w:r w:rsidR="00E67BEA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4875560C" w14:textId="77777777" w:rsidR="003F7A73" w:rsidRPr="00AC365B" w:rsidRDefault="003F7A73" w:rsidP="00A14BB3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72E5B2" w14:textId="017F7829" w:rsidR="003F7A73" w:rsidRPr="00AC365B" w:rsidRDefault="000C653B" w:rsidP="00A14BB3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E67BEA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70" w:type="dxa"/>
            <w:vAlign w:val="bottom"/>
          </w:tcPr>
          <w:p w14:paraId="4AE2C79D" w14:textId="77777777" w:rsidR="003F7A73" w:rsidRPr="00AC365B" w:rsidRDefault="003F7A73" w:rsidP="00A14BB3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10A5BA" w14:textId="5A2C1BA3" w:rsidR="003F7A73" w:rsidRPr="00AC365B" w:rsidRDefault="000C653B" w:rsidP="00A14BB3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E67BEA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</w:p>
        </w:tc>
      </w:tr>
    </w:tbl>
    <w:p w14:paraId="5D4630EB" w14:textId="77777777" w:rsidR="00BC342E" w:rsidRPr="00AC365B" w:rsidRDefault="00BC342E" w:rsidP="00802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C5B76" w14:textId="0B5C3E1C" w:rsidR="00442116" w:rsidRPr="00AC365B" w:rsidRDefault="00442116" w:rsidP="00442116">
      <w:pPr>
        <w:ind w:right="-158"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365B">
        <w:rPr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00DA01A" w14:textId="77777777" w:rsidR="00442116" w:rsidRPr="00D2442A" w:rsidRDefault="00442116" w:rsidP="00442116">
      <w:pPr>
        <w:ind w:left="540" w:right="-162"/>
        <w:jc w:val="thaiDistribute"/>
        <w:rPr>
          <w:b/>
          <w:bCs/>
          <w:i/>
          <w:iCs/>
          <w:sz w:val="20"/>
          <w:szCs w:val="20"/>
        </w:rPr>
      </w:pPr>
    </w:p>
    <w:p w14:paraId="45C3BDF1" w14:textId="7C405D32" w:rsidR="00442116" w:rsidRPr="00AC365B" w:rsidRDefault="00442116" w:rsidP="00442116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0C653B" w:rsidRPr="000C653B">
        <w:rPr>
          <w:rFonts w:ascii="Angsana New" w:hAnsi="Angsana New"/>
          <w:sz w:val="30"/>
          <w:szCs w:val="30"/>
        </w:rPr>
        <w:t>2541</w:t>
      </w:r>
      <w:r w:rsidRPr="00AC365B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และความเสี่ยงจากอัตราดอกเบี้ย</w:t>
      </w:r>
    </w:p>
    <w:p w14:paraId="6613A0D3" w14:textId="77777777" w:rsidR="007D3C25" w:rsidRPr="00D2442A" w:rsidRDefault="007D3C25" w:rsidP="007D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450766" w:rsidRPr="00AC365B" w14:paraId="45524B26" w14:textId="77777777" w:rsidTr="00DA2C7C">
        <w:trPr>
          <w:trHeight w:val="420"/>
          <w:tblHeader/>
        </w:trPr>
        <w:tc>
          <w:tcPr>
            <w:tcW w:w="3420" w:type="dxa"/>
            <w:vAlign w:val="bottom"/>
          </w:tcPr>
          <w:p w14:paraId="1A0DBCD6" w14:textId="063A3431" w:rsidR="00450766" w:rsidRPr="00AC365B" w:rsidRDefault="00442116" w:rsidP="004421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0" w:type="dxa"/>
          </w:tcPr>
          <w:p w14:paraId="1C120CBA" w14:textId="77777777" w:rsidR="00450766" w:rsidRPr="00AC365B" w:rsidRDefault="00450766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B7EEAC6" w14:textId="77777777" w:rsidR="00450766" w:rsidRPr="00AC365B" w:rsidRDefault="00450766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F019867" w14:textId="77777777" w:rsidR="00450766" w:rsidRPr="00AC365B" w:rsidRDefault="00450766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B40859B" w14:textId="77777777" w:rsidR="00450766" w:rsidRPr="00AC365B" w:rsidRDefault="00450766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5DE" w:rsidRPr="00AC365B" w14:paraId="26CF0BED" w14:textId="77777777" w:rsidTr="00DA2C7C">
        <w:trPr>
          <w:trHeight w:val="420"/>
          <w:tblHeader/>
        </w:trPr>
        <w:tc>
          <w:tcPr>
            <w:tcW w:w="3420" w:type="dxa"/>
            <w:vAlign w:val="bottom"/>
          </w:tcPr>
          <w:p w14:paraId="0119C15B" w14:textId="30995AB9" w:rsidR="007C65DE" w:rsidRPr="00AC365B" w:rsidRDefault="00442116" w:rsidP="004421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โครงการผลประโยชน์ </w:t>
            </w: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14:paraId="541B7DA6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B02EFC" w14:textId="1F44B400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2B074B25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A9CDD" w14:textId="68229B71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4AC09CA2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45BE3A" w14:textId="565C6B37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409FACEF" w14:textId="77777777" w:rsidR="007C65DE" w:rsidRPr="00AC365B" w:rsidRDefault="007C65DE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BA1BF3" w14:textId="708F9650" w:rsidR="007C65DE" w:rsidRPr="00AC365B" w:rsidRDefault="000C653B" w:rsidP="007C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C65DE" w:rsidRPr="00AC365B" w14:paraId="668618A3" w14:textId="77777777" w:rsidTr="00DA2C7C">
        <w:trPr>
          <w:trHeight w:val="420"/>
          <w:tblHeader/>
        </w:trPr>
        <w:tc>
          <w:tcPr>
            <w:tcW w:w="3420" w:type="dxa"/>
            <w:vAlign w:val="bottom"/>
          </w:tcPr>
          <w:p w14:paraId="700943FC" w14:textId="77777777" w:rsidR="007C65DE" w:rsidRPr="00AC365B" w:rsidRDefault="007C65DE" w:rsidP="007C65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81FFED" w14:textId="77777777" w:rsidR="007C65DE" w:rsidRPr="00AC365B" w:rsidRDefault="007C65DE" w:rsidP="007C6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4C43F7CC" w14:textId="77777777" w:rsidR="007C65DE" w:rsidRPr="00AC365B" w:rsidRDefault="007C65DE" w:rsidP="007C65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3E7" w:rsidRPr="00AC365B" w14:paraId="6087ACE7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416C02A7" w14:textId="03D70E90" w:rsidR="000343E7" w:rsidRPr="00AC365B" w:rsidRDefault="000343E7" w:rsidP="000343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67AE878C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92FF9F" w14:textId="5BD05A1E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103</w:t>
            </w:r>
            <w:r w:rsidR="00E67BEA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70" w:type="dxa"/>
            <w:vAlign w:val="bottom"/>
          </w:tcPr>
          <w:p w14:paraId="7B65309A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068CD6" w14:textId="0DADDE51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137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70" w:type="dxa"/>
            <w:vAlign w:val="bottom"/>
          </w:tcPr>
          <w:p w14:paraId="3A55E88D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C737FA" w14:textId="1443BB26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23</w:t>
            </w:r>
            <w:r w:rsidR="00E67BEA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  <w:vAlign w:val="bottom"/>
          </w:tcPr>
          <w:p w14:paraId="51BB21A0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05CC9F" w14:textId="6209F6D1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43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0343E7" w:rsidRPr="00AC365B" w14:paraId="304B8A5A" w14:textId="77777777" w:rsidTr="00DA2C7C">
        <w:trPr>
          <w:trHeight w:val="254"/>
        </w:trPr>
        <w:tc>
          <w:tcPr>
            <w:tcW w:w="3420" w:type="dxa"/>
            <w:vAlign w:val="bottom"/>
          </w:tcPr>
          <w:p w14:paraId="4D5254B4" w14:textId="77777777" w:rsidR="000343E7" w:rsidRPr="00AC365B" w:rsidRDefault="000343E7" w:rsidP="000343E7">
            <w:pPr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6A8856A1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B704525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vAlign w:val="bottom"/>
          </w:tcPr>
          <w:p w14:paraId="6D194A12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3B8620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vAlign w:val="bottom"/>
          </w:tcPr>
          <w:p w14:paraId="4C9587EA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F8BF374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7075BA4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0538CC0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0343E7" w:rsidRPr="00AC365B" w14:paraId="6FAAA45D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24123C0B" w14:textId="77777777" w:rsidR="000343E7" w:rsidRPr="00AC365B" w:rsidRDefault="000343E7" w:rsidP="000343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0" w:type="dxa"/>
          </w:tcPr>
          <w:p w14:paraId="6A9631C2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FFCF6C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6C523F2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00E037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0A68E00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A25EAE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171A64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5C5EB9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3E7" w:rsidRPr="00AC365B" w14:paraId="71501CB8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007076BB" w14:textId="77777777" w:rsidR="000343E7" w:rsidRPr="00AC365B" w:rsidRDefault="000343E7" w:rsidP="000343E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7587899F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B7809C" w14:textId="61A89166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19</w:t>
            </w:r>
            <w:r w:rsidR="00EA448A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70" w:type="dxa"/>
            <w:vAlign w:val="bottom"/>
          </w:tcPr>
          <w:p w14:paraId="79CDE2F8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893F80" w14:textId="60134FAA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70" w:type="dxa"/>
            <w:vAlign w:val="bottom"/>
          </w:tcPr>
          <w:p w14:paraId="2E55F1A2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23AF6A" w14:textId="5EB88F98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E8681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  <w:vAlign w:val="bottom"/>
          </w:tcPr>
          <w:p w14:paraId="1E0D4E00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761D54" w14:textId="7B71A28E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  <w:tr w:rsidR="00442116" w:rsidRPr="003D7AD2" w14:paraId="1B69D1E2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027AA263" w14:textId="4EF592A8" w:rsidR="00442116" w:rsidRPr="00AC365B" w:rsidRDefault="00442116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270" w:type="dxa"/>
          </w:tcPr>
          <w:p w14:paraId="35B47247" w14:textId="77777777" w:rsidR="00442116" w:rsidRPr="00AC365B" w:rsidRDefault="00442116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90DE1E" w14:textId="5F2F2DBF" w:rsidR="00442116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32</w:t>
            </w:r>
            <w:r w:rsidR="00EA448A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70" w:type="dxa"/>
            <w:vAlign w:val="bottom"/>
          </w:tcPr>
          <w:p w14:paraId="5EA60AF3" w14:textId="77777777" w:rsidR="00442116" w:rsidRPr="00AC365B" w:rsidRDefault="00442116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FEF541" w14:textId="33F08E27" w:rsidR="00442116" w:rsidRPr="003D7AD2" w:rsidRDefault="00993ACA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D7A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A138473" w14:textId="77777777" w:rsidR="00442116" w:rsidRPr="003D7AD2" w:rsidRDefault="00442116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CCEE58" w14:textId="4C19F385" w:rsidR="00442116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24</w:t>
            </w:r>
            <w:r w:rsidR="00E8681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70" w:type="dxa"/>
            <w:vAlign w:val="bottom"/>
          </w:tcPr>
          <w:p w14:paraId="55E07325" w14:textId="77777777" w:rsidR="00442116" w:rsidRPr="00AC365B" w:rsidRDefault="00442116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AE2FBB" w14:textId="35E67176" w:rsidR="00442116" w:rsidRPr="00AC365B" w:rsidRDefault="00EA448A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3E7" w:rsidRPr="003D7AD2" w14:paraId="54383FA4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296AACC4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7C72A0A9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8A5BD8" w14:textId="4ED1E8F7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EA448A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70" w:type="dxa"/>
            <w:vAlign w:val="bottom"/>
          </w:tcPr>
          <w:p w14:paraId="5AF24F66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DCE568" w14:textId="07363CF1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  <w:vAlign w:val="bottom"/>
          </w:tcPr>
          <w:p w14:paraId="61598917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ED2E0B" w14:textId="1DB9504F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E8681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270" w:type="dxa"/>
            <w:vAlign w:val="bottom"/>
          </w:tcPr>
          <w:p w14:paraId="200C2B0C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DC370A" w14:textId="4C71D2CA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027</w:t>
            </w:r>
          </w:p>
        </w:tc>
      </w:tr>
      <w:tr w:rsidR="000343E7" w:rsidRPr="003D7AD2" w14:paraId="63A82639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6E22A5A3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39483D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9526E6" w14:textId="34CA6F08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EA448A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70" w:type="dxa"/>
            <w:vAlign w:val="bottom"/>
          </w:tcPr>
          <w:p w14:paraId="37021E1F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4A598F" w14:textId="451D8435" w:rsidR="000343E7" w:rsidRPr="003D7AD2" w:rsidRDefault="000C653B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0343E7" w:rsidRPr="003D7A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2A5ABC09" w14:textId="77777777" w:rsidR="000343E7" w:rsidRPr="00AC365B" w:rsidRDefault="000343E7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EC6D1F" w14:textId="3C5D5AA8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8681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270" w:type="dxa"/>
            <w:vAlign w:val="bottom"/>
          </w:tcPr>
          <w:p w14:paraId="0A2345E3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3CC041" w14:textId="108F57FE" w:rsidR="000343E7" w:rsidRPr="003D7AD2" w:rsidRDefault="000C653B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343E7" w:rsidRPr="003D7A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</w:tr>
      <w:tr w:rsidR="000343E7" w:rsidRPr="00AC365B" w14:paraId="45CAD861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44CF43C8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5E6818C9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8BBBA6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AA6F9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D465DD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54AD19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815B72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9DE335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2223F8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43E7" w:rsidRPr="00AC365B" w14:paraId="70F67746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11DBE1AD" w14:textId="33D726B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ขาดทุน (กำไร) จากการประมาณการ</w:t>
            </w:r>
          </w:p>
        </w:tc>
        <w:tc>
          <w:tcPr>
            <w:tcW w:w="270" w:type="dxa"/>
          </w:tcPr>
          <w:p w14:paraId="3B6D548F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51B9F4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57B4D6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C13E7F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87764A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D1BACB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F7C348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0B6A37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2116" w:rsidRPr="00AC365B" w14:paraId="4AAA207B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6B70EE9C" w14:textId="6649B30B" w:rsidR="00442116" w:rsidRPr="00AC365B" w:rsidRDefault="00442116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270" w:type="dxa"/>
          </w:tcPr>
          <w:p w14:paraId="667EC68A" w14:textId="77777777" w:rsidR="00442116" w:rsidRPr="00AC365B" w:rsidRDefault="00442116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937D51" w14:textId="77777777" w:rsidR="00442116" w:rsidRPr="00AC365B" w:rsidRDefault="00442116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3B5675" w14:textId="77777777" w:rsidR="00442116" w:rsidRPr="00AC365B" w:rsidRDefault="00442116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08BAA" w14:textId="77777777" w:rsidR="00442116" w:rsidRPr="00AC365B" w:rsidRDefault="00442116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0AAC557" w14:textId="77777777" w:rsidR="00442116" w:rsidRPr="00AC365B" w:rsidRDefault="00442116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614025" w14:textId="77777777" w:rsidR="00442116" w:rsidRPr="00AC365B" w:rsidRDefault="00442116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E6A55B" w14:textId="77777777" w:rsidR="00442116" w:rsidRPr="00AC365B" w:rsidRDefault="00442116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627833" w14:textId="77777777" w:rsidR="00442116" w:rsidRPr="00AC365B" w:rsidRDefault="00442116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42116" w:rsidRPr="003D7AD2" w14:paraId="1585A139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7BACF45C" w14:textId="0FB026CD" w:rsidR="00442116" w:rsidRPr="00AC365B" w:rsidRDefault="00442116" w:rsidP="00791935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74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4"/>
              </w:tabs>
              <w:spacing w:line="240" w:lineRule="auto"/>
              <w:ind w:right="-109" w:hanging="1756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352759EB" w14:textId="77777777" w:rsidR="00442116" w:rsidRPr="00AC365B" w:rsidRDefault="00442116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B166CF" w14:textId="46C75C39" w:rsidR="00442116" w:rsidRPr="00AC365B" w:rsidRDefault="00EA448A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C1F641" w14:textId="77777777" w:rsidR="00442116" w:rsidRPr="00AC365B" w:rsidRDefault="00442116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0FA66" w14:textId="22D7106D" w:rsidR="00442116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270" w:type="dxa"/>
            <w:vAlign w:val="bottom"/>
          </w:tcPr>
          <w:p w14:paraId="1762EC48" w14:textId="77777777" w:rsidR="00442116" w:rsidRPr="00AC365B" w:rsidRDefault="00442116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0F35BC" w14:textId="2A986CEF" w:rsidR="00442116" w:rsidRPr="003D7AD2" w:rsidRDefault="00E86813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D7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8D543F" w14:textId="77777777" w:rsidR="00442116" w:rsidRPr="003D7AD2" w:rsidRDefault="00442116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E5E4C1" w14:textId="11CB541E" w:rsidR="00442116" w:rsidRPr="003D7AD2" w:rsidRDefault="000C653B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442116" w:rsidRPr="003D7AD2" w14:paraId="377F65FE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4286CAC5" w14:textId="4174AA08" w:rsidR="00442116" w:rsidRPr="00791935" w:rsidRDefault="00442116" w:rsidP="00791935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74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4"/>
              </w:tabs>
              <w:spacing w:line="240" w:lineRule="auto"/>
              <w:ind w:right="-109" w:hanging="1756"/>
              <w:rPr>
                <w:rFonts w:ascii="Angsana New" w:hAnsi="Angsana New"/>
                <w:sz w:val="30"/>
                <w:szCs w:val="30"/>
                <w:cs/>
              </w:rPr>
            </w:pPr>
            <w:r w:rsidRPr="00791935">
              <w:rPr>
                <w:rFonts w:ascii="Angsana New" w:hAnsi="Angsana New"/>
                <w:sz w:val="30"/>
                <w:szCs w:val="30"/>
                <w:cs/>
              </w:rPr>
              <w:t>ข้อสมมุติทางการเงิน</w:t>
            </w:r>
          </w:p>
        </w:tc>
        <w:tc>
          <w:tcPr>
            <w:tcW w:w="270" w:type="dxa"/>
          </w:tcPr>
          <w:p w14:paraId="481DB0D9" w14:textId="77777777" w:rsidR="00442116" w:rsidRPr="00AC365B" w:rsidRDefault="00442116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64109" w14:textId="42BC6C86" w:rsidR="00442116" w:rsidRPr="00AC365B" w:rsidRDefault="000C653B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17</w:t>
            </w:r>
            <w:r w:rsidR="00EA448A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  <w:vAlign w:val="bottom"/>
          </w:tcPr>
          <w:p w14:paraId="0EC9C5B2" w14:textId="77777777" w:rsidR="00442116" w:rsidRPr="00AC365B" w:rsidRDefault="00442116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205D1" w14:textId="6D4F6C9D" w:rsidR="00442116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E67BEA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0" w:type="dxa"/>
            <w:vAlign w:val="bottom"/>
          </w:tcPr>
          <w:p w14:paraId="6196200E" w14:textId="77777777" w:rsidR="00442116" w:rsidRPr="00AC365B" w:rsidRDefault="00442116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58A01C" w14:textId="4421889A" w:rsidR="00442116" w:rsidRPr="003D7AD2" w:rsidRDefault="000C653B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10</w:t>
            </w:r>
            <w:r w:rsidR="00EA448A" w:rsidRPr="003D7AD2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70" w:type="dxa"/>
            <w:vAlign w:val="bottom"/>
          </w:tcPr>
          <w:p w14:paraId="7E034901" w14:textId="77777777" w:rsidR="00442116" w:rsidRPr="003D7AD2" w:rsidRDefault="00442116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14AEB6" w14:textId="6A3124E5" w:rsidR="00442116" w:rsidRPr="003D7AD2" w:rsidRDefault="000C653B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E67BEA" w:rsidRPr="003D7AD2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442116" w:rsidRPr="003D7AD2" w14:paraId="383FC58C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2D788E00" w14:textId="72FEA150" w:rsidR="00442116" w:rsidRPr="00AC365B" w:rsidRDefault="00442116" w:rsidP="00791935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74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4"/>
              </w:tabs>
              <w:spacing w:line="240" w:lineRule="auto"/>
              <w:ind w:right="-109" w:hanging="1756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04EC6FD8" w14:textId="77777777" w:rsidR="00442116" w:rsidRPr="00AC365B" w:rsidRDefault="00442116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8B5CC6" w14:textId="03DDB7FD" w:rsidR="00442116" w:rsidRPr="00AC365B" w:rsidRDefault="000C653B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  <w:vAlign w:val="bottom"/>
          </w:tcPr>
          <w:p w14:paraId="667317AE" w14:textId="77777777" w:rsidR="00442116" w:rsidRPr="00AC365B" w:rsidRDefault="00442116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6062DF" w14:textId="6F9BC0B1" w:rsidR="00442116" w:rsidRPr="00AC365B" w:rsidRDefault="00E67BEA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669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4BDFE18" w14:textId="77777777" w:rsidR="00442116" w:rsidRPr="00AC365B" w:rsidRDefault="00442116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C9CCF1" w14:textId="716DE716" w:rsidR="00442116" w:rsidRPr="003D7AD2" w:rsidRDefault="00EA448A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7AD2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Pr="003D7AD2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262</w:t>
            </w:r>
            <w:r w:rsidRPr="003D7A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3C7F472" w14:textId="77777777" w:rsidR="00442116" w:rsidRPr="003D7AD2" w:rsidRDefault="00442116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F98A6A" w14:textId="65122272" w:rsidR="00442116" w:rsidRPr="003D7AD2" w:rsidRDefault="00E67BEA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7AD2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7</w:t>
            </w:r>
            <w:r w:rsidRPr="003D7AD2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865</w:t>
            </w:r>
            <w:r w:rsidRPr="003D7A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43E7" w:rsidRPr="003D7AD2" w14:paraId="396055F0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3A4ABA95" w14:textId="32F1189B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E4AD3C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D6BF18" w14:textId="325E6C26" w:rsidR="000343E7" w:rsidRPr="003D7AD2" w:rsidRDefault="000C653B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3C3A00" w:rsidRPr="003D7A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270" w:type="dxa"/>
            <w:vAlign w:val="bottom"/>
          </w:tcPr>
          <w:p w14:paraId="636DF5ED" w14:textId="77777777" w:rsidR="000343E7" w:rsidRPr="003D7AD2" w:rsidRDefault="000343E7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8068C1" w14:textId="0CBBBD22" w:rsidR="000343E7" w:rsidRPr="003D7AD2" w:rsidRDefault="000343E7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7A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3D7A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  <w:r w:rsidRPr="003D7AD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53F7DEB" w14:textId="77777777" w:rsidR="000343E7" w:rsidRPr="003D7AD2" w:rsidRDefault="000343E7" w:rsidP="003D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CE76FD" w14:textId="4FBC0CB1" w:rsidR="000343E7" w:rsidRPr="003D7AD2" w:rsidRDefault="000C653B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C3A00" w:rsidRPr="003D7A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270" w:type="dxa"/>
            <w:vAlign w:val="bottom"/>
          </w:tcPr>
          <w:p w14:paraId="0EB7A0DA" w14:textId="77777777" w:rsidR="000343E7" w:rsidRPr="003D7AD2" w:rsidRDefault="000343E7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A295FA" w14:textId="05C7C91C" w:rsidR="000343E7" w:rsidRPr="003D7AD2" w:rsidRDefault="000343E7" w:rsidP="003D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7A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3D7A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  <w:r w:rsidRPr="003D7A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12D7A" w:rsidRPr="00612D7A" w14:paraId="61E1F4A7" w14:textId="77777777" w:rsidTr="00D2442A">
        <w:trPr>
          <w:trHeight w:val="145"/>
        </w:trPr>
        <w:tc>
          <w:tcPr>
            <w:tcW w:w="3420" w:type="dxa"/>
            <w:vAlign w:val="bottom"/>
          </w:tcPr>
          <w:p w14:paraId="3ABB10C4" w14:textId="77777777" w:rsidR="00612D7A" w:rsidRPr="00612D7A" w:rsidRDefault="00612D7A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357F0539" w14:textId="77777777" w:rsidR="00612D7A" w:rsidRPr="00612D7A" w:rsidRDefault="00612D7A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64F82343" w14:textId="77777777" w:rsidR="00612D7A" w:rsidRPr="00612D7A" w:rsidRDefault="00612D7A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E6DAD17" w14:textId="77777777" w:rsidR="00612D7A" w:rsidRPr="00612D7A" w:rsidRDefault="00612D7A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0960679" w14:textId="77777777" w:rsidR="00612D7A" w:rsidRPr="00612D7A" w:rsidRDefault="00612D7A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68335DC" w14:textId="77777777" w:rsidR="00612D7A" w:rsidRPr="00612D7A" w:rsidRDefault="00612D7A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32B613F6" w14:textId="77777777" w:rsidR="00612D7A" w:rsidRPr="00612D7A" w:rsidRDefault="00612D7A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E289272" w14:textId="77777777" w:rsidR="00612D7A" w:rsidRPr="00612D7A" w:rsidRDefault="00612D7A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586DD3B" w14:textId="77777777" w:rsidR="00612D7A" w:rsidRPr="00612D7A" w:rsidRDefault="00612D7A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0343E7" w:rsidRPr="00AC365B" w14:paraId="440AFEB1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179ED4CC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35646E3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EA55D1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EB2D95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40943B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08372DF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DAD43D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F0D127C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8AEF4C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0343E7" w:rsidRPr="00AC365B" w14:paraId="748E8C4A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74D99C19" w14:textId="401D6139" w:rsidR="000343E7" w:rsidRPr="00AC365B" w:rsidRDefault="00EA448A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รับเข้า</w:t>
            </w:r>
            <w:r w:rsidR="009F2EC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F2EC9" w:rsidRPr="00AC365B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="009F2E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465614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6125CB" w14:textId="1198A24F" w:rsidR="000343E7" w:rsidRPr="00155086" w:rsidRDefault="00EA448A" w:rsidP="00155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50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F39F23" w14:textId="77777777" w:rsidR="000343E7" w:rsidRPr="00155086" w:rsidRDefault="000343E7" w:rsidP="00155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2CB2A4" w14:textId="545BC336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BCE2EE0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E8ED0F" w14:textId="0074A247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56</w:t>
            </w:r>
            <w:r w:rsidR="00EA448A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70" w:type="dxa"/>
            <w:vAlign w:val="bottom"/>
          </w:tcPr>
          <w:p w14:paraId="25DB66AA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FE584E" w14:textId="7C058BCE" w:rsidR="000343E7" w:rsidRPr="00AC365B" w:rsidRDefault="009F2EC9" w:rsidP="009F2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17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381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5B84" w:rsidRPr="00155086" w14:paraId="36526B0A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4AE15D39" w14:textId="77CFFBA9" w:rsidR="00095B84" w:rsidRPr="00AC365B" w:rsidRDefault="00095B84" w:rsidP="00095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โอนออกจากการสูญเสียอำนาจควบคุม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ในบริษัทย่อย</w:t>
            </w:r>
          </w:p>
        </w:tc>
        <w:tc>
          <w:tcPr>
            <w:tcW w:w="270" w:type="dxa"/>
          </w:tcPr>
          <w:p w14:paraId="42C227C7" w14:textId="77777777" w:rsidR="00095B84" w:rsidRPr="00AC365B" w:rsidRDefault="00095B84" w:rsidP="00095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D7CCF7E" w14:textId="75F383A1" w:rsidR="00095B84" w:rsidRPr="00AC365B" w:rsidRDefault="00095B84" w:rsidP="00095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30D237" w14:textId="77777777" w:rsidR="00095B84" w:rsidRPr="00AC365B" w:rsidRDefault="00095B84" w:rsidP="00095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FD5FB8" w14:textId="748E1CB2" w:rsidR="00095B84" w:rsidRPr="00155086" w:rsidRDefault="00095B84" w:rsidP="00095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5086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35</w:t>
            </w:r>
            <w:r w:rsidRPr="00155086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649</w:t>
            </w:r>
            <w:r w:rsidRPr="001550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A4E0A95" w14:textId="77777777" w:rsidR="00095B84" w:rsidRPr="00155086" w:rsidRDefault="00095B84" w:rsidP="00095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F8CFD1" w14:textId="2684244B" w:rsidR="00095B84" w:rsidRPr="00095B84" w:rsidRDefault="00095B84" w:rsidP="00095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D7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496F07" w14:textId="77777777" w:rsidR="00095B84" w:rsidRPr="00095B84" w:rsidRDefault="00095B84" w:rsidP="00095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351ACF" w14:textId="7104877B" w:rsidR="00095B84" w:rsidRPr="00155086" w:rsidRDefault="00095B84" w:rsidP="00095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5086" w:rsidRPr="00155086" w14:paraId="3AF3D785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1BA8D8B7" w14:textId="77777777" w:rsidR="00155086" w:rsidRPr="00AC365B" w:rsidRDefault="00155086" w:rsidP="00155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378E9243" w14:textId="77777777" w:rsidR="00155086" w:rsidRPr="00AC365B" w:rsidRDefault="00155086" w:rsidP="00155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8DED80" w14:textId="3A6C5F3C" w:rsidR="00155086" w:rsidRPr="00AC365B" w:rsidRDefault="00155086" w:rsidP="00155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543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6DD4D8C" w14:textId="77777777" w:rsidR="00155086" w:rsidRPr="00AC365B" w:rsidRDefault="00155086" w:rsidP="00155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F4CC0E" w14:textId="535EC435" w:rsidR="00155086" w:rsidRPr="00AC365B" w:rsidRDefault="00155086" w:rsidP="00155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444E08B" w14:textId="77777777" w:rsidR="00155086" w:rsidRPr="00AC365B" w:rsidRDefault="00155086" w:rsidP="00155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671BD2" w14:textId="31D04164" w:rsidR="00155086" w:rsidRPr="00AC365B" w:rsidRDefault="00155086" w:rsidP="00155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</w:t>
            </w:r>
            <w:r w:rsidR="000C653B" w:rsidRPr="000C653B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Pr="00AC36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="000C653B" w:rsidRPr="000C653B">
              <w:rPr>
                <w:rFonts w:ascii="Angsana New" w:hAnsi="Angsana New"/>
                <w:color w:val="000000"/>
                <w:sz w:val="30"/>
                <w:szCs w:val="30"/>
              </w:rPr>
              <w:t>717</w:t>
            </w:r>
            <w:r w:rsidRPr="00AC36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1BA333A3" w14:textId="77777777" w:rsidR="00155086" w:rsidRPr="00AC365B" w:rsidRDefault="00155086" w:rsidP="00155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00C0DD" w14:textId="692A590C" w:rsidR="00155086" w:rsidRPr="00155086" w:rsidRDefault="00155086" w:rsidP="00155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3E7" w:rsidRPr="00AC365B" w14:paraId="3E709D47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379FDF1C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3F0E31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01930" w14:textId="7129BD0A" w:rsidR="000343E7" w:rsidRPr="00AC365B" w:rsidRDefault="00EA448A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543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DA3006F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46C6E" w14:textId="2C5FE56B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ED08417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2ECF" w14:textId="4417E5CC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EA448A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70" w:type="dxa"/>
            <w:vAlign w:val="bottom"/>
          </w:tcPr>
          <w:p w14:paraId="67D8ADD6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1E7A5" w14:textId="64396A9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F2EC9" w:rsidRPr="009F2EC9" w14:paraId="3C16DC69" w14:textId="77777777" w:rsidTr="00D2442A">
        <w:trPr>
          <w:trHeight w:val="73"/>
        </w:trPr>
        <w:tc>
          <w:tcPr>
            <w:tcW w:w="3420" w:type="dxa"/>
            <w:vAlign w:val="bottom"/>
          </w:tcPr>
          <w:p w14:paraId="1FC14778" w14:textId="77777777" w:rsidR="009F2EC9" w:rsidRPr="00D2442A" w:rsidRDefault="009F2EC9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54DF85AF" w14:textId="77777777" w:rsidR="009F2EC9" w:rsidRPr="00D2442A" w:rsidRDefault="009F2EC9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18622B" w14:textId="77777777" w:rsidR="009F2EC9" w:rsidRPr="00D2442A" w:rsidRDefault="009F2EC9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87ACC10" w14:textId="77777777" w:rsidR="009F2EC9" w:rsidRPr="00D2442A" w:rsidRDefault="009F2EC9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F33D62" w14:textId="77777777" w:rsidR="009F2EC9" w:rsidRPr="00D2442A" w:rsidRDefault="009F2EC9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53869B96" w14:textId="77777777" w:rsidR="009F2EC9" w:rsidRPr="00D2442A" w:rsidRDefault="009F2EC9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0BB22A" w14:textId="77777777" w:rsidR="009F2EC9" w:rsidRPr="00D2442A" w:rsidRDefault="009F2EC9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51BEEBF2" w14:textId="77777777" w:rsidR="009F2EC9" w:rsidRPr="00D2442A" w:rsidRDefault="009F2EC9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46E71F7" w14:textId="77777777" w:rsidR="009F2EC9" w:rsidRPr="00D2442A" w:rsidRDefault="009F2EC9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0343E7" w:rsidRPr="00AC365B" w14:paraId="2FDCD54C" w14:textId="77777777" w:rsidTr="00DA2C7C">
        <w:trPr>
          <w:trHeight w:val="420"/>
        </w:trPr>
        <w:tc>
          <w:tcPr>
            <w:tcW w:w="3420" w:type="dxa"/>
            <w:vAlign w:val="bottom"/>
          </w:tcPr>
          <w:p w14:paraId="786551C9" w14:textId="742A2F69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61FF7524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3DE04A" w14:textId="361209BC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  <w:r w:rsidR="003C3A0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70" w:type="dxa"/>
            <w:vAlign w:val="bottom"/>
          </w:tcPr>
          <w:p w14:paraId="00D2342E" w14:textId="77777777" w:rsidR="000343E7" w:rsidRPr="00AC365B" w:rsidRDefault="000343E7" w:rsidP="0003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B286C28" w14:textId="62B3F6C5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  <w:r w:rsidR="000343E7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270" w:type="dxa"/>
            <w:vAlign w:val="bottom"/>
          </w:tcPr>
          <w:p w14:paraId="78C9EAC8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5410575" w14:textId="387A8DBC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3C3A00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70" w:type="dxa"/>
            <w:vAlign w:val="bottom"/>
          </w:tcPr>
          <w:p w14:paraId="5A7B5968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21C705" w14:textId="2F2EE1C9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0343E7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</w:p>
        </w:tc>
      </w:tr>
    </w:tbl>
    <w:p w14:paraId="46D34F96" w14:textId="63C40A27" w:rsidR="00D46E15" w:rsidRPr="00BF4289" w:rsidRDefault="00D46E15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4FFD24F" w14:textId="29DC9E16" w:rsidR="00442116" w:rsidRPr="00AC365B" w:rsidRDefault="00442116" w:rsidP="00442116">
      <w:pPr>
        <w:ind w:left="630" w:right="-162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เมษายน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0C653B" w:rsidRPr="000C653B">
        <w:rPr>
          <w:rFonts w:ascii="Angsana New" w:hAnsi="Angsana New"/>
          <w:sz w:val="30"/>
          <w:szCs w:val="30"/>
        </w:rPr>
        <w:t>20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="000C653B" w:rsidRPr="000C653B">
        <w:rPr>
          <w:rFonts w:ascii="Angsana New" w:hAnsi="Angsana New"/>
          <w:sz w:val="30"/>
          <w:szCs w:val="30"/>
        </w:rPr>
        <w:t>400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วัน</w:t>
      </w:r>
      <w:r w:rsidR="00095B84">
        <w:rPr>
          <w:rFonts w:ascii="Angsana New" w:hAnsi="Angsana New" w:hint="cs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กลุ่มบริษัทจึงแก้ไขโครงการผลประโยชน์เมื่อเกษียณแก่พนักงานในปี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และบริษัทรับรู้ประมาณการหนี้สินผลประโยชน์เมื่อเกษียณอายุและต้นทุนบริการในอดีตเพิ่มขึ้นเป็นจำนวนเงิน </w:t>
      </w:r>
      <w:r w:rsidR="000C653B" w:rsidRPr="000C653B">
        <w:rPr>
          <w:rFonts w:ascii="Angsana New" w:hAnsi="Angsana New"/>
          <w:sz w:val="30"/>
          <w:szCs w:val="30"/>
        </w:rPr>
        <w:t>32</w:t>
      </w:r>
      <w:r w:rsidR="0014441B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58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0C653B" w:rsidRPr="000C653B">
        <w:rPr>
          <w:rFonts w:ascii="Angsana New" w:hAnsi="Angsana New"/>
          <w:sz w:val="30"/>
          <w:szCs w:val="30"/>
        </w:rPr>
        <w:t>24</w:t>
      </w:r>
      <w:r w:rsidR="0014441B"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59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ตามลำดับ</w:t>
      </w:r>
    </w:p>
    <w:p w14:paraId="6C254024" w14:textId="77777777" w:rsidR="00442116" w:rsidRPr="008A4584" w:rsidRDefault="00442116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38"/>
        <w:gridCol w:w="1202"/>
        <w:gridCol w:w="237"/>
        <w:gridCol w:w="1134"/>
        <w:gridCol w:w="69"/>
        <w:gridCol w:w="168"/>
        <w:gridCol w:w="69"/>
        <w:gridCol w:w="1203"/>
      </w:tblGrid>
      <w:tr w:rsidR="00EC43C4" w:rsidRPr="00AC365B" w14:paraId="325A6BD1" w14:textId="77777777" w:rsidTr="008A4584">
        <w:trPr>
          <w:trHeight w:val="420"/>
        </w:trPr>
        <w:tc>
          <w:tcPr>
            <w:tcW w:w="3510" w:type="dxa"/>
          </w:tcPr>
          <w:p w14:paraId="17FCE50B" w14:textId="0C778C7D" w:rsidR="00EC43C4" w:rsidRPr="00AC365B" w:rsidRDefault="00442116" w:rsidP="000C2B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</w:t>
            </w:r>
          </w:p>
        </w:tc>
        <w:tc>
          <w:tcPr>
            <w:tcW w:w="2700" w:type="dxa"/>
            <w:gridSpan w:val="3"/>
          </w:tcPr>
          <w:p w14:paraId="5BEB8BE5" w14:textId="77777777" w:rsidR="00EC43C4" w:rsidRPr="00AC365B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7662B32B" w14:textId="77777777" w:rsidR="00EC43C4" w:rsidRPr="00AC365B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5"/>
          </w:tcPr>
          <w:p w14:paraId="438076CD" w14:textId="77777777" w:rsidR="00EC43C4" w:rsidRPr="00AC365B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5567B" w:rsidRPr="00AC365B" w14:paraId="6EE2BF36" w14:textId="77777777" w:rsidTr="008A4584">
        <w:trPr>
          <w:trHeight w:val="420"/>
        </w:trPr>
        <w:tc>
          <w:tcPr>
            <w:tcW w:w="3510" w:type="dxa"/>
          </w:tcPr>
          <w:p w14:paraId="51E7067E" w14:textId="7A508D50" w:rsidR="0015567B" w:rsidRPr="00AC365B" w:rsidRDefault="00442116" w:rsidP="001556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60" w:type="dxa"/>
          </w:tcPr>
          <w:p w14:paraId="26F0FA40" w14:textId="7501AC54" w:rsidR="0015567B" w:rsidRPr="00AC365B" w:rsidRDefault="000C653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05BD2100" w14:textId="77777777" w:rsidR="0015567B" w:rsidRPr="00AC365B" w:rsidRDefault="0015567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3A7B5DF" w14:textId="2BC228A9" w:rsidR="0015567B" w:rsidRPr="00AC365B" w:rsidRDefault="000C653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14:paraId="13F900AF" w14:textId="77777777" w:rsidR="0015567B" w:rsidRPr="00AC365B" w:rsidRDefault="0015567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9BF6CA" w14:textId="2D483438" w:rsidR="0015567B" w:rsidRPr="00AC365B" w:rsidRDefault="000C653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  <w:gridSpan w:val="2"/>
          </w:tcPr>
          <w:p w14:paraId="44578C95" w14:textId="77777777" w:rsidR="0015567B" w:rsidRPr="00AC365B" w:rsidRDefault="0015567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6DB90ADD" w14:textId="41AC8FE4" w:rsidR="0015567B" w:rsidRPr="00AC365B" w:rsidRDefault="000C653B" w:rsidP="001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5567B" w:rsidRPr="00AC365B" w14:paraId="4E82063F" w14:textId="77777777" w:rsidTr="008A4584">
        <w:trPr>
          <w:trHeight w:val="420"/>
        </w:trPr>
        <w:tc>
          <w:tcPr>
            <w:tcW w:w="3510" w:type="dxa"/>
            <w:vAlign w:val="bottom"/>
          </w:tcPr>
          <w:p w14:paraId="0BCE6F6F" w14:textId="77777777" w:rsidR="0015567B" w:rsidRPr="00AC365B" w:rsidRDefault="0015567B" w:rsidP="001556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0995AFB2" w14:textId="77777777" w:rsidR="0015567B" w:rsidRPr="00AC365B" w:rsidRDefault="0015567B" w:rsidP="0015567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343E7" w:rsidRPr="00AC365B" w14:paraId="26FED494" w14:textId="77777777" w:rsidTr="008A4584">
        <w:trPr>
          <w:trHeight w:val="420"/>
        </w:trPr>
        <w:tc>
          <w:tcPr>
            <w:tcW w:w="3510" w:type="dxa"/>
          </w:tcPr>
          <w:p w14:paraId="6D367CC5" w14:textId="77777777" w:rsidR="000343E7" w:rsidRPr="00AC365B" w:rsidRDefault="000343E7" w:rsidP="000343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5E5D8242" w14:textId="33B55874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19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04E6">
              <w:rPr>
                <w:rFonts w:ascii="Angsana New" w:hAnsi="Angsana New"/>
                <w:sz w:val="30"/>
                <w:szCs w:val="30"/>
              </w:rPr>
              <w:t>-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8" w:type="dxa"/>
          </w:tcPr>
          <w:p w14:paraId="445AFF02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1F5D22E" w14:textId="7D0E2EC4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76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7" w:type="dxa"/>
          </w:tcPr>
          <w:p w14:paraId="7E8D2279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7706E3A" w14:textId="6398AEE8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19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04E6">
              <w:rPr>
                <w:rFonts w:ascii="Angsana New" w:hAnsi="Angsana New"/>
                <w:sz w:val="30"/>
                <w:szCs w:val="30"/>
              </w:rPr>
              <w:t>-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7" w:type="dxa"/>
            <w:gridSpan w:val="2"/>
          </w:tcPr>
          <w:p w14:paraId="7F415AB1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9413E47" w14:textId="3BDE7D89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76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0343E7" w:rsidRPr="00AC365B" w14:paraId="1F0FB039" w14:textId="77777777" w:rsidTr="008A4584">
        <w:trPr>
          <w:trHeight w:val="420"/>
        </w:trPr>
        <w:tc>
          <w:tcPr>
            <w:tcW w:w="3510" w:type="dxa"/>
          </w:tcPr>
          <w:p w14:paraId="192E00BE" w14:textId="77777777" w:rsidR="000343E7" w:rsidRPr="00AC365B" w:rsidRDefault="000343E7" w:rsidP="000343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14DF3DBC" w14:textId="751B1261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04E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C653B">
              <w:rPr>
                <w:rFonts w:ascii="Angsana New" w:hAnsi="Angsana New"/>
                <w:sz w:val="30"/>
                <w:szCs w:val="30"/>
              </w:rPr>
              <w:t>7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14:paraId="53501E6D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3AC203A" w14:textId="4F306F1E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3D5D28BD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9F0A211" w14:textId="4D3EF75E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04E6">
              <w:rPr>
                <w:rFonts w:ascii="Angsana New" w:hAnsi="Angsana New"/>
                <w:sz w:val="30"/>
                <w:szCs w:val="30"/>
              </w:rPr>
              <w:t>-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7</w:t>
            </w:r>
            <w:r w:rsidR="003C3A0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7" w:type="dxa"/>
            <w:gridSpan w:val="2"/>
          </w:tcPr>
          <w:p w14:paraId="5F8643FC" w14:textId="77777777" w:rsidR="000343E7" w:rsidRPr="00AC365B" w:rsidRDefault="000343E7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EB0445" w14:textId="433586B2" w:rsidR="000343E7" w:rsidRPr="00AC365B" w:rsidRDefault="000C653B" w:rsidP="0003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0343E7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37E8366D" w14:textId="77777777" w:rsidR="005C797C" w:rsidRPr="00BF4289" w:rsidRDefault="005C797C" w:rsidP="00E4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627CC485" w14:textId="77777777" w:rsidR="005C797C" w:rsidRPr="00AC365B" w:rsidRDefault="005C797C" w:rsidP="008A4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firstLine="63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78C02BF" w14:textId="77777777" w:rsidR="0063211D" w:rsidRPr="008A2D76" w:rsidRDefault="0063211D" w:rsidP="008A4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firstLine="63"/>
        <w:jc w:val="thaiDistribute"/>
        <w:rPr>
          <w:rFonts w:ascii="Angsana New" w:hAnsi="Angsana New"/>
          <w:sz w:val="24"/>
          <w:szCs w:val="24"/>
        </w:rPr>
      </w:pPr>
    </w:p>
    <w:p w14:paraId="4DF376A8" w14:textId="52E0A740" w:rsidR="000B7753" w:rsidRPr="00AC365B" w:rsidRDefault="00E55568" w:rsidP="008A4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firstLine="63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ณ </w:t>
      </w:r>
      <w:r w:rsidR="0042384E" w:rsidRPr="00AC365B">
        <w:rPr>
          <w:rFonts w:ascii="Angsana New" w:hAnsi="Angsana New"/>
          <w:sz w:val="30"/>
          <w:szCs w:val="30"/>
          <w:cs/>
        </w:rPr>
        <w:t xml:space="preserve">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2A3EE0" w:rsidRPr="00AC365B">
        <w:rPr>
          <w:rFonts w:ascii="Angsana New" w:hAnsi="Angsana New"/>
          <w:sz w:val="30"/>
          <w:szCs w:val="30"/>
          <w:cs/>
        </w:rPr>
        <w:t>ระยะเวลาถัวเฉลี่ยถ่</w:t>
      </w:r>
      <w:r w:rsidRPr="00AC365B">
        <w:rPr>
          <w:rFonts w:ascii="Angsana New" w:hAnsi="Angsana New"/>
          <w:sz w:val="30"/>
          <w:szCs w:val="30"/>
          <w:cs/>
        </w:rPr>
        <w:t>วงน้ำหนักของภาระผูกพันผลประโยชน์ที่กำหนดไว้เป็น</w:t>
      </w:r>
      <w:r w:rsidR="005778D7"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15</w:t>
      </w:r>
      <w:r w:rsidRPr="00AC365B">
        <w:rPr>
          <w:rFonts w:ascii="Angsana New" w:hAnsi="Angsana New"/>
          <w:sz w:val="30"/>
          <w:szCs w:val="30"/>
          <w:cs/>
        </w:rPr>
        <w:t xml:space="preserve"> ปี</w:t>
      </w:r>
      <w:r w:rsidR="005E4E4C" w:rsidRPr="00AC365B">
        <w:rPr>
          <w:rFonts w:ascii="Angsana New" w:hAnsi="Angsana New"/>
          <w:sz w:val="30"/>
          <w:szCs w:val="30"/>
        </w:rPr>
        <w:br/>
      </w:r>
      <w:r w:rsidR="005778D7"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2561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0C653B" w:rsidRPr="000C653B">
        <w:rPr>
          <w:rFonts w:ascii="Angsana New" w:hAnsi="Angsana New"/>
          <w:i/>
          <w:iCs/>
          <w:sz w:val="30"/>
          <w:szCs w:val="30"/>
        </w:rPr>
        <w:t>14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ปี)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</w:p>
    <w:p w14:paraId="55479EC8" w14:textId="77777777" w:rsidR="00E07002" w:rsidRPr="008A4584" w:rsidRDefault="00E07002" w:rsidP="00442116">
      <w:pPr>
        <w:ind w:left="63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F606900" w14:textId="3C01834A" w:rsidR="00442116" w:rsidRPr="00E07002" w:rsidRDefault="00E07002" w:rsidP="00E07002">
      <w:pPr>
        <w:tabs>
          <w:tab w:val="clear" w:pos="454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0700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0700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4A77A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442116" w:rsidRPr="00E07002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0A92474" w14:textId="77777777" w:rsidR="00442116" w:rsidRPr="008A2D76" w:rsidRDefault="00442116" w:rsidP="00442116">
      <w:pPr>
        <w:ind w:left="630"/>
        <w:jc w:val="thaiDistribute"/>
        <w:rPr>
          <w:rFonts w:ascii="Angsana New" w:hAnsi="Angsana New"/>
          <w:sz w:val="24"/>
          <w:szCs w:val="24"/>
        </w:rPr>
      </w:pPr>
    </w:p>
    <w:p w14:paraId="63E84EEE" w14:textId="37A333ED" w:rsidR="00442116" w:rsidRDefault="00442116" w:rsidP="004A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B0BD9B3" w14:textId="77777777" w:rsidR="00E07002" w:rsidRPr="00AC365B" w:rsidRDefault="00E07002" w:rsidP="00442116">
      <w:pPr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ook w:val="01E0" w:firstRow="1" w:lastRow="1" w:firstColumn="1" w:lastColumn="1" w:noHBand="0" w:noVBand="0"/>
      </w:tblPr>
      <w:tblGrid>
        <w:gridCol w:w="4107"/>
        <w:gridCol w:w="1062"/>
        <w:gridCol w:w="238"/>
        <w:gridCol w:w="1094"/>
        <w:gridCol w:w="238"/>
        <w:gridCol w:w="1050"/>
        <w:gridCol w:w="240"/>
        <w:gridCol w:w="1082"/>
      </w:tblGrid>
      <w:tr w:rsidR="00442116" w:rsidRPr="00AC365B" w14:paraId="49E780AA" w14:textId="77777777" w:rsidTr="003D7AD2">
        <w:trPr>
          <w:trHeight w:val="21"/>
          <w:tblHeader/>
        </w:trPr>
        <w:tc>
          <w:tcPr>
            <w:tcW w:w="4107" w:type="dxa"/>
          </w:tcPr>
          <w:p w14:paraId="6228E3AA" w14:textId="77777777" w:rsidR="00442116" w:rsidRPr="00AC365B" w:rsidRDefault="00442116" w:rsidP="00442116">
            <w:pPr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4" w:type="dxa"/>
            <w:gridSpan w:val="7"/>
          </w:tcPr>
          <w:p w14:paraId="55B2DD7A" w14:textId="77777777" w:rsidR="00442116" w:rsidRPr="00AC365B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365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42116" w:rsidRPr="00AC365B" w14:paraId="24CF481D" w14:textId="77777777" w:rsidTr="003D7AD2">
        <w:trPr>
          <w:trHeight w:val="21"/>
          <w:tblHeader/>
        </w:trPr>
        <w:tc>
          <w:tcPr>
            <w:tcW w:w="4107" w:type="dxa"/>
          </w:tcPr>
          <w:p w14:paraId="513FD073" w14:textId="77777777" w:rsidR="00442116" w:rsidRPr="00AC365B" w:rsidRDefault="00442116" w:rsidP="00AD690F">
            <w:pPr>
              <w:pStyle w:val="BodyText"/>
              <w:tabs>
                <w:tab w:val="decimal" w:pos="792"/>
              </w:tabs>
              <w:spacing w:after="0"/>
              <w:ind w:left="254" w:right="72" w:hanging="1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94" w:type="dxa"/>
            <w:gridSpan w:val="3"/>
          </w:tcPr>
          <w:p w14:paraId="182CABB0" w14:textId="1F1C562D" w:rsidR="00442116" w:rsidRPr="00AC365B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8" w:type="dxa"/>
          </w:tcPr>
          <w:p w14:paraId="04C34599" w14:textId="77777777" w:rsidR="00442116" w:rsidRPr="00AC365B" w:rsidRDefault="00442116" w:rsidP="0044211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2" w:type="dxa"/>
            <w:gridSpan w:val="3"/>
          </w:tcPr>
          <w:p w14:paraId="5251BD12" w14:textId="5AE1D3BB" w:rsidR="00442116" w:rsidRPr="00AC365B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42116" w:rsidRPr="00AC365B" w14:paraId="208DABE5" w14:textId="77777777" w:rsidTr="003D7AD2">
        <w:trPr>
          <w:trHeight w:val="21"/>
          <w:tblHeader/>
        </w:trPr>
        <w:tc>
          <w:tcPr>
            <w:tcW w:w="4107" w:type="dxa"/>
          </w:tcPr>
          <w:p w14:paraId="3F0E3B94" w14:textId="19385135" w:rsidR="00442116" w:rsidRPr="00AC365B" w:rsidRDefault="00442116" w:rsidP="00442116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ผลประโยชน์</w:t>
            </w: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</w:tcPr>
          <w:p w14:paraId="20107BB4" w14:textId="4EC2437B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8" w:type="dxa"/>
          </w:tcPr>
          <w:p w14:paraId="33666130" w14:textId="77777777" w:rsidR="00442116" w:rsidRPr="00AC365B" w:rsidRDefault="00442116" w:rsidP="0044211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9AB3C23" w14:textId="5C7023B7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8" w:type="dxa"/>
          </w:tcPr>
          <w:p w14:paraId="392EF26B" w14:textId="77777777" w:rsidR="00442116" w:rsidRPr="00AC365B" w:rsidRDefault="00442116" w:rsidP="0044211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0" w:type="dxa"/>
          </w:tcPr>
          <w:p w14:paraId="5916B555" w14:textId="72313438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0" w:type="dxa"/>
          </w:tcPr>
          <w:p w14:paraId="57375C23" w14:textId="77777777" w:rsidR="00442116" w:rsidRPr="00AC365B" w:rsidRDefault="00442116" w:rsidP="0044211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1D697E4" w14:textId="664F19FB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442116" w:rsidRPr="00AC365B" w14:paraId="4A172E33" w14:textId="77777777" w:rsidTr="003D7AD2">
        <w:trPr>
          <w:trHeight w:hRule="exact" w:val="380"/>
          <w:tblHeader/>
        </w:trPr>
        <w:tc>
          <w:tcPr>
            <w:tcW w:w="4107" w:type="dxa"/>
          </w:tcPr>
          <w:p w14:paraId="76082E28" w14:textId="77777777" w:rsidR="00442116" w:rsidRPr="00AC365B" w:rsidRDefault="00442116" w:rsidP="00442116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04" w:type="dxa"/>
            <w:gridSpan w:val="7"/>
            <w:vAlign w:val="center"/>
          </w:tcPr>
          <w:p w14:paraId="32DFADB1" w14:textId="77777777" w:rsidR="00442116" w:rsidRPr="00AC365B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2116" w:rsidRPr="00AC365B" w14:paraId="00AB9DE0" w14:textId="77777777" w:rsidTr="003D7AD2">
        <w:trPr>
          <w:trHeight w:val="21"/>
        </w:trPr>
        <w:tc>
          <w:tcPr>
            <w:tcW w:w="4107" w:type="dxa"/>
          </w:tcPr>
          <w:p w14:paraId="76543EA1" w14:textId="77777777" w:rsidR="00442116" w:rsidRPr="00AC365B" w:rsidRDefault="00442116" w:rsidP="0044211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center"/>
          </w:tcPr>
          <w:p w14:paraId="18F39A1B" w14:textId="539DCC6A" w:rsidR="00442116" w:rsidRPr="00AC365B" w:rsidRDefault="00294D78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center"/>
          </w:tcPr>
          <w:p w14:paraId="546BBBC6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14:paraId="440F7D16" w14:textId="18121906" w:rsidR="00442116" w:rsidRPr="00AC365B" w:rsidRDefault="00294D78" w:rsidP="00F867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078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center"/>
          </w:tcPr>
          <w:p w14:paraId="213E8CE3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0" w:type="dxa"/>
            <w:vAlign w:val="center"/>
          </w:tcPr>
          <w:p w14:paraId="77AF9669" w14:textId="023FC0E5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294D78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</w:p>
        </w:tc>
        <w:tc>
          <w:tcPr>
            <w:tcW w:w="240" w:type="dxa"/>
            <w:vAlign w:val="center"/>
          </w:tcPr>
          <w:p w14:paraId="262A31F5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BCB4890" w14:textId="38340339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294D78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</w:tr>
      <w:tr w:rsidR="00442116" w:rsidRPr="00AC365B" w14:paraId="0E175436" w14:textId="77777777" w:rsidTr="003D7AD2">
        <w:trPr>
          <w:trHeight w:val="21"/>
        </w:trPr>
        <w:tc>
          <w:tcPr>
            <w:tcW w:w="4107" w:type="dxa"/>
          </w:tcPr>
          <w:p w14:paraId="52D43A85" w14:textId="77777777" w:rsidR="00442116" w:rsidRPr="00AC365B" w:rsidRDefault="00442116" w:rsidP="0044211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2" w:type="dxa"/>
          </w:tcPr>
          <w:p w14:paraId="32D5D73C" w14:textId="7C55BD57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294D78"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38" w:type="dxa"/>
          </w:tcPr>
          <w:p w14:paraId="50AEF2B6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62A208C1" w14:textId="0CC88CF8" w:rsidR="00442116" w:rsidRPr="00F8677A" w:rsidRDefault="000C653B" w:rsidP="00F8677A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94D78" w:rsidRPr="00F867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38" w:type="dxa"/>
          </w:tcPr>
          <w:p w14:paraId="7D36CFBE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0" w:type="dxa"/>
          </w:tcPr>
          <w:p w14:paraId="3ACCA0FD" w14:textId="6DDA2969" w:rsidR="00442116" w:rsidRPr="00AC365B" w:rsidRDefault="00294D78" w:rsidP="00442116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79" w:right="-5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</w:tcPr>
          <w:p w14:paraId="5748D237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FB56CB0" w14:textId="6FA94A2A" w:rsidR="00442116" w:rsidRPr="00AC365B" w:rsidRDefault="00294D78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009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42116" w:rsidRPr="003D7AD2" w14:paraId="70A829DB" w14:textId="77777777" w:rsidTr="003D7AD2">
        <w:trPr>
          <w:trHeight w:val="21"/>
        </w:trPr>
        <w:tc>
          <w:tcPr>
            <w:tcW w:w="4107" w:type="dxa"/>
          </w:tcPr>
          <w:p w14:paraId="30065EE7" w14:textId="77777777" w:rsidR="00442116" w:rsidRPr="00AC365B" w:rsidRDefault="00442116" w:rsidP="0044211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62" w:type="dxa"/>
          </w:tcPr>
          <w:p w14:paraId="7F73A219" w14:textId="0E862B82" w:rsidR="00442116" w:rsidRPr="00AC365B" w:rsidRDefault="00514397" w:rsidP="00F867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121EA5A7" w14:textId="77777777" w:rsidR="00442116" w:rsidRPr="003D7AD2" w:rsidRDefault="00442116" w:rsidP="003D7AD2">
            <w:pPr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</w:tcPr>
          <w:p w14:paraId="3CC5A1DA" w14:textId="48333382" w:rsidR="00442116" w:rsidRPr="00F8677A" w:rsidRDefault="00514397" w:rsidP="00F867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04DF0C27" w14:textId="77777777" w:rsidR="00442116" w:rsidRPr="003D7AD2" w:rsidRDefault="00442116" w:rsidP="003D7A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</w:tcPr>
          <w:p w14:paraId="7BE1F37B" w14:textId="4DA4FA12" w:rsidR="00442116" w:rsidRPr="00F8677A" w:rsidRDefault="000C653B" w:rsidP="00F8677A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40" w:type="dxa"/>
          </w:tcPr>
          <w:p w14:paraId="2646A22F" w14:textId="77777777" w:rsidR="00442116" w:rsidRPr="00F8677A" w:rsidRDefault="00442116" w:rsidP="00F8677A">
            <w:pPr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EC89925" w14:textId="06F708AC" w:rsidR="00442116" w:rsidRPr="00AC365B" w:rsidRDefault="000C653B" w:rsidP="005143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</w:tr>
    </w:tbl>
    <w:p w14:paraId="7E5ABBDA" w14:textId="77777777" w:rsidR="00442116" w:rsidRPr="00E60C3C" w:rsidRDefault="00442116" w:rsidP="00442116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4130"/>
        <w:gridCol w:w="1068"/>
        <w:gridCol w:w="240"/>
        <w:gridCol w:w="1099"/>
        <w:gridCol w:w="240"/>
        <w:gridCol w:w="1055"/>
        <w:gridCol w:w="242"/>
        <w:gridCol w:w="1088"/>
      </w:tblGrid>
      <w:tr w:rsidR="00442116" w:rsidRPr="00AC365B" w14:paraId="4202BD09" w14:textId="77777777" w:rsidTr="003D7AD2">
        <w:trPr>
          <w:trHeight w:val="21"/>
          <w:tblHeader/>
        </w:trPr>
        <w:tc>
          <w:tcPr>
            <w:tcW w:w="4130" w:type="dxa"/>
          </w:tcPr>
          <w:p w14:paraId="79E59FCA" w14:textId="77777777" w:rsidR="00442116" w:rsidRPr="00AC365B" w:rsidRDefault="00442116" w:rsidP="00442116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2" w:type="dxa"/>
            <w:gridSpan w:val="7"/>
          </w:tcPr>
          <w:p w14:paraId="7930037D" w14:textId="77777777" w:rsidR="00442116" w:rsidRPr="00AC365B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365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2116" w:rsidRPr="00AC365B" w14:paraId="007CA274" w14:textId="77777777" w:rsidTr="003D7AD2">
        <w:trPr>
          <w:trHeight w:val="21"/>
          <w:tblHeader/>
        </w:trPr>
        <w:tc>
          <w:tcPr>
            <w:tcW w:w="4130" w:type="dxa"/>
          </w:tcPr>
          <w:p w14:paraId="7E1AC806" w14:textId="77777777" w:rsidR="00442116" w:rsidRPr="00AC365B" w:rsidRDefault="00442116" w:rsidP="00442116">
            <w:pPr>
              <w:pStyle w:val="BodyText"/>
              <w:tabs>
                <w:tab w:val="decimal" w:pos="792"/>
              </w:tabs>
              <w:spacing w:after="0"/>
              <w:ind w:left="254" w:right="72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ผลกระทบต่อภาระผูกพันของโครงการ  </w:t>
            </w:r>
          </w:p>
        </w:tc>
        <w:tc>
          <w:tcPr>
            <w:tcW w:w="2407" w:type="dxa"/>
            <w:gridSpan w:val="3"/>
          </w:tcPr>
          <w:p w14:paraId="64789280" w14:textId="1473FD4A" w:rsidR="00442116" w:rsidRPr="00AC365B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0" w:type="dxa"/>
          </w:tcPr>
          <w:p w14:paraId="00993051" w14:textId="77777777" w:rsidR="00442116" w:rsidRPr="00AC365B" w:rsidRDefault="00442116" w:rsidP="0044211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0FDF318D" w14:textId="6DA42CF4" w:rsidR="00442116" w:rsidRPr="00AC365B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42116" w:rsidRPr="00AC365B" w14:paraId="6D600DB9" w14:textId="77777777" w:rsidTr="003D7AD2">
        <w:trPr>
          <w:trHeight w:val="21"/>
          <w:tblHeader/>
        </w:trPr>
        <w:tc>
          <w:tcPr>
            <w:tcW w:w="4130" w:type="dxa"/>
          </w:tcPr>
          <w:p w14:paraId="4870EBE8" w14:textId="5664F81D" w:rsidR="00442116" w:rsidRPr="00AC365B" w:rsidRDefault="00442116" w:rsidP="00442116">
            <w:pPr>
              <w:ind w:left="90" w:right="-1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ผลประโยชน์</w:t>
            </w: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C36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8" w:type="dxa"/>
          </w:tcPr>
          <w:p w14:paraId="2F170879" w14:textId="62157CEC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0" w:type="dxa"/>
          </w:tcPr>
          <w:p w14:paraId="21ACE7D8" w14:textId="77777777" w:rsidR="00442116" w:rsidRPr="00AC365B" w:rsidRDefault="00442116" w:rsidP="0044211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014713CD" w14:textId="0A1B0EF8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0" w:type="dxa"/>
          </w:tcPr>
          <w:p w14:paraId="1ECF5A25" w14:textId="77777777" w:rsidR="00442116" w:rsidRPr="00AC365B" w:rsidRDefault="00442116" w:rsidP="0044211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3C1F98A" w14:textId="4076591F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2" w:type="dxa"/>
          </w:tcPr>
          <w:p w14:paraId="138ED5AD" w14:textId="77777777" w:rsidR="00442116" w:rsidRPr="00AC365B" w:rsidRDefault="00442116" w:rsidP="0044211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69A801F5" w14:textId="6C6E008C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442116" w:rsidRPr="00AC365B" w14:paraId="0665E3C9" w14:textId="77777777" w:rsidTr="003D7AD2">
        <w:trPr>
          <w:trHeight w:hRule="exact" w:val="387"/>
          <w:tblHeader/>
        </w:trPr>
        <w:tc>
          <w:tcPr>
            <w:tcW w:w="4130" w:type="dxa"/>
          </w:tcPr>
          <w:p w14:paraId="18FB6227" w14:textId="77777777" w:rsidR="00442116" w:rsidRPr="00AC365B" w:rsidRDefault="00442116" w:rsidP="00442116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2" w:type="dxa"/>
            <w:gridSpan w:val="7"/>
            <w:vAlign w:val="center"/>
          </w:tcPr>
          <w:p w14:paraId="7EF13407" w14:textId="77777777" w:rsidR="00442116" w:rsidRPr="00AC365B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2116" w:rsidRPr="00AC365B" w14:paraId="00E22A33" w14:textId="77777777" w:rsidTr="003D7AD2">
        <w:trPr>
          <w:trHeight w:val="21"/>
        </w:trPr>
        <w:tc>
          <w:tcPr>
            <w:tcW w:w="4130" w:type="dxa"/>
          </w:tcPr>
          <w:p w14:paraId="0DE05796" w14:textId="77777777" w:rsidR="00442116" w:rsidRPr="00AC365B" w:rsidRDefault="00442116" w:rsidP="0044211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C36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8" w:type="dxa"/>
            <w:vAlign w:val="center"/>
          </w:tcPr>
          <w:p w14:paraId="728CC67E" w14:textId="2BFAF7C0" w:rsidR="00442116" w:rsidRPr="00AC365B" w:rsidRDefault="00294D78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vAlign w:val="center"/>
          </w:tcPr>
          <w:p w14:paraId="1DA7C809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48B1C947" w14:textId="45B80576" w:rsidR="00442116" w:rsidRPr="00AC365B" w:rsidRDefault="00294D78" w:rsidP="00294D7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vAlign w:val="center"/>
          </w:tcPr>
          <w:p w14:paraId="6783719F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8AACFE2" w14:textId="3EC4D5BA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94D78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242" w:type="dxa"/>
            <w:vAlign w:val="center"/>
          </w:tcPr>
          <w:p w14:paraId="0BF5D2E4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vAlign w:val="center"/>
          </w:tcPr>
          <w:p w14:paraId="70A83ABC" w14:textId="2A91EBF0" w:rsidR="00442116" w:rsidRPr="00895D6A" w:rsidRDefault="000C653B" w:rsidP="00895D6A">
            <w:pPr>
              <w:pStyle w:val="acctfourfigures"/>
              <w:tabs>
                <w:tab w:val="clear" w:pos="765"/>
              </w:tabs>
              <w:spacing w:line="240" w:lineRule="atLeast"/>
              <w:ind w:left="-79" w:right="1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94D78" w:rsidRPr="00895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</w:tr>
      <w:tr w:rsidR="00442116" w:rsidRPr="00AC365B" w14:paraId="687257BC" w14:textId="77777777" w:rsidTr="003D7AD2">
        <w:trPr>
          <w:trHeight w:val="21"/>
        </w:trPr>
        <w:tc>
          <w:tcPr>
            <w:tcW w:w="4130" w:type="dxa"/>
          </w:tcPr>
          <w:p w14:paraId="7F798937" w14:textId="77777777" w:rsidR="00442116" w:rsidRPr="00AC365B" w:rsidRDefault="00442116" w:rsidP="0044211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8" w:type="dxa"/>
          </w:tcPr>
          <w:p w14:paraId="74920701" w14:textId="0ABF4D96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94D78"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</w:t>
            </w:r>
          </w:p>
        </w:tc>
        <w:tc>
          <w:tcPr>
            <w:tcW w:w="240" w:type="dxa"/>
          </w:tcPr>
          <w:p w14:paraId="212398B1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6DA5845B" w14:textId="7EB2DE36" w:rsidR="00442116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4D78"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240" w:type="dxa"/>
          </w:tcPr>
          <w:p w14:paraId="01D390E5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C6A6228" w14:textId="03098DC9" w:rsidR="00442116" w:rsidRPr="00AC365B" w:rsidRDefault="00294D78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</w:tcPr>
          <w:p w14:paraId="08445E85" w14:textId="77777777" w:rsidR="00442116" w:rsidRPr="00AC365B" w:rsidRDefault="00442116" w:rsidP="004421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1EAD175" w14:textId="0C6D6F4B" w:rsidR="00442116" w:rsidRPr="00895D6A" w:rsidRDefault="00294D78" w:rsidP="00895D6A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95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 w:rsidRPr="00895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42116" w:rsidRPr="003D7AD2" w14:paraId="2E4611A7" w14:textId="77777777" w:rsidTr="003D7AD2">
        <w:trPr>
          <w:trHeight w:val="21"/>
        </w:trPr>
        <w:tc>
          <w:tcPr>
            <w:tcW w:w="4130" w:type="dxa"/>
          </w:tcPr>
          <w:p w14:paraId="059CA629" w14:textId="77777777" w:rsidR="00442116" w:rsidRPr="00AC365B" w:rsidRDefault="00442116" w:rsidP="0044211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68" w:type="dxa"/>
          </w:tcPr>
          <w:p w14:paraId="659F24B8" w14:textId="02AFBB5E" w:rsidR="00442116" w:rsidRPr="00AC365B" w:rsidRDefault="003B34C1" w:rsidP="003B34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25509F08" w14:textId="77777777" w:rsidR="00442116" w:rsidRPr="003D7AD2" w:rsidRDefault="00442116" w:rsidP="003D7AD2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</w:tcPr>
          <w:p w14:paraId="20F1B6DF" w14:textId="27179F51" w:rsidR="00442116" w:rsidRPr="00AC365B" w:rsidRDefault="003B34C1" w:rsidP="003D7A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74014EFE" w14:textId="77777777" w:rsidR="00442116" w:rsidRPr="003D7AD2" w:rsidRDefault="00442116" w:rsidP="003D7A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</w:tcPr>
          <w:p w14:paraId="71405923" w14:textId="6B518641" w:rsidR="00442116" w:rsidRPr="003D7AD2" w:rsidRDefault="000C653B" w:rsidP="003B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42" w:type="dxa"/>
          </w:tcPr>
          <w:p w14:paraId="4CA87F16" w14:textId="77777777" w:rsidR="00442116" w:rsidRPr="003D7AD2" w:rsidRDefault="00442116" w:rsidP="003B34C1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</w:tcPr>
          <w:p w14:paraId="77205411" w14:textId="5E299412" w:rsidR="00442116" w:rsidRPr="00895D6A" w:rsidRDefault="000C653B" w:rsidP="00895D6A">
            <w:pPr>
              <w:pStyle w:val="acctfourfigures"/>
              <w:tabs>
                <w:tab w:val="clear" w:pos="765"/>
              </w:tabs>
              <w:spacing w:line="240" w:lineRule="atLeast"/>
              <w:ind w:left="-79" w:right="1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</w:tbl>
    <w:p w14:paraId="53E01759" w14:textId="77777777" w:rsidR="00352DC5" w:rsidRPr="00AC365B" w:rsidRDefault="00352DC5" w:rsidP="00E66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74949100" w14:textId="77777777" w:rsidR="00095B84" w:rsidRDefault="0009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2F7C528" w14:textId="0FA97FB2" w:rsidR="008D4275" w:rsidRPr="00AC365B" w:rsidRDefault="008D4275" w:rsidP="006612C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765332F8" w14:textId="77777777" w:rsidR="008D4275" w:rsidRPr="00AC365B" w:rsidRDefault="008D4275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2682"/>
        <w:gridCol w:w="1080"/>
        <w:gridCol w:w="1134"/>
        <w:gridCol w:w="236"/>
        <w:gridCol w:w="1134"/>
        <w:gridCol w:w="236"/>
        <w:gridCol w:w="1134"/>
        <w:gridCol w:w="236"/>
        <w:gridCol w:w="1133"/>
      </w:tblGrid>
      <w:tr w:rsidR="000C423A" w:rsidRPr="00AC365B" w14:paraId="61E70050" w14:textId="77777777" w:rsidTr="006C3C86">
        <w:trPr>
          <w:trHeight w:val="420"/>
          <w:tblHeader/>
        </w:trPr>
        <w:tc>
          <w:tcPr>
            <w:tcW w:w="2682" w:type="dxa"/>
            <w:vAlign w:val="bottom"/>
          </w:tcPr>
          <w:p w14:paraId="70D75113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4E35EC" w14:textId="77777777" w:rsidR="000C423A" w:rsidRPr="00AC365B" w:rsidRDefault="000C423A" w:rsidP="000C4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bottom"/>
          </w:tcPr>
          <w:p w14:paraId="4677677D" w14:textId="01EFD8E6" w:rsidR="000C423A" w:rsidRPr="00AC365B" w:rsidRDefault="000C653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6DCA0E8F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  <w:vAlign w:val="bottom"/>
          </w:tcPr>
          <w:p w14:paraId="7B9D7038" w14:textId="3C2D1224" w:rsidR="000C423A" w:rsidRPr="00AC365B" w:rsidRDefault="000C653B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C423A" w:rsidRPr="00AC365B" w14:paraId="6FBF8913" w14:textId="77777777" w:rsidTr="006C3C86">
        <w:trPr>
          <w:trHeight w:val="420"/>
          <w:tblHeader/>
        </w:trPr>
        <w:tc>
          <w:tcPr>
            <w:tcW w:w="2682" w:type="dxa"/>
            <w:vAlign w:val="bottom"/>
          </w:tcPr>
          <w:p w14:paraId="7603F385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0A23C31" w14:textId="77777777" w:rsidR="000C423A" w:rsidRPr="00AC365B" w:rsidRDefault="000C423A" w:rsidP="000C4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AEBD57B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4699393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4F113E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3155631F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3C86FCF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761FFB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DB5BA78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C423A" w:rsidRPr="00AC365B" w14:paraId="79F58FE3" w14:textId="77777777" w:rsidTr="006C3C86">
        <w:trPr>
          <w:trHeight w:val="420"/>
          <w:tblHeader/>
        </w:trPr>
        <w:tc>
          <w:tcPr>
            <w:tcW w:w="2682" w:type="dxa"/>
            <w:vAlign w:val="bottom"/>
          </w:tcPr>
          <w:p w14:paraId="21FA84EE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CA6F03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243" w:type="dxa"/>
            <w:gridSpan w:val="7"/>
            <w:vAlign w:val="bottom"/>
          </w:tcPr>
          <w:p w14:paraId="4B1183AE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0C423A" w:rsidRPr="00AC365B" w14:paraId="34406A50" w14:textId="77777777" w:rsidTr="006C3C86">
        <w:trPr>
          <w:trHeight w:val="420"/>
        </w:trPr>
        <w:tc>
          <w:tcPr>
            <w:tcW w:w="2682" w:type="dxa"/>
          </w:tcPr>
          <w:p w14:paraId="5C9DE3F6" w14:textId="77777777" w:rsidR="000C423A" w:rsidRPr="00AC365B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  <w:vAlign w:val="bottom"/>
          </w:tcPr>
          <w:p w14:paraId="303F2ECF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2F377E5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4B449D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F940C42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A72CEB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173379F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29992B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32E5C842" w14:textId="77777777" w:rsidR="000C423A" w:rsidRPr="00AC365B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A16" w:rsidRPr="00AC365B" w14:paraId="0417DB8A" w14:textId="77777777" w:rsidTr="006C3C86">
        <w:trPr>
          <w:trHeight w:val="420"/>
        </w:trPr>
        <w:tc>
          <w:tcPr>
            <w:tcW w:w="2682" w:type="dxa"/>
          </w:tcPr>
          <w:p w14:paraId="263B4CD7" w14:textId="4AF08AF3" w:rsidR="00005A16" w:rsidRPr="00AC365B" w:rsidRDefault="00005A1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BFF9C69" w14:textId="77777777" w:rsidR="00005A16" w:rsidRPr="00AC365B" w:rsidRDefault="00005A1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8204CDA" w14:textId="77777777" w:rsidR="00005A16" w:rsidRPr="00AC365B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30FF77" w14:textId="77777777" w:rsidR="00005A16" w:rsidRPr="00AC365B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4C561E1" w14:textId="77777777" w:rsidR="00005A16" w:rsidRPr="00AC365B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48D312" w14:textId="77777777" w:rsidR="00005A16" w:rsidRPr="00AC365B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BD64DAD" w14:textId="77777777" w:rsidR="00005A16" w:rsidRPr="00AC365B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6ED484" w14:textId="77777777" w:rsidR="00005A16" w:rsidRPr="00AC365B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1DBB0BC" w14:textId="77777777" w:rsidR="00005A16" w:rsidRPr="00AC365B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6D4" w:rsidRPr="00AC365B" w14:paraId="16AE0B04" w14:textId="77777777" w:rsidTr="006C3C86">
        <w:trPr>
          <w:trHeight w:val="420"/>
        </w:trPr>
        <w:tc>
          <w:tcPr>
            <w:tcW w:w="2682" w:type="dxa"/>
          </w:tcPr>
          <w:p w14:paraId="224DFC4D" w14:textId="77777777" w:rsidR="008336D4" w:rsidRPr="00AC365B" w:rsidRDefault="008336D4" w:rsidP="008336D4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24D4CE2C" w14:textId="01E7D451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  <w:r w:rsidR="008336D4" w:rsidRPr="00AC36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F62A4E" w14:textId="3A51B4E2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025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36" w:type="dxa"/>
            <w:vAlign w:val="bottom"/>
          </w:tcPr>
          <w:p w14:paraId="08C1AE48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47BFA0" w14:textId="33914D7B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663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vAlign w:val="bottom"/>
          </w:tcPr>
          <w:p w14:paraId="208F0AD5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9F5F94" w14:textId="501BF837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025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36" w:type="dxa"/>
            <w:vAlign w:val="bottom"/>
          </w:tcPr>
          <w:p w14:paraId="3F226E35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6EABEFF" w14:textId="4C792D41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663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572</w:t>
            </w:r>
          </w:p>
        </w:tc>
      </w:tr>
      <w:tr w:rsidR="008336D4" w:rsidRPr="00AC365B" w14:paraId="0A201EF1" w14:textId="77777777" w:rsidTr="006C3C86">
        <w:trPr>
          <w:trHeight w:val="420"/>
        </w:trPr>
        <w:tc>
          <w:tcPr>
            <w:tcW w:w="2682" w:type="dxa"/>
          </w:tcPr>
          <w:p w14:paraId="2DE94BC8" w14:textId="7EFD10D8" w:rsidR="008336D4" w:rsidRPr="00AC365B" w:rsidRDefault="008336D4" w:rsidP="00833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6A0CFB64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150CF7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9F06D8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D65F44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118287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C9522D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628016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CD88983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6D4" w:rsidRPr="00AC365B" w14:paraId="11ADB836" w14:textId="77777777" w:rsidTr="006C3C86">
        <w:trPr>
          <w:trHeight w:val="420"/>
        </w:trPr>
        <w:tc>
          <w:tcPr>
            <w:tcW w:w="2682" w:type="dxa"/>
          </w:tcPr>
          <w:p w14:paraId="0D4FA772" w14:textId="77777777" w:rsidR="008336D4" w:rsidRPr="00AC365B" w:rsidRDefault="008336D4" w:rsidP="008336D4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43D7741D" w14:textId="70A2E50A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  <w:r w:rsidR="008336D4" w:rsidRPr="00AC36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B8E631D" w14:textId="2AA5F66C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36" w:type="dxa"/>
            <w:vAlign w:val="bottom"/>
          </w:tcPr>
          <w:p w14:paraId="607D1C8F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ABD8FAA" w14:textId="5FE9B185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36" w:type="dxa"/>
            <w:vAlign w:val="bottom"/>
          </w:tcPr>
          <w:p w14:paraId="153D2DF3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71877CD" w14:textId="50BB9720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36" w:type="dxa"/>
            <w:vAlign w:val="bottom"/>
          </w:tcPr>
          <w:p w14:paraId="30B8D9FA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3E8F11E1" w14:textId="3AFC5860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</w:tr>
      <w:tr w:rsidR="00A1067B" w:rsidRPr="00AC365B" w14:paraId="74DF1634" w14:textId="77777777" w:rsidTr="006C3C86">
        <w:trPr>
          <w:trHeight w:val="420"/>
        </w:trPr>
        <w:tc>
          <w:tcPr>
            <w:tcW w:w="2682" w:type="dxa"/>
          </w:tcPr>
          <w:p w14:paraId="34D1F2A2" w14:textId="77777777" w:rsidR="00A1067B" w:rsidRPr="00AC365B" w:rsidRDefault="00A1067B" w:rsidP="00A1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55FE40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F07CF70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ADF4FF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19CB779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3778D3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F22DE4A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B69A18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13426310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67B" w:rsidRPr="00AC365B" w14:paraId="73B531CE" w14:textId="77777777" w:rsidTr="006C3C86">
        <w:trPr>
          <w:trHeight w:val="420"/>
        </w:trPr>
        <w:tc>
          <w:tcPr>
            <w:tcW w:w="2682" w:type="dxa"/>
          </w:tcPr>
          <w:p w14:paraId="5080B06E" w14:textId="77777777" w:rsidR="00A1067B" w:rsidRPr="00AC365B" w:rsidRDefault="00A1067B" w:rsidP="00A1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80" w:type="dxa"/>
            <w:vAlign w:val="bottom"/>
          </w:tcPr>
          <w:p w14:paraId="73FD4A5E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71AF341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F2EF3D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5D0BCD7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E98177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018614A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590A0E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6CE3A170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67B" w:rsidRPr="00AC365B" w14:paraId="599228E2" w14:textId="77777777" w:rsidTr="006C3C86">
        <w:trPr>
          <w:trHeight w:val="420"/>
        </w:trPr>
        <w:tc>
          <w:tcPr>
            <w:tcW w:w="2682" w:type="dxa"/>
          </w:tcPr>
          <w:p w14:paraId="0944B03D" w14:textId="15572966" w:rsidR="00A1067B" w:rsidRPr="00AC365B" w:rsidRDefault="00A1067B" w:rsidP="00A1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14:paraId="2B29C624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CA30C78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225D0B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F5835CE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14EC44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B8AAAB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784447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5EE02FAF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67B" w:rsidRPr="00AC365B" w14:paraId="3ACF19E3" w14:textId="77777777" w:rsidTr="006C3C86">
        <w:trPr>
          <w:trHeight w:val="420"/>
        </w:trPr>
        <w:tc>
          <w:tcPr>
            <w:tcW w:w="2682" w:type="dxa"/>
          </w:tcPr>
          <w:p w14:paraId="57375DE9" w14:textId="77777777" w:rsidR="00A1067B" w:rsidRPr="00AC365B" w:rsidRDefault="00A1067B" w:rsidP="00A1067B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021A9E7F" w14:textId="0FF1195F" w:rsidR="00A1067B" w:rsidRPr="00AC365B" w:rsidRDefault="000C653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  <w:r w:rsidR="00A1067B" w:rsidRPr="00AC36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134" w:type="dxa"/>
            <w:vAlign w:val="bottom"/>
          </w:tcPr>
          <w:p w14:paraId="523F225C" w14:textId="30325E05" w:rsidR="00A1067B" w:rsidRPr="00AC365B" w:rsidRDefault="000C653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067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36" w:type="dxa"/>
            <w:vAlign w:val="bottom"/>
          </w:tcPr>
          <w:p w14:paraId="5B16146A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91A140D" w14:textId="2AAA1EE3" w:rsidR="00A1067B" w:rsidRPr="00AC365B" w:rsidRDefault="000C653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156</w:t>
            </w:r>
            <w:r w:rsidR="008336D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36" w:type="dxa"/>
            <w:vAlign w:val="bottom"/>
          </w:tcPr>
          <w:p w14:paraId="788025FD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73E5112" w14:textId="331B32B8" w:rsidR="00A1067B" w:rsidRPr="00AC365B" w:rsidRDefault="000C653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A1067B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067</w:t>
            </w:r>
            <w:r w:rsidR="00A1067B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36" w:type="dxa"/>
            <w:vAlign w:val="bottom"/>
          </w:tcPr>
          <w:p w14:paraId="5CB90A9C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1D8F22A" w14:textId="56A0812E" w:rsidR="00A1067B" w:rsidRPr="00AC365B" w:rsidRDefault="000C653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A1067B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155</w:t>
            </w:r>
            <w:r w:rsidR="00A1067B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A1067B" w:rsidRPr="00AC365B" w14:paraId="76E0F6B6" w14:textId="77777777" w:rsidTr="006C3C86">
        <w:trPr>
          <w:trHeight w:val="420"/>
        </w:trPr>
        <w:tc>
          <w:tcPr>
            <w:tcW w:w="2682" w:type="dxa"/>
          </w:tcPr>
          <w:p w14:paraId="3620F122" w14:textId="77777777" w:rsidR="00A1067B" w:rsidRPr="00AC365B" w:rsidRDefault="00A1067B" w:rsidP="00A1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ออกหุ้นให้ตามสิทธิ</w:t>
            </w:r>
          </w:p>
        </w:tc>
        <w:tc>
          <w:tcPr>
            <w:tcW w:w="1080" w:type="dxa"/>
            <w:vAlign w:val="bottom"/>
          </w:tcPr>
          <w:p w14:paraId="28CF6CC3" w14:textId="7CF7B48F" w:rsidR="00A1067B" w:rsidRPr="00AC365B" w:rsidRDefault="000C653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  <w:r w:rsidR="00A1067B" w:rsidRPr="00AC36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8C2C4A" w14:textId="275420A0" w:rsidR="00A1067B" w:rsidRPr="002E5E19" w:rsidRDefault="008336D4" w:rsidP="002E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E5E1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48BD63E" w14:textId="77777777" w:rsidR="00A1067B" w:rsidRPr="002E5E19" w:rsidRDefault="00A1067B" w:rsidP="002E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A6EDAD" w14:textId="61746919" w:rsidR="00A1067B" w:rsidRPr="002E5E19" w:rsidRDefault="008336D4" w:rsidP="002E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E5E1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5F8E815" w14:textId="77777777" w:rsidR="00A1067B" w:rsidRPr="002E5E19" w:rsidRDefault="00A1067B" w:rsidP="002E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EC2620" w14:textId="54BD1F11" w:rsidR="00A1067B" w:rsidRPr="00AC365B" w:rsidRDefault="000C653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36" w:type="dxa"/>
            <w:vAlign w:val="bottom"/>
          </w:tcPr>
          <w:p w14:paraId="767F71D0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23E30C0" w14:textId="792353AA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A1067B" w:rsidRPr="00AC365B" w14:paraId="4FB1497F" w14:textId="77777777" w:rsidTr="006C3C86">
        <w:trPr>
          <w:trHeight w:val="420"/>
        </w:trPr>
        <w:tc>
          <w:tcPr>
            <w:tcW w:w="2682" w:type="dxa"/>
          </w:tcPr>
          <w:p w14:paraId="2F659077" w14:textId="04F2B00E" w:rsidR="00A1067B" w:rsidRPr="00AC365B" w:rsidRDefault="00A1067B" w:rsidP="00A1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6663F1E1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433DF9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AD4F3F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C62344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43B974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2E5123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EB75D2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C13D3CD" w14:textId="77777777" w:rsidR="00A1067B" w:rsidRPr="00AC365B" w:rsidRDefault="00A1067B" w:rsidP="00A1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6D4" w:rsidRPr="00AC365B" w14:paraId="3B0A79D2" w14:textId="77777777" w:rsidTr="006C3C86">
        <w:trPr>
          <w:trHeight w:val="420"/>
        </w:trPr>
        <w:tc>
          <w:tcPr>
            <w:tcW w:w="2682" w:type="dxa"/>
          </w:tcPr>
          <w:p w14:paraId="5F5D67E0" w14:textId="77777777" w:rsidR="008336D4" w:rsidRPr="00AC365B" w:rsidRDefault="008336D4" w:rsidP="008336D4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1D66D4F1" w14:textId="66FDF463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0</w:t>
            </w:r>
            <w:r w:rsidR="008336D4" w:rsidRPr="00AC36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D03EFDB" w14:textId="23A72C2B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36" w:type="dxa"/>
            <w:vAlign w:val="bottom"/>
          </w:tcPr>
          <w:p w14:paraId="6B1550EA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BCE0F3B" w14:textId="6991BB11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236" w:type="dxa"/>
            <w:vAlign w:val="bottom"/>
          </w:tcPr>
          <w:p w14:paraId="1B2B0568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C7B1862" w14:textId="0BAA0F6C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36" w:type="dxa"/>
            <w:vAlign w:val="bottom"/>
          </w:tcPr>
          <w:p w14:paraId="79634AE1" w14:textId="77777777" w:rsidR="008336D4" w:rsidRPr="00AC365B" w:rsidRDefault="008336D4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713C8D6D" w14:textId="00A10596" w:rsidR="008336D4" w:rsidRPr="00AC365B" w:rsidRDefault="000C653B" w:rsidP="0083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  <w:r w:rsidR="008336D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</w:p>
        </w:tc>
      </w:tr>
    </w:tbl>
    <w:p w14:paraId="5B5CF7A4" w14:textId="77777777" w:rsidR="00BF4D68" w:rsidRPr="00AC365B" w:rsidRDefault="00BF4D6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1BB87D7" w14:textId="44D6C2BB" w:rsidR="00BF4D68" w:rsidRPr="00AC365B" w:rsidRDefault="00BF4D68" w:rsidP="006C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firstLine="63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ตุลาคม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คณะกรรมการมีมติในเรื่องต่างๆ ดังนี้</w:t>
      </w:r>
    </w:p>
    <w:p w14:paraId="3256F7DB" w14:textId="77777777" w:rsidR="00BF4D68" w:rsidRPr="00AC365B" w:rsidRDefault="00BF4D68" w:rsidP="00BF4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45003101" w14:textId="31F87242" w:rsidR="00BF4D68" w:rsidRPr="00AC365B" w:rsidRDefault="00BF4D68" w:rsidP="006C3C8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อนุมัติการโอนทุนสำรองตามกฎหมายจำนวน </w:t>
      </w:r>
      <w:r w:rsidR="000C653B" w:rsidRPr="000C653B">
        <w:rPr>
          <w:rFonts w:ascii="Angsana New" w:hAnsi="Angsana New"/>
          <w:sz w:val="30"/>
          <w:szCs w:val="30"/>
        </w:rPr>
        <w:t>32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70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</w:t>
      </w:r>
      <w:r w:rsidR="004D0CC6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และโอนส่วนเกินมูลค่าหุ้นของบริษัทจำนวน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169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75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เพื่อชดเชยผลขาดทุนสะสมของบริษัท 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มีนาคม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3364C7F5" w14:textId="327D5308" w:rsidR="00BF4D68" w:rsidRPr="00AC365B" w:rsidRDefault="00BF4D68" w:rsidP="006C3C8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อนุมัติการลดทุนจดทะเบียนของบริษัทจาก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663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C365B">
        <w:rPr>
          <w:rFonts w:ascii="Angsana New" w:hAnsi="Angsana New"/>
          <w:sz w:val="30"/>
          <w:szCs w:val="30"/>
        </w:rPr>
        <w:t>(</w:t>
      </w:r>
      <w:r w:rsidRPr="00AC365B">
        <w:rPr>
          <w:rFonts w:ascii="Angsana New" w:hAnsi="Angsana New"/>
          <w:sz w:val="30"/>
          <w:szCs w:val="30"/>
          <w:cs/>
        </w:rPr>
        <w:t xml:space="preserve">แบ่งออกเป็นหุ้นสามัญจำนวน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5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025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607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915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บาท) เป็น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156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C365B">
        <w:rPr>
          <w:rFonts w:ascii="Angsana New" w:hAnsi="Angsana New"/>
          <w:sz w:val="30"/>
          <w:szCs w:val="30"/>
        </w:rPr>
        <w:t>(</w:t>
      </w:r>
      <w:r w:rsidRPr="00AC365B">
        <w:rPr>
          <w:rFonts w:ascii="Angsana New" w:hAnsi="Angsana New"/>
          <w:sz w:val="30"/>
          <w:szCs w:val="30"/>
          <w:cs/>
        </w:rPr>
        <w:t xml:space="preserve">แบ่งออกเป็นหุ้นสามัญจำนวน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067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970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362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บาท</w:t>
      </w:r>
      <w:r w:rsidRPr="00AC365B">
        <w:rPr>
          <w:rFonts w:ascii="Angsana New" w:hAnsi="Angsana New"/>
          <w:sz w:val="30"/>
          <w:szCs w:val="30"/>
        </w:rPr>
        <w:t>)</w:t>
      </w:r>
      <w:r w:rsidRPr="00AC365B">
        <w:rPr>
          <w:rFonts w:ascii="Angsana New" w:hAnsi="Angsana New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 w:rsidR="000C653B" w:rsidRPr="000C653B">
        <w:rPr>
          <w:rFonts w:ascii="Angsana New" w:hAnsi="Angsana New"/>
          <w:sz w:val="30"/>
          <w:szCs w:val="30"/>
        </w:rPr>
        <w:t>957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637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553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บาท</w:t>
      </w:r>
    </w:p>
    <w:p w14:paraId="12041A5C" w14:textId="56E3A6EB" w:rsidR="00BF4D68" w:rsidRPr="00AC365B" w:rsidRDefault="00BF4D68" w:rsidP="006C3C8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 w:rsidR="000C653B" w:rsidRPr="000C653B">
        <w:rPr>
          <w:rFonts w:ascii="Angsana New" w:hAnsi="Angsana New"/>
          <w:sz w:val="30"/>
          <w:szCs w:val="30"/>
        </w:rPr>
        <w:t>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186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จาก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156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C365B">
        <w:rPr>
          <w:rFonts w:ascii="Angsana New" w:hAnsi="Angsana New"/>
          <w:sz w:val="30"/>
          <w:szCs w:val="30"/>
        </w:rPr>
        <w:t>(</w:t>
      </w:r>
      <w:r w:rsidRPr="00AC365B">
        <w:rPr>
          <w:rFonts w:ascii="Angsana New" w:hAnsi="Angsana New"/>
          <w:sz w:val="30"/>
          <w:szCs w:val="30"/>
          <w:cs/>
        </w:rPr>
        <w:t xml:space="preserve">แบ่งออกเป็นหุ้นสามัญจำนวน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067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970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362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บาท</w:t>
      </w:r>
      <w:r w:rsidRPr="00AC365B">
        <w:rPr>
          <w:rFonts w:ascii="Angsana New" w:hAnsi="Angsana New"/>
          <w:sz w:val="30"/>
          <w:szCs w:val="30"/>
        </w:rPr>
        <w:t>)</w:t>
      </w:r>
      <w:r w:rsidRPr="00AC365B">
        <w:rPr>
          <w:rFonts w:ascii="Angsana New" w:hAnsi="Angsana New"/>
          <w:sz w:val="30"/>
          <w:szCs w:val="30"/>
          <w:cs/>
        </w:rPr>
        <w:t xml:space="preserve"> เป็น </w:t>
      </w:r>
      <w:r w:rsidR="000C653B" w:rsidRPr="000C653B">
        <w:rPr>
          <w:rFonts w:ascii="Angsana New" w:hAnsi="Angsana New"/>
          <w:sz w:val="30"/>
          <w:szCs w:val="30"/>
        </w:rPr>
        <w:t>9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342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 (แบ่งออกเป็นหุ้นสามัญจำนวน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627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871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568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  <w:cs/>
        </w:rPr>
        <w:t xml:space="preserve"> บาท) เพื่อเสนอขายให้แก่ผู้ถือหุ้นเดิมของบริษัทตามสัดส่วนการถือหุ้น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(</w:t>
      </w:r>
      <w:r w:rsidRPr="00AC365B">
        <w:rPr>
          <w:rFonts w:ascii="Angsana New" w:hAnsi="Angsana New"/>
          <w:sz w:val="30"/>
          <w:szCs w:val="30"/>
        </w:rPr>
        <w:t xml:space="preserve">Rights Offering) </w:t>
      </w:r>
      <w:r w:rsidRPr="00AC365B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="000C653B" w:rsidRPr="000C653B">
        <w:rPr>
          <w:rFonts w:ascii="Angsana New" w:hAnsi="Angsana New"/>
          <w:sz w:val="30"/>
          <w:szCs w:val="30"/>
        </w:rPr>
        <w:t>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หุ้นสามัญเดิมต่อ </w:t>
      </w:r>
      <w:r w:rsidR="000C653B" w:rsidRPr="000C653B">
        <w:rPr>
          <w:rFonts w:ascii="Angsana New" w:hAnsi="Angsana New"/>
          <w:sz w:val="30"/>
          <w:szCs w:val="30"/>
        </w:rPr>
        <w:t>10</w:t>
      </w:r>
      <w:r w:rsidRPr="00AC365B">
        <w:rPr>
          <w:rFonts w:ascii="Angsana New" w:hAnsi="Angsana New"/>
          <w:sz w:val="30"/>
          <w:szCs w:val="30"/>
          <w:cs/>
        </w:rPr>
        <w:t xml:space="preserve"> หุ้นสามัญใหม่ ในราคาเสนอขายหุ้นละ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06</w:t>
      </w:r>
      <w:r w:rsidRPr="00AC365B">
        <w:rPr>
          <w:rFonts w:ascii="Angsana New" w:hAnsi="Angsana New"/>
          <w:sz w:val="30"/>
          <w:szCs w:val="30"/>
          <w:cs/>
        </w:rPr>
        <w:t xml:space="preserve"> บาท</w:t>
      </w:r>
    </w:p>
    <w:p w14:paraId="4273EF6C" w14:textId="77777777" w:rsidR="00BF4D68" w:rsidRPr="00AC365B" w:rsidRDefault="00BF4D68" w:rsidP="00BF4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6"/>
          <w:szCs w:val="6"/>
        </w:rPr>
      </w:pPr>
    </w:p>
    <w:p w14:paraId="74B4DE51" w14:textId="77777777" w:rsidR="00BF4D68" w:rsidRPr="00AC365B" w:rsidRDefault="00BF4D68" w:rsidP="00BF4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>การโอนทุนสำรอง การลดทุนและการเพิ่มทุนดังกล่าวจะต้องได้รับการอนุมัติในการประชุมผู้ถือหุ้นต่อไป</w:t>
      </w:r>
    </w:p>
    <w:p w14:paraId="59C1D2B1" w14:textId="77777777" w:rsidR="00BF4D68" w:rsidRPr="00AC365B" w:rsidRDefault="00BF4D68" w:rsidP="00BF4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10"/>
          <w:szCs w:val="10"/>
        </w:rPr>
      </w:pPr>
    </w:p>
    <w:p w14:paraId="7BBCC782" w14:textId="61260FC0" w:rsidR="00BF4D68" w:rsidRPr="00AC365B" w:rsidRDefault="00BF4D68" w:rsidP="00BF4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12</w:t>
      </w:r>
      <w:r w:rsidRPr="00AC365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บริษัทได้แจ้งต่อตลาดหลักทรัพย์แห่งประเทศไทย เรื่อง การเลื่อนกำหนดการประชุมวิสามัญผู้ถือหุ้นในวันที่ </w:t>
      </w:r>
      <w:r w:rsidR="000C653B" w:rsidRPr="000C653B">
        <w:rPr>
          <w:rFonts w:ascii="Angsana New" w:hAnsi="Angsana New"/>
          <w:sz w:val="30"/>
          <w:szCs w:val="30"/>
        </w:rPr>
        <w:t>18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ที่เกี่ยวข้องกับการเพิ่มทุนจดทะเบียนเพื่อจัดสรรให้แก่ผู้ถือหุ้นเดิมของบริษัทดังกล่าวออกไป โดยจะแจ้งกำหนดการประชุมวิสามัญผู้ถือหุ้นใหม่ให้ทราบอีกครั้ง ภายในวันที่ </w:t>
      </w:r>
      <w:r w:rsidR="000C653B" w:rsidRPr="000C653B">
        <w:rPr>
          <w:rFonts w:ascii="Angsana New" w:hAnsi="Angsana New"/>
          <w:sz w:val="30"/>
          <w:szCs w:val="30"/>
        </w:rPr>
        <w:t>20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</w:p>
    <w:p w14:paraId="143EC60F" w14:textId="77777777" w:rsidR="00BF4D68" w:rsidRPr="00AC365B" w:rsidRDefault="00BF4D68" w:rsidP="00BF4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8"/>
          <w:szCs w:val="8"/>
        </w:rPr>
      </w:pPr>
    </w:p>
    <w:p w14:paraId="4740DC6E" w14:textId="45DD43F0" w:rsidR="00BF4D68" w:rsidRPr="00AC365B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C653B" w:rsidRPr="000C653B">
        <w:rPr>
          <w:rFonts w:ascii="Angsana New" w:hAnsi="Angsana New"/>
          <w:sz w:val="30"/>
          <w:szCs w:val="30"/>
        </w:rPr>
        <w:t>29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คณะกรรมการมีมติอนุมัติยกเลิกมติที่ประชุมคณะกรรมการบริษัท ครั้งที่ </w:t>
      </w:r>
      <w:r w:rsidR="000C653B" w:rsidRPr="000C653B">
        <w:rPr>
          <w:rFonts w:ascii="Angsana New" w:hAnsi="Angsana New"/>
          <w:sz w:val="30"/>
          <w:szCs w:val="30"/>
        </w:rPr>
        <w:t>11</w:t>
      </w:r>
      <w:r w:rsidRPr="00AC365B">
        <w:rPr>
          <w:rFonts w:ascii="Angsana New" w:hAnsi="Angsana New"/>
          <w:sz w:val="30"/>
          <w:szCs w:val="30"/>
        </w:rPr>
        <w:t>/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ซึ่งประชุมเมื่อวันที่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ตุลาคม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ดังนี้</w:t>
      </w:r>
    </w:p>
    <w:p w14:paraId="1E553D88" w14:textId="77777777" w:rsidR="00BF4D68" w:rsidRPr="00AC365B" w:rsidRDefault="00BF4D68" w:rsidP="00BF4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8"/>
          <w:szCs w:val="8"/>
        </w:rPr>
      </w:pPr>
    </w:p>
    <w:p w14:paraId="47264E84" w14:textId="6FBDC6A8" w:rsidR="00BF4D68" w:rsidRPr="00AC365B" w:rsidRDefault="00BF4D68" w:rsidP="002638B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ยกเลิกการโอนทุนสำรองตามกฎหมายจำนวน </w:t>
      </w:r>
      <w:r w:rsidR="000C653B" w:rsidRPr="000C653B">
        <w:rPr>
          <w:rFonts w:ascii="Angsana New" w:hAnsi="Angsana New"/>
          <w:sz w:val="30"/>
          <w:szCs w:val="30"/>
        </w:rPr>
        <w:t>32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70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และโอนส่วนเกินมูลค่าหุ้นของบริษัทจำนวน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169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75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เพื่อชดเชยผลขาดทุนสะสมของบริษัท 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มีนาคม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239EFC11" w14:textId="45334796" w:rsidR="00BF4D68" w:rsidRPr="00AC365B" w:rsidRDefault="00BF4D68" w:rsidP="002638B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ยกเลิกการลดทุนจดทะเบียนของบริษัทจาก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663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C365B">
        <w:rPr>
          <w:rFonts w:ascii="Angsana New" w:hAnsi="Angsana New"/>
          <w:sz w:val="30"/>
          <w:szCs w:val="30"/>
        </w:rPr>
        <w:t>(</w:t>
      </w:r>
      <w:r w:rsidRPr="00AC365B">
        <w:rPr>
          <w:rFonts w:ascii="Angsana New" w:hAnsi="Angsana New"/>
          <w:sz w:val="30"/>
          <w:szCs w:val="30"/>
          <w:cs/>
        </w:rPr>
        <w:t xml:space="preserve">แบ่งออกเป็นหุ้นสามัญจำนวน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5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025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607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915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บาท) เป็น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156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C365B">
        <w:rPr>
          <w:rFonts w:ascii="Angsana New" w:hAnsi="Angsana New"/>
          <w:sz w:val="30"/>
          <w:szCs w:val="30"/>
        </w:rPr>
        <w:t>(</w:t>
      </w:r>
      <w:r w:rsidRPr="00AC365B">
        <w:rPr>
          <w:rFonts w:ascii="Angsana New" w:hAnsi="Angsana New"/>
          <w:sz w:val="30"/>
          <w:szCs w:val="30"/>
          <w:cs/>
        </w:rPr>
        <w:t xml:space="preserve">แบ่งออกเป็นหุ้นสามัญจำนวน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067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970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362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บาท</w:t>
      </w:r>
      <w:r w:rsidRPr="00AC365B">
        <w:rPr>
          <w:rFonts w:ascii="Angsana New" w:hAnsi="Angsana New"/>
          <w:sz w:val="30"/>
          <w:szCs w:val="30"/>
        </w:rPr>
        <w:t>)</w:t>
      </w:r>
      <w:r w:rsidRPr="00AC365B">
        <w:rPr>
          <w:rFonts w:ascii="Angsana New" w:hAnsi="Angsana New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 w:rsidR="000C653B" w:rsidRPr="000C653B">
        <w:rPr>
          <w:rFonts w:ascii="Angsana New" w:hAnsi="Angsana New"/>
          <w:sz w:val="30"/>
          <w:szCs w:val="30"/>
        </w:rPr>
        <w:t>957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637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553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บาท</w:t>
      </w:r>
    </w:p>
    <w:p w14:paraId="2538D10C" w14:textId="00C268C8" w:rsidR="00BF4D68" w:rsidRPr="00AC365B" w:rsidRDefault="00BF4D68" w:rsidP="002638B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ยกเลิกการเพิ่มทุนจดทะเบียนของบริษัทจำนวน </w:t>
      </w:r>
      <w:r w:rsidR="000C653B" w:rsidRPr="000C653B">
        <w:rPr>
          <w:rFonts w:ascii="Angsana New" w:hAnsi="Angsana New"/>
          <w:sz w:val="30"/>
          <w:szCs w:val="30"/>
        </w:rPr>
        <w:t>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186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จาก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156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C365B">
        <w:rPr>
          <w:rFonts w:ascii="Angsana New" w:hAnsi="Angsana New"/>
          <w:sz w:val="30"/>
          <w:szCs w:val="30"/>
        </w:rPr>
        <w:t>(</w:t>
      </w:r>
      <w:r w:rsidRPr="00AC365B">
        <w:rPr>
          <w:rFonts w:ascii="Angsana New" w:hAnsi="Angsana New"/>
          <w:sz w:val="30"/>
          <w:szCs w:val="30"/>
          <w:cs/>
        </w:rPr>
        <w:t xml:space="preserve">แบ่งออกเป็นหุ้นสามัญจำนวน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067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970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362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บาท</w:t>
      </w:r>
      <w:r w:rsidRPr="00AC365B">
        <w:rPr>
          <w:rFonts w:ascii="Angsana New" w:hAnsi="Angsana New"/>
          <w:sz w:val="30"/>
          <w:szCs w:val="30"/>
        </w:rPr>
        <w:t>)</w:t>
      </w:r>
      <w:r w:rsidRPr="00AC365B">
        <w:rPr>
          <w:rFonts w:ascii="Angsana New" w:hAnsi="Angsana New"/>
          <w:sz w:val="30"/>
          <w:szCs w:val="30"/>
          <w:cs/>
        </w:rPr>
        <w:t xml:space="preserve"> เป็น </w:t>
      </w:r>
      <w:r w:rsidR="000C653B" w:rsidRPr="000C653B">
        <w:rPr>
          <w:rFonts w:ascii="Angsana New" w:hAnsi="Angsana New"/>
          <w:sz w:val="30"/>
          <w:szCs w:val="30"/>
        </w:rPr>
        <w:t>9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342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77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ล้านบาท (แบ่งออกเป็นหุ้นสามัญจำนวน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17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627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871</w:t>
      </w:r>
      <w:r w:rsidRPr="00AC365B">
        <w:rPr>
          <w:rFonts w:ascii="Angsana New" w:hAnsi="Angsana New"/>
          <w:sz w:val="30"/>
          <w:szCs w:val="30"/>
        </w:rPr>
        <w:t>,</w:t>
      </w:r>
      <w:r w:rsidR="000C653B" w:rsidRPr="000C653B">
        <w:rPr>
          <w:rFonts w:ascii="Angsana New" w:hAnsi="Angsana New"/>
          <w:sz w:val="30"/>
          <w:szCs w:val="30"/>
        </w:rPr>
        <w:t>568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53</w:t>
      </w:r>
      <w:r w:rsidRPr="00AC365B">
        <w:rPr>
          <w:rFonts w:ascii="Angsana New" w:hAnsi="Angsana New"/>
          <w:sz w:val="30"/>
          <w:szCs w:val="30"/>
          <w:cs/>
        </w:rPr>
        <w:t xml:space="preserve"> บาท) เพื่อเสนอขายให้แก่ผู้ถือหุ้นเดิมของบริษัทตามสัดส่วนการถือหุ้น (</w:t>
      </w:r>
      <w:r w:rsidRPr="00AC365B">
        <w:rPr>
          <w:rFonts w:ascii="Angsana New" w:hAnsi="Angsana New"/>
          <w:sz w:val="30"/>
          <w:szCs w:val="30"/>
        </w:rPr>
        <w:t xml:space="preserve">Rights Offering) </w:t>
      </w:r>
      <w:r w:rsidRPr="00AC365B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="000C653B" w:rsidRPr="000C653B">
        <w:rPr>
          <w:rFonts w:ascii="Angsana New" w:hAnsi="Angsana New"/>
          <w:sz w:val="30"/>
          <w:szCs w:val="30"/>
        </w:rPr>
        <w:t>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หุ้นสามัญเดิมต่อ </w:t>
      </w:r>
      <w:r w:rsidR="000C653B" w:rsidRPr="000C653B">
        <w:rPr>
          <w:rFonts w:ascii="Angsana New" w:hAnsi="Angsana New"/>
          <w:sz w:val="30"/>
          <w:szCs w:val="30"/>
        </w:rPr>
        <w:t>10</w:t>
      </w:r>
      <w:r w:rsidRPr="00AC365B">
        <w:rPr>
          <w:rFonts w:ascii="Angsana New" w:hAnsi="Angsana New"/>
          <w:sz w:val="30"/>
          <w:szCs w:val="30"/>
          <w:cs/>
        </w:rPr>
        <w:t xml:space="preserve"> หุ้นสามัญใหม่ ในราคาเสนอขายหุ้นละ </w:t>
      </w:r>
      <w:r w:rsidR="000C653B" w:rsidRPr="000C653B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</w:rPr>
        <w:t>.</w:t>
      </w:r>
      <w:r w:rsidR="000C653B" w:rsidRPr="000C653B">
        <w:rPr>
          <w:rFonts w:ascii="Angsana New" w:hAnsi="Angsana New"/>
          <w:sz w:val="30"/>
          <w:szCs w:val="30"/>
        </w:rPr>
        <w:t>06</w:t>
      </w:r>
      <w:r w:rsidRPr="00AC365B">
        <w:rPr>
          <w:rFonts w:ascii="Angsana New" w:hAnsi="Angsana New"/>
          <w:sz w:val="30"/>
          <w:szCs w:val="30"/>
          <w:cs/>
        </w:rPr>
        <w:t xml:space="preserve"> บาท</w:t>
      </w:r>
    </w:p>
    <w:p w14:paraId="0FB88E08" w14:textId="62206675" w:rsidR="00BF4D68" w:rsidRPr="00AC365B" w:rsidRDefault="00BF4D68" w:rsidP="002638B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ยกเลิกการกำหนดวันการประชุมวิสามัญผู้ถือหุ้นครั้งที่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Pr="00AC365B">
        <w:rPr>
          <w:rFonts w:ascii="Angsana New" w:hAnsi="Angsana New"/>
          <w:sz w:val="30"/>
          <w:szCs w:val="30"/>
        </w:rPr>
        <w:t>/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และวันกำหนดรายชื่อผู้ถือหุ้นที่มีสิทธิเข้าร่วมประชุม</w:t>
      </w:r>
    </w:p>
    <w:p w14:paraId="3BE50426" w14:textId="77777777" w:rsidR="00BF4D68" w:rsidRPr="00382E35" w:rsidRDefault="00BF4D6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85D0BD1" w14:textId="0D2ABEC3" w:rsidR="008B4718" w:rsidRPr="00AC365B" w:rsidRDefault="008B4718" w:rsidP="003F7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49B151D" w14:textId="77777777" w:rsidR="008B4718" w:rsidRPr="00382E35" w:rsidRDefault="008B471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1C85B841" w14:textId="650193E4" w:rsidR="008B4718" w:rsidRPr="00AC365B" w:rsidRDefault="008B471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653B" w:rsidRPr="000C653B">
        <w:rPr>
          <w:rFonts w:ascii="Angsana New" w:hAnsi="Angsana New"/>
          <w:sz w:val="30"/>
          <w:szCs w:val="30"/>
        </w:rPr>
        <w:t>2535</w:t>
      </w:r>
      <w:r w:rsidRPr="00AC365B">
        <w:rPr>
          <w:rFonts w:ascii="Angsana New" w:hAnsi="Angsana New"/>
          <w:sz w:val="30"/>
          <w:szCs w:val="30"/>
          <w:cs/>
        </w:rPr>
        <w:t xml:space="preserve"> มาตรา </w:t>
      </w:r>
      <w:r w:rsidR="000C653B" w:rsidRPr="000C653B">
        <w:rPr>
          <w:rFonts w:ascii="Angsana New" w:hAnsi="Angsana New"/>
          <w:sz w:val="30"/>
          <w:szCs w:val="30"/>
        </w:rPr>
        <w:t>51</w:t>
      </w:r>
      <w:r w:rsidRPr="00AC365B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AC365B">
        <w:rPr>
          <w:rFonts w:ascii="Angsana New" w:hAnsi="Angsana New"/>
          <w:sz w:val="30"/>
          <w:szCs w:val="30"/>
        </w:rPr>
        <w:t>”</w:t>
      </w:r>
      <w:r w:rsidRPr="00AC365B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9D06CAD" w14:textId="0563F9CE" w:rsidR="005E4E4C" w:rsidRPr="00382E35" w:rsidRDefault="005E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E404EE2" w14:textId="77777777" w:rsidR="00AF0A33" w:rsidRDefault="00AF0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7764327" w14:textId="7B686038" w:rsidR="0073416E" w:rsidRPr="00AC365B" w:rsidRDefault="0073416E" w:rsidP="001F5D6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left="547" w:hanging="45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สำรอง</w:t>
      </w:r>
    </w:p>
    <w:p w14:paraId="2EFAE544" w14:textId="77777777" w:rsidR="0073416E" w:rsidRPr="00382E35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6A3A4116" w14:textId="77777777" w:rsidR="0073416E" w:rsidRPr="00AC365B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57DFCB99" w14:textId="77777777" w:rsidR="0073416E" w:rsidRPr="00382E35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F9287EC" w14:textId="77777777" w:rsidR="0073416E" w:rsidRPr="00AC365B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AC365B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73752C51" w14:textId="77777777" w:rsidR="0073416E" w:rsidRPr="00382E35" w:rsidRDefault="0073416E" w:rsidP="000661E2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b w:val="0"/>
          <w:sz w:val="28"/>
          <w:szCs w:val="28"/>
        </w:rPr>
      </w:pPr>
    </w:p>
    <w:p w14:paraId="7132197B" w14:textId="77777777" w:rsidR="0073416E" w:rsidRPr="00AC365B" w:rsidRDefault="0073416E" w:rsidP="000661E2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b w:val="0"/>
          <w:i/>
          <w:iCs/>
          <w:color w:val="0000FF"/>
          <w:sz w:val="30"/>
          <w:szCs w:val="30"/>
        </w:rPr>
      </w:pPr>
      <w:r w:rsidRPr="00AC365B">
        <w:rPr>
          <w:rFonts w:ascii="Angsana New" w:hAnsi="Angsana New"/>
          <w:b w:val="0"/>
          <w:sz w:val="30"/>
          <w:szCs w:val="30"/>
          <w:cs/>
        </w:rPr>
        <w:t>สำรองตามกฎหมาย</w:t>
      </w:r>
      <w:r w:rsidRPr="00AC365B">
        <w:rPr>
          <w:rFonts w:ascii="Angsana New" w:hAnsi="Angsana New"/>
          <w:b w:val="0"/>
          <w:sz w:val="30"/>
          <w:szCs w:val="30"/>
        </w:rPr>
        <w:t xml:space="preserve">    </w:t>
      </w:r>
    </w:p>
    <w:p w14:paraId="00F506CF" w14:textId="77777777" w:rsidR="00322799" w:rsidRPr="00382E35" w:rsidRDefault="00322799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A087FD7" w14:textId="0C1C873A" w:rsidR="0073416E" w:rsidRPr="00AC365B" w:rsidRDefault="0073416E" w:rsidP="00AD6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653B" w:rsidRPr="000C653B">
        <w:rPr>
          <w:rFonts w:ascii="Angsana New" w:hAnsi="Angsana New"/>
          <w:sz w:val="30"/>
          <w:szCs w:val="30"/>
        </w:rPr>
        <w:t>2535</w:t>
      </w:r>
      <w:r w:rsidRPr="00AC365B">
        <w:rPr>
          <w:rFonts w:ascii="Angsana New" w:hAnsi="Angsana New"/>
          <w:sz w:val="30"/>
          <w:szCs w:val="30"/>
          <w:cs/>
        </w:rPr>
        <w:t xml:space="preserve"> มาตรา </w:t>
      </w:r>
      <w:r w:rsidR="000C653B" w:rsidRPr="000C653B">
        <w:rPr>
          <w:rFonts w:ascii="Angsana New" w:hAnsi="Angsana New"/>
          <w:sz w:val="30"/>
          <w:szCs w:val="30"/>
        </w:rPr>
        <w:t>116</w:t>
      </w:r>
      <w:r w:rsidRPr="00AC365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AC365B">
        <w:rPr>
          <w:rFonts w:ascii="Angsana New" w:hAnsi="Angsana New"/>
          <w:sz w:val="30"/>
          <w:szCs w:val="30"/>
        </w:rPr>
        <w:t>“</w:t>
      </w:r>
      <w:r w:rsidRPr="00AC365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AC365B">
        <w:rPr>
          <w:rFonts w:ascii="Angsana New" w:hAnsi="Angsana New"/>
          <w:sz w:val="30"/>
          <w:szCs w:val="30"/>
        </w:rPr>
        <w:t>”</w:t>
      </w:r>
      <w:r w:rsidRPr="00AC365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0C653B" w:rsidRPr="000C653B">
        <w:rPr>
          <w:rFonts w:ascii="Angsana New" w:hAnsi="Angsana New"/>
          <w:sz w:val="30"/>
          <w:szCs w:val="30"/>
        </w:rPr>
        <w:t>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C653B" w:rsidRPr="000C653B">
        <w:rPr>
          <w:rFonts w:ascii="Angsana New" w:hAnsi="Angsana New"/>
          <w:sz w:val="30"/>
          <w:szCs w:val="30"/>
        </w:rPr>
        <w:t>10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53535996" w14:textId="7CB60FED" w:rsidR="00C1769B" w:rsidRPr="00382E35" w:rsidRDefault="00C1769B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</w:p>
    <w:p w14:paraId="32683AE1" w14:textId="1DF82294" w:rsidR="0073416E" w:rsidRPr="00AC365B" w:rsidRDefault="0073416E" w:rsidP="00AD6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3A7A5F9" w14:textId="77777777" w:rsidR="0073416E" w:rsidRPr="00382E35" w:rsidRDefault="0073416E" w:rsidP="005C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 w:firstLine="63"/>
        <w:jc w:val="thaiDistribute"/>
        <w:rPr>
          <w:rFonts w:ascii="Angsana New" w:hAnsi="Angsana New"/>
          <w:sz w:val="28"/>
          <w:szCs w:val="28"/>
        </w:rPr>
      </w:pPr>
    </w:p>
    <w:p w14:paraId="3B80C05A" w14:textId="76048915" w:rsidR="00F93C3D" w:rsidRPr="00AD690F" w:rsidRDefault="00F93C3D" w:rsidP="00AD690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b w:val="0"/>
          <w:sz w:val="30"/>
          <w:szCs w:val="30"/>
        </w:rPr>
      </w:pPr>
      <w:r w:rsidRPr="00AD690F">
        <w:rPr>
          <w:rFonts w:ascii="Angsana New" w:hAnsi="Angsana New"/>
          <w:b w:val="0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270BD15C" w14:textId="77777777" w:rsidR="00F93C3D" w:rsidRPr="00382E35" w:rsidRDefault="00F93C3D" w:rsidP="005C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67" w:right="-45" w:firstLine="63"/>
        <w:jc w:val="thaiDistribute"/>
        <w:rPr>
          <w:rFonts w:ascii="Angsana New" w:hAnsi="Angsana New"/>
          <w:sz w:val="28"/>
          <w:szCs w:val="28"/>
          <w:cs/>
        </w:rPr>
      </w:pPr>
    </w:p>
    <w:p w14:paraId="556005C0" w14:textId="2B5158D3" w:rsidR="00F93C3D" w:rsidRPr="00AC365B" w:rsidRDefault="00F93C3D" w:rsidP="00AD6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</w:t>
      </w:r>
      <w:r w:rsidR="008B16E6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69CF8597" w14:textId="77777777" w:rsidR="00BF4D68" w:rsidRPr="00AC365B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7"/>
        <w:rPr>
          <w:rFonts w:ascii="Angsana New" w:hAnsi="Angsana New"/>
          <w:b/>
          <w:bCs/>
          <w:sz w:val="30"/>
          <w:szCs w:val="30"/>
        </w:rPr>
      </w:pPr>
    </w:p>
    <w:p w14:paraId="3880E2CB" w14:textId="69BFD3D0" w:rsidR="00F93C3D" w:rsidRPr="00AC365B" w:rsidRDefault="00F93C3D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14:paraId="32F86C29" w14:textId="77777777" w:rsidR="00F93C3D" w:rsidRPr="00AC365B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43896907" w14:textId="6AC96F84" w:rsidR="00F93C3D" w:rsidRPr="00AC365B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ผลต่างจากการเปลี่ยนแปลงในการตีราคาสินทรัพย์ใหม่แสดงในส่วนของเจ้าของประกอบด้วยผลรวมของ</w:t>
      </w:r>
      <w:r w:rsidR="008B16E6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098EFEDF" w14:textId="77777777" w:rsidR="00F93C3D" w:rsidRPr="00AC365B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DD475DF" w14:textId="7F5A1EB5" w:rsidR="00F93C3D" w:rsidRPr="00AC365B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14:paraId="3F590056" w14:textId="77777777" w:rsidR="00F93C3D" w:rsidRPr="00AC365B" w:rsidRDefault="00F93C3D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6ABAC313" w14:textId="2108C7DB" w:rsidR="00F93C3D" w:rsidRDefault="00F93C3D" w:rsidP="000661E2">
      <w:pPr>
        <w:tabs>
          <w:tab w:val="left" w:pos="630"/>
        </w:tabs>
        <w:ind w:left="540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68E7DBDF" w14:textId="77777777" w:rsidR="00290CF4" w:rsidRPr="00290CF4" w:rsidRDefault="00290CF4" w:rsidP="000661E2">
      <w:pPr>
        <w:tabs>
          <w:tab w:val="left" w:pos="630"/>
        </w:tabs>
        <w:ind w:left="540"/>
        <w:rPr>
          <w:rFonts w:cs="Cordia New"/>
          <w:sz w:val="32"/>
          <w:szCs w:val="32"/>
        </w:rPr>
      </w:pPr>
    </w:p>
    <w:p w14:paraId="77CC7813" w14:textId="77777777" w:rsidR="00AF0A33" w:rsidRDefault="00AF0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7" w:name="_Hlk36428100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9C5255" w14:textId="2B51AFA8" w:rsidR="0073416E" w:rsidRPr="00AC365B" w:rsidRDefault="0073416E" w:rsidP="00290CF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  <w:r w:rsidR="0065165B" w:rsidRPr="00AC365B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bookmarkEnd w:id="7"/>
    <w:p w14:paraId="0B0F721B" w14:textId="77777777" w:rsidR="0073416E" w:rsidRPr="00AC365B" w:rsidRDefault="0073416E" w:rsidP="004F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6A992682" w14:textId="0AB47E6D" w:rsidR="0073416E" w:rsidRPr="00AC365B" w:rsidRDefault="004078F3" w:rsidP="0029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UPC" w:hAnsi="AngsanaUPC" w:cs="AngsanaUPC"/>
          <w:sz w:val="30"/>
          <w:szCs w:val="30"/>
          <w:cs/>
        </w:rPr>
        <w:t>กลุ่มบริษัทมี</w:t>
      </w:r>
      <w:r w:rsidR="0073416E" w:rsidRPr="00AC365B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="00C84B16" w:rsidRPr="00AC365B">
        <w:rPr>
          <w:rFonts w:ascii="AngsanaUPC" w:hAnsi="AngsanaUPC" w:cs="AngsanaUPC"/>
          <w:sz w:val="30"/>
          <w:szCs w:val="30"/>
          <w:cs/>
        </w:rPr>
        <w:t>อย่างน้อยทุกไตรมาส</w:t>
      </w:r>
      <w:r w:rsidR="0073416E" w:rsidRPr="00AC365B">
        <w:rPr>
          <w:rFonts w:ascii="AngsanaUPC" w:hAnsi="AngsanaUPC" w:cs="AngsanaUPC"/>
          <w:sz w:val="30"/>
          <w:szCs w:val="30"/>
          <w:cs/>
        </w:rPr>
        <w:t xml:space="preserve"> การดำเนินงานของแต่ละส่วนงานที่รายงานของกลุ่มบริษัทโดยสรุปมีดังนี้</w:t>
      </w:r>
    </w:p>
    <w:p w14:paraId="10674BFB" w14:textId="77777777" w:rsidR="0073416E" w:rsidRPr="00AC365B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DA8E3C" w14:textId="4A947559" w:rsidR="0073416E" w:rsidRPr="00AC365B" w:rsidRDefault="0073416E" w:rsidP="000661E2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ส่วนงาน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i/>
          <w:iCs/>
          <w:sz w:val="30"/>
          <w:szCs w:val="30"/>
          <w:cs/>
        </w:rPr>
        <w:tab/>
      </w:r>
      <w:r w:rsidRPr="00AC365B">
        <w:rPr>
          <w:rFonts w:ascii="Angsana New" w:hAnsi="Angsana New"/>
          <w:sz w:val="30"/>
          <w:szCs w:val="30"/>
          <w:cs/>
        </w:rPr>
        <w:t>สิ่งพิมพ์และโฆษณา</w:t>
      </w:r>
      <w:r w:rsidR="00DE792C" w:rsidRPr="00AC365B">
        <w:rPr>
          <w:rFonts w:ascii="Angsana New" w:hAnsi="Angsana New"/>
          <w:sz w:val="30"/>
          <w:szCs w:val="30"/>
          <w:cs/>
        </w:rPr>
        <w:t xml:space="preserve"> </w:t>
      </w:r>
    </w:p>
    <w:p w14:paraId="0C8F7A87" w14:textId="0D2D161E" w:rsidR="0073416E" w:rsidRPr="00AC365B" w:rsidRDefault="0073416E" w:rsidP="000661E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ส่วนงาน </w:t>
      </w:r>
      <w:r w:rsidR="000C653B" w:rsidRPr="000C653B">
        <w:rPr>
          <w:rFonts w:ascii="Angsana New" w:hAnsi="Angsana New"/>
          <w:sz w:val="30"/>
          <w:szCs w:val="30"/>
        </w:rPr>
        <w:t>2</w:t>
      </w:r>
      <w:r w:rsidR="006F17B8" w:rsidRPr="00AC365B">
        <w:rPr>
          <w:rFonts w:ascii="Angsana New" w:hAnsi="Angsana New"/>
          <w:sz w:val="30"/>
          <w:szCs w:val="30"/>
          <w:cs/>
        </w:rPr>
        <w:tab/>
      </w:r>
      <w:r w:rsidR="00DE0679" w:rsidRPr="00AC365B">
        <w:rPr>
          <w:rFonts w:ascii="Angsana New" w:hAnsi="Angsana New"/>
          <w:sz w:val="30"/>
          <w:szCs w:val="30"/>
          <w:cs/>
        </w:rPr>
        <w:t>สื่อกระจายภาพและเสียงและสื่อสมัยใหม่</w:t>
      </w:r>
    </w:p>
    <w:p w14:paraId="775C41A4" w14:textId="6865EFD3" w:rsidR="0073416E" w:rsidRPr="00AC365B" w:rsidRDefault="0073416E" w:rsidP="000661E2">
      <w:pPr>
        <w:numPr>
          <w:ilvl w:val="0"/>
          <w:numId w:val="1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ส่วนงาน </w:t>
      </w:r>
      <w:r w:rsidR="000C653B" w:rsidRPr="000C653B">
        <w:rPr>
          <w:rFonts w:ascii="Angsana New" w:hAnsi="Angsana New"/>
          <w:sz w:val="30"/>
          <w:szCs w:val="30"/>
        </w:rPr>
        <w:t>3</w:t>
      </w:r>
      <w:r w:rsidR="006F17B8" w:rsidRPr="00AC365B">
        <w:rPr>
          <w:rFonts w:ascii="Angsana New" w:hAnsi="Angsana New"/>
          <w:sz w:val="30"/>
          <w:szCs w:val="30"/>
          <w:cs/>
        </w:rPr>
        <w:tab/>
      </w:r>
      <w:r w:rsidR="00DE0679" w:rsidRPr="00AC365B">
        <w:rPr>
          <w:rFonts w:ascii="Angsana New" w:hAnsi="Angsana New"/>
          <w:sz w:val="30"/>
          <w:szCs w:val="30"/>
          <w:cs/>
        </w:rPr>
        <w:t xml:space="preserve">บริการด้านการพิมพ์ (ส่วนงานนี้ถูกขายในเดือนธันวาคม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="00DE0679" w:rsidRPr="00AC365B">
        <w:rPr>
          <w:rFonts w:ascii="Angsana New" w:hAnsi="Angsana New"/>
          <w:sz w:val="30"/>
          <w:szCs w:val="30"/>
          <w:cs/>
        </w:rPr>
        <w:t>)</w:t>
      </w:r>
    </w:p>
    <w:p w14:paraId="294F1E0D" w14:textId="21954FCA" w:rsidR="0073416E" w:rsidRPr="00AC365B" w:rsidRDefault="0073416E" w:rsidP="000661E2">
      <w:pPr>
        <w:numPr>
          <w:ilvl w:val="0"/>
          <w:numId w:val="2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ส่วนงาน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i/>
          <w:iCs/>
          <w:sz w:val="30"/>
          <w:szCs w:val="30"/>
          <w:cs/>
        </w:rPr>
        <w:tab/>
      </w:r>
      <w:r w:rsidR="00DE0679" w:rsidRPr="00AC365B">
        <w:rPr>
          <w:rFonts w:ascii="Angsana New" w:hAnsi="Angsana New"/>
          <w:sz w:val="30"/>
          <w:szCs w:val="30"/>
          <w:cs/>
        </w:rPr>
        <w:t>สื่อการศึกษาและบันเทิง</w:t>
      </w:r>
      <w:r w:rsidR="00DE0679" w:rsidRPr="00AC365B">
        <w:rPr>
          <w:rFonts w:ascii="Angsana New" w:hAnsi="Angsana New"/>
          <w:sz w:val="30"/>
          <w:szCs w:val="30"/>
        </w:rPr>
        <w:t xml:space="preserve"> </w:t>
      </w:r>
      <w:r w:rsidR="00DE0679" w:rsidRPr="00AC365B">
        <w:rPr>
          <w:rFonts w:ascii="Angsana New" w:hAnsi="Angsana New"/>
          <w:sz w:val="30"/>
          <w:szCs w:val="30"/>
          <w:cs/>
        </w:rPr>
        <w:t xml:space="preserve">(ส่วนงานนี้สูญเสียอำนาจควบคุมในเดือนธันวาคม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="00DE0679" w:rsidRPr="00AC365B">
        <w:rPr>
          <w:rFonts w:ascii="Angsana New" w:hAnsi="Angsana New"/>
          <w:sz w:val="30"/>
          <w:szCs w:val="30"/>
          <w:cs/>
        </w:rPr>
        <w:t>)</w:t>
      </w:r>
    </w:p>
    <w:p w14:paraId="5B409ABC" w14:textId="73E59DA0" w:rsidR="0073416E" w:rsidRPr="00AC365B" w:rsidRDefault="0073416E" w:rsidP="000661E2">
      <w:pPr>
        <w:numPr>
          <w:ilvl w:val="0"/>
          <w:numId w:val="2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ส่วนงาน </w:t>
      </w:r>
      <w:r w:rsidR="000C653B" w:rsidRPr="000C653B">
        <w:rPr>
          <w:rFonts w:ascii="Angsana New" w:hAnsi="Angsana New"/>
          <w:sz w:val="30"/>
          <w:szCs w:val="30"/>
        </w:rPr>
        <w:t>5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ab/>
        <w:t>อื่นๆ</w:t>
      </w:r>
    </w:p>
    <w:p w14:paraId="587CF91C" w14:textId="77777777" w:rsidR="0073416E" w:rsidRPr="00AC365B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14:paraId="00DFBD6D" w14:textId="09254499" w:rsidR="0016467B" w:rsidRPr="00EE3A18" w:rsidRDefault="0073416E" w:rsidP="00EE3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365B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="00DE792C" w:rsidRPr="00AC365B">
        <w:rPr>
          <w:rFonts w:ascii="AngsanaUPC" w:hAnsi="AngsanaUPC" w:cs="AngsanaUPC"/>
          <w:sz w:val="30"/>
          <w:szCs w:val="30"/>
        </w:rPr>
        <w:t xml:space="preserve"> </w:t>
      </w:r>
      <w:r w:rsidR="002C135E" w:rsidRPr="00AC365B">
        <w:rPr>
          <w:rFonts w:ascii="AngsanaUPC" w:hAnsi="AngsanaUPC" w:cs="AngsanaUPC"/>
          <w:sz w:val="30"/>
          <w:szCs w:val="30"/>
        </w:rPr>
        <w:br/>
      </w:r>
      <w:r w:rsidRPr="00AC365B">
        <w:rPr>
          <w:rFonts w:ascii="AngsanaUPC" w:hAnsi="AngsanaUPC" w:cs="AngsanaUPC"/>
          <w:sz w:val="30"/>
          <w:szCs w:val="30"/>
          <w:cs/>
        </w:rPr>
        <w:t>ด้านการดำเนินงานของกลุ่มบริษัท</w:t>
      </w:r>
      <w:r w:rsidRPr="00AC365B">
        <w:rPr>
          <w:rFonts w:ascii="AngsanaUPC" w:hAnsi="AngsanaUPC" w:cs="AngsanaUPC"/>
          <w:sz w:val="30"/>
          <w:szCs w:val="30"/>
        </w:rPr>
        <w:t xml:space="preserve"> </w:t>
      </w:r>
      <w:r w:rsidRPr="00AC365B">
        <w:rPr>
          <w:rFonts w:ascii="AngsanaUPC" w:hAnsi="AngsanaUPC" w:cs="AngsanaUPC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="002C135E" w:rsidRPr="00AC365B">
        <w:rPr>
          <w:rFonts w:ascii="AngsanaUPC" w:hAnsi="AngsanaUPC" w:cs="AngsanaUPC"/>
          <w:sz w:val="30"/>
          <w:szCs w:val="30"/>
        </w:rPr>
        <w:br/>
      </w:r>
      <w:r w:rsidRPr="00AC365B">
        <w:rPr>
          <w:rFonts w:ascii="AngsanaUPC" w:hAnsi="AngsanaUPC" w:cs="AngsanaUPC"/>
          <w:sz w:val="30"/>
          <w:szCs w:val="30"/>
          <w:cs/>
        </w:rPr>
        <w:t>ในอุตสาหกรรมเดียวกัน</w:t>
      </w:r>
    </w:p>
    <w:p w14:paraId="62722705" w14:textId="77777777" w:rsidR="0016467B" w:rsidRPr="00AC365B" w:rsidRDefault="0016467B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  <w:sz w:val="30"/>
          <w:szCs w:val="30"/>
          <w:cs/>
        </w:rPr>
        <w:sectPr w:rsidR="0016467B" w:rsidRPr="00AC365B" w:rsidSect="00B75C63"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A3BE825" w14:textId="77777777" w:rsidR="00D17040" w:rsidRPr="00AC365B" w:rsidRDefault="00D04BFB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="00D17040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630618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ที่รายงาน</w:t>
      </w:r>
    </w:p>
    <w:p w14:paraId="4745A710" w14:textId="77777777" w:rsidR="00FD7C85" w:rsidRPr="00AC365B" w:rsidRDefault="00FA404B" w:rsidP="00D04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6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</w:tblGrid>
      <w:tr w:rsidR="003F7A73" w:rsidRPr="00AC365B" w14:paraId="6907EB85" w14:textId="77777777" w:rsidTr="00060CF9">
        <w:trPr>
          <w:trHeight w:val="28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500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70" w:type="dxa"/>
            <w:gridSpan w:val="23"/>
            <w:tcBorders>
              <w:top w:val="nil"/>
              <w:left w:val="nil"/>
            </w:tcBorders>
            <w:vAlign w:val="bottom"/>
          </w:tcPr>
          <w:p w14:paraId="2BB20F76" w14:textId="0521B363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F7A73" w:rsidRPr="00AC365B" w14:paraId="62DCBDE3" w14:textId="77777777" w:rsidTr="00060CF9">
        <w:trPr>
          <w:trHeight w:val="28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3C5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8F769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C5E26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78BC8B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9FBD8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33745A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A77EE6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602FF3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C05476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192232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E5A462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841797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F7A73" w:rsidRPr="00AC365B" w14:paraId="79281150" w14:textId="77777777" w:rsidTr="00060CF9">
        <w:trPr>
          <w:trHeight w:val="28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DF9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C5B6D7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สิ่งพิมพ์และโฆษณา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A83DD2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3BA53F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14:paraId="3FC8EADA" w14:textId="5E34EBB9" w:rsidR="003F7A73" w:rsidRPr="00AC365B" w:rsidRDefault="003F7A73" w:rsidP="003F7A73">
            <w:pPr>
              <w:tabs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E68F6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9F6987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บริการด้านการพิมพ์</w:t>
            </w:r>
          </w:p>
          <w:p w14:paraId="090B8BB3" w14:textId="7A276C02" w:rsidR="003F7A73" w:rsidRPr="00AF0A33" w:rsidRDefault="003F7A73" w:rsidP="003F7A73">
            <w:pPr>
              <w:tabs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</w:rPr>
            </w:pPr>
            <w:r w:rsidRPr="00AF0A33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</w:rPr>
              <w:t>(</w:t>
            </w:r>
            <w:r w:rsidRPr="00AF0A33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ส่วนการดำเนินงานที่ยกเลิก</w:t>
            </w:r>
            <w:r w:rsidR="00AF0A33" w:rsidRPr="00AF0A33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AFAFD7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1AF51A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สื่อการศึกษาและบันเทิง</w:t>
            </w:r>
          </w:p>
          <w:p w14:paraId="29DB6560" w14:textId="7DDCC33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pacing w:val="-8"/>
                <w:sz w:val="24"/>
                <w:szCs w:val="24"/>
              </w:rPr>
              <w:t>(</w:t>
            </w:r>
            <w:r w:rsidRPr="00AC365B">
              <w:rPr>
                <w:rFonts w:ascii="Angsana New" w:hAnsi="Angsan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0CCD9D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DCE996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9E0AF8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BAD27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F7A73" w:rsidRPr="00AC365B" w14:paraId="0B5007B2" w14:textId="77777777" w:rsidTr="00060CF9">
        <w:trPr>
          <w:trHeight w:val="28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503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0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6372EFF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B6DC30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4A84552F" w14:textId="4CEC3B04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1C4D48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44A300B6" w14:textId="1387B702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C5F15B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6418579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4E5B72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34B6DD0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64A9B3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7A618C4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F7A73" w:rsidRPr="00AC365B" w14:paraId="20556DAA" w14:textId="77777777" w:rsidTr="00060CF9">
        <w:trPr>
          <w:trHeight w:val="28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D295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C98C601" w14:textId="664D1B67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BF0D97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D2D663" w14:textId="0BDA6B95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07763F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F43BA74" w14:textId="0FF14823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454A9F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F084610" w14:textId="7A10109B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B74A08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43FA7F8" w14:textId="7A1E57A9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1BCD3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A9C2453" w14:textId="5A078E66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32A553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A145A13" w14:textId="58ECE734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9D07A1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DE8D9D6" w14:textId="175E1EA3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8F9CEE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282ED1A" w14:textId="341BA732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3CEC3F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E413D3C" w14:textId="602F3550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7D72AD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4929639" w14:textId="11AE569B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69A040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D99CCDF" w14:textId="0CA61CA1" w:rsidR="003F7A73" w:rsidRPr="00AC365B" w:rsidRDefault="000C653B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653B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3F7A73" w:rsidRPr="00AC365B" w14:paraId="6B2A0287" w14:textId="77777777" w:rsidTr="00060CF9">
        <w:trPr>
          <w:trHeight w:val="236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E6C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7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F0D4557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z w:val="22"/>
                <w:szCs w:val="22"/>
                <w:lang w:val="en-GB"/>
              </w:rPr>
              <w:t>(</w:t>
            </w:r>
            <w:r w:rsidRPr="00AC365B">
              <w:rPr>
                <w:rFonts w:ascii="Angsana New" w:hAnsi="Angsana New"/>
                <w:i/>
                <w:iCs/>
                <w:color w:val="000000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3F7A73" w:rsidRPr="00AC365B" w14:paraId="12476C7A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F2D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A0447C7" w14:textId="053E5CC6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502</w:t>
            </w:r>
            <w:r w:rsidR="00AB13DE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978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4241B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5DFA13C" w14:textId="70840B7D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627</w:t>
            </w:r>
            <w:r w:rsidR="003F7A73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637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F394487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306BEB1" w14:textId="45F0942C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695</w:t>
            </w:r>
            <w:r w:rsidR="00F51D0D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957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4CE695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DACDF31" w14:textId="70F3FD9B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607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684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BFB1C8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B81B2E4" w14:textId="2E297E58" w:rsidR="003F7A73" w:rsidRPr="00AC365B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B8C4D8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10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0648183" w14:textId="44B52DA6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197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AC95FC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A6BF8F5" w14:textId="4FD0F6BB" w:rsidR="003F7A73" w:rsidRPr="00AC365B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B3ABA8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712999F" w14:textId="5E7B851F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70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F9C34D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6A2F769" w14:textId="76A15FDC" w:rsidR="003F7A73" w:rsidRPr="00AC365B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4FA6DE9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10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657334C" w14:textId="56108450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139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065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A57D88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71A9ECA" w14:textId="013916C3" w:rsidR="003F7A73" w:rsidRPr="00AC365B" w:rsidRDefault="000C653B" w:rsidP="00FE788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B13DE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198</w:t>
            </w:r>
            <w:r w:rsidR="00AB13DE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935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4A8CD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E0AE030" w14:textId="370A527E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478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094</w:t>
            </w:r>
          </w:p>
        </w:tc>
      </w:tr>
      <w:tr w:rsidR="003F7A73" w:rsidRPr="00AC365B" w14:paraId="34EE9A5A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526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B7AD0DF" w14:textId="2048A167" w:rsidR="003F7A73" w:rsidRPr="00AC365B" w:rsidRDefault="000C653B" w:rsidP="003F7A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135</w:t>
            </w:r>
            <w:r w:rsidR="008D0939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1ABCF3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739EA91" w14:textId="057E7096" w:rsidR="003F7A73" w:rsidRPr="00AC365B" w:rsidRDefault="000C653B" w:rsidP="003F7A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83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784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E8985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D281485" w14:textId="460FD3F0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51</w:t>
            </w:r>
            <w:r w:rsidR="008D0939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027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5A81BE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D42D11F" w14:textId="6901E03D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863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75D5D3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3CCECDA" w14:textId="08E0D1D6" w:rsidR="003F7A73" w:rsidRPr="00AC365B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7A74F0C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10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8904FC2" w14:textId="2E86F7F8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136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950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509B7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66A1EB2" w14:textId="1E964A10" w:rsidR="003F7A73" w:rsidRPr="00AC365B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028580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6C6A5D7" w14:textId="59C40D8C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424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DD50F0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1AD9AC5" w14:textId="27E769F8" w:rsidR="003F7A73" w:rsidRPr="00AC365B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C171F46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26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E17CAFA" w14:textId="2BE7488B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864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1D29DA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7F7F347" w14:textId="599FFC5B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186</w:t>
            </w:r>
            <w:r w:rsidR="008D0939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549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E3CC72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CB20820" w14:textId="7A118214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280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885</w:t>
            </w:r>
          </w:p>
        </w:tc>
      </w:tr>
      <w:tr w:rsidR="003F7A73" w:rsidRPr="00AC365B" w14:paraId="04B1802F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49A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AA9F80" w14:textId="6BFD0952" w:rsidR="003F7A73" w:rsidRPr="00AC365B" w:rsidRDefault="000C653B" w:rsidP="003F7A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203</w:t>
            </w:r>
            <w:r w:rsidR="008E4D88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527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1B5D9C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716151" w14:textId="005CDD1B" w:rsidR="003F7A73" w:rsidRPr="00AC365B" w:rsidRDefault="000C653B" w:rsidP="003F7A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3F7A73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533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0AF441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D3A36F" w14:textId="24EA0570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410</w:t>
            </w:r>
            <w:r w:rsidR="00BF38BE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416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831AFF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37897D" w14:textId="018FBA5F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73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203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EA2718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B12D9" w14:textId="33DEA661" w:rsidR="003F7A73" w:rsidRPr="00AC365B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D3F0CF0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10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02191" w14:textId="38E1483F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210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F746B0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39C91A" w14:textId="06A41165" w:rsidR="003F7A73" w:rsidRPr="00AC365B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3E4A5B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62AF5" w14:textId="623E0CF5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687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89ACBC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89464B" w14:textId="413983E7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E5AAEB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EEA6D5" w14:textId="438572F4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322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983243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19FA9" w14:textId="3FAE6EC9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613</w:t>
            </w:r>
            <w:r w:rsidR="00AB13DE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944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A26E107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9379BA" w14:textId="317CC550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126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955</w:t>
            </w:r>
          </w:p>
        </w:tc>
      </w:tr>
      <w:tr w:rsidR="003F7A73" w:rsidRPr="00AC365B" w14:paraId="727E5559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339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BCBC7" w14:textId="6A09D57B" w:rsidR="003F7A73" w:rsidRPr="00AC365B" w:rsidRDefault="000C653B" w:rsidP="00BF38B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842</w:t>
            </w:r>
            <w:r w:rsidR="00FE788B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027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5E8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8DEC0" w14:textId="13FF7603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723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954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6471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7200F1" w14:textId="39EEE4DB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BF38BE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157</w:t>
            </w:r>
            <w:r w:rsidR="00BF38BE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F14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25D39A" w14:textId="0CD06132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687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750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B35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48001" w14:textId="7FA1B472" w:rsidR="003F7A73" w:rsidRPr="00714038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66F5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10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D6825" w14:textId="15AE4FB2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173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357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348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9D3BF" w14:textId="5F3C1167" w:rsidR="003F7A73" w:rsidRPr="00714038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14038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2E0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B0AF2" w14:textId="36CC5D52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87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622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C87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D991CA" w14:textId="1A332781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93B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C219E4" w14:textId="424EDE2A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213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191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687D5" w14:textId="697FC8A8" w:rsidR="003F7A73" w:rsidRPr="00AC365B" w:rsidRDefault="000C653B" w:rsidP="00AB13D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69003D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999</w:t>
            </w:r>
            <w:r w:rsidR="00AB13DE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428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A40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D1D252" w14:textId="059E5BFC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885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934</w:t>
            </w:r>
          </w:p>
        </w:tc>
      </w:tr>
      <w:tr w:rsidR="003F7A73" w:rsidRPr="00AC365B" w14:paraId="5941604F" w14:textId="77777777" w:rsidTr="00B75F9D">
        <w:trPr>
          <w:trHeight w:val="13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D350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0978D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E65D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46B65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CEB8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74C3C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ACF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A732A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710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53F7C2" w14:textId="77777777" w:rsidR="003F7A73" w:rsidRPr="00714038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A6DF" w14:textId="77777777" w:rsidR="003F7A73" w:rsidRPr="00714038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9260E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B3D2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84E6F7" w14:textId="77777777" w:rsidR="003F7A73" w:rsidRPr="00714038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72C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48854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820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3E78E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A25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CDA3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385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ECE70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C7D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0D389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3F7A73" w:rsidRPr="00AC365B" w14:paraId="09D80AAF" w14:textId="77777777" w:rsidTr="00B75F9D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893E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กำไร (ขาดทุน) </w:t>
            </w: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EF29FD" w14:textId="2EF963BA" w:rsidR="003F7A73" w:rsidRPr="00AC365B" w:rsidRDefault="008D0939" w:rsidP="009F3F8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149</w:t>
            </w:r>
            <w:r w:rsidR="009F3F8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525</w:t>
            </w: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32A884F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BBF76B" w14:textId="1F27D12F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335</w:t>
            </w: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545</w:t>
            </w: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30FB0F9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04DF8E" w14:textId="60212AE0" w:rsidR="003F7A73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177</w:t>
            </w:r>
            <w:r w:rsidR="00BF38BE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398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010CAD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501B42" w14:textId="2FB1112C" w:rsidR="003F7A73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983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218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5329C70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A854AB" w14:textId="7994781D" w:rsidR="003F7A73" w:rsidRPr="00714038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C5181C" w14:textId="77777777" w:rsidR="003F7A73" w:rsidRPr="00714038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3ACAE7" w14:textId="2E0BDC89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164</w:t>
            </w: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902</w:t>
            </w: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786ECDE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39B82B" w14:textId="1E7481B9" w:rsidR="003F7A73" w:rsidRPr="00714038" w:rsidRDefault="008D0939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14038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75B3A5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D8F018" w14:textId="727B23FC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98</w:t>
            </w: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077</w:t>
            </w: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A7FAB2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D6AABF" w14:textId="537DA8E1" w:rsidR="003F7A73" w:rsidRPr="00AC365B" w:rsidRDefault="008E3E2D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411</w:t>
            </w:r>
            <w:r w:rsidR="008D0939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61539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D027B5" w14:textId="6E4B66E8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12</w:t>
            </w: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098</w:t>
            </w: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8904DF5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0B6594" w14:textId="50BF59AC" w:rsidR="003F7A73" w:rsidRPr="009A2507" w:rsidRDefault="000C653B" w:rsidP="009F3F8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27</w:t>
            </w:r>
            <w:r w:rsidR="009F3F85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462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744B3B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B00C62" w14:textId="70352F3D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372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596</w:t>
            </w:r>
          </w:p>
        </w:tc>
      </w:tr>
      <w:tr w:rsidR="003F7A73" w:rsidRPr="00AC365B" w14:paraId="6EF8C2F0" w14:textId="77777777" w:rsidTr="00B75F9D">
        <w:trPr>
          <w:trHeight w:val="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E917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BEB34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1EFB396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C9356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131EF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8CDF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A215DF5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1E5DD0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101DE4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B97BAC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9CA5790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8E269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6B9C0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4D1687" w14:textId="77777777" w:rsidR="003F7A73" w:rsidRPr="00714038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66013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48D84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A9E9C1F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D83A3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3EFC1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59041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7FE15F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9D35A9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2096B2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41FFA2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3F7A73" w:rsidRPr="00AC365B" w14:paraId="7D509E89" w14:textId="77777777" w:rsidTr="00A14BB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25CF95" w14:textId="522F8B88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3993F66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92215B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BA778B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CF455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4A42FA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C464E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E606A02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3CF920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D215B47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3B772A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FB58166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1320A0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7B6D467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BFF5FE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F0F79FC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FC79A8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781038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B71A9B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28795A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68459B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E73AB75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68594D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DAB3D05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3F7A73" w:rsidRPr="00AC365B" w14:paraId="69E1B9CA" w14:textId="77777777" w:rsidTr="00A14BB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DEF70A" w14:textId="0508D28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ประเภทของสินค้าและบริการหลัก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CB80B7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B9D472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BBF51FF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5B991B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B17A01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464D22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ADE95BC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822FAE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10147B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92812D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1687FA8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F5FBB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7C6715A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2F7437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2E407C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0BCF3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D1A357F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18316E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D12D750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6DAFCC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A1FC9D7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08F006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90EDA8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3F7A73" w:rsidRPr="00AC365B" w14:paraId="2BBE583A" w14:textId="77777777" w:rsidTr="00A14BB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3A1714C" w14:textId="3E812AA8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ค่าโฆษณา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3842E34" w14:textId="23377EA1" w:rsidR="003F7A73" w:rsidRPr="00AC365B" w:rsidRDefault="000C653B" w:rsidP="00BF38B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370</w:t>
            </w:r>
            <w:r w:rsidR="00FC79D8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564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ED403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8C4F763" w14:textId="4DA1E550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437</w:t>
            </w:r>
            <w:r w:rsidR="00FC79D8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844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7536B6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64C3178" w14:textId="79D79716" w:rsidR="003F7A73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680</w:t>
            </w:r>
            <w:r w:rsidR="0069003D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166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412CDBD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06BC352" w14:textId="1C3AE401" w:rsidR="003F7A73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606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652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130FDB4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F819EDB" w14:textId="3E32C8E4" w:rsidR="003F7A73" w:rsidRPr="00AC365B" w:rsidRDefault="00FC79D8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AB827C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5DBCC86" w14:textId="734A6FAD" w:rsidR="003F7A73" w:rsidRPr="00AC365B" w:rsidRDefault="00FC79D8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C41FD7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AA6387E" w14:textId="52BE00D9" w:rsidR="003F7A73" w:rsidRPr="00AC365B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5D2075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56FD4EB" w14:textId="35E4C13D" w:rsidR="003F7A73" w:rsidRPr="00AC365B" w:rsidRDefault="00FC79D8" w:rsidP="00714038">
            <w:pPr>
              <w:pStyle w:val="acctfourfigures"/>
              <w:tabs>
                <w:tab w:val="clear" w:pos="765"/>
                <w:tab w:val="left" w:pos="621"/>
              </w:tabs>
              <w:spacing w:line="240" w:lineRule="auto"/>
              <w:ind w:right="-20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E480613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C1DE46A" w14:textId="42581E1F" w:rsidR="003F7A73" w:rsidRPr="00AC365B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D0845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7728CB3" w14:textId="3FA62B2C" w:rsidR="003F7A73" w:rsidRPr="00AC365B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08C6940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26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5AE74E5" w14:textId="36A34410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F38BE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050</w:t>
            </w:r>
            <w:r w:rsidR="00BF38BE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730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0C75B5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B07225F" w14:textId="2943647F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044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496</w:t>
            </w:r>
          </w:p>
        </w:tc>
      </w:tr>
      <w:tr w:rsidR="003F7A73" w:rsidRPr="00AC365B" w14:paraId="138E0D25" w14:textId="77777777" w:rsidTr="003F7A7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04B6803" w14:textId="7C4E4FE9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ขายหนังสือ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7E204BF" w14:textId="5BAAFF27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122</w:t>
            </w:r>
            <w:r w:rsidR="00FC79D8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437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4DCDC1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7F3595C" w14:textId="735DAFD4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164</w:t>
            </w:r>
            <w:r w:rsidR="00FC79D8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928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DB7E87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35D6F4C" w14:textId="05795B2C" w:rsidR="003F7A73" w:rsidRPr="00AC365B" w:rsidRDefault="00FC79D8" w:rsidP="003F7A73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283A98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00C5246" w14:textId="43EABE81" w:rsidR="003F7A73" w:rsidRPr="00AC365B" w:rsidRDefault="00FC79D8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3BD2F4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BCBADB5" w14:textId="3D51A58D" w:rsidR="003F7A73" w:rsidRPr="00AC365B" w:rsidRDefault="00FC79D8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FD3B65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80733A6" w14:textId="09AB35A0" w:rsidR="003F7A73" w:rsidRPr="00AC365B" w:rsidRDefault="00FC79D8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7552D7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9BCFC20" w14:textId="5E336F01" w:rsidR="003F7A73" w:rsidRPr="00AC365B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2213AA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FD503FF" w14:textId="4096FC9F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41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A071ED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E37B3DE" w14:textId="4988616E" w:rsidR="003F7A73" w:rsidRPr="00AC365B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9FC0C3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56E49AB" w14:textId="64D315D7" w:rsidR="003F7A73" w:rsidRPr="00AC365B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30CDFDE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26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FF50AB5" w14:textId="322A63FC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122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437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6A8B16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0AA6268" w14:textId="570496FB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205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989</w:t>
            </w:r>
          </w:p>
        </w:tc>
      </w:tr>
      <w:tr w:rsidR="003F7A73" w:rsidRPr="00AC365B" w14:paraId="18956748" w14:textId="77777777" w:rsidTr="003F7A7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9B045B" w14:textId="635C9886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2EE94" w14:textId="6C9F16B9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FC79D8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977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C875D3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0ACD9" w14:textId="62A1BCB9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24</w:t>
            </w:r>
            <w:r w:rsidR="00FC79D8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865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AC3E9C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D7008" w14:textId="2A532B2B" w:rsidR="003F7A73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791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7EFC7D5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229EC" w14:textId="652C95FA" w:rsidR="003F7A73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032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D9EF9A9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C8157" w14:textId="0048DA15" w:rsidR="003F7A73" w:rsidRPr="00AC365B" w:rsidRDefault="00FC79D8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45AC23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AA3FB" w14:textId="009458FD" w:rsidR="003F7A73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197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6D1BDC1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992C4" w14:textId="763661F6" w:rsidR="003F7A73" w:rsidRPr="00AC365B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305A9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F660F" w14:textId="22771A8B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29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CB312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A827D" w14:textId="100E8E75" w:rsidR="003F7A73" w:rsidRPr="00AC365B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ADCA18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E2AD0" w14:textId="577270D9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139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065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F2D34D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02C29" w14:textId="1CF62F0F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768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2BB12D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F6653" w14:textId="6D39617B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227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609</w:t>
            </w:r>
          </w:p>
        </w:tc>
      </w:tr>
      <w:tr w:rsidR="003F7A73" w:rsidRPr="00714038" w14:paraId="38F2A11F" w14:textId="77777777" w:rsidTr="003F7A7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6A7E2A3" w14:textId="725448AF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AE6ADE" w14:textId="1A7E98E8" w:rsidR="003F7A73" w:rsidRPr="00714038" w:rsidRDefault="000C653B" w:rsidP="00FE788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502</w:t>
            </w:r>
            <w:r w:rsidR="00BF38BE" w:rsidRPr="0071403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978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B46B6D0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0468B" w14:textId="7C9A9C53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627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637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0FF1B6F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C6277" w14:textId="36F97F59" w:rsidR="003F7A73" w:rsidRPr="00714038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695</w:t>
            </w:r>
            <w:r w:rsidR="00BF38BE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957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EA53B5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A36D8" w14:textId="556EE750" w:rsidR="003F7A73" w:rsidRPr="00714038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607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684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B36F27B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135D1" w14:textId="05E31287" w:rsidR="003F7A73" w:rsidRPr="00714038" w:rsidRDefault="00FC79D8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77A8AA9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65947" w14:textId="7558A567" w:rsidR="003F7A73" w:rsidRPr="00714038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33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13BB124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077C55" w14:textId="1F590A16" w:rsidR="003F7A73" w:rsidRPr="00714038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C39A2F0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CDE21" w14:textId="0DA0BD6A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70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6526517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FCF9AD" w14:textId="197BDBA6" w:rsidR="003F7A73" w:rsidRPr="00714038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1031EEA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5D245" w14:textId="5A4F7D19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139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065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320840C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6982D" w14:textId="09585854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BF38BE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198</w:t>
            </w:r>
            <w:r w:rsidR="00BF38BE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935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DB8CBB1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6B1ADE" w14:textId="6CFA8E85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478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094</w:t>
            </w:r>
          </w:p>
        </w:tc>
      </w:tr>
      <w:tr w:rsidR="003F7A73" w:rsidRPr="00AC365B" w14:paraId="4E0076B4" w14:textId="77777777" w:rsidTr="003F7A7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005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471BC0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300430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1953A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AB9857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003DE9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53FAAB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C468F5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9FB5C23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0AA27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206F9A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A480D1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1EEA326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F5BEC0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0A38C57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4BAF1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B89A64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BCDB37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A32BCA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7B125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77AEFF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53B8B6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0E1CE8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BCAB32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3F7A73" w:rsidRPr="00AC365B" w14:paraId="68D70F95" w14:textId="77777777" w:rsidTr="00A14BB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8D95F6" w14:textId="0FA98399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EBEF55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ED7689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8D556F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B75BB8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EA76782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73AB4AE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2323181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AA207D8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513A53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DB4F35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1E8F0DC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06CD2A1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9D958DC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32CFC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259052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C28053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65D94A1" w14:textId="77777777" w:rsidR="003F7A73" w:rsidRPr="00AC365B" w:rsidRDefault="003F7A73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F1BC96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80ADB1F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385189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40D3B0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A9DB9F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FF4AE7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3F7A73" w:rsidRPr="00AC365B" w14:paraId="706F597F" w14:textId="77777777" w:rsidTr="00A14BB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7DB20E" w14:textId="752A499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A247E47" w14:textId="4535518D" w:rsidR="003F7A73" w:rsidRPr="00AC365B" w:rsidRDefault="000C653B" w:rsidP="00FE788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435</w:t>
            </w:r>
            <w:r w:rsidR="00BF38BE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582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50D56A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BC28EC0" w14:textId="2547547E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571</w:t>
            </w:r>
            <w:r w:rsidR="00FC79D8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835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1EB312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6CA1B29" w14:textId="2725487A" w:rsidR="003F7A73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572</w:t>
            </w:r>
            <w:r w:rsidR="00BF38BE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280B3E4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E81DA97" w14:textId="0D212C7C" w:rsidR="003F7A73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506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763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6ABA580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1F91DC1" w14:textId="663ADD2C" w:rsidR="003F7A73" w:rsidRPr="00AC365B" w:rsidRDefault="00FC79D8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CF7518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6FE73EA" w14:textId="5337BF50" w:rsidR="003F7A73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197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AB1BEBD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FEF0D56" w14:textId="2AA13DA6" w:rsidR="003F7A73" w:rsidRPr="00AC365B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0DF6A5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5FE899C" w14:textId="6EC2795E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70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0F1D387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84CCDAE" w14:textId="60C84D3B" w:rsidR="003F7A73" w:rsidRPr="00AC365B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57B501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6BC984A" w14:textId="60177D22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115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004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C2B143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BB27650" w14:textId="2DCD4B60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F38BE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007</w:t>
            </w:r>
            <w:r w:rsidR="00BF38BE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742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871C517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FA2B7BC" w14:textId="229BC646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297</w:t>
            </w:r>
            <w:r w:rsidR="00FC79D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310</w:t>
            </w:r>
          </w:p>
        </w:tc>
      </w:tr>
      <w:tr w:rsidR="00714038" w:rsidRPr="00AC365B" w14:paraId="5B04F83F" w14:textId="77777777" w:rsidTr="003F7A7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C951CC" w14:textId="72560ADB" w:rsidR="00714038" w:rsidRPr="00AC365B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3F845" w14:textId="4D6EC27A" w:rsidR="00714038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67</w:t>
            </w:r>
            <w:r w:rsidR="00714038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396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8683DF7" w14:textId="77777777" w:rsidR="00714038" w:rsidRPr="00AC365B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E10D7" w14:textId="44A06526" w:rsidR="00714038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55</w:t>
            </w:r>
            <w:r w:rsidR="00714038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802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678AEFE" w14:textId="77777777" w:rsidR="00714038" w:rsidRPr="00AC365B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E2A87" w14:textId="629ECE13" w:rsidR="00714038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123</w:t>
            </w:r>
            <w:r w:rsidR="0071403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797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C126F3B" w14:textId="77777777" w:rsidR="00714038" w:rsidRPr="00714038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223BE" w14:textId="26366E5B" w:rsidR="00714038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="0071403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921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6620CC8" w14:textId="77777777" w:rsidR="00714038" w:rsidRPr="00714038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14FE9" w14:textId="7B43D20C" w:rsidR="00714038" w:rsidRPr="00AC365B" w:rsidRDefault="00714038" w:rsidP="00714038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3B39622" w14:textId="77777777" w:rsidR="00714038" w:rsidRPr="00AC365B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34CD2" w14:textId="1CB0112F" w:rsidR="00714038" w:rsidRPr="00AC365B" w:rsidRDefault="00714038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CF71685" w14:textId="77777777" w:rsidR="00714038" w:rsidRPr="00AC365B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7941A" w14:textId="06C6D8A8" w:rsidR="00714038" w:rsidRPr="00AC365B" w:rsidRDefault="00714038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699498" w14:textId="77777777" w:rsidR="00714038" w:rsidRPr="00AC365B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65B78" w14:textId="539981AA" w:rsidR="00714038" w:rsidRPr="00AC365B" w:rsidRDefault="00714038" w:rsidP="00714038">
            <w:pPr>
              <w:pStyle w:val="acctfourfigures"/>
              <w:tabs>
                <w:tab w:val="clear" w:pos="765"/>
                <w:tab w:val="left" w:pos="621"/>
              </w:tabs>
              <w:spacing w:line="240" w:lineRule="auto"/>
              <w:ind w:right="-20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79FD2AC" w14:textId="77777777" w:rsidR="00714038" w:rsidRPr="00714038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21"/>
                <w:tab w:val="decimal" w:pos="767"/>
              </w:tabs>
              <w:ind w:left="-79" w:right="-204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206A5" w14:textId="7F47B6EF" w:rsidR="00714038" w:rsidRPr="00AC365B" w:rsidRDefault="00714038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0A5D303" w14:textId="77777777" w:rsidR="00714038" w:rsidRPr="00AC365B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9D0996" w14:textId="23E5BA55" w:rsidR="00714038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24</w:t>
            </w:r>
            <w:r w:rsidR="0071403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7857DC3" w14:textId="77777777" w:rsidR="00714038" w:rsidRPr="00AC365B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65324" w14:textId="73A603D4" w:rsidR="00714038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191</w:t>
            </w:r>
            <w:r w:rsidR="0071403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193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A2079D8" w14:textId="77777777" w:rsidR="00714038" w:rsidRPr="00AC365B" w:rsidRDefault="00714038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F57B8" w14:textId="4048112F" w:rsidR="00714038" w:rsidRPr="00AC365B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  <w:r w:rsidR="00714038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784</w:t>
            </w:r>
          </w:p>
        </w:tc>
      </w:tr>
      <w:tr w:rsidR="003F7A73" w:rsidRPr="00714038" w14:paraId="2B432277" w14:textId="77777777" w:rsidTr="003F7A7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8B470E3" w14:textId="69EB6E10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5B92CC" w14:textId="36B9699C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502</w:t>
            </w:r>
            <w:r w:rsidR="00BF38BE" w:rsidRPr="0071403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978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D1B903F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9AFB4" w14:textId="47730DD3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627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637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8567F1B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570C2B" w14:textId="32C6041E" w:rsidR="003F7A73" w:rsidRPr="00714038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695</w:t>
            </w:r>
            <w:r w:rsidR="00BF38BE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957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B7AB3E6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545612" w14:textId="23D14DA2" w:rsidR="003F7A73" w:rsidRPr="00714038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607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684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776D05F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24B290" w14:textId="73DE1A3B" w:rsidR="003F7A73" w:rsidRPr="00714038" w:rsidRDefault="00FC79D8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EE3274A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707B8" w14:textId="0B91DBC1" w:rsidR="003F7A73" w:rsidRPr="00714038" w:rsidRDefault="000C653B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33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A9FDC6A" w14:textId="77777777" w:rsidR="003F7A73" w:rsidRPr="00714038" w:rsidRDefault="003F7A73" w:rsidP="0071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77552" w14:textId="15726639" w:rsidR="003F7A73" w:rsidRPr="00714038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1BCA813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8C036" w14:textId="24224EBE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70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42B340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E3A413" w14:textId="7D41DB3E" w:rsidR="003F7A73" w:rsidRPr="00714038" w:rsidRDefault="00FC79D8" w:rsidP="00714038">
            <w:pPr>
              <w:pStyle w:val="acctfourfigures"/>
              <w:tabs>
                <w:tab w:val="clear" w:pos="765"/>
              </w:tabs>
              <w:spacing w:line="240" w:lineRule="auto"/>
              <w:ind w:right="-26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1A3043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A5F7E" w14:textId="4EB7380C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139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065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AEE46DB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21107B" w14:textId="64913E81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BF38BE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198</w:t>
            </w:r>
            <w:r w:rsidR="00BF38BE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935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9821F1F" w14:textId="77777777" w:rsidR="003F7A73" w:rsidRPr="00714038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092F8" w14:textId="315679BA" w:rsidR="003F7A73" w:rsidRPr="00714038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478</w:t>
            </w:r>
            <w:r w:rsidR="00FC79D8" w:rsidRPr="0071403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094</w:t>
            </w:r>
          </w:p>
        </w:tc>
      </w:tr>
      <w:tr w:rsidR="003F7A73" w:rsidRPr="00AC365B" w14:paraId="2078C18D" w14:textId="77777777" w:rsidTr="003F7A73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DF80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72469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0A10D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345AE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D90FBA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23EE8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D0427F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7D2457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2E7E4A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3B228C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A92CD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297DE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BD1072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0C2807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6686BA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F7FBE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A88ADC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7EAC38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EA1916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4B51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7B46A6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62E7F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069631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0C49D2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3F7A73" w:rsidRPr="00AC365B" w14:paraId="4ADF01B4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B7044" w14:textId="77777777" w:rsidR="003F7A73" w:rsidRPr="00AC365B" w:rsidRDefault="003F7A73" w:rsidP="003F7A73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lastRenderedPageBreak/>
              <w:t>ดอกเบี้ยรับ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6EEBCF1" w14:textId="576CA964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71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D33407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47FDF82" w14:textId="0B8DC0D6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8AE7EC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94372FD" w14:textId="373B6639" w:rsidR="003F7A73" w:rsidRPr="00E124E0" w:rsidRDefault="000C653B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342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B9F18B1" w14:textId="77777777" w:rsidR="003F7A73" w:rsidRPr="00E124E0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18334C4" w14:textId="5B5C1492" w:rsidR="003F7A73" w:rsidRPr="00E124E0" w:rsidRDefault="000C653B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290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18BFD6C" w14:textId="77777777" w:rsidR="003F7A73" w:rsidRPr="00E124E0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285F73F" w14:textId="7566A791" w:rsidR="003F7A73" w:rsidRPr="00AC365B" w:rsidRDefault="001756E4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6AEBA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8DF2F40" w14:textId="6AAA5DB6" w:rsidR="003F7A73" w:rsidRPr="00D11DAF" w:rsidRDefault="0098205D" w:rsidP="00D11DA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5246BF6" w14:textId="77777777" w:rsidR="003F7A73" w:rsidRPr="00D11DAF" w:rsidRDefault="003F7A73" w:rsidP="00D1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14EA1AC" w14:textId="1935CBD0" w:rsidR="003F7A73" w:rsidRPr="00AC365B" w:rsidRDefault="001756E4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09D0D23" w14:textId="77777777" w:rsidR="003F7A73" w:rsidRPr="00E124E0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40DE6C3" w14:textId="724465E4" w:rsidR="003F7A73" w:rsidRPr="00D11DAF" w:rsidRDefault="00D11DAF" w:rsidP="00D11DA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1DA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,268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45A81A9" w14:textId="77777777" w:rsidR="003F7A73" w:rsidRPr="00D11DAF" w:rsidRDefault="003F7A73" w:rsidP="00D1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F2CFA6D" w14:textId="092C2A46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B8FECC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B7A9B0E" w14:textId="6E5A516E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9B33F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2264AD3" w14:textId="509E7E5F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414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11594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E9B6784" w14:textId="58D5F923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D11DAF">
              <w:rPr>
                <w:rFonts w:ascii="Angsana New" w:hAnsi="Angsana New" w:cs="Angsana New"/>
                <w:szCs w:val="22"/>
                <w:lang w:val="en-US" w:bidi="th-TH"/>
              </w:rPr>
              <w:t>,65</w:t>
            </w:r>
            <w:r w:rsidR="0098205D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</w:p>
        </w:tc>
      </w:tr>
      <w:tr w:rsidR="003F7A73" w:rsidRPr="00AC365B" w14:paraId="2586455D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2C8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D273F72" w14:textId="1B7126B0" w:rsidR="003F7A73" w:rsidRPr="00AC365B" w:rsidRDefault="0059706E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61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726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5B9B58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076EAD1" w14:textId="43438F35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119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182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D1B32C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7782135" w14:textId="77F72208" w:rsidR="003F7A73" w:rsidRPr="00AC365B" w:rsidRDefault="0059706E" w:rsidP="0059706E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652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69EE67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8FB3E04" w14:textId="6ABF127A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-22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874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86E57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71CC630" w14:textId="7E376EDE" w:rsidR="003F7A73" w:rsidRPr="00AC365B" w:rsidRDefault="001756E4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5EC0ABD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B64AC55" w14:textId="11DD4342" w:rsidR="003F7A73" w:rsidRPr="00D11DAF" w:rsidRDefault="00D11DAF" w:rsidP="00D11DAF">
            <w:pPr>
              <w:pStyle w:val="acctfourfigures"/>
              <w:tabs>
                <w:tab w:val="clear" w:pos="765"/>
              </w:tabs>
              <w:spacing w:line="240" w:lineRule="auto"/>
              <w:ind w:right="-26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11DAF">
              <w:rPr>
                <w:rFonts w:ascii="Angsana New" w:hAnsi="Angsana New" w:cs="Angsana New"/>
                <w:szCs w:val="22"/>
                <w:lang w:bidi="th-TH"/>
              </w:rPr>
              <w:t>(4,</w:t>
            </w:r>
            <w:r w:rsidR="0098205D">
              <w:rPr>
                <w:rFonts w:ascii="Angsana New" w:hAnsi="Angsana New" w:cs="Angsana New"/>
                <w:szCs w:val="22"/>
                <w:lang w:bidi="th-TH"/>
              </w:rPr>
              <w:t>2</w:t>
            </w:r>
            <w:r w:rsidRPr="00D11DAF">
              <w:rPr>
                <w:rFonts w:ascii="Angsana New" w:hAnsi="Angsana New" w:cs="Angsana New"/>
                <w:szCs w:val="22"/>
                <w:lang w:bidi="th-TH"/>
              </w:rPr>
              <w:t>25)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341124" w14:textId="77777777" w:rsidR="003F7A73" w:rsidRPr="00D11DAF" w:rsidRDefault="003F7A73" w:rsidP="00D1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22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882913C" w14:textId="3FD8AA1A" w:rsidR="003F7A73" w:rsidRPr="00AC365B" w:rsidRDefault="001756E4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40A67B6" w14:textId="77777777" w:rsidR="003F7A73" w:rsidRPr="00E124E0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E39A4CE" w14:textId="06661CCC" w:rsidR="003F7A73" w:rsidRPr="00D11DAF" w:rsidRDefault="00D11DAF" w:rsidP="00D11DAF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8205D">
              <w:rPr>
                <w:rFonts w:ascii="Angsana New" w:hAnsi="Angsana New" w:cs="Angsana New"/>
                <w:szCs w:val="22"/>
                <w:lang w:val="en-US" w:bidi="th-TH"/>
              </w:rPr>
              <w:t>357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4745E10" w14:textId="77777777" w:rsidR="003F7A73" w:rsidRPr="00D11DAF" w:rsidRDefault="003F7A73" w:rsidP="00D1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F493C96" w14:textId="7BCEED9F" w:rsidR="003F7A73" w:rsidRPr="00AC365B" w:rsidRDefault="0059706E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7A6503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25FFC11" w14:textId="6AC2E05A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419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755C07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FC64A9C" w14:textId="32AF8B37" w:rsidR="003F7A73" w:rsidRPr="00AC365B" w:rsidRDefault="0059706E" w:rsidP="003F7A73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82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379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529334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8A17806" w14:textId="2BF61DEB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="0098205D">
              <w:rPr>
                <w:rFonts w:ascii="Angsana New" w:hAnsi="Angsana New" w:cs="Angsana New"/>
                <w:szCs w:val="22"/>
                <w:lang w:val="en-US" w:bidi="th-TH"/>
              </w:rPr>
              <w:t>8,057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</w:tr>
      <w:tr w:rsidR="003F7A73" w:rsidRPr="00AC365B" w14:paraId="35D3E058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C9B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D895B05" w14:textId="7007774E" w:rsidR="003F7A73" w:rsidRPr="00AC365B" w:rsidRDefault="000154F9" w:rsidP="00805A4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015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75D93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91AB2F9" w14:textId="0DC13EFE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006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50E9C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B26342A" w14:textId="5F3B9B84" w:rsidR="003F7A73" w:rsidRPr="00AC365B" w:rsidRDefault="000154F9" w:rsidP="00805A4F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41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354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AC0F3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AD18B39" w14:textId="4B3765E2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-22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51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455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3D6F169" w14:textId="77777777" w:rsidR="003F7A73" w:rsidRPr="00E124E0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228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7F80B9B" w14:textId="2FA52AF8" w:rsidR="003F7A73" w:rsidRPr="00AC365B" w:rsidRDefault="001756E4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1E2179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9AF02D9" w14:textId="44A6A7E1" w:rsidR="003F7A73" w:rsidRPr="00D11DAF" w:rsidRDefault="00D11DAF" w:rsidP="00D11DAF">
            <w:pPr>
              <w:pStyle w:val="acctfourfigures"/>
              <w:tabs>
                <w:tab w:val="clear" w:pos="765"/>
              </w:tabs>
              <w:spacing w:line="240" w:lineRule="auto"/>
              <w:ind w:right="-22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11DAF">
              <w:rPr>
                <w:rFonts w:ascii="Angsana New" w:hAnsi="Angsana New" w:cs="Angsana New"/>
                <w:szCs w:val="22"/>
                <w:lang w:bidi="th-TH"/>
              </w:rPr>
              <w:t>(63,966)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A0D0B42" w14:textId="77777777" w:rsidR="003F7A73" w:rsidRPr="00D11DAF" w:rsidRDefault="003F7A73" w:rsidP="00D1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22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75C74E" w14:textId="7602827B" w:rsidR="003F7A73" w:rsidRPr="00AC365B" w:rsidRDefault="001756E4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E6BDD7E" w14:textId="77777777" w:rsidR="003F7A73" w:rsidRPr="00E124E0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B1D02A9" w14:textId="6B2868EC" w:rsidR="003F7A73" w:rsidRPr="00D11DAF" w:rsidRDefault="00D11DAF" w:rsidP="00D11DAF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Pr="00D11DAF">
              <w:rPr>
                <w:rFonts w:ascii="Angsana New" w:hAnsi="Angsana New" w:cs="Angsana New"/>
                <w:szCs w:val="22"/>
                <w:lang w:val="en-US" w:bidi="th-TH"/>
              </w:rPr>
              <w:t>16,270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2FC1012" w14:textId="77777777" w:rsidR="003F7A73" w:rsidRPr="00D11DAF" w:rsidRDefault="003F7A73" w:rsidP="00D1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B0153FD" w14:textId="50174C18" w:rsidR="003F7A73" w:rsidRPr="00AC365B" w:rsidRDefault="00F12966" w:rsidP="00E124E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FFD564" w14:textId="77777777" w:rsidR="003F7A73" w:rsidRPr="00E124E0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7"/>
                <w:tab w:val="decimal" w:pos="767"/>
              </w:tabs>
              <w:ind w:lef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DAA5E48" w14:textId="2962F9A0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088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BEFBAD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6E0676F" w14:textId="420DEFD7" w:rsidR="003F7A73" w:rsidRPr="00AC365B" w:rsidRDefault="000154F9" w:rsidP="003F7A73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55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369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9ECDB2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EA11C9F" w14:textId="646D285A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D11DAF">
              <w:rPr>
                <w:rFonts w:ascii="Angsana New" w:hAnsi="Angsana New" w:cs="Angsana New"/>
                <w:szCs w:val="22"/>
                <w:lang w:val="en-US" w:bidi="th-TH"/>
              </w:rPr>
              <w:t>170,785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</w:tr>
      <w:tr w:rsidR="003F7A73" w:rsidRPr="00AC365B" w14:paraId="4C6C91E0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6F0E" w14:textId="20C307E5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ค่าตัดจำหน่ายใบอนุญาตให้ใช้</w:t>
            </w:r>
            <w:r w:rsidR="00AF0A33"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คลื่นความถี่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17B32D2" w14:textId="669E6763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E5967C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6EDF2D7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189DD8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1043917" w14:textId="1677FC3F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A0F184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0230501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-22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A83CD9B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-22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D738FC5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55F57F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5BDE7E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75A47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93246A2" w14:textId="49308D03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8CCAEEA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F5EF66F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920FFB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1FE6E2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8D4152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B3C23E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D394DB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A687E8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5CA579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E8FC45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F7A73" w:rsidRPr="00AC365B" w14:paraId="293DB164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2EC4" w14:textId="1494851B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  และประกอบกิจการโทรทัศน์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98000BA" w14:textId="080C886A" w:rsidR="003F7A73" w:rsidRPr="00AC365B" w:rsidRDefault="001756E4" w:rsidP="003F7A73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C365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EA8AC38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7E3D994" w14:textId="4E96ED76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B1ED8B5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96C7EB5" w14:textId="3C53F2A8" w:rsidR="003F7A73" w:rsidRPr="00AC365B" w:rsidRDefault="007F7F72" w:rsidP="003F7A73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56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695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45AF68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66717D2" w14:textId="03EB1BE0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-22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92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756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09DAFB" w14:textId="77777777" w:rsidR="003F7A73" w:rsidRPr="00AC365B" w:rsidRDefault="003F7A73" w:rsidP="00E124E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2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122CD96" w14:textId="6E6E2A5B" w:rsidR="003F7A73" w:rsidRPr="00AC365B" w:rsidRDefault="001756E4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F35DDD1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08B6B1A" w14:textId="69DC3423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98858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94892DF" w14:textId="1E1C9298" w:rsidR="003F7A73" w:rsidRPr="00AC365B" w:rsidRDefault="001756E4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0373945" w14:textId="77777777" w:rsidR="003F7A73" w:rsidRPr="00E124E0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9CF81D" w14:textId="07090B2A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DE74787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CAFDB75" w14:textId="28CF1946" w:rsidR="003F7A73" w:rsidRPr="00AC365B" w:rsidRDefault="00F12966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1831A68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D98C7D9" w14:textId="66A120BC" w:rsidR="003F7A73" w:rsidRPr="00AC365B" w:rsidRDefault="003F7A73" w:rsidP="00E124E0">
            <w:pPr>
              <w:pStyle w:val="acctfourfigures"/>
              <w:tabs>
                <w:tab w:val="clear" w:pos="765"/>
                <w:tab w:val="left" w:pos="502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378EE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372CB54" w14:textId="24BDE251" w:rsidR="003F7A73" w:rsidRPr="00AC365B" w:rsidRDefault="007F7F72" w:rsidP="003F7A73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56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695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5EF15F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02A1392" w14:textId="4DF47108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92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756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</w:tr>
      <w:tr w:rsidR="003F7A73" w:rsidRPr="00E124E0" w14:paraId="7C72BBD1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3F59" w14:textId="55677359" w:rsidR="003F7A73" w:rsidRPr="00AC365B" w:rsidRDefault="00E124E0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ส่วนแบ่งขาดทุนในเงินลงทุนในบริษัทร่วม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A1AF8A5" w14:textId="2A62F6CA" w:rsidR="003F7A73" w:rsidRPr="00AC365B" w:rsidRDefault="001756E4" w:rsidP="00332DB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332DB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221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7C1BE6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EB3A920" w14:textId="0237311D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889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D6C13C2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63EB8DE" w14:textId="0D381900" w:rsidR="003F7A73" w:rsidRPr="00AC365B" w:rsidRDefault="00051158" w:rsidP="003F7A73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46E9C0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E824111" w14:textId="21E98DBA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6070C9C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77B71A6" w14:textId="135BE317" w:rsidR="003F7A73" w:rsidRPr="00AC365B" w:rsidRDefault="001756E4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5C3B0E4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F65EE85" w14:textId="21113145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47C6067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28AFB1A" w14:textId="669E83FB" w:rsidR="003F7A73" w:rsidRPr="00AC365B" w:rsidRDefault="001756E4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8CFEA51" w14:textId="77777777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B5CDF0B" w14:textId="2886634B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4E59CFC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7C45047" w14:textId="2C096321" w:rsidR="003F7A73" w:rsidRPr="00AC365B" w:rsidRDefault="00F12966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148A0BC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A4B508D" w14:textId="79331C0E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65DD54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8CB5357" w14:textId="7633EBEC" w:rsidR="003F7A73" w:rsidRPr="00AC365B" w:rsidRDefault="001756E4" w:rsidP="00332DB2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332DB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221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B490EF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CCF0154" w14:textId="0127B52F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889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</w:tr>
      <w:tr w:rsidR="003F7A73" w:rsidRPr="00AC365B" w14:paraId="151177EB" w14:textId="77777777" w:rsidTr="005261B8">
        <w:trPr>
          <w:trHeight w:val="11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C4BF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uto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F1C2DE8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71A06E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C88B6CC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3D97DF5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9C215A5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5C5152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4C9A4E7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center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6C8180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54F4DF0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E6DD84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70E67A5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center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EAAEE98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E902C44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BFEE7AB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D0A8974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847E436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90AA08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7BCCAEF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0C20AA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center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F1F0AE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4F2D54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2EDD572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9225486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3F7A73" w:rsidRPr="00AC365B" w14:paraId="50106326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20A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01C706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E11EECB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02E2D9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6C57779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085323B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0E4A9AC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F4DF3B8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C8B9CB7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30809E2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6700CC1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3A60015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5E19C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F0F62E0" w14:textId="5C43BC9B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C50E9CB" w14:textId="77777777" w:rsidR="003F7A73" w:rsidRPr="00E124E0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725CFFD" w14:textId="77777777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0A8DC1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90FA377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7FEC88C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460852A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5E18215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7485A1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DB3EA02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A253289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3F7A73" w:rsidRPr="00AC365B" w14:paraId="32E1525A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CA64" w14:textId="78F67C9A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- </w:t>
            </w:r>
            <w:r w:rsidRPr="00AC365B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กลับรายการ</w:t>
            </w:r>
            <w:r w:rsidRPr="00AC365B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(</w:t>
            </w: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ขาดทุน</w:t>
            </w:r>
            <w:r w:rsidRPr="00AC365B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) </w:t>
            </w: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จากการด้อยค่า</w:t>
            </w:r>
          </w:p>
          <w:p w14:paraId="1FB8772F" w14:textId="53CC33BF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ของสินทรัพย์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2C0F967" w14:textId="2563DDF9" w:rsidR="003F7A73" w:rsidRPr="00AC365B" w:rsidRDefault="009A2507" w:rsidP="00994B9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9F3F8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254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02CA827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C3BC1CE" w14:textId="63C662D2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59</w:t>
            </w:r>
            <w:r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122</w:t>
            </w:r>
            <w:r w:rsidRPr="00AC365B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B86B9F3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A988F5F" w14:textId="09484F9B" w:rsidR="003F7A73" w:rsidRPr="00AC365B" w:rsidRDefault="005E4BF1" w:rsidP="009A2507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17</w:t>
            </w:r>
            <w:r w:rsidR="009A2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Cs w:val="22"/>
                <w:lang w:val="en-US" w:bidi="th-TH"/>
              </w:rPr>
              <w:t>115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C0FF29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C09A4F5" w14:textId="378BAA96" w:rsidR="003F7A73" w:rsidRPr="00E124E0" w:rsidRDefault="000C653B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F7A73" w:rsidRPr="00E124E0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186</w:t>
            </w:r>
            <w:r w:rsidR="003F7A73" w:rsidRPr="00E124E0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176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90A1568" w14:textId="77777777" w:rsidR="003F7A73" w:rsidRPr="00E124E0" w:rsidRDefault="003F7A73" w:rsidP="00E124E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2E41EC7" w14:textId="4723B0E9" w:rsidR="003F7A73" w:rsidRPr="00AC365B" w:rsidRDefault="001756E4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47DBCFE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6C82A1F" w14:textId="19490BE3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04DCE6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D9B4423" w14:textId="6A3A107E" w:rsidR="003F7A73" w:rsidRPr="00AC365B" w:rsidRDefault="001756E4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91D1B9" w14:textId="77777777" w:rsidR="003F7A73" w:rsidRPr="00AC365B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D278C55" w14:textId="69097F5E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13F88D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7"/>
                <w:tab w:val="decimal" w:pos="767"/>
              </w:tabs>
              <w:spacing w:line="240" w:lineRule="auto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D70C884" w14:textId="7F2CB483" w:rsidR="003F7A73" w:rsidRPr="00AC365B" w:rsidRDefault="00F12966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AC93CD5" w14:textId="77777777" w:rsidR="003F7A73" w:rsidRPr="00AC365B" w:rsidRDefault="003F7A73" w:rsidP="003F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52F78CA" w14:textId="76677601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939CD2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981117C" w14:textId="797496A9" w:rsidR="003F7A73" w:rsidRPr="00AC365B" w:rsidRDefault="005E4BF1" w:rsidP="009F3F85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0C653B" w:rsidRPr="00C90CF5">
              <w:rPr>
                <w:rFonts w:ascii="Angsana New" w:hAnsi="Angsana New" w:cs="Angsana New"/>
                <w:szCs w:val="22"/>
                <w:lang w:bidi="th-TH"/>
              </w:rPr>
              <w:t>26</w:t>
            </w:r>
            <w:r w:rsidR="00994B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0C653B" w:rsidRPr="00C90CF5">
              <w:rPr>
                <w:rFonts w:ascii="Angsana New" w:hAnsi="Angsana New" w:cs="Angsana New"/>
                <w:szCs w:val="22"/>
                <w:lang w:bidi="th-TH"/>
              </w:rPr>
              <w:t>369</w:t>
            </w:r>
            <w:r w:rsidRPr="00AC365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788AF98" w14:textId="77777777" w:rsidR="003F7A73" w:rsidRPr="00AC365B" w:rsidRDefault="003F7A73" w:rsidP="00E1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6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1C5231F" w14:textId="694F5F86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127</w:t>
            </w:r>
            <w:r w:rsidR="003F7A73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054</w:t>
            </w:r>
          </w:p>
        </w:tc>
      </w:tr>
      <w:tr w:rsidR="00C90CF5" w:rsidRPr="00632D67" w14:paraId="7EA83FB4" w14:textId="77777777" w:rsidTr="005261B8">
        <w:trPr>
          <w:trHeight w:val="9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505B" w14:textId="77777777" w:rsidR="00C90CF5" w:rsidRDefault="00C90CF5" w:rsidP="00C9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AF0A33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(</w:t>
            </w:r>
            <w:r w:rsidRPr="00AF0A33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กลับรายการ) ผลขาดทุนจากค่าเผื่อหนี้</w:t>
            </w:r>
          </w:p>
          <w:p w14:paraId="44D517C7" w14:textId="7AE00C0E" w:rsidR="00C90CF5" w:rsidRPr="00AF0A33" w:rsidRDefault="00C90CF5" w:rsidP="00C9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AF0A33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สงสัยจะสูญ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DFE03C3" w14:textId="4ECA272E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90CF5">
              <w:rPr>
                <w:rFonts w:ascii="Angsana New" w:hAnsi="Angsana New" w:cs="Angsana New"/>
                <w:szCs w:val="22"/>
                <w:lang w:val="en-US" w:bidi="th-TH"/>
              </w:rPr>
              <w:t>10,26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54E31AD8" w14:textId="77777777" w:rsidR="00C90CF5" w:rsidRPr="00C90CF5" w:rsidRDefault="00C90CF5" w:rsidP="00C9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789A37E" w14:textId="224ED1F1" w:rsidR="00C90CF5" w:rsidRPr="00AF0A33" w:rsidRDefault="00C90CF5" w:rsidP="00C9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(59,866)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651D623" w14:textId="77777777" w:rsidR="00C90CF5" w:rsidRPr="00AF0A33" w:rsidRDefault="00C90CF5" w:rsidP="00C9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C90F3D9" w14:textId="74E9D9C5" w:rsidR="00C90CF5" w:rsidRPr="00AF0A33" w:rsidRDefault="00C90CF5" w:rsidP="00C9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6,999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FE7C4B2" w14:textId="77777777" w:rsidR="00C90CF5" w:rsidRPr="00AF0A33" w:rsidRDefault="00C90CF5" w:rsidP="00C9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97193B1" w14:textId="3016407A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90CF5">
              <w:rPr>
                <w:rFonts w:ascii="Angsana New" w:hAnsi="Angsana New" w:cs="Angsana New"/>
                <w:szCs w:val="22"/>
                <w:lang w:val="en-US" w:bidi="th-TH"/>
              </w:rPr>
              <w:t>2,389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53BBB87" w14:textId="77777777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F95F5CB" w14:textId="61E64579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37035F16" w14:textId="77777777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763B007" w14:textId="5A041D34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664B8A2" w14:textId="77777777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10C129E" w14:textId="6AE14375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733033B" w14:textId="77777777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B0F9B04" w14:textId="5EE5CB19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30BAC537" w14:textId="77777777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82CA3E1" w14:textId="30AD77FE" w:rsidR="00C90CF5" w:rsidRPr="00C90CF5" w:rsidRDefault="00C90CF5" w:rsidP="00C90CF5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33979A7F" w14:textId="77777777" w:rsidR="00C90CF5" w:rsidRPr="00C90CF5" w:rsidRDefault="00C90CF5" w:rsidP="00C90CF5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A0ED6F9" w14:textId="09E1130F" w:rsidR="00C90CF5" w:rsidRPr="00C90CF5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659EA53" w14:textId="77777777" w:rsidR="00C90CF5" w:rsidRPr="00C90CF5" w:rsidRDefault="00C90CF5" w:rsidP="00C9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27F19CA" w14:textId="1755FECB" w:rsidR="00C90CF5" w:rsidRPr="00632D67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32D67">
              <w:rPr>
                <w:rFonts w:ascii="Angsana New" w:hAnsi="Angsana New" w:cs="Angsana New"/>
                <w:szCs w:val="22"/>
                <w:lang w:val="en-US" w:bidi="th-TH"/>
              </w:rPr>
              <w:t>17,262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10D3799" w14:textId="77777777" w:rsidR="00C90CF5" w:rsidRPr="00632D67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31A9A90" w14:textId="62E6E977" w:rsidR="00C90CF5" w:rsidRPr="00632D67" w:rsidRDefault="00C90CF5" w:rsidP="00C90C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632D67">
              <w:rPr>
                <w:rFonts w:ascii="Angsana New" w:hAnsi="Angsana New" w:cs="Angsana New"/>
                <w:szCs w:val="22"/>
                <w:lang w:bidi="th-TH"/>
              </w:rPr>
              <w:t>(57,477)</w:t>
            </w:r>
          </w:p>
        </w:tc>
      </w:tr>
      <w:tr w:rsidR="003F7A73" w:rsidRPr="00AC365B" w14:paraId="64165717" w14:textId="77777777" w:rsidTr="005261B8">
        <w:trPr>
          <w:trHeight w:val="9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045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uto"/>
              <w:rPr>
                <w:rFonts w:ascii="Angsana New" w:hAnsi="Angsan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2B12A1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12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1A7B68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A131A0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59DAAACD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4D76B0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7314B8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92C248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center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3D834E9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16B3CD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3A08F3B8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47AB2F0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center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22F538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CA4B15F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5355410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9E6DFC1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9229EF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03A52BC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884D5AE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B0656D1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center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D3D6B4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848D34A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CDE9194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183B07B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120" w:lineRule="auto"/>
              <w:ind w:right="5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3F7A73" w:rsidRPr="00E124E0" w14:paraId="6E930360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809A9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D377F58" w14:textId="22EDA482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5E4BF1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455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51D42D6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E99ECDA" w14:textId="003C9CAF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46</w:t>
            </w:r>
            <w:r w:rsidR="003F7A73" w:rsidRPr="00AC365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829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2202A42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701EF42" w14:textId="100411D8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81</w:t>
            </w:r>
            <w:r w:rsidR="005E4BF1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966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044832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F694B23" w14:textId="0885ABF1" w:rsidR="003F7A73" w:rsidRPr="00E124E0" w:rsidRDefault="000C653B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3F7A73" w:rsidRPr="00E124E0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576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57445DF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8A952C7" w14:textId="3F46C664" w:rsidR="003F7A73" w:rsidRPr="00AC365B" w:rsidRDefault="001756E4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2D9832C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D89F199" w14:textId="6AFF1CDA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006406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AE20770" w14:textId="5097A995" w:rsidR="003F7A73" w:rsidRPr="00AC365B" w:rsidRDefault="001756E4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C4420F1" w14:textId="77777777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CB07B71" w14:textId="305C9DB2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97C793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743F52D" w14:textId="6BE911B3" w:rsidR="003F7A73" w:rsidRPr="00AC365B" w:rsidRDefault="000C653B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5E4BF1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595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52174EC" w14:textId="77777777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F8F56B3" w14:textId="46D595C3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8FE107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5CB177A" w14:textId="58B8F3CD" w:rsidR="003F7A73" w:rsidRPr="00AC365B" w:rsidRDefault="000C653B" w:rsidP="008E3E2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  <w:r w:rsidR="005E4BF1" w:rsidRPr="00AC365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016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B506029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585F19E" w14:textId="668BDF2E" w:rsidR="003F7A73" w:rsidRPr="00E124E0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58</w:t>
            </w:r>
            <w:r w:rsidR="003F7A73" w:rsidRPr="00E124E0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Cs w:val="22"/>
                <w:lang w:val="en-US" w:bidi="th-TH"/>
              </w:rPr>
              <w:t>405</w:t>
            </w:r>
          </w:p>
        </w:tc>
      </w:tr>
      <w:tr w:rsidR="009176AD" w:rsidRPr="00AC365B" w14:paraId="2C6E0663" w14:textId="77777777" w:rsidTr="009176AD">
        <w:trPr>
          <w:trHeight w:val="9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29DD8" w14:textId="77777777" w:rsidR="009176AD" w:rsidRPr="00AC365B" w:rsidRDefault="009176AD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67E32EC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2745E33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54EBBE5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88B1336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A6CE259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E34411A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5B27B4F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B3138A6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A5725ED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C56C50B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7D22FEE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5859DE5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2072B43" w14:textId="77777777" w:rsidR="009176AD" w:rsidRPr="00E124E0" w:rsidRDefault="009176AD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81397B6" w14:textId="77777777" w:rsidR="009176AD" w:rsidRPr="00E124E0" w:rsidRDefault="009176AD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2AFE9F3" w14:textId="77777777" w:rsidR="009176AD" w:rsidRPr="00E124E0" w:rsidRDefault="009176AD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1AED809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BA2930E" w14:textId="77777777" w:rsidR="009176AD" w:rsidRPr="00E124E0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6F06C5C" w14:textId="77777777" w:rsidR="009176AD" w:rsidRPr="00E124E0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079CAF5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B6BE210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4CC371D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96B08F5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A438C67" w14:textId="77777777" w:rsidR="009176AD" w:rsidRPr="00AC365B" w:rsidRDefault="009176AD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3F7A73" w:rsidRPr="00AC365B" w14:paraId="570E2C08" w14:textId="77777777" w:rsidTr="00B302EE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576EF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สินทรัพย์ส่วนงาน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BE06872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B13AB0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C957F5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E43FFB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1B686D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25EF09F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F41BE6F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833646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6A04147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CF5038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E96325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316A9B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77AD262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DE5FD2D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B2E7FB0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1E562B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80825BF" w14:textId="77777777" w:rsidR="003F7A73" w:rsidRPr="00E124E0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B9CFD7C" w14:textId="77777777" w:rsidR="003F7A73" w:rsidRPr="00E124E0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0B55A82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85E0C9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B169F47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DE9422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89AD5F0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</w:tr>
      <w:tr w:rsidR="003F7A73" w:rsidRPr="00AC365B" w14:paraId="2C0BDF22" w14:textId="77777777" w:rsidTr="00B302EE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128F" w14:textId="03943CA1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  ณ วันที่ </w:t>
            </w:r>
            <w:r w:rsidR="000C653B" w:rsidRPr="000C653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20E81E" w14:textId="35B520DE" w:rsidR="003F7A73" w:rsidRPr="00AC365B" w:rsidRDefault="000C653B" w:rsidP="009F3F8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446</w:t>
            </w:r>
            <w:r w:rsidR="009F3F8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868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8759D8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28A9E5" w14:textId="15280A3C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068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501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A0A80F9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028E92" w14:textId="773315D2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893</w:t>
            </w:r>
            <w:r w:rsidR="004573EC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088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D246723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955300" w14:textId="0BDC3226" w:rsidR="003F7A73" w:rsidRPr="00E124E0" w:rsidRDefault="000C653B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3F7A73" w:rsidRPr="00E124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686</w:t>
            </w:r>
            <w:r w:rsidR="003F7A73" w:rsidRPr="00E124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986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39E0410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0EA438" w14:textId="32B2B7C2" w:rsidR="003F7A73" w:rsidRPr="00AC365B" w:rsidRDefault="001756E4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CBEB9F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F1B085" w14:textId="7EFA423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20DB9B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9B057D" w14:textId="77056B6B" w:rsidR="003F7A73" w:rsidRPr="00E124E0" w:rsidRDefault="001756E4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E124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D2E5BFC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8BA8A3" w14:textId="4EC15EE9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E124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6D16A1A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E04F12" w14:textId="5AD68BB9" w:rsidR="003F7A73" w:rsidRPr="00E124E0" w:rsidRDefault="000C653B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</w:t>
            </w:r>
            <w:r w:rsidR="001756E4" w:rsidRPr="00E124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101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A464765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2DD039" w14:textId="32524EEA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999EF14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7599F8" w14:textId="6D0BCCDF" w:rsidR="003F7A73" w:rsidRPr="00AC365B" w:rsidRDefault="000C653B" w:rsidP="008E3E2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9F3F8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349</w:t>
            </w:r>
            <w:r w:rsidR="009F3F8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057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7A0B8C6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DD8388" w14:textId="09DAD2D0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755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487</w:t>
            </w:r>
          </w:p>
        </w:tc>
      </w:tr>
      <w:tr w:rsidR="003F7A73" w:rsidRPr="00AC365B" w14:paraId="05417466" w14:textId="77777777" w:rsidTr="005A1DF7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BF663" w14:textId="77777777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82867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222DB99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4F50C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3DBA89B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E01DDE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CE6CC8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403844" w14:textId="77777777" w:rsidR="003F7A73" w:rsidRPr="00E124E0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3BB8CE1" w14:textId="77777777" w:rsidR="003F7A73" w:rsidRPr="00E124E0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185719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9D23F3C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D0C306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0D6C266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ECC1C1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AD20F50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A22FD4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411A198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712C4C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7BD1E8C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49D0E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3DF107F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8899E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685DF01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91542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</w:tr>
      <w:tr w:rsidR="003F7A73" w:rsidRPr="00AC365B" w14:paraId="5B43D78C" w14:textId="77777777" w:rsidTr="001220DA">
        <w:trPr>
          <w:trHeight w:val="3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B245A" w14:textId="6D6E21F5" w:rsidR="003F7A73" w:rsidRPr="00AC365B" w:rsidRDefault="003F7A73" w:rsidP="003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C653B" w:rsidRPr="000C653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AC365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4E6C7C" w14:textId="1E8D4895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641</w:t>
            </w:r>
            <w:r w:rsidR="0052483C" w:rsidRPr="00AC365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463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AA49815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6B189A" w14:textId="636BC07D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597</w:t>
            </w:r>
            <w:r w:rsidR="003F7A73" w:rsidRPr="00AC365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213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29B7D8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2C4724" w14:textId="1CACD10F" w:rsidR="003F7A73" w:rsidRPr="00AC365B" w:rsidRDefault="000C653B" w:rsidP="003F7A73">
            <w:pPr>
              <w:pStyle w:val="acctfourfigures"/>
              <w:tabs>
                <w:tab w:val="clear" w:pos="765"/>
              </w:tabs>
              <w:spacing w:line="240" w:lineRule="auto"/>
              <w:ind w:right="-25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334</w:t>
            </w:r>
            <w:r w:rsidR="001756E4"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435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7B1FD67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5343A5" w14:textId="0520A63B" w:rsidR="003F7A73" w:rsidRPr="00E124E0" w:rsidRDefault="000C653B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7173AF" w:rsidRPr="00E124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774</w:t>
            </w:r>
            <w:r w:rsidR="007173AF" w:rsidRPr="00E124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189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F56C1A6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4FB354" w14:textId="0D404E38" w:rsidR="003F7A73" w:rsidRPr="00AC365B" w:rsidRDefault="001756E4" w:rsidP="003F7A7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29F75EF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7C1230" w14:textId="493D772B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4D29666" w14:textId="77777777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E0B486" w14:textId="25F6E71A" w:rsidR="003F7A73" w:rsidRPr="00E124E0" w:rsidRDefault="001756E4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E124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07A610E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EA30E6" w14:textId="272B4D80" w:rsidR="003F7A73" w:rsidRPr="00E124E0" w:rsidRDefault="007173AF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E124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062C718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7C8788" w14:textId="21A6804B" w:rsidR="003F7A73" w:rsidRPr="00E124E0" w:rsidRDefault="000C653B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="008E3E2D" w:rsidRPr="00E124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012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C6865DF" w14:textId="77777777" w:rsidR="003F7A73" w:rsidRPr="00E124E0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18C85F" w14:textId="62243F85" w:rsidR="003F7A73" w:rsidRPr="00AC365B" w:rsidRDefault="007173AF" w:rsidP="00E124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DCBAC5D" w14:textId="77777777" w:rsidR="003F7A73" w:rsidRPr="00AC365B" w:rsidRDefault="003F7A73" w:rsidP="00E124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A07369" w14:textId="6C7A036E" w:rsidR="003F7A73" w:rsidRPr="00AC365B" w:rsidRDefault="000C653B" w:rsidP="008E3E2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978</w:t>
            </w:r>
            <w:r w:rsidR="0052483C" w:rsidRPr="00AC365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910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B782DED" w14:textId="77777777" w:rsidR="003F7A73" w:rsidRPr="00AC365B" w:rsidRDefault="003F7A73" w:rsidP="003F7A7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86D26F" w14:textId="4B19C81B" w:rsidR="003F7A73" w:rsidRPr="00AC365B" w:rsidRDefault="000C653B" w:rsidP="008D093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="007173AF" w:rsidRPr="00AC365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371</w:t>
            </w:r>
            <w:r w:rsidR="007173AF" w:rsidRPr="00AC365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402</w:t>
            </w:r>
          </w:p>
        </w:tc>
      </w:tr>
    </w:tbl>
    <w:p w14:paraId="54B0ED00" w14:textId="77777777" w:rsidR="00CF1A4A" w:rsidRPr="00AC365B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AC365B" w:rsidSect="00B75C63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060CF9" w:rsidRPr="00AC365B" w14:paraId="69BF3A8D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42279C7" w14:textId="5EA6C93D" w:rsidR="00060CF9" w:rsidRPr="00AC365B" w:rsidRDefault="00514DBA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A6B00A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C6D70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CF9" w:rsidRPr="00AC365B" w14:paraId="6C9C4930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8361D65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12944A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FCA9B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060CF9" w:rsidRPr="00AC365B" w14:paraId="2576C406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2B0AF12" w14:textId="792C3459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C653B" w:rsidRPr="000C65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393077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05006D" w14:textId="3105108E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EE1C1A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B90EBA" w14:textId="2DE2BA6C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60CF9" w:rsidRPr="00AC365B" w14:paraId="0DE70256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84AD479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C60BEF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4B1D4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0CF9" w:rsidRPr="00AC365B" w14:paraId="73667F2B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2515B6E" w14:textId="77777777" w:rsidR="00060CF9" w:rsidRPr="00AC365B" w:rsidRDefault="00060CF9" w:rsidP="00A14BB3">
            <w:pPr>
              <w:rPr>
                <w:b/>
                <w:bCs/>
                <w:sz w:val="30"/>
                <w:szCs w:val="30"/>
              </w:rPr>
            </w:pPr>
            <w:r w:rsidRPr="00AC365B">
              <w:rPr>
                <w:b/>
                <w:b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D8206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E1EBC9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F3C10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4FF494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CF9" w:rsidRPr="00AC365B" w14:paraId="702004FB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E2997AC" w14:textId="77777777" w:rsidR="00060CF9" w:rsidRPr="00AC365B" w:rsidRDefault="00060CF9" w:rsidP="00A14BB3">
            <w:pPr>
              <w:rPr>
                <w:b/>
                <w:bCs/>
                <w:sz w:val="30"/>
                <w:szCs w:val="30"/>
              </w:rPr>
            </w:pPr>
            <w:r w:rsidRPr="00AC365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AC7B06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87157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21007A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1C3B69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60CF9" w:rsidRPr="00AC365B" w14:paraId="1730D377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76C0939" w14:textId="77777777" w:rsidR="00060CF9" w:rsidRPr="00AC365B" w:rsidRDefault="00060CF9" w:rsidP="00A14BB3">
            <w:pPr>
              <w:rPr>
                <w:sz w:val="30"/>
                <w:szCs w:val="30"/>
              </w:rPr>
            </w:pPr>
            <w:r w:rsidRPr="00AC365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AA82E3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BF443" w14:textId="30B279DF" w:rsidR="00060CF9" w:rsidRPr="00AC365B" w:rsidRDefault="000C653B" w:rsidP="00B9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275</w:t>
            </w:r>
            <w:r w:rsidR="00F134D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69837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8A42C9" w14:textId="6C98D207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909</w:t>
            </w:r>
          </w:p>
        </w:tc>
      </w:tr>
      <w:tr w:rsidR="00060CF9" w:rsidRPr="00AC365B" w14:paraId="3E42FF03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72D49C8" w14:textId="77777777" w:rsidR="00060CF9" w:rsidRPr="00AC365B" w:rsidRDefault="00060CF9" w:rsidP="00A14BB3">
            <w:pPr>
              <w:rPr>
                <w:sz w:val="30"/>
                <w:szCs w:val="30"/>
              </w:rPr>
            </w:pPr>
            <w:r w:rsidRPr="00AC365B">
              <w:rPr>
                <w:sz w:val="30"/>
                <w:szCs w:val="30"/>
                <w:cs/>
              </w:rPr>
              <w:t>ขายหนังสือ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74576C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A94F1" w14:textId="34935B36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098B3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2ED8E1" w14:textId="47DC68AF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198</w:t>
            </w:r>
          </w:p>
        </w:tc>
      </w:tr>
      <w:tr w:rsidR="00060CF9" w:rsidRPr="00AC365B" w14:paraId="5B12BA16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B3DF6AD" w14:textId="77777777" w:rsidR="00060CF9" w:rsidRPr="00AC365B" w:rsidRDefault="00060CF9" w:rsidP="00A14BB3">
            <w:pPr>
              <w:rPr>
                <w:sz w:val="30"/>
                <w:szCs w:val="30"/>
                <w:cs/>
              </w:rPr>
            </w:pPr>
            <w:r w:rsidRPr="00AC365B"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2D037F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EBDEE6" w14:textId="04EA412C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30D80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B9C04A" w14:textId="19AB99DF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943</w:t>
            </w:r>
          </w:p>
        </w:tc>
      </w:tr>
      <w:tr w:rsidR="00060CF9" w:rsidRPr="00AC365B" w14:paraId="0A5A77EB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879CAB6" w14:textId="77777777" w:rsidR="00060CF9" w:rsidRPr="00AC365B" w:rsidRDefault="00060CF9" w:rsidP="00A14BB3">
            <w:pPr>
              <w:rPr>
                <w:sz w:val="30"/>
                <w:szCs w:val="30"/>
                <w:cs/>
              </w:rPr>
            </w:pPr>
            <w:r w:rsidRPr="00AC365B">
              <w:rPr>
                <w:sz w:val="30"/>
                <w:szCs w:val="30"/>
                <w:cs/>
              </w:rPr>
              <w:t>ค่าขายสินค้าอื่นๆ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629775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960B6" w14:textId="10DF1FD3" w:rsidR="00060CF9" w:rsidRPr="00AC365B" w:rsidRDefault="00AC5991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FEDAD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ADCB3B" w14:textId="35D05C2C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816</w:t>
            </w:r>
          </w:p>
        </w:tc>
      </w:tr>
      <w:tr w:rsidR="00060CF9" w:rsidRPr="00AC365B" w14:paraId="50836ED6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BB731E9" w14:textId="77777777" w:rsidR="00060CF9" w:rsidRPr="00AC365B" w:rsidRDefault="00060CF9" w:rsidP="00A14BB3">
            <w:pPr>
              <w:rPr>
                <w:sz w:val="30"/>
                <w:szCs w:val="30"/>
              </w:rPr>
            </w:pPr>
            <w:r w:rsidRPr="00AC365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0292AF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211A6" w14:textId="0900CCCA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2BF17C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BF644" w14:textId="0A9EB1E9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005</w:t>
            </w:r>
          </w:p>
        </w:tc>
      </w:tr>
      <w:tr w:rsidR="00060CF9" w:rsidRPr="00AC365B" w14:paraId="449F3ACB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D3FE34E" w14:textId="77777777" w:rsidR="00060CF9" w:rsidRPr="00AC365B" w:rsidRDefault="00060CF9" w:rsidP="00A14BB3">
            <w:pPr>
              <w:rPr>
                <w:b/>
                <w:bCs/>
                <w:sz w:val="30"/>
                <w:szCs w:val="30"/>
              </w:rPr>
            </w:pPr>
            <w:r w:rsidRPr="00AC365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FFFFD3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62F59" w14:textId="34C53C62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448</w:t>
            </w:r>
            <w:r w:rsidR="00F134D1" w:rsidRPr="00AC36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53402D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1C5D5" w14:textId="238D4F64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270</w:t>
            </w:r>
            <w:r w:rsidR="00AC5991" w:rsidRPr="00AC36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871</w:t>
            </w:r>
          </w:p>
        </w:tc>
      </w:tr>
      <w:tr w:rsidR="00060CF9" w:rsidRPr="00AC365B" w14:paraId="3BBF8177" w14:textId="77777777" w:rsidTr="00A14BB3">
        <w:trPr>
          <w:trHeight w:val="120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B9F635A" w14:textId="77777777" w:rsidR="00060CF9" w:rsidRPr="00AC365B" w:rsidRDefault="00060CF9" w:rsidP="00A14BB3">
            <w:pPr>
              <w:rPr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B349DE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2578C8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74DCD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906D58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</w:rPr>
            </w:pPr>
          </w:p>
        </w:tc>
      </w:tr>
      <w:tr w:rsidR="00060CF9" w:rsidRPr="00AC365B" w14:paraId="4C4B19BA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CD68A6C" w14:textId="77777777" w:rsidR="00060CF9" w:rsidRPr="00AC365B" w:rsidRDefault="00060CF9" w:rsidP="00A14BB3">
            <w:pPr>
              <w:rPr>
                <w:b/>
                <w:bCs/>
                <w:sz w:val="30"/>
                <w:szCs w:val="30"/>
              </w:rPr>
            </w:pPr>
            <w:r w:rsidRPr="00AC365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89230F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B769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3237E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56546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60CF9" w:rsidRPr="00AC365B" w14:paraId="6A392B1E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826D29A" w14:textId="77777777" w:rsidR="00060CF9" w:rsidRPr="00AC365B" w:rsidRDefault="00060CF9" w:rsidP="00A14BB3">
            <w:pPr>
              <w:rPr>
                <w:sz w:val="30"/>
                <w:szCs w:val="30"/>
              </w:rPr>
            </w:pPr>
            <w:r w:rsidRPr="00AC365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6A5C94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4C57" w14:textId="5B4ED9B4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419</w:t>
            </w:r>
            <w:r w:rsidR="00F134D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7396BF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B0203" w14:textId="31DF9B61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269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165</w:t>
            </w:r>
          </w:p>
        </w:tc>
      </w:tr>
      <w:tr w:rsidR="00060CF9" w:rsidRPr="00AC365B" w14:paraId="6B9F25FA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E380BD2" w14:textId="77777777" w:rsidR="00060CF9" w:rsidRPr="00AC365B" w:rsidRDefault="00060CF9" w:rsidP="00A14BB3">
            <w:pPr>
              <w:rPr>
                <w:sz w:val="30"/>
                <w:szCs w:val="30"/>
              </w:rPr>
            </w:pPr>
            <w:r w:rsidRPr="00AC365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2A3CAC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673F7" w14:textId="6763FE8E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BB0A1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411E3" w14:textId="2E84228A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C5991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706</w:t>
            </w:r>
          </w:p>
        </w:tc>
      </w:tr>
      <w:tr w:rsidR="00060CF9" w:rsidRPr="00AC365B" w14:paraId="252D6897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380D2F8" w14:textId="77777777" w:rsidR="00060CF9" w:rsidRPr="00AC365B" w:rsidRDefault="00060CF9" w:rsidP="00A14BB3">
            <w:pPr>
              <w:rPr>
                <w:b/>
                <w:bCs/>
                <w:sz w:val="30"/>
                <w:szCs w:val="30"/>
              </w:rPr>
            </w:pPr>
            <w:r w:rsidRPr="00AC365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2A4458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CAC0D" w14:textId="0F2B9051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448</w:t>
            </w:r>
            <w:r w:rsidR="00F134D1" w:rsidRPr="00AC36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13E85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85F50" w14:textId="32DDCEF8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270</w:t>
            </w:r>
            <w:r w:rsidR="00AC5991" w:rsidRPr="00AC36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871</w:t>
            </w:r>
          </w:p>
        </w:tc>
      </w:tr>
    </w:tbl>
    <w:p w14:paraId="2034A472" w14:textId="03598AAF" w:rsidR="00060CF9" w:rsidRPr="00AC365B" w:rsidRDefault="00060CF9" w:rsidP="0013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B57995" w14:textId="77777777" w:rsidR="00060CF9" w:rsidRPr="00AC365B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AC365B">
        <w:rPr>
          <w:rFonts w:ascii="Angsana New" w:hAnsi="Angsana New"/>
          <w:sz w:val="30"/>
          <w:szCs w:val="30"/>
          <w:cs/>
          <w:lang w:val="en-AU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F062A9D" w14:textId="77777777" w:rsidR="00060CF9" w:rsidRPr="00BC2E5C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9D8894" w14:textId="77777777" w:rsidR="00060CF9" w:rsidRPr="00AC365B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กระทบยอดกำไรหรือขาดทุนของส่วนงานที่รายงาน</w:t>
      </w:r>
    </w:p>
    <w:p w14:paraId="288D4A71" w14:textId="77777777" w:rsidR="00060CF9" w:rsidRPr="00BC2E5C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440"/>
      </w:tblGrid>
      <w:tr w:rsidR="003B1A90" w:rsidRPr="00AC365B" w14:paraId="606D9748" w14:textId="77777777" w:rsidTr="005D014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DFFA4C7" w14:textId="77777777" w:rsidR="003B1A90" w:rsidRPr="00AC365B" w:rsidRDefault="003B1A90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61242F" w14:textId="77777777" w:rsidR="003B1A90" w:rsidRPr="00AC365B" w:rsidRDefault="003B1A90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330A2" w14:textId="51366F0A" w:rsidR="003B1A90" w:rsidRPr="003B1A90" w:rsidRDefault="003B1A90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1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0CF9" w:rsidRPr="00AC365B" w14:paraId="13A671A5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F6D9F20" w14:textId="69435BCE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C653B" w:rsidRPr="000C65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7E72CE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71D0D" w14:textId="2E29DE65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F28239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7A79FB" w14:textId="61403DB4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60CF9" w:rsidRPr="00AC365B" w14:paraId="25880246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3628A26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5AD163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1F86EE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0CF9" w:rsidRPr="00AC365B" w14:paraId="4E0A5EC2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DCBF88A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0AC06A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48D21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27170A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AB8B44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CF9" w:rsidRPr="00AC365B" w14:paraId="13226F09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EE21502" w14:textId="1DFABE56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4CFA71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09FB0" w14:textId="553B302E" w:rsidR="00060CF9" w:rsidRPr="00AC365B" w:rsidRDefault="000C653B" w:rsidP="009F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 w:rsidR="009F3F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AE639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0EF6E5" w14:textId="26A84725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372</w:t>
            </w:r>
            <w:r w:rsidR="00376B4C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</w:tr>
      <w:tr w:rsidR="00376B4C" w:rsidRPr="00AC365B" w14:paraId="39DC7FFE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47EC6C0" w14:textId="5B270E16" w:rsidR="00376B4C" w:rsidRPr="00AC365B" w:rsidRDefault="00376B4C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ตัดรายการขาดทุนส่วนงานที่ยกเลิก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9B90E2" w14:textId="77777777" w:rsidR="00376B4C" w:rsidRPr="00AC365B" w:rsidRDefault="00376B4C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225D7" w14:textId="01C79E2D" w:rsidR="00376B4C" w:rsidRPr="00AC365B" w:rsidRDefault="00376B4C" w:rsidP="006A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4266C6" w14:textId="77777777" w:rsidR="00376B4C" w:rsidRPr="006A6DF5" w:rsidRDefault="00376B4C" w:rsidP="006A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D8037" w14:textId="75DD1169" w:rsidR="00376B4C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262</w:t>
            </w:r>
            <w:r w:rsidR="00376B4C"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color w:val="000000"/>
                <w:sz w:val="30"/>
                <w:szCs w:val="30"/>
              </w:rPr>
              <w:t>979</w:t>
            </w:r>
          </w:p>
        </w:tc>
      </w:tr>
      <w:tr w:rsidR="00060CF9" w:rsidRPr="00AC365B" w14:paraId="4872BAB6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B0A5675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A39B19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1EAB2" w14:textId="4D4F3913" w:rsidR="00060CF9" w:rsidRPr="00AC365B" w:rsidRDefault="00376B4C" w:rsidP="006A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A04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color w:val="000000"/>
                <w:sz w:val="30"/>
                <w:szCs w:val="30"/>
              </w:rPr>
              <w:t>221</w:t>
            </w:r>
            <w:r w:rsidRPr="00AC365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5759F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E2F1F" w14:textId="23F156C7" w:rsidR="00060CF9" w:rsidRPr="00AC365B" w:rsidRDefault="00376B4C" w:rsidP="00D8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AC36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color w:val="000000"/>
                <w:sz w:val="30"/>
                <w:szCs w:val="30"/>
              </w:rPr>
              <w:t>889</w:t>
            </w:r>
            <w:r w:rsidRPr="00AC365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60CF9" w:rsidRPr="00AC365B" w14:paraId="538F8368" w14:textId="77777777" w:rsidTr="00A14BB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471BB18" w14:textId="30160052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623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F6236E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F623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2385E6" w14:textId="77777777" w:rsidR="00060CF9" w:rsidRPr="00AC365B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D49DE6" w14:textId="5C4620D8" w:rsidR="00060CF9" w:rsidRPr="00D85555" w:rsidRDefault="009F3F85" w:rsidP="00D8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5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D855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759</w:t>
            </w:r>
            <w:r w:rsidRPr="00D855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A5620" w14:textId="77777777" w:rsidR="00060CF9" w:rsidRPr="00D85555" w:rsidRDefault="00060CF9" w:rsidP="00D8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6CDBC" w14:textId="13017288" w:rsidR="00060CF9" w:rsidRPr="00AC365B" w:rsidRDefault="000C653B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631</w:t>
            </w:r>
            <w:r w:rsidR="00376B4C" w:rsidRPr="00AC36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686</w:t>
            </w:r>
          </w:p>
        </w:tc>
      </w:tr>
    </w:tbl>
    <w:p w14:paraId="43B10C04" w14:textId="77777777" w:rsidR="00060CF9" w:rsidRPr="00AC365B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5444F68" w14:textId="13E78F3E" w:rsidR="00A46EAE" w:rsidRPr="00AC365B" w:rsidRDefault="00A4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A9E25C3" w14:textId="651D2477" w:rsidR="0073416E" w:rsidRPr="00AC365B" w:rsidRDefault="004D7D69" w:rsidP="00965BB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left="547" w:hanging="45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10"/>
        <w:gridCol w:w="990"/>
        <w:gridCol w:w="270"/>
        <w:gridCol w:w="990"/>
        <w:gridCol w:w="270"/>
        <w:gridCol w:w="990"/>
        <w:gridCol w:w="270"/>
        <w:gridCol w:w="990"/>
      </w:tblGrid>
      <w:tr w:rsidR="004F6C83" w:rsidRPr="00AC365B" w14:paraId="533C995F" w14:textId="77777777" w:rsidTr="00C14025">
        <w:trPr>
          <w:trHeight w:val="420"/>
        </w:trPr>
        <w:tc>
          <w:tcPr>
            <w:tcW w:w="3690" w:type="dxa"/>
            <w:vAlign w:val="bottom"/>
          </w:tcPr>
          <w:p w14:paraId="19CE44F0" w14:textId="77777777" w:rsidR="004F6C83" w:rsidRPr="00AC365B" w:rsidRDefault="004F6C8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9377226" w14:textId="77777777" w:rsidR="004F6C83" w:rsidRPr="00AC365B" w:rsidRDefault="004F6C83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F22CFCD" w14:textId="77777777" w:rsidR="004F6C83" w:rsidRPr="00AC365B" w:rsidRDefault="004F6C8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58AEDEB" w14:textId="77777777" w:rsidR="004F6C83" w:rsidRPr="00AC365B" w:rsidRDefault="004F6C8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DD659B6" w14:textId="77777777" w:rsidR="004F6C83" w:rsidRPr="00AC365B" w:rsidRDefault="004F6C8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300" w:rsidRPr="00AC365B" w14:paraId="074297CA" w14:textId="77777777" w:rsidTr="00C14025">
        <w:trPr>
          <w:trHeight w:val="420"/>
        </w:trPr>
        <w:tc>
          <w:tcPr>
            <w:tcW w:w="3690" w:type="dxa"/>
            <w:vAlign w:val="bottom"/>
          </w:tcPr>
          <w:p w14:paraId="56D4ADE6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2028F9" w14:textId="76D3D26E" w:rsidR="00626300" w:rsidRPr="00AC365B" w:rsidRDefault="000946A9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44D098D2" w14:textId="6570B85D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1838B41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8203B7" w14:textId="16EDFC2F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CD59224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54694A" w14:textId="16FE79AF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957F92D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EFD27" w14:textId="734C40D9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300" w:rsidRPr="00AC365B" w14:paraId="4E4E7C77" w14:textId="77777777" w:rsidTr="00C14025">
        <w:trPr>
          <w:trHeight w:val="420"/>
        </w:trPr>
        <w:tc>
          <w:tcPr>
            <w:tcW w:w="3690" w:type="dxa"/>
            <w:vAlign w:val="bottom"/>
          </w:tcPr>
          <w:p w14:paraId="20C5D2F6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03AF225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506859EB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59F" w:rsidRPr="00AC365B" w14:paraId="2502144B" w14:textId="77777777" w:rsidTr="00C14025">
        <w:trPr>
          <w:trHeight w:val="420"/>
        </w:trPr>
        <w:tc>
          <w:tcPr>
            <w:tcW w:w="3690" w:type="dxa"/>
          </w:tcPr>
          <w:p w14:paraId="38F17DE2" w14:textId="7FEBBB6F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รายได้เงินสนับสนุนสำหรับค่าใช้จ่ายใน</w:t>
            </w:r>
          </w:p>
          <w:p w14:paraId="59AB7F62" w14:textId="5F74D6D1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การใช้โครงข่ายและสัญญาณโทรทัศน์</w:t>
            </w:r>
          </w:p>
        </w:tc>
        <w:tc>
          <w:tcPr>
            <w:tcW w:w="810" w:type="dxa"/>
          </w:tcPr>
          <w:p w14:paraId="2F57A45B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342A579" w14:textId="57498EF7" w:rsidR="0078459F" w:rsidRPr="00AC365B" w:rsidRDefault="000C653B" w:rsidP="00912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653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3B1A9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vAlign w:val="bottom"/>
          </w:tcPr>
          <w:p w14:paraId="4ED2E8C0" w14:textId="4B28CD7D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52</w:t>
            </w:r>
            <w:r w:rsidR="0091232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70" w:type="dxa"/>
            <w:vAlign w:val="bottom"/>
          </w:tcPr>
          <w:p w14:paraId="0C37E6C5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9CBEF3" w14:textId="3CCFEABF" w:rsidR="0078459F" w:rsidRPr="00AC365B" w:rsidRDefault="000C653B" w:rsidP="00D23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58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335650A3" w14:textId="77777777" w:rsidR="0078459F" w:rsidRPr="00AC365B" w:rsidRDefault="0078459F" w:rsidP="00D23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91BC00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after="0" w:line="240" w:lineRule="auto"/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04752" w14:textId="3DE62EC2" w:rsidR="00912320" w:rsidRPr="00AC365B" w:rsidRDefault="00912320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after="0" w:line="240" w:lineRule="auto"/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9CE0EB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5E3C14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after="0" w:line="240" w:lineRule="auto"/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6D5FD3" w14:textId="2B3386C3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459F" w:rsidRPr="00AC365B" w14:paraId="3FA0E36D" w14:textId="77777777" w:rsidTr="00C14025">
        <w:trPr>
          <w:trHeight w:val="420"/>
        </w:trPr>
        <w:tc>
          <w:tcPr>
            <w:tcW w:w="3690" w:type="dxa"/>
          </w:tcPr>
          <w:p w14:paraId="59767CDA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810" w:type="dxa"/>
          </w:tcPr>
          <w:p w14:paraId="31A0ACE9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1627D4" w14:textId="5D70A399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91232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  <w:vAlign w:val="bottom"/>
          </w:tcPr>
          <w:p w14:paraId="7902F144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EEA449" w14:textId="63B9762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7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  <w:vAlign w:val="bottom"/>
          </w:tcPr>
          <w:p w14:paraId="5E212B42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85594C" w14:textId="7DAC4D28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91232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  <w:vAlign w:val="bottom"/>
          </w:tcPr>
          <w:p w14:paraId="4BBF8124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CA1554" w14:textId="77762238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78459F" w:rsidRPr="00AC365B" w14:paraId="0065E04B" w14:textId="77777777" w:rsidTr="00C14025">
        <w:trPr>
          <w:trHeight w:val="420"/>
        </w:trPr>
        <w:tc>
          <w:tcPr>
            <w:tcW w:w="3690" w:type="dxa"/>
          </w:tcPr>
          <w:p w14:paraId="5BD157A3" w14:textId="74A12796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รายได้จากการขายเศษวัสดุ</w:t>
            </w:r>
          </w:p>
        </w:tc>
        <w:tc>
          <w:tcPr>
            <w:tcW w:w="810" w:type="dxa"/>
          </w:tcPr>
          <w:p w14:paraId="091BF29E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37482E" w14:textId="6A91E017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91232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  <w:vAlign w:val="bottom"/>
          </w:tcPr>
          <w:p w14:paraId="33D8C9B4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BED2B0" w14:textId="18F72D87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vAlign w:val="bottom"/>
          </w:tcPr>
          <w:p w14:paraId="19A56AAE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FA4649" w14:textId="55D3EF5B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91232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  <w:vAlign w:val="bottom"/>
          </w:tcPr>
          <w:p w14:paraId="11675DC0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8452B6" w14:textId="00298C25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78459F" w:rsidRPr="00AC365B" w14:paraId="2F2FFB98" w14:textId="77777777" w:rsidTr="00C14025">
        <w:trPr>
          <w:trHeight w:val="420"/>
        </w:trPr>
        <w:tc>
          <w:tcPr>
            <w:tcW w:w="3690" w:type="dxa"/>
          </w:tcPr>
          <w:p w14:paraId="26C78695" w14:textId="7074336A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="00C14025">
              <w:rPr>
                <w:rFonts w:ascii="Angsana New" w:hAnsi="Angsana New" w:hint="cs"/>
                <w:sz w:val="30"/>
                <w:szCs w:val="30"/>
                <w:cs/>
              </w:rPr>
              <w:t>การคืน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810" w:type="dxa"/>
          </w:tcPr>
          <w:p w14:paraId="4F82C62A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F91066" w14:textId="5D8F2509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91232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  <w:vAlign w:val="bottom"/>
          </w:tcPr>
          <w:p w14:paraId="7BF6FC68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3E1C70" w14:textId="4DE76526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70" w:type="dxa"/>
            <w:vAlign w:val="bottom"/>
          </w:tcPr>
          <w:p w14:paraId="62D5DBDD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608BB2" w14:textId="2659CDB6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70" w:type="dxa"/>
            <w:vAlign w:val="bottom"/>
          </w:tcPr>
          <w:p w14:paraId="2FDC0069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088055" w14:textId="65D7685D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78459F" w:rsidRPr="00AC365B" w14:paraId="456359F9" w14:textId="77777777" w:rsidTr="00C14025">
        <w:trPr>
          <w:trHeight w:val="420"/>
        </w:trPr>
        <w:tc>
          <w:tcPr>
            <w:tcW w:w="3690" w:type="dxa"/>
          </w:tcPr>
          <w:p w14:paraId="19A10B83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5243684C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04FEED" w14:textId="061B0512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38</w:t>
            </w:r>
            <w:r w:rsidR="0096360B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70" w:type="dxa"/>
            <w:vAlign w:val="bottom"/>
          </w:tcPr>
          <w:p w14:paraId="7DB4C9B2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AABEC2" w14:textId="0613FC7A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39</w:t>
            </w:r>
            <w:r w:rsidR="0091232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270" w:type="dxa"/>
            <w:vAlign w:val="bottom"/>
          </w:tcPr>
          <w:p w14:paraId="0064CD28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1F1F3F" w14:textId="3F6FC1B0" w:rsidR="0078459F" w:rsidRPr="00AC365B" w:rsidRDefault="000C653B" w:rsidP="00963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13</w:t>
            </w:r>
            <w:r w:rsidR="0091232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270" w:type="dxa"/>
            <w:vAlign w:val="bottom"/>
          </w:tcPr>
          <w:p w14:paraId="62FE71B4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5CE8FF" w14:textId="6AF27F5D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28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78459F" w:rsidRPr="00AC365B" w14:paraId="58E65832" w14:textId="77777777" w:rsidTr="00C14025">
        <w:trPr>
          <w:trHeight w:val="420"/>
        </w:trPr>
        <w:tc>
          <w:tcPr>
            <w:tcW w:w="3690" w:type="dxa"/>
            <w:vAlign w:val="bottom"/>
          </w:tcPr>
          <w:p w14:paraId="0453A205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77B541D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69C26" w14:textId="096300F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="0096360B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70" w:type="dxa"/>
            <w:vAlign w:val="bottom"/>
          </w:tcPr>
          <w:p w14:paraId="22B13FD0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9D885" w14:textId="38724102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 w:rsidR="0078459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270" w:type="dxa"/>
            <w:vAlign w:val="bottom"/>
          </w:tcPr>
          <w:p w14:paraId="1A242482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95FEC" w14:textId="360030B6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96360B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0" w:type="dxa"/>
            <w:vAlign w:val="bottom"/>
          </w:tcPr>
          <w:p w14:paraId="5201D2A0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A2190" w14:textId="6DB7309A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78459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17D24990" w14:textId="77777777" w:rsidR="0073416E" w:rsidRPr="00056DD7" w:rsidRDefault="0073416E" w:rsidP="00A42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900"/>
        </w:tabs>
        <w:spacing w:line="100" w:lineRule="atLeast"/>
        <w:ind w:left="900" w:right="-43" w:hanging="900"/>
        <w:jc w:val="both"/>
        <w:rPr>
          <w:rFonts w:ascii="Angsana New" w:hAnsi="Angsana New"/>
          <w:b/>
          <w:bCs/>
          <w:sz w:val="20"/>
          <w:szCs w:val="20"/>
        </w:rPr>
      </w:pPr>
    </w:p>
    <w:p w14:paraId="5A375E7D" w14:textId="2C689430" w:rsidR="00056DD7" w:rsidRPr="00056DD7" w:rsidRDefault="0073416E" w:rsidP="00056DD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812"/>
        <w:gridCol w:w="986"/>
        <w:gridCol w:w="269"/>
        <w:gridCol w:w="994"/>
        <w:gridCol w:w="269"/>
        <w:gridCol w:w="988"/>
        <w:gridCol w:w="269"/>
        <w:gridCol w:w="990"/>
      </w:tblGrid>
      <w:tr w:rsidR="006E2D6D" w:rsidRPr="00AC365B" w14:paraId="3BC43BE1" w14:textId="77777777" w:rsidTr="00C14025">
        <w:trPr>
          <w:trHeight w:val="420"/>
        </w:trPr>
        <w:tc>
          <w:tcPr>
            <w:tcW w:w="1992" w:type="pct"/>
          </w:tcPr>
          <w:p w14:paraId="4DBE8312" w14:textId="77777777" w:rsidR="005273B6" w:rsidRPr="00AC365B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20B721F5" w14:textId="77777777" w:rsidR="005273B6" w:rsidRPr="00AC365B" w:rsidRDefault="005273B6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pct"/>
            <w:gridSpan w:val="3"/>
            <w:shd w:val="clear" w:color="auto" w:fill="auto"/>
            <w:vAlign w:val="bottom"/>
          </w:tcPr>
          <w:p w14:paraId="2C9E745E" w14:textId="77777777" w:rsidR="005273B6" w:rsidRPr="00AC365B" w:rsidRDefault="005273B6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5E3151C" w14:textId="77777777" w:rsidR="005273B6" w:rsidRPr="00AC365B" w:rsidRDefault="005273B6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pct"/>
            <w:gridSpan w:val="3"/>
            <w:shd w:val="clear" w:color="auto" w:fill="auto"/>
            <w:vAlign w:val="bottom"/>
          </w:tcPr>
          <w:p w14:paraId="03ADC0A5" w14:textId="77777777" w:rsidR="005273B6" w:rsidRPr="00AC365B" w:rsidRDefault="005273B6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4025" w:rsidRPr="00AC365B" w14:paraId="2F93F0C2" w14:textId="77777777" w:rsidTr="00C14025">
        <w:trPr>
          <w:trHeight w:val="420"/>
        </w:trPr>
        <w:tc>
          <w:tcPr>
            <w:tcW w:w="1992" w:type="pct"/>
          </w:tcPr>
          <w:p w14:paraId="7239FA95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354F09C9" w14:textId="77777777" w:rsidR="00626300" w:rsidRPr="00AC365B" w:rsidRDefault="00626300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4372DFA" w14:textId="0C9E6A98" w:rsidR="00626300" w:rsidRPr="00AC365B" w:rsidRDefault="000C653B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3EB8E03" w14:textId="77777777" w:rsidR="00626300" w:rsidRPr="00AC365B" w:rsidRDefault="00626300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3EB3D9CA" w14:textId="2DCFCA14" w:rsidR="00626300" w:rsidRPr="00AC365B" w:rsidRDefault="000C653B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4B6E5EA" w14:textId="77777777" w:rsidR="00626300" w:rsidRPr="00AC365B" w:rsidRDefault="00626300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479EF914" w14:textId="5F02DB7B" w:rsidR="00626300" w:rsidRPr="00AC365B" w:rsidRDefault="000C653B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vAlign w:val="bottom"/>
          </w:tcPr>
          <w:p w14:paraId="38C66183" w14:textId="77777777" w:rsidR="00626300" w:rsidRPr="00AC365B" w:rsidRDefault="00626300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2D97B1FD" w14:textId="36B0239C" w:rsidR="00626300" w:rsidRPr="00AC365B" w:rsidRDefault="000C653B" w:rsidP="003F2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300" w:rsidRPr="00AC365B" w14:paraId="74AC00E2" w14:textId="77777777" w:rsidTr="00C14025">
        <w:trPr>
          <w:trHeight w:val="420"/>
        </w:trPr>
        <w:tc>
          <w:tcPr>
            <w:tcW w:w="1992" w:type="pct"/>
          </w:tcPr>
          <w:p w14:paraId="5987FEA5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8" w:type="pct"/>
            <w:vAlign w:val="bottom"/>
          </w:tcPr>
          <w:p w14:paraId="5140D44F" w14:textId="77777777" w:rsidR="00626300" w:rsidRPr="00AC365B" w:rsidRDefault="00626300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70" w:type="pct"/>
            <w:gridSpan w:val="7"/>
            <w:shd w:val="clear" w:color="auto" w:fill="auto"/>
            <w:vAlign w:val="bottom"/>
          </w:tcPr>
          <w:p w14:paraId="3F1DC8C5" w14:textId="77777777" w:rsidR="00626300" w:rsidRPr="00AC365B" w:rsidRDefault="00626300" w:rsidP="003F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025" w:rsidRPr="00AC365B" w14:paraId="05E3B2C3" w14:textId="77777777" w:rsidTr="00C14025">
        <w:trPr>
          <w:trHeight w:val="420"/>
        </w:trPr>
        <w:tc>
          <w:tcPr>
            <w:tcW w:w="1992" w:type="pct"/>
            <w:vAlign w:val="bottom"/>
          </w:tcPr>
          <w:p w14:paraId="05AADDB5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38" w:type="pct"/>
            <w:vAlign w:val="bottom"/>
          </w:tcPr>
          <w:p w14:paraId="0708291F" w14:textId="77777777" w:rsidR="0078459F" w:rsidRPr="00AC365B" w:rsidRDefault="0078459F" w:rsidP="007845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F1E3EDC" w14:textId="0AC36A0E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484</w:t>
            </w:r>
            <w:r w:rsidR="00CD059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65E6B65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0F4AC3A2" w14:textId="1C14B022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439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23FCB55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24685F89" w14:textId="39FE82A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196</w:t>
            </w:r>
            <w:r w:rsidR="00CD059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45" w:type="pct"/>
            <w:vAlign w:val="bottom"/>
          </w:tcPr>
          <w:p w14:paraId="5325D493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6D58E204" w14:textId="5C55EAC9" w:rsidR="0078459F" w:rsidRPr="00AC365B" w:rsidRDefault="000C653B" w:rsidP="00D23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106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256</w:t>
            </w:r>
          </w:p>
        </w:tc>
      </w:tr>
      <w:tr w:rsidR="00C14025" w:rsidRPr="00D237AA" w14:paraId="1C21F0B9" w14:textId="77777777" w:rsidTr="00C14025">
        <w:trPr>
          <w:trHeight w:val="420"/>
        </w:trPr>
        <w:tc>
          <w:tcPr>
            <w:tcW w:w="1992" w:type="pct"/>
            <w:vAlign w:val="bottom"/>
          </w:tcPr>
          <w:p w14:paraId="1C995DD3" w14:textId="77777777" w:rsidR="006A6DF5" w:rsidRPr="00AC365B" w:rsidRDefault="006A6DF5" w:rsidP="00E2658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438" w:type="pct"/>
            <w:vAlign w:val="bottom"/>
          </w:tcPr>
          <w:p w14:paraId="42B12E4F" w14:textId="04149730" w:rsidR="006A6DF5" w:rsidRPr="00AC365B" w:rsidRDefault="003B1A90" w:rsidP="00E265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24A718E" w14:textId="69AE8EC1" w:rsidR="006A6DF5" w:rsidRPr="00AC365B" w:rsidRDefault="000C653B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52</w:t>
            </w:r>
            <w:r w:rsidR="006A6DF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CF31ACC" w14:textId="77777777" w:rsidR="006A6DF5" w:rsidRPr="00AC365B" w:rsidRDefault="006A6DF5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3557BF27" w14:textId="7DE63BDC" w:rsidR="006A6DF5" w:rsidRPr="00AC365B" w:rsidRDefault="000C653B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  <w:r w:rsidR="006A6DF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24D1A1B" w14:textId="77777777" w:rsidR="006A6DF5" w:rsidRPr="00AC365B" w:rsidRDefault="006A6DF5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2EF369A" w14:textId="29C43466" w:rsidR="006A6DF5" w:rsidRPr="00AC365B" w:rsidRDefault="000C653B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29</w:t>
            </w:r>
            <w:r w:rsidR="006A6DF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45" w:type="pct"/>
            <w:vAlign w:val="bottom"/>
          </w:tcPr>
          <w:p w14:paraId="0E0EA604" w14:textId="77777777" w:rsidR="006A6DF5" w:rsidRPr="00AC365B" w:rsidRDefault="006A6DF5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6303996E" w14:textId="0C96BB10" w:rsidR="006A6DF5" w:rsidRPr="00AC365B" w:rsidRDefault="000C653B" w:rsidP="00D23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6A6DF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  <w:tr w:rsidR="00C14025" w:rsidRPr="00AC365B" w14:paraId="401F58D1" w14:textId="77777777" w:rsidTr="00C14025">
        <w:trPr>
          <w:trHeight w:val="420"/>
        </w:trPr>
        <w:tc>
          <w:tcPr>
            <w:tcW w:w="1992" w:type="pct"/>
            <w:vAlign w:val="bottom"/>
          </w:tcPr>
          <w:p w14:paraId="137C0AE3" w14:textId="07A47F40" w:rsidR="0078459F" w:rsidRPr="00AC365B" w:rsidRDefault="0078459F" w:rsidP="0078459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ค่าใช้จ่ายในการเดินทางและเบี้ยเลี้ยง</w:t>
            </w:r>
          </w:p>
        </w:tc>
        <w:tc>
          <w:tcPr>
            <w:tcW w:w="438" w:type="pct"/>
            <w:vAlign w:val="bottom"/>
          </w:tcPr>
          <w:p w14:paraId="18BA74C5" w14:textId="77777777" w:rsidR="0078459F" w:rsidRPr="00AC365B" w:rsidRDefault="0078459F" w:rsidP="007845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41E55ED" w14:textId="1012D15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49</w:t>
            </w:r>
            <w:r w:rsidR="00CD059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AD32CF4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72706DE5" w14:textId="02D3E97F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45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E34E18D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2DBDC5B3" w14:textId="6021691B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14</w:t>
            </w:r>
            <w:r w:rsidR="00CD059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45" w:type="pct"/>
            <w:vAlign w:val="bottom"/>
          </w:tcPr>
          <w:p w14:paraId="645637F2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5AAD2989" w14:textId="437963C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760</w:t>
            </w:r>
          </w:p>
        </w:tc>
      </w:tr>
      <w:tr w:rsidR="00C14025" w:rsidRPr="00AC365B" w14:paraId="3F1DD936" w14:textId="77777777" w:rsidTr="00C14025">
        <w:trPr>
          <w:trHeight w:val="420"/>
        </w:trPr>
        <w:tc>
          <w:tcPr>
            <w:tcW w:w="1992" w:type="pct"/>
            <w:vAlign w:val="bottom"/>
          </w:tcPr>
          <w:p w14:paraId="4FA79F1C" w14:textId="77777777" w:rsidR="006A6DF5" w:rsidRPr="00AC365B" w:rsidRDefault="006A6DF5" w:rsidP="00E2658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โครงการให้พนักงานลาออกโดยสมัครใจ</w:t>
            </w:r>
          </w:p>
        </w:tc>
        <w:tc>
          <w:tcPr>
            <w:tcW w:w="438" w:type="pct"/>
            <w:vAlign w:val="bottom"/>
          </w:tcPr>
          <w:p w14:paraId="6C8FDEAB" w14:textId="77777777" w:rsidR="006A6DF5" w:rsidRPr="00AC365B" w:rsidRDefault="006A6DF5" w:rsidP="00E265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65E3CBB" w14:textId="2D6CBD5E" w:rsidR="006A6DF5" w:rsidRPr="00AC365B" w:rsidRDefault="000C653B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42</w:t>
            </w:r>
            <w:r w:rsidR="006A6DF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84CC074" w14:textId="77777777" w:rsidR="006A6DF5" w:rsidRPr="00AC365B" w:rsidRDefault="006A6DF5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437FF8E8" w14:textId="653CF7A9" w:rsidR="006A6DF5" w:rsidRPr="00AC365B" w:rsidRDefault="000C653B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</w:t>
            </w:r>
            <w:r w:rsidR="006A6DF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F7CC329" w14:textId="77777777" w:rsidR="006A6DF5" w:rsidRPr="00AC365B" w:rsidRDefault="006A6DF5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057BE6F" w14:textId="03A65DF9" w:rsidR="006A6DF5" w:rsidRPr="00AC365B" w:rsidRDefault="000C653B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6A6DF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45" w:type="pct"/>
            <w:vAlign w:val="bottom"/>
          </w:tcPr>
          <w:p w14:paraId="11316731" w14:textId="77777777" w:rsidR="006A6DF5" w:rsidRPr="00AC365B" w:rsidRDefault="006A6DF5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2F50857D" w14:textId="34EA5487" w:rsidR="006A6DF5" w:rsidRPr="00AC365B" w:rsidRDefault="000C653B" w:rsidP="00E26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6A6DF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071</w:t>
            </w:r>
          </w:p>
        </w:tc>
      </w:tr>
      <w:tr w:rsidR="00C14025" w:rsidRPr="00AC365B" w14:paraId="26F2C53E" w14:textId="77777777" w:rsidTr="00C14025">
        <w:trPr>
          <w:trHeight w:val="420"/>
        </w:trPr>
        <w:tc>
          <w:tcPr>
            <w:tcW w:w="1992" w:type="pct"/>
            <w:vAlign w:val="bottom"/>
          </w:tcPr>
          <w:p w14:paraId="7FDAD14F" w14:textId="65E8D292" w:rsidR="0078459F" w:rsidRPr="00AC365B" w:rsidRDefault="0078459F" w:rsidP="0078459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438" w:type="pct"/>
            <w:vAlign w:val="bottom"/>
          </w:tcPr>
          <w:p w14:paraId="089CCBFF" w14:textId="77777777" w:rsidR="0078459F" w:rsidRPr="00AC365B" w:rsidRDefault="0078459F" w:rsidP="007845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24AB8B4" w14:textId="17AF21D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</w:t>
            </w:r>
            <w:r w:rsidR="00CD059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79C7450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1826C6E8" w14:textId="36CE494D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23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2A97256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9942372" w14:textId="5BAD6FB5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</w:t>
            </w:r>
            <w:r w:rsidR="00CD059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45" w:type="pct"/>
            <w:vAlign w:val="bottom"/>
          </w:tcPr>
          <w:p w14:paraId="2320B893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3955ADA1" w14:textId="2F704922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C14025" w:rsidRPr="00AC365B" w14:paraId="21A0CC34" w14:textId="77777777" w:rsidTr="00C14025">
        <w:trPr>
          <w:trHeight w:val="420"/>
        </w:trPr>
        <w:tc>
          <w:tcPr>
            <w:tcW w:w="1992" w:type="pct"/>
            <w:vAlign w:val="bottom"/>
          </w:tcPr>
          <w:p w14:paraId="3CAD4AC6" w14:textId="222A5C59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เงินประกันสังคม</w:t>
            </w:r>
          </w:p>
        </w:tc>
        <w:tc>
          <w:tcPr>
            <w:tcW w:w="438" w:type="pct"/>
            <w:vAlign w:val="bottom"/>
          </w:tcPr>
          <w:p w14:paraId="5F1A55C9" w14:textId="5E802E49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059E148" w14:textId="705E77F8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  <w:r w:rsidR="00CD059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32431CA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7E96F9C8" w14:textId="2B3E5847" w:rsidR="0078459F" w:rsidRPr="00AC365B" w:rsidRDefault="000C653B" w:rsidP="00D23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0F960FA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A09F8E9" w14:textId="100FF195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CD059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145" w:type="pct"/>
            <w:vAlign w:val="bottom"/>
          </w:tcPr>
          <w:p w14:paraId="6B9EF549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C34D373" w14:textId="6533805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C14025" w:rsidRPr="00AC365B" w14:paraId="0422F2EC" w14:textId="77777777" w:rsidTr="00C14025">
        <w:trPr>
          <w:trHeight w:val="420"/>
        </w:trPr>
        <w:tc>
          <w:tcPr>
            <w:tcW w:w="1992" w:type="pct"/>
            <w:vAlign w:val="bottom"/>
          </w:tcPr>
          <w:p w14:paraId="30C6B02C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438" w:type="pct"/>
            <w:vAlign w:val="bottom"/>
          </w:tcPr>
          <w:p w14:paraId="51615430" w14:textId="641B0E8D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DE784DD" w14:textId="780924BF" w:rsidR="0078459F" w:rsidRPr="00AC365B" w:rsidRDefault="00CD0595" w:rsidP="00C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5E0DA71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2E28F7D2" w14:textId="781BBFB2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4B7F3CD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010E85F" w14:textId="5E43535C" w:rsidR="0078459F" w:rsidRPr="00AC365B" w:rsidRDefault="00CD0595" w:rsidP="00C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33AF69BE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6B7860B5" w14:textId="5B6C1D57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343</w:t>
            </w:r>
          </w:p>
        </w:tc>
      </w:tr>
      <w:tr w:rsidR="00C14025" w:rsidRPr="00AC365B" w14:paraId="36E677D2" w14:textId="77777777" w:rsidTr="00C14025">
        <w:trPr>
          <w:trHeight w:val="420"/>
        </w:trPr>
        <w:tc>
          <w:tcPr>
            <w:tcW w:w="1992" w:type="pct"/>
            <w:vAlign w:val="bottom"/>
          </w:tcPr>
          <w:p w14:paraId="2081246F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38" w:type="pct"/>
            <w:vAlign w:val="bottom"/>
          </w:tcPr>
          <w:p w14:paraId="155F89DF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8F7CC" w14:textId="5A2AD20C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32</w:t>
            </w:r>
            <w:r w:rsidR="00CD059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D870109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8B64" w14:textId="092E97BB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3D33BFD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14FBF" w14:textId="36C43762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14</w:t>
            </w:r>
            <w:r w:rsidR="00CD059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45" w:type="pct"/>
            <w:vAlign w:val="bottom"/>
          </w:tcPr>
          <w:p w14:paraId="624D2F5F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461F394F" w14:textId="70B42DFF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891</w:t>
            </w:r>
          </w:p>
        </w:tc>
      </w:tr>
      <w:tr w:rsidR="00C14025" w:rsidRPr="00AC365B" w14:paraId="63B21423" w14:textId="77777777" w:rsidTr="00C14025">
        <w:trPr>
          <w:trHeight w:val="334"/>
        </w:trPr>
        <w:tc>
          <w:tcPr>
            <w:tcW w:w="1992" w:type="pct"/>
            <w:vAlign w:val="bottom"/>
          </w:tcPr>
          <w:p w14:paraId="428F9140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  <w:vAlign w:val="bottom"/>
          </w:tcPr>
          <w:p w14:paraId="18C4158D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7B78C5" w14:textId="290C646D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  <w:r w:rsidR="00CD0595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CD50065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D12EE" w14:textId="467C8EA5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  <w:r w:rsidR="0078459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34C3869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CE909" w14:textId="48BAE10C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  <w:r w:rsidR="00CD0595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45" w:type="pct"/>
            <w:vAlign w:val="bottom"/>
          </w:tcPr>
          <w:p w14:paraId="1624F6C2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B26F4" w14:textId="0C3060BB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 w:rsidR="0078459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</w:tr>
    </w:tbl>
    <w:p w14:paraId="41BB7714" w14:textId="77777777" w:rsidR="005273B6" w:rsidRPr="00056DD7" w:rsidRDefault="005273B6" w:rsidP="00A42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rPr>
          <w:rFonts w:ascii="Angsana New" w:hAnsi="Angsana New"/>
          <w:sz w:val="22"/>
          <w:szCs w:val="22"/>
        </w:rPr>
      </w:pPr>
    </w:p>
    <w:p w14:paraId="16957BAA" w14:textId="7B596CE3" w:rsidR="0073416E" w:rsidRPr="00AC365B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7FB5E226" w14:textId="77777777" w:rsidR="0073416E" w:rsidRPr="00BC2E5C" w:rsidRDefault="0073416E" w:rsidP="00A42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0"/>
        <w:rPr>
          <w:rFonts w:ascii="Angsana New" w:hAnsi="Angsana New"/>
          <w:i/>
          <w:iCs/>
          <w:sz w:val="16"/>
          <w:szCs w:val="16"/>
        </w:rPr>
      </w:pPr>
    </w:p>
    <w:p w14:paraId="57292284" w14:textId="1B288869" w:rsidR="002E2C9C" w:rsidRPr="00AC365B" w:rsidRDefault="0073416E" w:rsidP="002E2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3F23E2" w:rsidRPr="00AC365B">
        <w:rPr>
          <w:rFonts w:ascii="Angsana New" w:hAnsi="Angsana New"/>
          <w:spacing w:val="-4"/>
          <w:sz w:val="30"/>
          <w:szCs w:val="30"/>
        </w:rPr>
        <w:br/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0C653B" w:rsidRPr="000C653B">
        <w:rPr>
          <w:rFonts w:ascii="Angsana New" w:hAnsi="Angsana New"/>
          <w:spacing w:val="-4"/>
          <w:sz w:val="30"/>
          <w:szCs w:val="30"/>
        </w:rPr>
        <w:t>5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0C653B" w:rsidRPr="000C653B">
        <w:rPr>
          <w:rFonts w:ascii="Angsana New" w:hAnsi="Angsana New"/>
          <w:spacing w:val="-4"/>
          <w:sz w:val="30"/>
          <w:szCs w:val="30"/>
        </w:rPr>
        <w:t>5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ถึง อัตราร้อยละ </w:t>
      </w:r>
      <w:r w:rsidR="000C653B" w:rsidRPr="000C653B">
        <w:rPr>
          <w:rFonts w:ascii="Angsana New" w:hAnsi="Angsana New"/>
          <w:spacing w:val="-4"/>
          <w:sz w:val="30"/>
          <w:szCs w:val="30"/>
        </w:rPr>
        <w:t>7</w:t>
      </w:r>
      <w:r w:rsidRPr="00AC365B">
        <w:rPr>
          <w:rFonts w:ascii="Angsana New" w:hAnsi="Angsana New"/>
          <w:spacing w:val="-4"/>
          <w:sz w:val="30"/>
          <w:szCs w:val="30"/>
        </w:rPr>
        <w:t>.</w:t>
      </w:r>
      <w:r w:rsidR="000C653B" w:rsidRPr="000C653B">
        <w:rPr>
          <w:rFonts w:ascii="Angsana New" w:hAnsi="Angsana New"/>
          <w:spacing w:val="-4"/>
          <w:sz w:val="30"/>
          <w:szCs w:val="30"/>
        </w:rPr>
        <w:t>5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C07D71D" w14:textId="77777777" w:rsidR="00CD0595" w:rsidRPr="00056DD7" w:rsidRDefault="00CD0595" w:rsidP="002E2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8"/>
          <w:szCs w:val="8"/>
          <w:cs/>
        </w:rPr>
      </w:pPr>
    </w:p>
    <w:p w14:paraId="42CD08BC" w14:textId="00713C0E" w:rsidR="0073416E" w:rsidRPr="00AC365B" w:rsidRDefault="0073416E" w:rsidP="00D3778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4ED4FF98" w14:textId="77777777" w:rsidR="0073416E" w:rsidRPr="00AC365B" w:rsidRDefault="0073416E" w:rsidP="00734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387"/>
        <w:jc w:val="thaiDistribute"/>
        <w:rPr>
          <w:rFonts w:ascii="Angsana New" w:hAnsi="Angsana New"/>
          <w:bCs/>
          <w:sz w:val="28"/>
          <w:szCs w:val="28"/>
        </w:rPr>
      </w:pPr>
    </w:p>
    <w:p w14:paraId="5C5E4841" w14:textId="4DB1E375" w:rsidR="0073416E" w:rsidRPr="00AC365B" w:rsidRDefault="0073416E" w:rsidP="001B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งบ</w:t>
      </w:r>
      <w:r w:rsidR="008375B5" w:rsidRPr="00AC365B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Pr="00AC365B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04224277" w14:textId="77777777" w:rsidR="00A873D7" w:rsidRPr="005744C4" w:rsidRDefault="00A873D7" w:rsidP="0052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03"/>
        <w:gridCol w:w="1015"/>
        <w:gridCol w:w="976"/>
        <w:gridCol w:w="22"/>
        <w:gridCol w:w="248"/>
        <w:gridCol w:w="22"/>
        <w:gridCol w:w="995"/>
        <w:gridCol w:w="272"/>
        <w:gridCol w:w="7"/>
        <w:gridCol w:w="978"/>
        <w:gridCol w:w="250"/>
        <w:gridCol w:w="28"/>
        <w:gridCol w:w="1045"/>
      </w:tblGrid>
      <w:tr w:rsidR="000965DF" w:rsidRPr="00AC365B" w14:paraId="5E9A3755" w14:textId="77777777" w:rsidTr="00C07283">
        <w:trPr>
          <w:trHeight w:val="420"/>
        </w:trPr>
        <w:tc>
          <w:tcPr>
            <w:tcW w:w="1837" w:type="pct"/>
          </w:tcPr>
          <w:p w14:paraId="25AF3988" w14:textId="77777777" w:rsidR="005273B6" w:rsidRPr="00AC365B" w:rsidRDefault="005273B6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8" w:type="pct"/>
          </w:tcPr>
          <w:p w14:paraId="4E3ED33F" w14:textId="77777777" w:rsidR="005273B6" w:rsidRPr="00AC365B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5"/>
            <w:shd w:val="clear" w:color="auto" w:fill="auto"/>
          </w:tcPr>
          <w:p w14:paraId="5B3B049B" w14:textId="77777777" w:rsidR="005273B6" w:rsidRPr="00AC365B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022C9DA8" w14:textId="77777777" w:rsidR="005273B6" w:rsidRPr="00AC365B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pct"/>
            <w:gridSpan w:val="5"/>
            <w:shd w:val="clear" w:color="auto" w:fill="auto"/>
          </w:tcPr>
          <w:p w14:paraId="04A8E65D" w14:textId="77777777" w:rsidR="005273B6" w:rsidRPr="00AC365B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ED7" w:rsidRPr="00AC365B" w14:paraId="35A32808" w14:textId="77777777" w:rsidTr="00BD0AED">
        <w:trPr>
          <w:trHeight w:val="420"/>
        </w:trPr>
        <w:tc>
          <w:tcPr>
            <w:tcW w:w="1837" w:type="pct"/>
          </w:tcPr>
          <w:p w14:paraId="5D499587" w14:textId="77777777" w:rsidR="00826ED7" w:rsidRPr="00AC365B" w:rsidRDefault="00826ED7" w:rsidP="0082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AFA4EE8" w14:textId="3296FA90" w:rsidR="00826ED7" w:rsidRPr="00AC365B" w:rsidRDefault="00826ED7" w:rsidP="0082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1FB20595" w14:textId="3DCFC808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0B8CDCCE" w14:textId="77777777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  <w:vAlign w:val="bottom"/>
          </w:tcPr>
          <w:p w14:paraId="35FF7CBD" w14:textId="286B1C81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5613774" w14:textId="77777777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1D9919FC" w14:textId="6F046D7C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  <w:vAlign w:val="bottom"/>
          </w:tcPr>
          <w:p w14:paraId="15869EE8" w14:textId="77777777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88AF342" w14:textId="6580D783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26ED7" w:rsidRPr="00AC365B" w14:paraId="4746BBE8" w14:textId="77777777" w:rsidTr="00BD0AED">
        <w:trPr>
          <w:trHeight w:val="420"/>
        </w:trPr>
        <w:tc>
          <w:tcPr>
            <w:tcW w:w="1837" w:type="pct"/>
          </w:tcPr>
          <w:p w14:paraId="4F439AD0" w14:textId="77777777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" w:type="pct"/>
            <w:vAlign w:val="bottom"/>
          </w:tcPr>
          <w:p w14:paraId="6F970A95" w14:textId="77777777" w:rsidR="00826ED7" w:rsidRPr="00AC365B" w:rsidRDefault="00826ED7" w:rsidP="0082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5" w:type="pct"/>
            <w:gridSpan w:val="11"/>
            <w:shd w:val="clear" w:color="auto" w:fill="auto"/>
            <w:vAlign w:val="bottom"/>
          </w:tcPr>
          <w:p w14:paraId="107DDAFC" w14:textId="77777777" w:rsidR="00826ED7" w:rsidRPr="00AC365B" w:rsidRDefault="00826ED7" w:rsidP="0082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6ED7" w:rsidRPr="00AC365B" w14:paraId="38DB7223" w14:textId="77777777" w:rsidTr="00C07283">
        <w:trPr>
          <w:trHeight w:val="420"/>
        </w:trPr>
        <w:tc>
          <w:tcPr>
            <w:tcW w:w="1837" w:type="pct"/>
          </w:tcPr>
          <w:p w14:paraId="7FA37C42" w14:textId="77777777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548" w:type="pct"/>
            <w:vAlign w:val="bottom"/>
          </w:tcPr>
          <w:p w14:paraId="3DE2ED08" w14:textId="77777777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45AC2BE4" w14:textId="6E6CB4FA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352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791C9773" w14:textId="77777777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8EB1DDF" w14:textId="05D2C050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356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EE5E108" w14:textId="77777777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63F6D4C2" w14:textId="1909161A" w:rsidR="00826ED7" w:rsidRPr="00AC365B" w:rsidRDefault="00826ED7" w:rsidP="0082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50" w:type="pct"/>
            <w:gridSpan w:val="2"/>
            <w:vAlign w:val="bottom"/>
          </w:tcPr>
          <w:p w14:paraId="0F4D030D" w14:textId="77777777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187AC4C5" w14:textId="2CE7FAD5" w:rsidR="00826ED7" w:rsidRPr="00AC365B" w:rsidRDefault="00826ED7" w:rsidP="0082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  <w:tab w:val="decimal" w:pos="83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826ED7" w:rsidRPr="00AC365B" w14:paraId="163FBA69" w14:textId="77777777" w:rsidTr="00C07283">
        <w:trPr>
          <w:trHeight w:val="420"/>
        </w:trPr>
        <w:tc>
          <w:tcPr>
            <w:tcW w:w="1837" w:type="pct"/>
          </w:tcPr>
          <w:p w14:paraId="55B687DF" w14:textId="77777777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56876A13" w14:textId="77777777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548" w:type="pct"/>
            <w:vAlign w:val="bottom"/>
          </w:tcPr>
          <w:p w14:paraId="23FD429B" w14:textId="6A9FE9CA" w:rsidR="00826ED7" w:rsidRPr="00AC365B" w:rsidRDefault="00826ED7" w:rsidP="0082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45F0F6C5" w14:textId="74BC9CB0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0" w:right="-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524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4837C1D3" w14:textId="77777777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E13A8D3" w14:textId="07750FAE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0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65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155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73407314" w14:textId="77777777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  <w:tab w:val="decimal" w:pos="873"/>
              </w:tabs>
              <w:spacing w:line="240" w:lineRule="auto"/>
              <w:ind w:left="0" w:right="-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A8BAA99" w14:textId="5C0CAE9C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0" w:right="-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477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  <w:gridSpan w:val="2"/>
            <w:vAlign w:val="bottom"/>
          </w:tcPr>
          <w:p w14:paraId="2B1C6B74" w14:textId="77777777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decimal" w:pos="873"/>
              </w:tabs>
              <w:spacing w:line="240" w:lineRule="auto"/>
              <w:ind w:left="0" w:right="-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7C52F9A2" w14:textId="2D391824" w:rsidR="00826ED7" w:rsidRPr="00AC365B" w:rsidRDefault="00826ED7" w:rsidP="00826E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0"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0C653B">
              <w:rPr>
                <w:rFonts w:ascii="Angsana New" w:hAnsi="Angsana New"/>
                <w:sz w:val="30"/>
                <w:szCs w:val="30"/>
              </w:rPr>
              <w:t>15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383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459F" w:rsidRPr="00AC365B" w14:paraId="6A6BED59" w14:textId="77777777" w:rsidTr="00C07283">
        <w:trPr>
          <w:trHeight w:val="420"/>
        </w:trPr>
        <w:tc>
          <w:tcPr>
            <w:tcW w:w="1837" w:type="pct"/>
          </w:tcPr>
          <w:p w14:paraId="25DEF9AE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548" w:type="pct"/>
            <w:vAlign w:val="bottom"/>
          </w:tcPr>
          <w:p w14:paraId="761D5024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5D985D4D" w14:textId="36038D61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114</w:t>
            </w:r>
            <w:r w:rsidR="0062671C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940464A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1D54D43" w14:textId="6B204E9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68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1F01EF04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283B20AE" w14:textId="3761C859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79</w:t>
            </w:r>
            <w:r w:rsidR="002A3EFC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50" w:type="pct"/>
            <w:gridSpan w:val="2"/>
            <w:vAlign w:val="bottom"/>
          </w:tcPr>
          <w:p w14:paraId="7F617DD6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5A2577A5" w14:textId="1C052370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65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5D0144" w:rsidRPr="00AC365B" w14:paraId="07C5AE96" w14:textId="77777777" w:rsidTr="005D0144">
        <w:trPr>
          <w:trHeight w:val="420"/>
        </w:trPr>
        <w:tc>
          <w:tcPr>
            <w:tcW w:w="1837" w:type="pct"/>
          </w:tcPr>
          <w:p w14:paraId="5BA725C2" w14:textId="77777777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548" w:type="pct"/>
            <w:vAlign w:val="bottom"/>
          </w:tcPr>
          <w:p w14:paraId="36606A94" w14:textId="77777777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653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2BE58735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696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1F80D51F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2C7CCA13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553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A60FD23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5DC1770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272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150" w:type="pct"/>
            <w:gridSpan w:val="2"/>
            <w:vAlign w:val="bottom"/>
          </w:tcPr>
          <w:p w14:paraId="677BD07E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13FA6371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1433EC" w:rsidRPr="00AC365B" w14:paraId="05321C54" w14:textId="77777777" w:rsidTr="008D0D11">
        <w:trPr>
          <w:trHeight w:val="420"/>
        </w:trPr>
        <w:tc>
          <w:tcPr>
            <w:tcW w:w="1837" w:type="pct"/>
          </w:tcPr>
          <w:p w14:paraId="01919D00" w14:textId="77777777" w:rsidR="001433EC" w:rsidRPr="00AC365B" w:rsidRDefault="001433EC" w:rsidP="008D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548" w:type="pct"/>
            <w:vAlign w:val="bottom"/>
          </w:tcPr>
          <w:p w14:paraId="4A40B67B" w14:textId="77777777" w:rsidR="001433EC" w:rsidRPr="00AC365B" w:rsidRDefault="001433EC" w:rsidP="008D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2FA57057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78D38EDF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71CF5F9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174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5D154020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1349F055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50" w:type="pct"/>
            <w:gridSpan w:val="2"/>
            <w:vAlign w:val="bottom"/>
          </w:tcPr>
          <w:p w14:paraId="1695A527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05ED8C75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27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481DB9" w:rsidRPr="00AC365B" w14:paraId="1631F782" w14:textId="77777777" w:rsidTr="008D0D11">
        <w:trPr>
          <w:trHeight w:val="420"/>
        </w:trPr>
        <w:tc>
          <w:tcPr>
            <w:tcW w:w="1837" w:type="pct"/>
          </w:tcPr>
          <w:p w14:paraId="11E79F59" w14:textId="77777777" w:rsidR="00481DB9" w:rsidRPr="00AC365B" w:rsidRDefault="00481DB9" w:rsidP="008D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48" w:type="pct"/>
            <w:vAlign w:val="bottom"/>
          </w:tcPr>
          <w:p w14:paraId="7DD8E382" w14:textId="77777777" w:rsidR="00481DB9" w:rsidRPr="00AC365B" w:rsidRDefault="00481DB9" w:rsidP="008D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049CEBB0" w14:textId="77777777" w:rsidR="00481DB9" w:rsidRPr="00AC365B" w:rsidRDefault="00481DB9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77,831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130A835A" w14:textId="77777777" w:rsidR="00481DB9" w:rsidRPr="00AC365B" w:rsidRDefault="00481DB9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55DC0F4" w14:textId="77777777" w:rsidR="00481DB9" w:rsidRPr="00AC365B" w:rsidRDefault="00481DB9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72,947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8C01F64" w14:textId="77777777" w:rsidR="00481DB9" w:rsidRPr="00AC365B" w:rsidRDefault="00481DB9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D811580" w14:textId="77777777" w:rsidR="00481DB9" w:rsidRPr="00AC365B" w:rsidRDefault="00481DB9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46,603</w:t>
            </w:r>
          </w:p>
        </w:tc>
        <w:tc>
          <w:tcPr>
            <w:tcW w:w="150" w:type="pct"/>
            <w:gridSpan w:val="2"/>
            <w:vAlign w:val="bottom"/>
          </w:tcPr>
          <w:p w14:paraId="2C227EA2" w14:textId="77777777" w:rsidR="00481DB9" w:rsidRPr="00AC365B" w:rsidRDefault="00481DB9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4260C9FE" w14:textId="77777777" w:rsidR="00481DB9" w:rsidRPr="00AC365B" w:rsidRDefault="00481DB9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4,604</w:t>
            </w:r>
          </w:p>
        </w:tc>
      </w:tr>
      <w:tr w:rsidR="001433EC" w:rsidRPr="00AC365B" w14:paraId="2BE0C2B9" w14:textId="77777777" w:rsidTr="008D0D11">
        <w:trPr>
          <w:trHeight w:val="420"/>
        </w:trPr>
        <w:tc>
          <w:tcPr>
            <w:tcW w:w="1837" w:type="pct"/>
          </w:tcPr>
          <w:p w14:paraId="049D0921" w14:textId="77777777" w:rsidR="001433EC" w:rsidRPr="00AC365B" w:rsidRDefault="001433EC" w:rsidP="008D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548" w:type="pct"/>
            <w:vAlign w:val="bottom"/>
          </w:tcPr>
          <w:p w14:paraId="1773E9F1" w14:textId="77777777" w:rsidR="001433EC" w:rsidRPr="00AC365B" w:rsidRDefault="001433EC" w:rsidP="008D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54E289CE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64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11CD9A13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79C9682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6D46B744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4CF194D4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46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50" w:type="pct"/>
            <w:gridSpan w:val="2"/>
            <w:vAlign w:val="bottom"/>
          </w:tcPr>
          <w:p w14:paraId="6AE75CDC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48E24794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1433EC" w:rsidRPr="00AC365B" w14:paraId="31D13600" w14:textId="77777777" w:rsidTr="008D0D11">
        <w:trPr>
          <w:trHeight w:val="420"/>
        </w:trPr>
        <w:tc>
          <w:tcPr>
            <w:tcW w:w="1837" w:type="pct"/>
          </w:tcPr>
          <w:p w14:paraId="4C73EB35" w14:textId="77777777" w:rsidR="001433EC" w:rsidRPr="00AC365B" w:rsidRDefault="001433EC" w:rsidP="008D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ค่าบำรุงรักษาและสาธารณูปโภค</w:t>
            </w:r>
          </w:p>
        </w:tc>
        <w:tc>
          <w:tcPr>
            <w:tcW w:w="548" w:type="pct"/>
            <w:vAlign w:val="bottom"/>
          </w:tcPr>
          <w:p w14:paraId="16133B54" w14:textId="77777777" w:rsidR="001433EC" w:rsidRPr="00AC365B" w:rsidRDefault="001433EC" w:rsidP="008D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7AD7CEA4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441F7492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5C7DCC9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5F6DB308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E7A1399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50" w:type="pct"/>
            <w:gridSpan w:val="2"/>
            <w:vAlign w:val="bottom"/>
          </w:tcPr>
          <w:p w14:paraId="7C4E9850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6E363D0E" w14:textId="77777777" w:rsidR="001433EC" w:rsidRPr="00AC365B" w:rsidRDefault="001433EC" w:rsidP="008D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5D0144" w:rsidRPr="00AC365B" w14:paraId="6E84931E" w14:textId="77777777" w:rsidTr="005D0144">
        <w:trPr>
          <w:trHeight w:val="420"/>
        </w:trPr>
        <w:tc>
          <w:tcPr>
            <w:tcW w:w="1837" w:type="pct"/>
          </w:tcPr>
          <w:p w14:paraId="5828AD57" w14:textId="2B271C5D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ค่าใช้จ่ายในการ</w:t>
            </w:r>
            <w:r w:rsidR="00F2724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ขาย</w:t>
            </w: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และการตลาด</w:t>
            </w:r>
          </w:p>
        </w:tc>
        <w:tc>
          <w:tcPr>
            <w:tcW w:w="548" w:type="pct"/>
            <w:vAlign w:val="bottom"/>
          </w:tcPr>
          <w:p w14:paraId="2B8ED971" w14:textId="77777777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2238A10A" w14:textId="4197ED30" w:rsidR="005D0144" w:rsidRPr="00AC365B" w:rsidRDefault="00F27243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52,988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7186C011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983384C" w14:textId="44A2A59F" w:rsidR="005D0144" w:rsidRPr="00AC365B" w:rsidRDefault="00C70F10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50,577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1A1399A6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7CFA2734" w14:textId="5CDAC7B6" w:rsidR="005D0144" w:rsidRPr="00AC365B" w:rsidRDefault="00C70F10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24,200</w:t>
            </w:r>
          </w:p>
        </w:tc>
        <w:tc>
          <w:tcPr>
            <w:tcW w:w="150" w:type="pct"/>
            <w:gridSpan w:val="2"/>
            <w:vAlign w:val="bottom"/>
          </w:tcPr>
          <w:p w14:paraId="23BEF50C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6FCB8A46" w14:textId="4A4734E1" w:rsidR="005D0144" w:rsidRPr="00AC365B" w:rsidRDefault="00C70F10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</w:tr>
      <w:tr w:rsidR="005D0144" w:rsidRPr="00AC365B" w14:paraId="1877A01A" w14:textId="77777777" w:rsidTr="005D0144">
        <w:trPr>
          <w:trHeight w:val="420"/>
        </w:trPr>
        <w:tc>
          <w:tcPr>
            <w:tcW w:w="1837" w:type="pct"/>
            <w:vAlign w:val="bottom"/>
          </w:tcPr>
          <w:p w14:paraId="1C6FD53B" w14:textId="77777777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ค่าเช่าพื้นที่และบริการ </w:t>
            </w:r>
          </w:p>
        </w:tc>
        <w:tc>
          <w:tcPr>
            <w:tcW w:w="548" w:type="pct"/>
            <w:vAlign w:val="bottom"/>
          </w:tcPr>
          <w:p w14:paraId="0953EAB7" w14:textId="77777777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73601D62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49542D90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D64DBFB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615810E3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A8CB31A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150" w:type="pct"/>
            <w:gridSpan w:val="2"/>
            <w:vAlign w:val="bottom"/>
          </w:tcPr>
          <w:p w14:paraId="52BFAFBB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1EC5771F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5D0144" w:rsidRPr="00AC365B" w14:paraId="68057D4D" w14:textId="77777777" w:rsidTr="005D0144">
        <w:trPr>
          <w:trHeight w:val="420"/>
        </w:trPr>
        <w:tc>
          <w:tcPr>
            <w:tcW w:w="1837" w:type="pct"/>
          </w:tcPr>
          <w:p w14:paraId="619CE0FB" w14:textId="77777777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548" w:type="pct"/>
            <w:vAlign w:val="bottom"/>
          </w:tcPr>
          <w:p w14:paraId="5A6FF84A" w14:textId="77777777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1495196F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19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6FD760A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4A638BF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67DBCC6E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763E7804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14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150" w:type="pct"/>
            <w:gridSpan w:val="2"/>
            <w:vAlign w:val="bottom"/>
          </w:tcPr>
          <w:p w14:paraId="558F2C69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70A794D4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5D0144" w:rsidRPr="00AC365B" w14:paraId="4B3DF59C" w14:textId="77777777" w:rsidTr="005D0144">
        <w:trPr>
          <w:trHeight w:val="420"/>
        </w:trPr>
        <w:tc>
          <w:tcPr>
            <w:tcW w:w="1837" w:type="pct"/>
          </w:tcPr>
          <w:p w14:paraId="6F1EA534" w14:textId="77777777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48" w:type="pct"/>
            <w:vAlign w:val="bottom"/>
          </w:tcPr>
          <w:p w14:paraId="05B4A039" w14:textId="77777777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7D736692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4F32F443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0D186AD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3128A0F8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7EB42953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50" w:type="pct"/>
            <w:gridSpan w:val="2"/>
            <w:vAlign w:val="bottom"/>
          </w:tcPr>
          <w:p w14:paraId="60A2502F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4DEAFECE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5D0144" w:rsidRPr="00AC365B" w14:paraId="766A20B6" w14:textId="77777777" w:rsidTr="005D0144">
        <w:trPr>
          <w:trHeight w:val="420"/>
        </w:trPr>
        <w:tc>
          <w:tcPr>
            <w:tcW w:w="1837" w:type="pct"/>
            <w:vAlign w:val="bottom"/>
          </w:tcPr>
          <w:p w14:paraId="74F0A946" w14:textId="77777777" w:rsidR="005D0144" w:rsidRPr="00AC365B" w:rsidRDefault="005D0144" w:rsidP="005D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ขาดทุนจากการจำหน่าย</w:t>
            </w:r>
            <w:r w:rsidRPr="00AC365B">
              <w:rPr>
                <w:rFonts w:ascii="Angsana New" w:hAnsi="Angsana New"/>
                <w:sz w:val="30"/>
                <w:szCs w:val="30"/>
              </w:rPr>
              <w:t>/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สินทรัพย์</w:t>
            </w:r>
          </w:p>
        </w:tc>
        <w:tc>
          <w:tcPr>
            <w:tcW w:w="548" w:type="pct"/>
            <w:vAlign w:val="bottom"/>
          </w:tcPr>
          <w:p w14:paraId="4F9AE029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039656F2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992316B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87EB5DB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161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7013602F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325DCBCF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50" w:type="pct"/>
            <w:gridSpan w:val="2"/>
            <w:vAlign w:val="bottom"/>
          </w:tcPr>
          <w:p w14:paraId="53608ADB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39BBD86A" w14:textId="77777777" w:rsidR="005D0144" w:rsidRPr="00AC365B" w:rsidRDefault="005D0144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805</w:t>
            </w:r>
          </w:p>
        </w:tc>
      </w:tr>
      <w:tr w:rsidR="0078459F" w:rsidRPr="00AC365B" w14:paraId="38F06D59" w14:textId="77777777" w:rsidTr="00C07283">
        <w:trPr>
          <w:trHeight w:val="420"/>
        </w:trPr>
        <w:tc>
          <w:tcPr>
            <w:tcW w:w="1837" w:type="pct"/>
          </w:tcPr>
          <w:p w14:paraId="6DF2C1E8" w14:textId="5DC375B3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ค่าเช่าอื่นๆ</w:t>
            </w:r>
          </w:p>
        </w:tc>
        <w:tc>
          <w:tcPr>
            <w:tcW w:w="548" w:type="pct"/>
            <w:vAlign w:val="bottom"/>
          </w:tcPr>
          <w:p w14:paraId="1505DCB1" w14:textId="28774734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1CF02C13" w14:textId="05EAFC1C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62671C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44D78A1A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BD9DFF0" w14:textId="004FB6E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1070C186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50BCE228" w14:textId="4AB3F7B5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62671C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150" w:type="pct"/>
            <w:gridSpan w:val="2"/>
            <w:vAlign w:val="bottom"/>
          </w:tcPr>
          <w:p w14:paraId="793D065F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352A75A8" w14:textId="5174749B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722</w:t>
            </w:r>
          </w:p>
        </w:tc>
      </w:tr>
      <w:tr w:rsidR="0078459F" w:rsidRPr="00AC365B" w14:paraId="059D175D" w14:textId="77777777" w:rsidTr="00C07283">
        <w:trPr>
          <w:trHeight w:val="420"/>
        </w:trPr>
        <w:tc>
          <w:tcPr>
            <w:tcW w:w="1837" w:type="pct"/>
            <w:vAlign w:val="bottom"/>
          </w:tcPr>
          <w:p w14:paraId="4A02912C" w14:textId="33FD93CB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ขาดทุนจากการลดหนี้และสูญเสียอำนาจ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การควบคุมในบริษัทย่อย</w:t>
            </w:r>
          </w:p>
        </w:tc>
        <w:tc>
          <w:tcPr>
            <w:tcW w:w="548" w:type="pct"/>
            <w:vAlign w:val="bottom"/>
          </w:tcPr>
          <w:p w14:paraId="5F882B56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05F360BB" w14:textId="5706BD58" w:rsidR="0078459F" w:rsidRPr="00AC365B" w:rsidRDefault="0062671C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</w:tabs>
              <w:spacing w:after="0" w:line="240" w:lineRule="auto"/>
              <w:ind w:right="-1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64D29B48" w14:textId="77777777" w:rsidR="0078459F" w:rsidRPr="00AC365B" w:rsidRDefault="0078459F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E9BFF94" w14:textId="4A3C1872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175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1A8DC95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62317B9" w14:textId="3BA15D14" w:rsidR="0078459F" w:rsidRPr="00AC365B" w:rsidRDefault="0062671C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0B51D4A6" w14:textId="77777777" w:rsidR="0078459F" w:rsidRPr="00AC365B" w:rsidRDefault="0078459F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5D579FDF" w14:textId="682AD945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66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78459F" w:rsidRPr="00AC365B" w14:paraId="7BBEEA9C" w14:textId="77777777" w:rsidTr="00C07283">
        <w:trPr>
          <w:trHeight w:val="420"/>
        </w:trPr>
        <w:tc>
          <w:tcPr>
            <w:tcW w:w="1837" w:type="pct"/>
            <w:vAlign w:val="bottom"/>
          </w:tcPr>
          <w:p w14:paraId="7DA78E5B" w14:textId="4B315555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548" w:type="pct"/>
            <w:vAlign w:val="bottom"/>
          </w:tcPr>
          <w:p w14:paraId="200D2E66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34B9C3EA" w14:textId="4054BF2F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62671C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559DBF13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FB8184B" w14:textId="32B6FD0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41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7488A74C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3986F556" w14:textId="04E388CB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62671C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50" w:type="pct"/>
            <w:gridSpan w:val="2"/>
            <w:vAlign w:val="bottom"/>
          </w:tcPr>
          <w:p w14:paraId="097EBF49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5E7CFB3B" w14:textId="3AD2D7BE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14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78459F" w:rsidRPr="00AC365B" w14:paraId="0EF25D55" w14:textId="77777777" w:rsidTr="00C07283">
        <w:trPr>
          <w:trHeight w:val="420"/>
        </w:trPr>
        <w:tc>
          <w:tcPr>
            <w:tcW w:w="1837" w:type="pct"/>
            <w:vAlign w:val="bottom"/>
          </w:tcPr>
          <w:p w14:paraId="3FCF7CDE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8" w:type="pct"/>
            <w:vAlign w:val="bottom"/>
          </w:tcPr>
          <w:p w14:paraId="15F6277E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5D442" w14:textId="56BC4217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31</w:t>
            </w:r>
            <w:r w:rsidR="00D237AA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ABCA664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82FEE" w14:textId="319DA925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37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5663A2FD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0A28B" w14:textId="5C047012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</w:t>
            </w:r>
            <w:r w:rsidR="00D237AA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50" w:type="pct"/>
            <w:gridSpan w:val="2"/>
            <w:vAlign w:val="bottom"/>
          </w:tcPr>
          <w:p w14:paraId="47189825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1591A1A1" w14:textId="02FD457E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30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78459F" w:rsidRPr="00AC365B" w14:paraId="13D2349C" w14:textId="77777777" w:rsidTr="00C07283">
        <w:trPr>
          <w:trHeight w:val="420"/>
        </w:trPr>
        <w:tc>
          <w:tcPr>
            <w:tcW w:w="2385" w:type="pct"/>
            <w:gridSpan w:val="2"/>
            <w:vAlign w:val="bottom"/>
          </w:tcPr>
          <w:p w14:paraId="02F33011" w14:textId="7FC094B2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</w:p>
          <w:p w14:paraId="4687B9C4" w14:textId="7CB63826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9B52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ค่าใช้จ่ายในการขาย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  <w:p w14:paraId="5FEE79E2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6B03C" w14:textId="1AF5A142" w:rsidR="0078459F" w:rsidRPr="00AC365B" w:rsidRDefault="000C653B" w:rsidP="006A04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</w:t>
            </w:r>
            <w:r w:rsidR="00334B9E" w:rsidRPr="00AC365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659</w:t>
            </w:r>
            <w:r w:rsidR="006A045D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406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1363E589" w14:textId="77777777" w:rsidR="0078459F" w:rsidRPr="00AC365B" w:rsidRDefault="0078459F" w:rsidP="007845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97648" w14:textId="6FE84720" w:rsidR="0078459F" w:rsidRPr="00AC365B" w:rsidRDefault="000C653B" w:rsidP="007845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</w:t>
            </w:r>
            <w:r w:rsidR="0078459F" w:rsidRPr="00AC365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883</w:t>
            </w:r>
            <w:r w:rsidR="0078459F" w:rsidRPr="00AC365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924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3AEBAD3B" w14:textId="6EFFCC8B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17AAF" w14:textId="0CA70909" w:rsidR="0078459F" w:rsidRPr="00AC365B" w:rsidRDefault="000C653B" w:rsidP="007845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  <w:r w:rsidR="006A04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150" w:type="pct"/>
            <w:gridSpan w:val="2"/>
            <w:vAlign w:val="bottom"/>
          </w:tcPr>
          <w:p w14:paraId="7CAC8BFF" w14:textId="77777777" w:rsidR="0078459F" w:rsidRPr="00AC365B" w:rsidRDefault="0078459F" w:rsidP="007845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3C2BB" w14:textId="74AB7133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  <w:r w:rsidR="0078459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048</w:t>
            </w:r>
          </w:p>
        </w:tc>
      </w:tr>
    </w:tbl>
    <w:p w14:paraId="023912C1" w14:textId="41B7BD37" w:rsidR="0073416E" w:rsidRPr="00AC365B" w:rsidRDefault="00734242" w:rsidP="00965BB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</w:rPr>
        <w:br w:type="page"/>
      </w:r>
      <w:r w:rsidR="0073416E"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62912491" w14:textId="77777777" w:rsidR="00F87D6A" w:rsidRPr="00AC365B" w:rsidRDefault="00F87D6A" w:rsidP="00C56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3"/>
        <w:gridCol w:w="852"/>
        <w:gridCol w:w="1136"/>
        <w:gridCol w:w="236"/>
        <w:gridCol w:w="1072"/>
        <w:gridCol w:w="299"/>
        <w:gridCol w:w="1080"/>
        <w:gridCol w:w="268"/>
        <w:gridCol w:w="992"/>
      </w:tblGrid>
      <w:tr w:rsidR="00C9589B" w:rsidRPr="00AC365B" w14:paraId="6CFE1420" w14:textId="77777777" w:rsidTr="009E0E37">
        <w:tc>
          <w:tcPr>
            <w:tcW w:w="1829" w:type="pct"/>
          </w:tcPr>
          <w:p w14:paraId="7534C031" w14:textId="77777777" w:rsidR="00C9589B" w:rsidRPr="00AC365B" w:rsidRDefault="00C9589B" w:rsidP="006F7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3BE0FC4" w14:textId="77777777" w:rsidR="00C9589B" w:rsidRPr="00AC365B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D6F7E56" w14:textId="77777777" w:rsidR="00C9589B" w:rsidRPr="00AC365B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0" w:type="pct"/>
          </w:tcPr>
          <w:p w14:paraId="294E828F" w14:textId="77777777" w:rsidR="00C9589B" w:rsidRPr="00AC365B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43F36F35" w14:textId="77777777" w:rsidR="00C9589B" w:rsidRPr="00AC365B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300" w:rsidRPr="00AC365B" w14:paraId="085E12AA" w14:textId="77777777" w:rsidTr="009E0E37">
        <w:tc>
          <w:tcPr>
            <w:tcW w:w="1829" w:type="pct"/>
          </w:tcPr>
          <w:p w14:paraId="6A570197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26E4E256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  <w:vAlign w:val="bottom"/>
          </w:tcPr>
          <w:p w14:paraId="35CBC6F9" w14:textId="7FDAAB55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  <w:vAlign w:val="bottom"/>
          </w:tcPr>
          <w:p w14:paraId="659D0E1B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532FEDE" w14:textId="2B617AA8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0" w:type="pct"/>
            <w:vAlign w:val="bottom"/>
          </w:tcPr>
          <w:p w14:paraId="20687B6B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3537982" w14:textId="26A60C68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vAlign w:val="bottom"/>
          </w:tcPr>
          <w:p w14:paraId="14694E90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26F7B817" w14:textId="0FC6E918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300" w:rsidRPr="00AC365B" w14:paraId="15FB1D2D" w14:textId="77777777" w:rsidTr="009E0E37">
        <w:tc>
          <w:tcPr>
            <w:tcW w:w="1829" w:type="pct"/>
          </w:tcPr>
          <w:p w14:paraId="1BFEC21A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176917B8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6" w:type="pct"/>
            <w:gridSpan w:val="7"/>
            <w:vAlign w:val="bottom"/>
          </w:tcPr>
          <w:p w14:paraId="35BFB121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300" w:rsidRPr="00AC365B" w14:paraId="64B3E025" w14:textId="77777777" w:rsidTr="009E0E37">
        <w:tc>
          <w:tcPr>
            <w:tcW w:w="1829" w:type="pct"/>
          </w:tcPr>
          <w:p w14:paraId="5D9B072F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5" w:type="pct"/>
          </w:tcPr>
          <w:p w14:paraId="1F6F8CFD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15808381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E41AB2D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850C9D8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14:paraId="0E5C3DE9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BFD057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A85206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45FA7C5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59F" w:rsidRPr="00AC365B" w14:paraId="463DDEC4" w14:textId="77777777" w:rsidTr="009E0E37">
        <w:tc>
          <w:tcPr>
            <w:tcW w:w="1829" w:type="pct"/>
          </w:tcPr>
          <w:p w14:paraId="63AAD264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55" w:type="pct"/>
          </w:tcPr>
          <w:p w14:paraId="2B563633" w14:textId="0AF660D2" w:rsidR="0078459F" w:rsidRPr="00AC365B" w:rsidRDefault="000C653B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653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07" w:type="pct"/>
          </w:tcPr>
          <w:p w14:paraId="2569FD46" w14:textId="6850AC2C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993ACA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26" w:type="pct"/>
          </w:tcPr>
          <w:p w14:paraId="6E26297D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912900E" w14:textId="51D892DB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60" w:type="pct"/>
          </w:tcPr>
          <w:p w14:paraId="682D3570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67E70D" w14:textId="1F389F1C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993ACA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43" w:type="pct"/>
          </w:tcPr>
          <w:p w14:paraId="12179DA4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F074DBC" w14:textId="535518DB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78459F" w:rsidRPr="00AC365B" w14:paraId="59E41430" w14:textId="77777777" w:rsidTr="009E0E37">
        <w:tc>
          <w:tcPr>
            <w:tcW w:w="1829" w:type="pct"/>
          </w:tcPr>
          <w:p w14:paraId="4E97EB41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7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เงินกู้ยืมและเงินเบิกเกินบัญชี</w:t>
            </w:r>
          </w:p>
        </w:tc>
        <w:tc>
          <w:tcPr>
            <w:tcW w:w="455" w:type="pct"/>
          </w:tcPr>
          <w:p w14:paraId="35290597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01C837B1" w14:textId="6B830761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52</w:t>
            </w:r>
            <w:r w:rsidR="00E75BA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26" w:type="pct"/>
          </w:tcPr>
          <w:p w14:paraId="790D3FDD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57F4D5" w14:textId="6704589C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111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160" w:type="pct"/>
          </w:tcPr>
          <w:p w14:paraId="25583705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44371AA" w14:textId="130BC763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48</w:t>
            </w:r>
            <w:r w:rsidR="00E75BA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143" w:type="pct"/>
          </w:tcPr>
          <w:p w14:paraId="6A6C5F19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A8921D7" w14:textId="6EA52667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106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78459F" w:rsidRPr="00AC365B" w14:paraId="51D64106" w14:textId="77777777" w:rsidTr="009E0E37">
        <w:tc>
          <w:tcPr>
            <w:tcW w:w="1829" w:type="pct"/>
          </w:tcPr>
          <w:p w14:paraId="1DE76289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ดอกเบี้ยจ่ายจากค่าใบอนุญาตให้ใช้คลื่น</w:t>
            </w:r>
          </w:p>
        </w:tc>
        <w:tc>
          <w:tcPr>
            <w:tcW w:w="455" w:type="pct"/>
          </w:tcPr>
          <w:p w14:paraId="50BBE73A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53A28485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CC2C41A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76E9CE7E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</w:tcPr>
          <w:p w14:paraId="02A3A8B2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B8B5DF3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CA01058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739FBB02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459F" w:rsidRPr="00AC365B" w14:paraId="7B7AA43C" w14:textId="77777777" w:rsidTr="009E0E37">
        <w:tc>
          <w:tcPr>
            <w:tcW w:w="1829" w:type="pct"/>
          </w:tcPr>
          <w:p w14:paraId="2389626A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ความถี่และประกอบกิจการโทรทัศน์</w:t>
            </w:r>
          </w:p>
        </w:tc>
        <w:tc>
          <w:tcPr>
            <w:tcW w:w="455" w:type="pct"/>
          </w:tcPr>
          <w:p w14:paraId="6891512D" w14:textId="27E6E9A4" w:rsidR="0078459F" w:rsidRPr="00AC365B" w:rsidRDefault="000C653B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653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5D0144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07" w:type="pct"/>
          </w:tcPr>
          <w:p w14:paraId="29E40EEE" w14:textId="49C37D62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E75BA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497BB0">
              <w:rPr>
                <w:rFonts w:ascii="Angsana New" w:hAnsi="Angsana New"/>
                <w:sz w:val="30"/>
                <w:szCs w:val="30"/>
              </w:rPr>
              <w:t>4</w:t>
            </w:r>
            <w:r w:rsidRPr="000C653B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6" w:type="pct"/>
          </w:tcPr>
          <w:p w14:paraId="2D1D834C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42D559" w14:textId="18D90B29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19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60" w:type="pct"/>
          </w:tcPr>
          <w:p w14:paraId="7EFF8FE5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4038DB" w14:textId="284B2E13" w:rsidR="0078459F" w:rsidRPr="00AC365B" w:rsidRDefault="00E75BA9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D1FC5B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9CAFDE1" w14:textId="53B04FF0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459F" w:rsidRPr="00AC365B" w14:paraId="5ADE1362" w14:textId="77777777" w:rsidTr="009E0E37">
        <w:tc>
          <w:tcPr>
            <w:tcW w:w="1829" w:type="pct"/>
          </w:tcPr>
          <w:p w14:paraId="637482DF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455" w:type="pct"/>
          </w:tcPr>
          <w:p w14:paraId="07CD8765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2CFF41F" w14:textId="0915A36D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E75BA9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7B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26" w:type="pct"/>
          </w:tcPr>
          <w:p w14:paraId="2ED53F93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5F4BD0C" w14:textId="1705506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  <w:r w:rsidR="0078459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60" w:type="pct"/>
          </w:tcPr>
          <w:p w14:paraId="59055C9C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DBEB20D" w14:textId="3EF19933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E75BA9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43" w:type="pct"/>
          </w:tcPr>
          <w:p w14:paraId="57C16D58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328CB3E4" w14:textId="0259630A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  <w:r w:rsidR="0078459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</w:tr>
      <w:tr w:rsidR="0078459F" w:rsidRPr="00AC365B" w14:paraId="56FA34AE" w14:textId="77777777" w:rsidTr="009E0E37">
        <w:tc>
          <w:tcPr>
            <w:tcW w:w="1829" w:type="pct"/>
          </w:tcPr>
          <w:p w14:paraId="149A837A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455" w:type="pct"/>
          </w:tcPr>
          <w:p w14:paraId="06B28FE1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B4652D4" w14:textId="3AABD004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18</w:t>
            </w:r>
            <w:r w:rsidR="00E75BA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404A84">
              <w:rPr>
                <w:rFonts w:ascii="Angsana New" w:hAnsi="Angsana New"/>
                <w:sz w:val="30"/>
                <w:szCs w:val="30"/>
              </w:rPr>
              <w:t>5</w:t>
            </w:r>
            <w:r w:rsidRPr="000C653B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6" w:type="pct"/>
          </w:tcPr>
          <w:p w14:paraId="23E44950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7DD41AE" w14:textId="1DFDFFEF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14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60" w:type="pct"/>
          </w:tcPr>
          <w:p w14:paraId="4E2D6BDA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F8F7A83" w14:textId="6B4321B3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  <w:r w:rsidR="00E75BA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143" w:type="pct"/>
          </w:tcPr>
          <w:p w14:paraId="7E5BD824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47FD424" w14:textId="090E29E7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78459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78459F" w:rsidRPr="00AC365B" w14:paraId="3739BF0F" w14:textId="77777777" w:rsidTr="009E0E37">
        <w:tc>
          <w:tcPr>
            <w:tcW w:w="1829" w:type="pct"/>
          </w:tcPr>
          <w:p w14:paraId="57C3DB9D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5" w:type="pct"/>
          </w:tcPr>
          <w:p w14:paraId="0FCCFF2A" w14:textId="77777777" w:rsidR="0078459F" w:rsidRPr="00AC365B" w:rsidRDefault="0078459F" w:rsidP="0078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6659BAA" w14:textId="460E4EE8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993ACA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26" w:type="pct"/>
          </w:tcPr>
          <w:p w14:paraId="4311A572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704D458" w14:textId="3AD38BC6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="0078459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160" w:type="pct"/>
          </w:tcPr>
          <w:p w14:paraId="2F52E3D9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9FBD84C" w14:textId="7A56FEB6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993ACA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143" w:type="pct"/>
          </w:tcPr>
          <w:p w14:paraId="6DA594A1" w14:textId="77777777" w:rsidR="0078459F" w:rsidRPr="00AC365B" w:rsidRDefault="0078459F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443C719" w14:textId="4198DD83" w:rsidR="0078459F" w:rsidRPr="00AC365B" w:rsidRDefault="000C653B" w:rsidP="0078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  <w:r w:rsidR="0078459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</w:tr>
    </w:tbl>
    <w:p w14:paraId="3D636609" w14:textId="77777777" w:rsidR="0073416E" w:rsidRPr="00AC365B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94E3AF7" w14:textId="30175B29" w:rsidR="0073416E" w:rsidRPr="00AC365B" w:rsidRDefault="0073416E" w:rsidP="0064579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938EB73" w14:textId="77777777" w:rsidR="0073416E" w:rsidRPr="00AC365B" w:rsidRDefault="0073416E" w:rsidP="00C56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7AD6CD3" w14:textId="77777777" w:rsidR="0073416E" w:rsidRPr="00AC365B" w:rsidRDefault="00F87D6A" w:rsidP="00645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3416E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3334B085" w14:textId="77777777" w:rsidR="00F87D6A" w:rsidRPr="00AC365B" w:rsidRDefault="00F87D6A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31"/>
        <w:gridCol w:w="850"/>
        <w:gridCol w:w="1136"/>
        <w:gridCol w:w="239"/>
        <w:gridCol w:w="1073"/>
        <w:gridCol w:w="301"/>
        <w:gridCol w:w="1079"/>
        <w:gridCol w:w="269"/>
        <w:gridCol w:w="988"/>
      </w:tblGrid>
      <w:tr w:rsidR="00C9589B" w:rsidRPr="00AC365B" w14:paraId="30C94EC0" w14:textId="77777777" w:rsidTr="009E0E37">
        <w:tc>
          <w:tcPr>
            <w:tcW w:w="1865" w:type="pct"/>
          </w:tcPr>
          <w:p w14:paraId="0764BE4E" w14:textId="77777777" w:rsidR="00F87D6A" w:rsidRPr="00AC365B" w:rsidRDefault="00F87D6A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3EE55D99" w14:textId="77777777" w:rsidR="00F87D6A" w:rsidRPr="00AC365B" w:rsidRDefault="00F87D6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00449752" w14:textId="77777777" w:rsidR="00F87D6A" w:rsidRPr="00AC365B" w:rsidRDefault="00F87D6A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" w:type="pct"/>
          </w:tcPr>
          <w:p w14:paraId="626DC502" w14:textId="77777777" w:rsidR="00F87D6A" w:rsidRPr="00AC365B" w:rsidRDefault="00F87D6A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282BBB9D" w14:textId="77777777" w:rsidR="00F87D6A" w:rsidRPr="00AC365B" w:rsidRDefault="00F87D6A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300" w:rsidRPr="00AC365B" w14:paraId="3DA54DFD" w14:textId="77777777" w:rsidTr="006D549A">
        <w:tc>
          <w:tcPr>
            <w:tcW w:w="1865" w:type="pct"/>
          </w:tcPr>
          <w:p w14:paraId="35DEF7FD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45DC6F64" w14:textId="30819161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4AA17EF" w14:textId="4F51D2DF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  <w:vAlign w:val="bottom"/>
          </w:tcPr>
          <w:p w14:paraId="7C650609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AA57BC8" w14:textId="36FD0BA0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9" w:type="pct"/>
            <w:vAlign w:val="bottom"/>
          </w:tcPr>
          <w:p w14:paraId="498A92E1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643198CE" w14:textId="2188E137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vAlign w:val="bottom"/>
          </w:tcPr>
          <w:p w14:paraId="5DBFF339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27E2AA20" w14:textId="51E9EF96" w:rsidR="00626300" w:rsidRPr="00AC365B" w:rsidRDefault="000C653B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300" w:rsidRPr="00AC365B" w14:paraId="05C09E65" w14:textId="77777777" w:rsidTr="009E0E37">
        <w:tc>
          <w:tcPr>
            <w:tcW w:w="1865" w:type="pct"/>
          </w:tcPr>
          <w:p w14:paraId="09ADBDE0" w14:textId="77777777" w:rsidR="00626300" w:rsidRPr="00AC365B" w:rsidRDefault="00626300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695A017B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6" w:type="pct"/>
            <w:gridSpan w:val="7"/>
            <w:vAlign w:val="bottom"/>
          </w:tcPr>
          <w:p w14:paraId="3CF7B3FC" w14:textId="77777777" w:rsidR="00626300" w:rsidRPr="00AC365B" w:rsidRDefault="00626300" w:rsidP="00626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0839" w:rsidRPr="00AC365B" w14:paraId="30307701" w14:textId="77777777" w:rsidTr="006D549A">
        <w:tc>
          <w:tcPr>
            <w:tcW w:w="1865" w:type="pct"/>
          </w:tcPr>
          <w:p w14:paraId="77D8D322" w14:textId="77777777" w:rsidR="00490839" w:rsidRPr="00AC365B" w:rsidRDefault="00490839" w:rsidP="004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49" w:type="pct"/>
          </w:tcPr>
          <w:p w14:paraId="5428AF25" w14:textId="40379CA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7D3F895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9F4334F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8614CF9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17D295D2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4CA56F6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176BB49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2FBC7E6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839" w:rsidRPr="00AC365B" w14:paraId="7181719A" w14:textId="77777777" w:rsidTr="006D549A">
        <w:tc>
          <w:tcPr>
            <w:tcW w:w="1865" w:type="pct"/>
          </w:tcPr>
          <w:p w14:paraId="4E5240E5" w14:textId="77777777" w:rsidR="00490839" w:rsidRPr="00AC365B" w:rsidRDefault="00490839" w:rsidP="004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49" w:type="pct"/>
          </w:tcPr>
          <w:p w14:paraId="449081BC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6CDDC64" w14:textId="4A6F3FBE" w:rsidR="00490839" w:rsidRPr="00AC365B" w:rsidRDefault="0035157A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663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528CD306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F888031" w14:textId="0BA89B59" w:rsidR="00490839" w:rsidRPr="00AC365B" w:rsidRDefault="00424C54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71,941</w:t>
            </w:r>
          </w:p>
        </w:tc>
        <w:tc>
          <w:tcPr>
            <w:tcW w:w="159" w:type="pct"/>
          </w:tcPr>
          <w:p w14:paraId="32AAD109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E221C36" w14:textId="6E91439B" w:rsidR="00490839" w:rsidRPr="00AC365B" w:rsidRDefault="0035157A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663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5DA12A91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AEAEC8C" w14:textId="68A574D4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17</w:t>
            </w:r>
            <w:r w:rsidR="0049083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490839" w:rsidRPr="00AC365B" w14:paraId="6054EBA8" w14:textId="77777777" w:rsidTr="006D549A">
        <w:tc>
          <w:tcPr>
            <w:tcW w:w="1865" w:type="pct"/>
          </w:tcPr>
          <w:p w14:paraId="3956F235" w14:textId="77777777" w:rsidR="00490839" w:rsidRPr="00AC365B" w:rsidRDefault="00490839" w:rsidP="004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5796A535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494CC6CF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173C3E6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712F1A14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14:paraId="37087511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5A7FD422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4F9F6B6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347AA692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0839" w:rsidRPr="00AC365B" w14:paraId="52892981" w14:textId="77777777" w:rsidTr="006D549A">
        <w:tc>
          <w:tcPr>
            <w:tcW w:w="1865" w:type="pct"/>
          </w:tcPr>
          <w:p w14:paraId="0DF00A5F" w14:textId="6F6AD433" w:rsidR="00490839" w:rsidRPr="00AC365B" w:rsidRDefault="00490839" w:rsidP="004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5D01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D014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01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5D014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5D01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ค่าใช้จ่าย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49" w:type="pct"/>
          </w:tcPr>
          <w:p w14:paraId="4CCAA7DE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1596C2D2" w14:textId="781A1433" w:rsidR="00490839" w:rsidRPr="00AC365B" w:rsidRDefault="0035157A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53BCBD97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0AC238C1" w14:textId="570641F6" w:rsidR="00490839" w:rsidRPr="00AC365B" w:rsidRDefault="00424C54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71,941</w:t>
            </w:r>
          </w:p>
        </w:tc>
        <w:tc>
          <w:tcPr>
            <w:tcW w:w="159" w:type="pct"/>
          </w:tcPr>
          <w:p w14:paraId="5807F0FF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3B538E8" w14:textId="3B10B0B2" w:rsidR="00490839" w:rsidRPr="00AC365B" w:rsidRDefault="0035157A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1A55070F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double" w:sz="4" w:space="0" w:color="auto"/>
            </w:tcBorders>
          </w:tcPr>
          <w:p w14:paraId="4AFC77B5" w14:textId="7B17870A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490839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</w:tr>
    </w:tbl>
    <w:p w14:paraId="730A1007" w14:textId="77777777" w:rsidR="0073416E" w:rsidRPr="00AC365B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415D866" w14:textId="086B5BC9" w:rsidR="005D0144" w:rsidRPr="00AC365B" w:rsidRDefault="00F87D6A" w:rsidP="005D0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firstLine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09CDB4F" w14:textId="705B941F" w:rsidR="0073416E" w:rsidRPr="00AC365B" w:rsidRDefault="0073416E" w:rsidP="00204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3C961B80" w14:textId="77777777" w:rsidR="0073416E" w:rsidRPr="000879FE" w:rsidRDefault="0073416E" w:rsidP="00204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6"/>
          <w:szCs w:val="6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899"/>
        <w:gridCol w:w="275"/>
        <w:gridCol w:w="1174"/>
        <w:gridCol w:w="271"/>
        <w:gridCol w:w="891"/>
        <w:gridCol w:w="271"/>
        <w:gridCol w:w="1159"/>
      </w:tblGrid>
      <w:tr w:rsidR="0073416E" w:rsidRPr="00AC365B" w14:paraId="0B1B97C5" w14:textId="77777777" w:rsidTr="00031A1A">
        <w:tc>
          <w:tcPr>
            <w:tcW w:w="2306" w:type="pct"/>
          </w:tcPr>
          <w:p w14:paraId="65A9C102" w14:textId="77777777" w:rsidR="0073416E" w:rsidRPr="00AC365B" w:rsidRDefault="0073416E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7"/>
          </w:tcPr>
          <w:p w14:paraId="3C5E5CD1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73416E" w:rsidRPr="00AC365B" w14:paraId="54936575" w14:textId="77777777" w:rsidTr="00031A1A">
        <w:tc>
          <w:tcPr>
            <w:tcW w:w="2306" w:type="pct"/>
          </w:tcPr>
          <w:p w14:paraId="3C9A0BE0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pct"/>
            <w:gridSpan w:val="3"/>
          </w:tcPr>
          <w:p w14:paraId="7CC669C3" w14:textId="55B66685" w:rsidR="0073416E" w:rsidRPr="00B957A3" w:rsidRDefault="00B957A3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7A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62D4526D" w14:textId="77777777" w:rsidR="0073416E" w:rsidRPr="00B957A3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066B11B8" w14:textId="60C5B43E" w:rsidR="0073416E" w:rsidRPr="00B957A3" w:rsidRDefault="00B957A3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7A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3416E" w:rsidRPr="00AC365B" w14:paraId="5411DFF7" w14:textId="77777777" w:rsidTr="00031A1A">
        <w:tc>
          <w:tcPr>
            <w:tcW w:w="2306" w:type="pct"/>
          </w:tcPr>
          <w:p w14:paraId="35A81A63" w14:textId="77777777" w:rsidR="0073416E" w:rsidRPr="00AC365B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D091C7D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50" w:type="pct"/>
          </w:tcPr>
          <w:p w14:paraId="319696B1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91FCF60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63963A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B870EC2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8" w:type="pct"/>
          </w:tcPr>
          <w:p w14:paraId="574DDA3A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B9D449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6E" w:rsidRPr="00AC365B" w14:paraId="1F75AE3A" w14:textId="77777777" w:rsidTr="00031A1A">
        <w:tc>
          <w:tcPr>
            <w:tcW w:w="2306" w:type="pct"/>
          </w:tcPr>
          <w:p w14:paraId="4CC9F2B4" w14:textId="77777777" w:rsidR="0073416E" w:rsidRPr="00AC365B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7A70B369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0" w:type="pct"/>
          </w:tcPr>
          <w:p w14:paraId="509FC30C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C0A7F99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8" w:type="pct"/>
          </w:tcPr>
          <w:p w14:paraId="59CDDB0F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" w:type="pct"/>
          </w:tcPr>
          <w:p w14:paraId="4959BD6B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8" w:type="pct"/>
          </w:tcPr>
          <w:p w14:paraId="12C48C16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93EF625" w14:textId="77777777" w:rsidR="0073416E" w:rsidRPr="00AC365B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0839" w:rsidRPr="00AC365B" w14:paraId="275D437C" w14:textId="77777777" w:rsidTr="00031A1A">
        <w:tc>
          <w:tcPr>
            <w:tcW w:w="2306" w:type="pct"/>
          </w:tcPr>
          <w:p w14:paraId="00A9B72C" w14:textId="60E28AD0" w:rsidR="00490839" w:rsidRPr="00AC365B" w:rsidRDefault="00490839" w:rsidP="004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490" w:type="pct"/>
          </w:tcPr>
          <w:p w14:paraId="09E4CD22" w14:textId="364E1D1A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9E4308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377E594B" w14:textId="44539EDE" w:rsidR="00490839" w:rsidRPr="006E013F" w:rsidRDefault="000F2415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E013F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Pr="006E013F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759</w:t>
            </w:r>
            <w:r w:rsidRPr="006E01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5346A1A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46D72D21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EB21FB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22836F9B" w14:textId="161E2AF8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631</w:t>
            </w:r>
            <w:r w:rsidR="0049083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490839" w:rsidRPr="00AC365B" w14:paraId="706A1002" w14:textId="77777777" w:rsidTr="00031A1A">
        <w:tc>
          <w:tcPr>
            <w:tcW w:w="2306" w:type="pct"/>
          </w:tcPr>
          <w:p w14:paraId="3FF2AC09" w14:textId="77777777" w:rsidR="00490839" w:rsidRPr="00AC365B" w:rsidRDefault="00490839" w:rsidP="004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0" w:type="pct"/>
          </w:tcPr>
          <w:p w14:paraId="5BBEB3C1" w14:textId="19181475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0" w:type="pct"/>
          </w:tcPr>
          <w:p w14:paraId="3E02CED3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0CC55B15" w14:textId="1BB7F018" w:rsidR="00490839" w:rsidRPr="006E013F" w:rsidRDefault="000F2415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E013F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752</w:t>
            </w:r>
            <w:r w:rsidRPr="006E01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A43F3B9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6BE9B16F" w14:textId="69C6DC67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7F48D61F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84B6B8F" w14:textId="7EEE2D46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126</w:t>
            </w:r>
            <w:r w:rsidR="0049083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490839" w:rsidRPr="00AC365B" w14:paraId="76F50343" w14:textId="77777777" w:rsidTr="00031A1A">
        <w:tc>
          <w:tcPr>
            <w:tcW w:w="2306" w:type="pct"/>
          </w:tcPr>
          <w:p w14:paraId="151B0E11" w14:textId="77777777" w:rsidR="00490839" w:rsidRPr="00AC365B" w:rsidRDefault="00490839" w:rsidP="0049083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90" w:type="pct"/>
          </w:tcPr>
          <w:p w14:paraId="49F768FC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8357FA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0D2CFC9" w14:textId="5B269C90" w:rsidR="00490839" w:rsidRPr="006E013F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744DA2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48" w:type="pct"/>
          </w:tcPr>
          <w:p w14:paraId="427A342D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65307A3D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CE527A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3EBD67" w14:textId="14543B99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205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394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0839" w:rsidRPr="00AC365B" w14:paraId="479B5715" w14:textId="77777777" w:rsidTr="00031A1A">
        <w:tc>
          <w:tcPr>
            <w:tcW w:w="2306" w:type="pct"/>
          </w:tcPr>
          <w:p w14:paraId="308B2271" w14:textId="77777777" w:rsidR="00490839" w:rsidRPr="00AC365B" w:rsidRDefault="00490839" w:rsidP="0049083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90" w:type="pct"/>
          </w:tcPr>
          <w:p w14:paraId="64B521B0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3DA5892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84A7A4" w14:textId="1411B4DB" w:rsidR="00490839" w:rsidRPr="006E013F" w:rsidRDefault="00744DA2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995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E2006D0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DB210EE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408395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04AE30" w14:textId="7C3C0C5B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234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0839" w:rsidRPr="00AC365B" w14:paraId="2CD36290" w14:textId="77777777" w:rsidTr="00031A1A">
        <w:tc>
          <w:tcPr>
            <w:tcW w:w="2306" w:type="pct"/>
          </w:tcPr>
          <w:p w14:paraId="2D688CD5" w14:textId="77777777" w:rsidR="00490839" w:rsidRPr="00AC365B" w:rsidRDefault="00490839" w:rsidP="0049083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  <w:p w14:paraId="1EEF96CE" w14:textId="77777777" w:rsidR="00490839" w:rsidRPr="00AC365B" w:rsidRDefault="00490839" w:rsidP="00490839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90" w:type="pct"/>
          </w:tcPr>
          <w:p w14:paraId="687924FD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8CFB0B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D879582" w14:textId="7C06C7E8" w:rsidR="00490839" w:rsidRPr="006E013F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</w:t>
            </w:r>
            <w:r w:rsidR="00744DA2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48" w:type="pct"/>
          </w:tcPr>
          <w:p w14:paraId="357F8521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82301DA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0AF13E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8D5CAD7" w14:textId="25269A87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19</w:t>
            </w:r>
            <w:r w:rsidR="0049083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490839" w:rsidRPr="00AC365B" w14:paraId="7882F406" w14:textId="77777777" w:rsidTr="00031A1A">
        <w:tc>
          <w:tcPr>
            <w:tcW w:w="2306" w:type="pct"/>
          </w:tcPr>
          <w:p w14:paraId="4478FA97" w14:textId="77777777" w:rsidR="00490839" w:rsidRPr="00AC365B" w:rsidRDefault="00490839" w:rsidP="0049083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  <w:r w:rsidRPr="00AC365B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490" w:type="pct"/>
          </w:tcPr>
          <w:p w14:paraId="7032493F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30E049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21927A9" w14:textId="0D504EB5" w:rsidR="00490839" w:rsidRPr="006E013F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14</w:t>
            </w:r>
            <w:r w:rsidR="00744DA2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48" w:type="pct"/>
          </w:tcPr>
          <w:p w14:paraId="4A1361C0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6499D731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E167D6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E59724D" w14:textId="70068DD7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131</w:t>
            </w:r>
            <w:r w:rsidR="00490839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744DA2" w:rsidRPr="00AC365B" w14:paraId="446E7687" w14:textId="77777777" w:rsidTr="00031A1A">
        <w:tc>
          <w:tcPr>
            <w:tcW w:w="2306" w:type="pct"/>
          </w:tcPr>
          <w:p w14:paraId="0395CBAC" w14:textId="3DF166EF" w:rsidR="00744DA2" w:rsidRPr="00AC365B" w:rsidRDefault="00744DA2" w:rsidP="00744DA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490" w:type="pct"/>
          </w:tcPr>
          <w:p w14:paraId="24B3294D" w14:textId="77777777" w:rsidR="00744DA2" w:rsidRPr="00AC365B" w:rsidRDefault="00744DA2" w:rsidP="00744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8444212" w14:textId="77777777" w:rsidR="00744DA2" w:rsidRPr="00AC365B" w:rsidRDefault="00744DA2" w:rsidP="00744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DA770E0" w14:textId="40E3B668" w:rsidR="00744DA2" w:rsidRPr="006E013F" w:rsidRDefault="00744DA2" w:rsidP="00744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663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BA20E06" w14:textId="77777777" w:rsidR="00744DA2" w:rsidRPr="00AC365B" w:rsidRDefault="00744DA2" w:rsidP="00744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300F569" w14:textId="77777777" w:rsidR="00744DA2" w:rsidRPr="00AC365B" w:rsidRDefault="00744DA2" w:rsidP="00744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6D3B94E" w14:textId="77777777" w:rsidR="00744DA2" w:rsidRPr="00AC365B" w:rsidRDefault="00744DA2" w:rsidP="00744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789811" w14:textId="38197B06" w:rsidR="00744DA2" w:rsidRPr="00AC365B" w:rsidRDefault="00744DA2" w:rsidP="00744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0839" w:rsidRPr="00AC365B" w14:paraId="6EE48EBA" w14:textId="77777777" w:rsidTr="00031A1A">
        <w:tc>
          <w:tcPr>
            <w:tcW w:w="2306" w:type="pct"/>
          </w:tcPr>
          <w:p w14:paraId="22ADE0BE" w14:textId="77777777" w:rsidR="00490839" w:rsidRPr="00AC365B" w:rsidRDefault="00490839" w:rsidP="004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03939CFD" w14:textId="29B44263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5F694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50" w:type="pct"/>
          </w:tcPr>
          <w:p w14:paraId="50FA3FB8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B5D52" w14:textId="520F2F0A" w:rsidR="00490839" w:rsidRPr="006E013F" w:rsidRDefault="008D097F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013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E01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  <w:r w:rsidRPr="006E01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0E7E6B5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6B8A9860" w14:textId="2AD24663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90839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8" w:type="pct"/>
          </w:tcPr>
          <w:p w14:paraId="3F0486EC" w14:textId="77777777" w:rsidR="00490839" w:rsidRPr="00AC365B" w:rsidRDefault="00490839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8E2E1" w14:textId="25436D4C" w:rsidR="00490839" w:rsidRPr="00AC365B" w:rsidRDefault="000C653B" w:rsidP="004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490839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941</w:t>
            </w:r>
          </w:p>
        </w:tc>
      </w:tr>
    </w:tbl>
    <w:p w14:paraId="40854C91" w14:textId="77777777" w:rsidR="00303126" w:rsidRPr="008933FE" w:rsidRDefault="00303126" w:rsidP="0073416E">
      <w:pPr>
        <w:rPr>
          <w:sz w:val="28"/>
          <w:szCs w:val="28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00"/>
        <w:gridCol w:w="276"/>
        <w:gridCol w:w="1165"/>
        <w:gridCol w:w="9"/>
        <w:gridCol w:w="261"/>
        <w:gridCol w:w="11"/>
        <w:gridCol w:w="895"/>
        <w:gridCol w:w="272"/>
        <w:gridCol w:w="1159"/>
        <w:gridCol w:w="9"/>
      </w:tblGrid>
      <w:tr w:rsidR="00303126" w:rsidRPr="00AC365B" w14:paraId="4C6A33D4" w14:textId="77777777" w:rsidTr="009A5DFE">
        <w:tc>
          <w:tcPr>
            <w:tcW w:w="2302" w:type="pct"/>
          </w:tcPr>
          <w:p w14:paraId="7D34CC9A" w14:textId="43CAE9F2" w:rsidR="00303126" w:rsidRPr="00AC365B" w:rsidRDefault="00011A78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sz w:val="30"/>
                <w:szCs w:val="30"/>
              </w:rPr>
              <w:tab/>
            </w:r>
          </w:p>
        </w:tc>
        <w:tc>
          <w:tcPr>
            <w:tcW w:w="2698" w:type="pct"/>
            <w:gridSpan w:val="10"/>
          </w:tcPr>
          <w:p w14:paraId="6D9A1D7D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7A3" w:rsidRPr="00AC365B" w14:paraId="52FD12AD" w14:textId="77777777" w:rsidTr="009A5DFE">
        <w:tc>
          <w:tcPr>
            <w:tcW w:w="2302" w:type="pct"/>
          </w:tcPr>
          <w:p w14:paraId="215329C1" w14:textId="77777777" w:rsidR="00B957A3" w:rsidRPr="00AC365B" w:rsidRDefault="00B957A3" w:rsidP="00B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pct"/>
            <w:gridSpan w:val="3"/>
          </w:tcPr>
          <w:p w14:paraId="0E758D82" w14:textId="76269C29" w:rsidR="00B957A3" w:rsidRPr="00AC365B" w:rsidRDefault="00B957A3" w:rsidP="00B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7A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14:paraId="4EC27723" w14:textId="77777777" w:rsidR="00B957A3" w:rsidRPr="00AC365B" w:rsidRDefault="00B957A3" w:rsidP="00B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pct"/>
            <w:gridSpan w:val="5"/>
          </w:tcPr>
          <w:p w14:paraId="15615B6D" w14:textId="703C3235" w:rsidR="00B957A3" w:rsidRPr="00AC365B" w:rsidRDefault="00B957A3" w:rsidP="00B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57A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03126" w:rsidRPr="00AC365B" w14:paraId="3CE192F7" w14:textId="77777777" w:rsidTr="009A5DFE">
        <w:tc>
          <w:tcPr>
            <w:tcW w:w="2302" w:type="pct"/>
          </w:tcPr>
          <w:p w14:paraId="51C26BE3" w14:textId="77777777" w:rsidR="00303126" w:rsidRPr="00AC365B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2AB1B2AA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50" w:type="pct"/>
          </w:tcPr>
          <w:p w14:paraId="7E1FFD5E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C4808A5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2806167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2"/>
          </w:tcPr>
          <w:p w14:paraId="7225A6D9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8" w:type="pct"/>
          </w:tcPr>
          <w:p w14:paraId="297ECB65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04D9F36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126" w:rsidRPr="00AC365B" w14:paraId="40379288" w14:textId="77777777" w:rsidTr="009A5DFE">
        <w:tc>
          <w:tcPr>
            <w:tcW w:w="2302" w:type="pct"/>
          </w:tcPr>
          <w:p w14:paraId="34CFD7FD" w14:textId="77777777" w:rsidR="00303126" w:rsidRPr="00AC365B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249DC700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0" w:type="pct"/>
          </w:tcPr>
          <w:p w14:paraId="53E8066B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74B124A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7" w:type="pct"/>
            <w:gridSpan w:val="2"/>
          </w:tcPr>
          <w:p w14:paraId="66094512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3" w:type="pct"/>
            <w:gridSpan w:val="2"/>
          </w:tcPr>
          <w:p w14:paraId="0CABB97B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8" w:type="pct"/>
          </w:tcPr>
          <w:p w14:paraId="32F7536A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5547D808" w14:textId="77777777" w:rsidR="00303126" w:rsidRPr="00AC365B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A51" w:rsidRPr="00AC365B" w14:paraId="107B856B" w14:textId="77777777" w:rsidTr="009A5DFE">
        <w:tc>
          <w:tcPr>
            <w:tcW w:w="2302" w:type="pct"/>
          </w:tcPr>
          <w:p w14:paraId="2EFD4D44" w14:textId="77777777" w:rsidR="00F10A51" w:rsidRPr="00AC365B" w:rsidRDefault="00F10A51" w:rsidP="00F10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490" w:type="pct"/>
          </w:tcPr>
          <w:p w14:paraId="4689E5B8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3EB0A4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070B5388" w14:textId="6513D199" w:rsidR="00F10A51" w:rsidRPr="00D32975" w:rsidRDefault="00221E7A" w:rsidP="005F6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32975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376</w:t>
            </w:r>
            <w:r w:rsidR="0050309F" w:rsidRPr="00D32975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961</w:t>
            </w:r>
            <w:r w:rsidRPr="00D329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gridSpan w:val="2"/>
          </w:tcPr>
          <w:p w14:paraId="5890349D" w14:textId="77777777" w:rsidR="00F10A51" w:rsidRPr="00D32975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2"/>
          </w:tcPr>
          <w:p w14:paraId="2F3F4B52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A394BED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</w:tcPr>
          <w:p w14:paraId="73229358" w14:textId="3767D808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55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529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A51" w:rsidRPr="00AC365B" w14:paraId="3C872457" w14:textId="77777777" w:rsidTr="009A5DFE">
        <w:tc>
          <w:tcPr>
            <w:tcW w:w="2302" w:type="pct"/>
          </w:tcPr>
          <w:p w14:paraId="6DBA0374" w14:textId="77777777" w:rsidR="00F10A51" w:rsidRPr="00AC365B" w:rsidRDefault="00F10A51" w:rsidP="00F10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0" w:type="pct"/>
          </w:tcPr>
          <w:p w14:paraId="14237214" w14:textId="284B0D2B" w:rsidR="00F10A51" w:rsidRPr="00AC365B" w:rsidRDefault="000C653B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0" w:type="pct"/>
          </w:tcPr>
          <w:p w14:paraId="2EDC2356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4E446B50" w14:textId="5665D812" w:rsidR="00F10A51" w:rsidRPr="00D32975" w:rsidRDefault="00221E7A" w:rsidP="005F6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32975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75</w:t>
            </w:r>
            <w:r w:rsidR="0050309F" w:rsidRPr="00D32975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392</w:t>
            </w:r>
            <w:r w:rsidRPr="00D329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gridSpan w:val="2"/>
          </w:tcPr>
          <w:p w14:paraId="31D5CA6F" w14:textId="77777777" w:rsidR="00F10A51" w:rsidRPr="00D32975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2"/>
          </w:tcPr>
          <w:p w14:paraId="71C3CD27" w14:textId="651BD2DC" w:rsidR="00F10A51" w:rsidRPr="00AC365B" w:rsidRDefault="000C653B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7FA24048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</w:tcPr>
          <w:p w14:paraId="0E8918C0" w14:textId="2938EDCB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11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106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A51" w:rsidRPr="00AC365B" w14:paraId="5CAC6C3A" w14:textId="77777777" w:rsidTr="009A5DFE">
        <w:tc>
          <w:tcPr>
            <w:tcW w:w="2302" w:type="pct"/>
          </w:tcPr>
          <w:p w14:paraId="2789E5FD" w14:textId="77777777" w:rsidR="00F10A51" w:rsidRPr="00AC365B" w:rsidRDefault="00F10A51" w:rsidP="00F10A5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90" w:type="pct"/>
          </w:tcPr>
          <w:p w14:paraId="7048E037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6CE9EDC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FB12195" w14:textId="5904E88D" w:rsidR="00F10A51" w:rsidRPr="00D32975" w:rsidRDefault="008D097F" w:rsidP="005D0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329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39622BCB" w14:textId="77777777" w:rsidR="00F10A51" w:rsidRPr="00D32975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2"/>
          </w:tcPr>
          <w:p w14:paraId="0636DC59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AFEE65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555944AC" w14:textId="6E170F77" w:rsidR="00F10A51" w:rsidRPr="00AC365B" w:rsidRDefault="000C653B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F10A51" w:rsidRPr="00AC365B" w14:paraId="7F7128CA" w14:textId="77777777" w:rsidTr="009A5DFE">
        <w:tc>
          <w:tcPr>
            <w:tcW w:w="2302" w:type="pct"/>
          </w:tcPr>
          <w:p w14:paraId="5DC0D392" w14:textId="77777777" w:rsidR="00F10A51" w:rsidRPr="00AC365B" w:rsidRDefault="00F10A51" w:rsidP="00F10A5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90" w:type="pct"/>
          </w:tcPr>
          <w:p w14:paraId="49817476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65DA657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51C3186B" w14:textId="54626CFF" w:rsidR="00F10A51" w:rsidRPr="00D32975" w:rsidRDefault="000C653B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</w:t>
            </w:r>
            <w:r w:rsidR="0050309F" w:rsidRPr="00D32975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7" w:type="pct"/>
            <w:gridSpan w:val="2"/>
          </w:tcPr>
          <w:p w14:paraId="448C9F48" w14:textId="77777777" w:rsidR="00F10A51" w:rsidRPr="00D32975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2"/>
          </w:tcPr>
          <w:p w14:paraId="61C761E6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039F1A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5AFB8D86" w14:textId="191B7C3A" w:rsidR="00F10A51" w:rsidRPr="00AC365B" w:rsidRDefault="000C653B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15</w:t>
            </w:r>
            <w:r w:rsidR="00F10A5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F10A51" w:rsidRPr="00AC365B" w14:paraId="37F4D9A0" w14:textId="77777777" w:rsidTr="009A5DFE">
        <w:tc>
          <w:tcPr>
            <w:tcW w:w="2302" w:type="pct"/>
          </w:tcPr>
          <w:p w14:paraId="3336C8CA" w14:textId="77777777" w:rsidR="00F10A51" w:rsidRPr="00AC365B" w:rsidRDefault="00F10A51" w:rsidP="00F10A5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90" w:type="pct"/>
          </w:tcPr>
          <w:p w14:paraId="57C1CD84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0F61C84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CB0CC72" w14:textId="12DD55AA" w:rsidR="00F10A51" w:rsidRPr="00D32975" w:rsidRDefault="00BE1AE0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32975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22</w:t>
            </w:r>
            <w:r w:rsidR="00744DA2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833</w:t>
            </w:r>
            <w:r w:rsidRPr="00D329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gridSpan w:val="2"/>
          </w:tcPr>
          <w:p w14:paraId="659FF8BE" w14:textId="77777777" w:rsidR="00F10A51" w:rsidRPr="00D32975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2"/>
          </w:tcPr>
          <w:p w14:paraId="45168E3B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D5B34EB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F09D9C8" w14:textId="110CE886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234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A51" w:rsidRPr="00AC365B" w14:paraId="38912409" w14:textId="77777777" w:rsidTr="009A5DFE">
        <w:tc>
          <w:tcPr>
            <w:tcW w:w="2302" w:type="pct"/>
          </w:tcPr>
          <w:p w14:paraId="474D8E4A" w14:textId="77777777" w:rsidR="00F10A51" w:rsidRPr="00AC365B" w:rsidRDefault="00F10A51" w:rsidP="00F10A5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  <w:p w14:paraId="05588B72" w14:textId="77777777" w:rsidR="00F10A51" w:rsidRPr="00AC365B" w:rsidRDefault="00F10A51" w:rsidP="00F10A5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90" w:type="pct"/>
          </w:tcPr>
          <w:p w14:paraId="30EA50BC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827F83E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06B21FD" w14:textId="2360A640" w:rsidR="00F10A51" w:rsidRPr="00D32975" w:rsidRDefault="000C653B" w:rsidP="005F6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30</w:t>
            </w:r>
            <w:r w:rsidR="00744DA2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147" w:type="pct"/>
            <w:gridSpan w:val="2"/>
          </w:tcPr>
          <w:p w14:paraId="4903BAFB" w14:textId="77777777" w:rsidR="00F10A51" w:rsidRPr="00D32975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2"/>
          </w:tcPr>
          <w:p w14:paraId="2F290162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26CA0B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1221DFBE" w14:textId="1A9F9661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50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362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A51" w:rsidRPr="00AC365B" w14:paraId="0C5834C1" w14:textId="77777777" w:rsidTr="009A5DFE">
        <w:tc>
          <w:tcPr>
            <w:tcW w:w="2302" w:type="pct"/>
          </w:tcPr>
          <w:p w14:paraId="332046F6" w14:textId="77777777" w:rsidR="00F10A51" w:rsidRPr="00AC365B" w:rsidRDefault="00F10A51" w:rsidP="00F10A5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  <w:r w:rsidRPr="00AC365B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AC36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490" w:type="pct"/>
          </w:tcPr>
          <w:p w14:paraId="784F0F19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C033A15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2D7DED0" w14:textId="45EE5CAD" w:rsidR="00F10A51" w:rsidRPr="00D32975" w:rsidRDefault="000C653B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63</w:t>
            </w:r>
            <w:r w:rsidR="00BE1AE0" w:rsidRPr="00D32975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7" w:type="pct"/>
            <w:gridSpan w:val="2"/>
          </w:tcPr>
          <w:p w14:paraId="5E8BD1B0" w14:textId="77777777" w:rsidR="00F10A51" w:rsidRPr="00D32975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2"/>
          </w:tcPr>
          <w:p w14:paraId="34F83E28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75499E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5895F801" w14:textId="0096173F" w:rsidR="00F10A51" w:rsidRPr="00AC365B" w:rsidRDefault="000C653B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63</w:t>
            </w:r>
            <w:r w:rsidR="00F10A51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744DA2" w:rsidRPr="00AC365B" w14:paraId="3241F45A" w14:textId="77777777" w:rsidTr="009A5DFE">
        <w:trPr>
          <w:gridAfter w:val="1"/>
          <w:wAfter w:w="5" w:type="pct"/>
        </w:trPr>
        <w:tc>
          <w:tcPr>
            <w:tcW w:w="2302" w:type="pct"/>
          </w:tcPr>
          <w:p w14:paraId="317AD3FF" w14:textId="77777777" w:rsidR="00744DA2" w:rsidRPr="00AC365B" w:rsidRDefault="00744DA2" w:rsidP="005A3B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50239F33" w14:textId="77777777" w:rsidR="00744DA2" w:rsidRPr="00AC365B" w:rsidRDefault="00744DA2" w:rsidP="005A3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19F3EE6" w14:textId="77777777" w:rsidR="00744DA2" w:rsidRPr="00AC365B" w:rsidRDefault="00744DA2" w:rsidP="005A3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14:paraId="553CA916" w14:textId="36558C58" w:rsidR="00744DA2" w:rsidRPr="006E013F" w:rsidRDefault="00744DA2" w:rsidP="005A3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663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2"/>
          </w:tcPr>
          <w:p w14:paraId="132F9F4A" w14:textId="77777777" w:rsidR="00744DA2" w:rsidRPr="00AC365B" w:rsidRDefault="00744DA2" w:rsidP="005A3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24FEA736" w14:textId="77777777" w:rsidR="00744DA2" w:rsidRPr="00AC365B" w:rsidRDefault="00744DA2" w:rsidP="005A3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61877A" w14:textId="77777777" w:rsidR="00744DA2" w:rsidRPr="00AC365B" w:rsidRDefault="00744DA2" w:rsidP="005A3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0972A63" w14:textId="77777777" w:rsidR="00744DA2" w:rsidRPr="00AC365B" w:rsidRDefault="00744DA2" w:rsidP="005A3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A51" w:rsidRPr="00AC365B" w14:paraId="4EDE5E0D" w14:textId="77777777" w:rsidTr="009A5DFE">
        <w:tc>
          <w:tcPr>
            <w:tcW w:w="2302" w:type="pct"/>
          </w:tcPr>
          <w:p w14:paraId="6E0A0B94" w14:textId="77777777" w:rsidR="00F10A51" w:rsidRPr="00AC365B" w:rsidRDefault="00F10A51" w:rsidP="00F10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26B149F" w14:textId="7199A583" w:rsidR="00F10A51" w:rsidRPr="00AC365B" w:rsidRDefault="000C653B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21E7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50" w:type="pct"/>
          </w:tcPr>
          <w:p w14:paraId="3102C1F3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51D744DE" w14:textId="27D49C46" w:rsidR="00F10A51" w:rsidRPr="00D32975" w:rsidRDefault="00221E7A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97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329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  <w:r w:rsidRPr="00D3297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gridSpan w:val="2"/>
          </w:tcPr>
          <w:p w14:paraId="4A79DE53" w14:textId="77777777" w:rsidR="00F10A51" w:rsidRPr="00D32975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gridSpan w:val="2"/>
            <w:tcBorders>
              <w:bottom w:val="double" w:sz="4" w:space="0" w:color="auto"/>
            </w:tcBorders>
          </w:tcPr>
          <w:p w14:paraId="405302A6" w14:textId="062F7270" w:rsidR="00F10A51" w:rsidRPr="00AC365B" w:rsidRDefault="000C653B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F10A51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148" w:type="pct"/>
          </w:tcPr>
          <w:p w14:paraId="4B9974BE" w14:textId="77777777" w:rsidR="00F10A51" w:rsidRPr="00AC365B" w:rsidRDefault="00F10A51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</w:tcPr>
          <w:p w14:paraId="59208014" w14:textId="3DE1B090" w:rsidR="00F10A51" w:rsidRPr="00AC365B" w:rsidRDefault="000C653B" w:rsidP="00F10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F10A51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</w:tr>
    </w:tbl>
    <w:p w14:paraId="71589250" w14:textId="77777777" w:rsidR="00F50994" w:rsidRPr="008A0505" w:rsidRDefault="00F50994" w:rsidP="00017586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4"/>
          <w:szCs w:val="4"/>
        </w:rPr>
      </w:pPr>
    </w:p>
    <w:p w14:paraId="54916CCC" w14:textId="77777777" w:rsidR="002C6804" w:rsidRPr="00AC365B" w:rsidRDefault="002C6804" w:rsidP="002C6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 w:rsidRPr="00AC365B">
        <w:rPr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AC365B">
        <w:rPr>
          <w:sz w:val="30"/>
          <w:szCs w:val="30"/>
        </w:rPr>
        <w:t xml:space="preserve"> </w:t>
      </w:r>
      <w:r w:rsidRPr="00AC365B">
        <w:rPr>
          <w:sz w:val="30"/>
          <w:szCs w:val="30"/>
          <w:cs/>
        </w:rPr>
        <w:t>มีดังนี้</w:t>
      </w:r>
    </w:p>
    <w:p w14:paraId="6A07B77E" w14:textId="77777777" w:rsidR="002C6804" w:rsidRPr="00AC365B" w:rsidRDefault="002C6804" w:rsidP="002C6804">
      <w:pPr>
        <w:pStyle w:val="a"/>
        <w:tabs>
          <w:tab w:val="clear" w:pos="1080"/>
        </w:tabs>
        <w:ind w:left="567" w:right="-43" w:hanging="567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6"/>
        <w:gridCol w:w="1328"/>
        <w:gridCol w:w="265"/>
        <w:gridCol w:w="1239"/>
        <w:gridCol w:w="264"/>
        <w:gridCol w:w="1242"/>
        <w:gridCol w:w="265"/>
        <w:gridCol w:w="1161"/>
      </w:tblGrid>
      <w:tr w:rsidR="002C6804" w:rsidRPr="00AC365B" w14:paraId="5850925D" w14:textId="77777777" w:rsidTr="008A0505">
        <w:trPr>
          <w:trHeight w:val="417"/>
        </w:trPr>
        <w:tc>
          <w:tcPr>
            <w:tcW w:w="3596" w:type="dxa"/>
            <w:shd w:val="clear" w:color="auto" w:fill="auto"/>
            <w:vAlign w:val="bottom"/>
          </w:tcPr>
          <w:p w14:paraId="45175C2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4" w:type="dxa"/>
            <w:gridSpan w:val="7"/>
            <w:vAlign w:val="bottom"/>
          </w:tcPr>
          <w:p w14:paraId="2C3715E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6804" w:rsidRPr="00AC365B" w14:paraId="23876185" w14:textId="77777777" w:rsidTr="008A0505">
        <w:trPr>
          <w:trHeight w:val="417"/>
        </w:trPr>
        <w:tc>
          <w:tcPr>
            <w:tcW w:w="3596" w:type="dxa"/>
            <w:shd w:val="clear" w:color="auto" w:fill="auto"/>
            <w:vAlign w:val="bottom"/>
          </w:tcPr>
          <w:p w14:paraId="260BEA4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2268BBE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vAlign w:val="bottom"/>
          </w:tcPr>
          <w:p w14:paraId="0BCBC07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tcBorders>
              <w:bottom w:val="single" w:sz="4" w:space="0" w:color="auto"/>
            </w:tcBorders>
            <w:vAlign w:val="bottom"/>
          </w:tcPr>
          <w:p w14:paraId="22A3FAF6" w14:textId="40CEBB39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บันทึกเป็นรายได้ใน</w:t>
            </w:r>
          </w:p>
        </w:tc>
        <w:tc>
          <w:tcPr>
            <w:tcW w:w="265" w:type="dxa"/>
            <w:vAlign w:val="bottom"/>
          </w:tcPr>
          <w:p w14:paraId="07DF85C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51B4DE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C6804" w:rsidRPr="00AC365B" w14:paraId="1D07CAD3" w14:textId="77777777" w:rsidTr="008A0505">
        <w:trPr>
          <w:trHeight w:val="417"/>
        </w:trPr>
        <w:tc>
          <w:tcPr>
            <w:tcW w:w="3596" w:type="dxa"/>
            <w:shd w:val="clear" w:color="auto" w:fill="auto"/>
            <w:vAlign w:val="bottom"/>
          </w:tcPr>
          <w:p w14:paraId="1BB4E85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640F2F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5" w:type="dxa"/>
            <w:vAlign w:val="bottom"/>
          </w:tcPr>
          <w:p w14:paraId="04B6E16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6F0F75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154CB74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B207C35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vAlign w:val="bottom"/>
          </w:tcPr>
          <w:p w14:paraId="6849CD6D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25AB61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C6804" w:rsidRPr="00AC365B" w14:paraId="42B5F7E4" w14:textId="77777777" w:rsidTr="008A0505">
        <w:trPr>
          <w:trHeight w:val="417"/>
        </w:trPr>
        <w:tc>
          <w:tcPr>
            <w:tcW w:w="3596" w:type="dxa"/>
            <w:shd w:val="clear" w:color="auto" w:fill="auto"/>
            <w:vAlign w:val="bottom"/>
          </w:tcPr>
          <w:p w14:paraId="4EFCC4E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521B0AB1" w14:textId="596B558C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C680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C6804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5" w:type="dxa"/>
            <w:vAlign w:val="bottom"/>
          </w:tcPr>
          <w:p w14:paraId="7275FF4A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33CFB5AA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4" w:type="dxa"/>
            <w:vAlign w:val="bottom"/>
          </w:tcPr>
          <w:p w14:paraId="4279174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A7F7E9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65" w:type="dxa"/>
            <w:vAlign w:val="bottom"/>
          </w:tcPr>
          <w:p w14:paraId="4828921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77871E3" w14:textId="353BBABA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C6804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6804" w:rsidRPr="00AC365B" w14:paraId="0031B612" w14:textId="77777777" w:rsidTr="008A0505">
        <w:trPr>
          <w:trHeight w:val="417"/>
        </w:trPr>
        <w:tc>
          <w:tcPr>
            <w:tcW w:w="3596" w:type="dxa"/>
            <w:shd w:val="clear" w:color="auto" w:fill="auto"/>
            <w:vAlign w:val="bottom"/>
          </w:tcPr>
          <w:p w14:paraId="59F3CB4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8CA60BF" w14:textId="462B6477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65" w:type="dxa"/>
            <w:vAlign w:val="bottom"/>
          </w:tcPr>
          <w:p w14:paraId="06EE663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02D3215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4" w:type="dxa"/>
            <w:vAlign w:val="bottom"/>
          </w:tcPr>
          <w:p w14:paraId="78B3FC7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BEA7CD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65" w:type="dxa"/>
            <w:vAlign w:val="bottom"/>
          </w:tcPr>
          <w:p w14:paraId="5DC31EE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184D6D0" w14:textId="3DE1348F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2C6804" w:rsidRPr="00AC365B" w14:paraId="4EA3CEE3" w14:textId="77777777" w:rsidTr="008A0505">
        <w:trPr>
          <w:trHeight w:val="417"/>
        </w:trPr>
        <w:tc>
          <w:tcPr>
            <w:tcW w:w="3596" w:type="dxa"/>
            <w:vAlign w:val="bottom"/>
          </w:tcPr>
          <w:p w14:paraId="0E226F1D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4" w:type="dxa"/>
            <w:gridSpan w:val="7"/>
            <w:vAlign w:val="bottom"/>
          </w:tcPr>
          <w:p w14:paraId="5A0D6335" w14:textId="77777777" w:rsidR="002C6804" w:rsidRPr="00AC365B" w:rsidRDefault="002C6804" w:rsidP="00442116">
            <w:pPr>
              <w:jc w:val="center"/>
              <w:rPr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804" w:rsidRPr="00AC365B" w14:paraId="1A2F9114" w14:textId="77777777" w:rsidTr="008A0505">
        <w:trPr>
          <w:trHeight w:val="417"/>
        </w:trPr>
        <w:tc>
          <w:tcPr>
            <w:tcW w:w="3596" w:type="dxa"/>
            <w:vAlign w:val="bottom"/>
          </w:tcPr>
          <w:p w14:paraId="15B0EBB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8" w:type="dxa"/>
            <w:vAlign w:val="bottom"/>
          </w:tcPr>
          <w:p w14:paraId="3F4F023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514460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05CE684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A837CC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156CA5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99D429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110BD0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804" w:rsidRPr="00AC365B" w14:paraId="69A561B9" w14:textId="77777777" w:rsidTr="008A0505">
        <w:trPr>
          <w:trHeight w:val="417"/>
        </w:trPr>
        <w:tc>
          <w:tcPr>
            <w:tcW w:w="3596" w:type="dxa"/>
            <w:vAlign w:val="bottom"/>
          </w:tcPr>
          <w:p w14:paraId="2DDD6B35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28" w:type="dxa"/>
            <w:vAlign w:val="bottom"/>
          </w:tcPr>
          <w:p w14:paraId="226699E9" w14:textId="148AF831" w:rsidR="002C6804" w:rsidRPr="00AC365B" w:rsidRDefault="00BB5377" w:rsidP="004421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051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552B4853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78827955" w14:textId="32C2CB02" w:rsidR="002C6804" w:rsidRPr="00AC365B" w:rsidRDefault="000C653B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B5377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64" w:type="dxa"/>
            <w:vAlign w:val="bottom"/>
          </w:tcPr>
          <w:p w14:paraId="4075A246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7BDF1C96" w14:textId="752FCCDF" w:rsidR="002C6804" w:rsidRPr="00AC365B" w:rsidRDefault="00BB5377" w:rsidP="0044211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3958996F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7030361" w14:textId="280B384D" w:rsidR="002C6804" w:rsidRPr="00AC365B" w:rsidRDefault="00BB5377" w:rsidP="004421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388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C6804" w:rsidRPr="00AC365B" w14:paraId="3314FA1C" w14:textId="77777777" w:rsidTr="008A0505">
        <w:trPr>
          <w:trHeight w:val="417"/>
        </w:trPr>
        <w:tc>
          <w:tcPr>
            <w:tcW w:w="3596" w:type="dxa"/>
            <w:vAlign w:val="bottom"/>
          </w:tcPr>
          <w:p w14:paraId="2D410D2D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345CC" w14:textId="12962F9A" w:rsidR="002C6804" w:rsidRPr="00AC365B" w:rsidRDefault="00BB5377" w:rsidP="004421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051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19B983C5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0DC2D" w14:textId="63D44627" w:rsidR="002C6804" w:rsidRPr="00AC365B" w:rsidRDefault="000C653B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B5377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64" w:type="dxa"/>
            <w:vAlign w:val="bottom"/>
          </w:tcPr>
          <w:p w14:paraId="250BB2B8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406CC" w14:textId="45D375E8" w:rsidR="002C6804" w:rsidRPr="00AC365B" w:rsidRDefault="00BB5377" w:rsidP="0044211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7D15A4A9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ADE75" w14:textId="47D2C900" w:rsidR="002C6804" w:rsidRPr="00AC365B" w:rsidRDefault="00BB5377" w:rsidP="004421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388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2C6804" w:rsidRPr="00AC365B" w14:paraId="34FDE551" w14:textId="77777777" w:rsidTr="008A0505">
        <w:trPr>
          <w:trHeight w:val="417"/>
        </w:trPr>
        <w:tc>
          <w:tcPr>
            <w:tcW w:w="3596" w:type="dxa"/>
            <w:vAlign w:val="bottom"/>
          </w:tcPr>
          <w:p w14:paraId="46CBC23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vAlign w:val="bottom"/>
          </w:tcPr>
          <w:p w14:paraId="11E67ABF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1FF9ECB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567BAE6E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61DFA63F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BF9BB7E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169AAD3D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46F4B62E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C6804" w:rsidRPr="00AC365B" w14:paraId="754A3125" w14:textId="77777777" w:rsidTr="008A0505">
        <w:trPr>
          <w:trHeight w:val="270"/>
        </w:trPr>
        <w:tc>
          <w:tcPr>
            <w:tcW w:w="3596" w:type="dxa"/>
            <w:vAlign w:val="bottom"/>
          </w:tcPr>
          <w:p w14:paraId="0B532FC4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8" w:type="dxa"/>
            <w:vAlign w:val="bottom"/>
          </w:tcPr>
          <w:p w14:paraId="115C35CB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19885A15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1EF486FC" w14:textId="35D102BE" w:rsidR="002C6804" w:rsidRPr="00AC365B" w:rsidRDefault="000C653B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B5377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64" w:type="dxa"/>
            <w:vAlign w:val="bottom"/>
          </w:tcPr>
          <w:p w14:paraId="25EB4398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4D8CF416" w14:textId="6CAA7D5C" w:rsidR="002C6804" w:rsidRPr="00AC365B" w:rsidRDefault="00BB5377" w:rsidP="0044211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37CCFFA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6437772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4DD832C" w14:textId="77777777" w:rsidR="002C6804" w:rsidRPr="00031A1A" w:rsidRDefault="002C6804" w:rsidP="002C6804">
      <w:pPr>
        <w:rPr>
          <w:sz w:val="28"/>
          <w:szCs w:val="28"/>
        </w:rPr>
      </w:pPr>
    </w:p>
    <w:tbl>
      <w:tblPr>
        <w:tblW w:w="93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5"/>
        <w:gridCol w:w="1326"/>
        <w:gridCol w:w="265"/>
        <w:gridCol w:w="1229"/>
        <w:gridCol w:w="8"/>
        <w:gridCol w:w="253"/>
        <w:gridCol w:w="11"/>
        <w:gridCol w:w="1223"/>
        <w:gridCol w:w="17"/>
        <w:gridCol w:w="245"/>
        <w:gridCol w:w="20"/>
        <w:gridCol w:w="1136"/>
        <w:gridCol w:w="17"/>
      </w:tblGrid>
      <w:tr w:rsidR="00E84818" w:rsidRPr="00AC365B" w14:paraId="000B1B55" w14:textId="77777777" w:rsidTr="00B53FD8">
        <w:trPr>
          <w:trHeight w:val="417"/>
          <w:tblHeader/>
        </w:trPr>
        <w:tc>
          <w:tcPr>
            <w:tcW w:w="3595" w:type="dxa"/>
            <w:shd w:val="clear" w:color="auto" w:fill="auto"/>
            <w:vAlign w:val="bottom"/>
          </w:tcPr>
          <w:p w14:paraId="0FC6FE27" w14:textId="77777777" w:rsidR="00E84818" w:rsidRPr="00AC365B" w:rsidRDefault="00E84818" w:rsidP="00E8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50" w:type="dxa"/>
            <w:gridSpan w:val="12"/>
            <w:vAlign w:val="bottom"/>
          </w:tcPr>
          <w:p w14:paraId="6010D012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84818" w:rsidRPr="00AC365B" w14:paraId="1D9918AD" w14:textId="77777777" w:rsidTr="00B53FD8">
        <w:trPr>
          <w:trHeight w:val="417"/>
          <w:tblHeader/>
        </w:trPr>
        <w:tc>
          <w:tcPr>
            <w:tcW w:w="3595" w:type="dxa"/>
            <w:shd w:val="clear" w:color="auto" w:fill="auto"/>
            <w:vAlign w:val="bottom"/>
          </w:tcPr>
          <w:p w14:paraId="452448B8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1C06A792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vAlign w:val="bottom"/>
          </w:tcPr>
          <w:p w14:paraId="46573C4B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  <w:gridSpan w:val="6"/>
            <w:tcBorders>
              <w:bottom w:val="single" w:sz="4" w:space="0" w:color="auto"/>
            </w:tcBorders>
            <w:vAlign w:val="bottom"/>
          </w:tcPr>
          <w:p w14:paraId="1BB0E230" w14:textId="417F2704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บันทึกเป็นรายจ่ายใน</w:t>
            </w:r>
          </w:p>
        </w:tc>
        <w:tc>
          <w:tcPr>
            <w:tcW w:w="265" w:type="dxa"/>
            <w:gridSpan w:val="2"/>
            <w:vAlign w:val="bottom"/>
          </w:tcPr>
          <w:p w14:paraId="6BE21637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B7B2075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84818" w:rsidRPr="00AC365B" w14:paraId="2CE27F0F" w14:textId="77777777" w:rsidTr="00B53FD8">
        <w:trPr>
          <w:trHeight w:val="417"/>
          <w:tblHeader/>
        </w:trPr>
        <w:tc>
          <w:tcPr>
            <w:tcW w:w="3595" w:type="dxa"/>
            <w:shd w:val="clear" w:color="auto" w:fill="auto"/>
            <w:vAlign w:val="bottom"/>
          </w:tcPr>
          <w:p w14:paraId="1554551B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5F519F62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5" w:type="dxa"/>
            <w:vAlign w:val="bottom"/>
          </w:tcPr>
          <w:p w14:paraId="595C63BE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bottom"/>
          </w:tcPr>
          <w:p w14:paraId="486B5481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</w:tcBorders>
            <w:vAlign w:val="bottom"/>
          </w:tcPr>
          <w:p w14:paraId="5895A297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bottom"/>
          </w:tcPr>
          <w:p w14:paraId="7F8B70DD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375D1B6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79FAFDAB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84818" w:rsidRPr="00AC365B" w14:paraId="508ABBD4" w14:textId="77777777" w:rsidTr="00B53FD8">
        <w:trPr>
          <w:trHeight w:val="417"/>
          <w:tblHeader/>
        </w:trPr>
        <w:tc>
          <w:tcPr>
            <w:tcW w:w="3595" w:type="dxa"/>
            <w:shd w:val="clear" w:color="auto" w:fill="auto"/>
            <w:vAlign w:val="bottom"/>
          </w:tcPr>
          <w:p w14:paraId="083138B2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6358BAC3" w14:textId="17832DE4" w:rsidR="00E84818" w:rsidRPr="00AC365B" w:rsidRDefault="000C653B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4818"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84818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5" w:type="dxa"/>
            <w:vAlign w:val="bottom"/>
          </w:tcPr>
          <w:p w14:paraId="5E01AA39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00EC2F51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4" w:type="dxa"/>
            <w:gridSpan w:val="2"/>
            <w:vAlign w:val="bottom"/>
          </w:tcPr>
          <w:p w14:paraId="7FDFEB66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4C569201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65" w:type="dxa"/>
            <w:gridSpan w:val="2"/>
            <w:vAlign w:val="bottom"/>
          </w:tcPr>
          <w:p w14:paraId="302C0F99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255F3541" w14:textId="322B08FE" w:rsidR="00E84818" w:rsidRPr="00AC365B" w:rsidRDefault="000C653B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84818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4818" w:rsidRPr="00AC365B" w14:paraId="21F5844D" w14:textId="77777777" w:rsidTr="00B53FD8">
        <w:trPr>
          <w:trHeight w:val="417"/>
          <w:tblHeader/>
        </w:trPr>
        <w:tc>
          <w:tcPr>
            <w:tcW w:w="3595" w:type="dxa"/>
            <w:shd w:val="clear" w:color="auto" w:fill="auto"/>
            <w:vAlign w:val="bottom"/>
          </w:tcPr>
          <w:p w14:paraId="75549D36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4A2021B8" w14:textId="27A0FB17" w:rsidR="00E84818" w:rsidRPr="00AC365B" w:rsidRDefault="000C653B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5" w:type="dxa"/>
            <w:vAlign w:val="bottom"/>
          </w:tcPr>
          <w:p w14:paraId="4DBA687C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03473252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4" w:type="dxa"/>
            <w:gridSpan w:val="2"/>
            <w:vAlign w:val="bottom"/>
          </w:tcPr>
          <w:p w14:paraId="5D621C06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17DA00C7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65" w:type="dxa"/>
            <w:gridSpan w:val="2"/>
            <w:vAlign w:val="bottom"/>
          </w:tcPr>
          <w:p w14:paraId="215CA0AC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798C99CF" w14:textId="146F7C32" w:rsidR="00E84818" w:rsidRPr="00AC365B" w:rsidRDefault="000C653B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E84818" w:rsidRPr="00AC365B" w14:paraId="2A8E4BCC" w14:textId="77777777" w:rsidTr="00B53FD8">
        <w:trPr>
          <w:trHeight w:val="417"/>
          <w:tblHeader/>
        </w:trPr>
        <w:tc>
          <w:tcPr>
            <w:tcW w:w="3595" w:type="dxa"/>
            <w:vAlign w:val="bottom"/>
          </w:tcPr>
          <w:p w14:paraId="62E1393D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0" w:type="dxa"/>
            <w:gridSpan w:val="12"/>
            <w:vAlign w:val="bottom"/>
          </w:tcPr>
          <w:p w14:paraId="755DCCFF" w14:textId="77777777" w:rsidR="00E84818" w:rsidRPr="00AC365B" w:rsidRDefault="00E84818" w:rsidP="00993ACA">
            <w:pPr>
              <w:jc w:val="center"/>
              <w:rPr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4818" w:rsidRPr="00AC365B" w14:paraId="0135CF61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2FFEA003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6" w:type="dxa"/>
          </w:tcPr>
          <w:p w14:paraId="564D50D4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6F22C8A1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</w:tcPr>
          <w:p w14:paraId="2477ACBF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gridSpan w:val="2"/>
          </w:tcPr>
          <w:p w14:paraId="1E2AD05D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</w:tcPr>
          <w:p w14:paraId="6B88435E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gridSpan w:val="2"/>
          </w:tcPr>
          <w:p w14:paraId="658D6734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gridSpan w:val="2"/>
          </w:tcPr>
          <w:p w14:paraId="7CBD320B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44DA2" w:rsidRPr="00AC365B" w14:paraId="59E9B243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086167A0" w14:textId="77777777" w:rsidR="00744DA2" w:rsidRPr="00AC365B" w:rsidRDefault="00744DA2" w:rsidP="0074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26" w:type="dxa"/>
            <w:vAlign w:val="bottom"/>
          </w:tcPr>
          <w:p w14:paraId="1BD11F20" w14:textId="08AF849F" w:rsidR="00744DA2" w:rsidRPr="00AC365B" w:rsidRDefault="000C653B" w:rsidP="00744DA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744DA2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265" w:type="dxa"/>
            <w:vAlign w:val="bottom"/>
          </w:tcPr>
          <w:p w14:paraId="40A3BDDE" w14:textId="77777777" w:rsidR="00744DA2" w:rsidRPr="00AC365B" w:rsidRDefault="00744DA2" w:rsidP="00744DA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4B7C86C" w14:textId="73FA9B3C" w:rsidR="00744DA2" w:rsidRPr="00AC365B" w:rsidRDefault="00744DA2" w:rsidP="00744D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876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gridSpan w:val="2"/>
            <w:vAlign w:val="bottom"/>
          </w:tcPr>
          <w:p w14:paraId="7990C66D" w14:textId="77777777" w:rsidR="00744DA2" w:rsidRPr="00AC365B" w:rsidRDefault="00744DA2" w:rsidP="00744DA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421932B7" w14:textId="77777777" w:rsidR="00744DA2" w:rsidRPr="00AC365B" w:rsidRDefault="00744DA2" w:rsidP="00744DA2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BBB7EB4" w14:textId="77777777" w:rsidR="00744DA2" w:rsidRPr="00AC365B" w:rsidRDefault="00744DA2" w:rsidP="00744DA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2F8B2A1" w14:textId="0FDC02DD" w:rsidR="00744DA2" w:rsidRPr="00AC365B" w:rsidRDefault="00744DA2" w:rsidP="00744DA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4818" w:rsidRPr="00744DA2" w14:paraId="5D75127A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7568A421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26" w:type="dxa"/>
            <w:vAlign w:val="bottom"/>
          </w:tcPr>
          <w:p w14:paraId="4A6D867D" w14:textId="23CA02BA" w:rsidR="00E84818" w:rsidRPr="00AC365B" w:rsidRDefault="000C653B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66CD5707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E909DC7" w14:textId="3BB8FFC1" w:rsidR="00E84818" w:rsidRPr="00AC365B" w:rsidRDefault="00E84818" w:rsidP="00993AC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 xml:space="preserve">                 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gridSpan w:val="2"/>
            <w:vAlign w:val="bottom"/>
          </w:tcPr>
          <w:p w14:paraId="3D01CD42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092C4176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1D7EF3D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401A072" w14:textId="77777777" w:rsidR="00E84818" w:rsidRPr="00AC365B" w:rsidRDefault="00E84818" w:rsidP="00744DA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4818" w:rsidRPr="00744DA2" w14:paraId="1B480BF2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6F52B3B9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26" w:type="dxa"/>
            <w:vAlign w:val="bottom"/>
          </w:tcPr>
          <w:p w14:paraId="52C5C581" w14:textId="6F923DBE" w:rsidR="00E84818" w:rsidRPr="00AC365B" w:rsidRDefault="000C653B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84818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65" w:type="dxa"/>
            <w:vAlign w:val="bottom"/>
          </w:tcPr>
          <w:p w14:paraId="0836C51A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383424C0" w14:textId="31D560D3" w:rsidR="00E84818" w:rsidRPr="00AC365B" w:rsidRDefault="00E84818" w:rsidP="00993A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gridSpan w:val="2"/>
            <w:vAlign w:val="bottom"/>
          </w:tcPr>
          <w:p w14:paraId="4372BD54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23D628B8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9E4CF37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9EE6FEA" w14:textId="77777777" w:rsidR="00E84818" w:rsidRPr="00AC365B" w:rsidRDefault="00E84818" w:rsidP="00744DA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4818" w:rsidRPr="00744DA2" w14:paraId="65A4D4E6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35FF15A3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26" w:type="dxa"/>
            <w:vAlign w:val="bottom"/>
          </w:tcPr>
          <w:p w14:paraId="15EDD613" w14:textId="6BB2FD86" w:rsidR="00E84818" w:rsidRPr="00AC365B" w:rsidRDefault="000C653B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84818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265" w:type="dxa"/>
            <w:vAlign w:val="bottom"/>
          </w:tcPr>
          <w:p w14:paraId="603A51CB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3860D01C" w14:textId="5177B295" w:rsidR="00E84818" w:rsidRPr="00AC365B" w:rsidRDefault="00E84818" w:rsidP="00993A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941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gridSpan w:val="2"/>
            <w:vAlign w:val="bottom"/>
          </w:tcPr>
          <w:p w14:paraId="751C8335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61E27B91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8AB587F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706ECC69" w14:textId="77777777" w:rsidR="00E84818" w:rsidRPr="00AC365B" w:rsidRDefault="00E84818" w:rsidP="00744DA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4818" w:rsidRPr="00744DA2" w14:paraId="43C3A6CD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7F886606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26" w:type="dxa"/>
            <w:vAlign w:val="bottom"/>
          </w:tcPr>
          <w:p w14:paraId="2EBEF8A7" w14:textId="1C0FEB6D" w:rsidR="00E84818" w:rsidRPr="00AC365B" w:rsidRDefault="000C653B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E84818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65" w:type="dxa"/>
            <w:vAlign w:val="bottom"/>
          </w:tcPr>
          <w:p w14:paraId="6F55FDE6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50FA5B96" w14:textId="6C8A5CED" w:rsidR="00E84818" w:rsidRPr="00AC365B" w:rsidRDefault="00E84818" w:rsidP="00993A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662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gridSpan w:val="2"/>
            <w:vAlign w:val="bottom"/>
          </w:tcPr>
          <w:p w14:paraId="2F986D39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05A2F47C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789E52E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6029EF06" w14:textId="77777777" w:rsidR="00E84818" w:rsidRPr="00AC365B" w:rsidRDefault="00E84818" w:rsidP="00744DA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DA2" w:rsidRPr="00744DA2" w14:paraId="17570062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43E2D659" w14:textId="77777777" w:rsidR="00744DA2" w:rsidRPr="00AC365B" w:rsidRDefault="00744DA2" w:rsidP="0074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14:paraId="7045DFEF" w14:textId="77777777" w:rsidR="00744DA2" w:rsidRPr="00AC365B" w:rsidRDefault="00744DA2" w:rsidP="0074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326" w:type="dxa"/>
            <w:vAlign w:val="bottom"/>
          </w:tcPr>
          <w:p w14:paraId="43ACB83A" w14:textId="4067E6DB" w:rsidR="00744DA2" w:rsidRPr="00AC365B" w:rsidRDefault="000C653B" w:rsidP="00744DA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744DA2"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265" w:type="dxa"/>
            <w:vAlign w:val="bottom"/>
          </w:tcPr>
          <w:p w14:paraId="54247232" w14:textId="77777777" w:rsidR="00744DA2" w:rsidRPr="00AC365B" w:rsidRDefault="00744DA2" w:rsidP="00744DA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153DBBF0" w14:textId="408D0381" w:rsidR="00744DA2" w:rsidRPr="00AC365B" w:rsidRDefault="00744DA2" w:rsidP="00744D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  <w:r w:rsidRPr="00AC365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646</w:t>
            </w:r>
            <w:r w:rsidRPr="00AC365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gridSpan w:val="2"/>
            <w:vAlign w:val="bottom"/>
          </w:tcPr>
          <w:p w14:paraId="7C5F9C82" w14:textId="77777777" w:rsidR="00744DA2" w:rsidRPr="00AC365B" w:rsidRDefault="00744DA2" w:rsidP="00744DA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7B041B83" w14:textId="77777777" w:rsidR="00744DA2" w:rsidRPr="00AC365B" w:rsidRDefault="00744DA2" w:rsidP="00744DA2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7A06D32" w14:textId="77777777" w:rsidR="00744DA2" w:rsidRPr="00AC365B" w:rsidRDefault="00744DA2" w:rsidP="00744DA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1089F3B4" w14:textId="04661913" w:rsidR="00744DA2" w:rsidRPr="00AC365B" w:rsidRDefault="00744DA2" w:rsidP="00744DA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DA2" w:rsidRPr="00744DA2" w14:paraId="67CE7B56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7FB667B8" w14:textId="77777777" w:rsidR="00744DA2" w:rsidRPr="00AC365B" w:rsidRDefault="00744DA2" w:rsidP="0074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13B5FFEC" w14:textId="1ABF4FA4" w:rsidR="00744DA2" w:rsidRPr="00AC365B" w:rsidRDefault="00ED1B95" w:rsidP="00744DA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35,520</w:t>
            </w:r>
          </w:p>
        </w:tc>
        <w:tc>
          <w:tcPr>
            <w:tcW w:w="265" w:type="dxa"/>
            <w:vAlign w:val="bottom"/>
          </w:tcPr>
          <w:p w14:paraId="4827C0CC" w14:textId="77777777" w:rsidR="00744DA2" w:rsidRPr="00AC365B" w:rsidRDefault="00744DA2" w:rsidP="00744DA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bottom"/>
          </w:tcPr>
          <w:p w14:paraId="381C3790" w14:textId="09693587" w:rsidR="00744DA2" w:rsidRPr="00AC365B" w:rsidRDefault="00744DA2" w:rsidP="0074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86" w:right="-130" w:hanging="162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ED1B95">
              <w:rPr>
                <w:rFonts w:ascii="Angsana New" w:hAnsi="Angsana New"/>
                <w:sz w:val="30"/>
                <w:szCs w:val="30"/>
              </w:rPr>
              <w:t>35,520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gridSpan w:val="2"/>
            <w:vAlign w:val="bottom"/>
          </w:tcPr>
          <w:p w14:paraId="2D8C66E8" w14:textId="77777777" w:rsidR="00744DA2" w:rsidRPr="00AC365B" w:rsidRDefault="00744DA2" w:rsidP="00744DA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bottom"/>
          </w:tcPr>
          <w:p w14:paraId="7E5492B7" w14:textId="77777777" w:rsidR="00744DA2" w:rsidRPr="00AC365B" w:rsidRDefault="00744DA2" w:rsidP="00744DA2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D8D7EC7" w14:textId="77777777" w:rsidR="00744DA2" w:rsidRPr="00AC365B" w:rsidRDefault="00744DA2" w:rsidP="00744DA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</w:tcPr>
          <w:p w14:paraId="08455B5C" w14:textId="3A47767D" w:rsidR="00744DA2" w:rsidRPr="00AC365B" w:rsidRDefault="00744DA2" w:rsidP="00744DA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4818" w:rsidRPr="00744DA2" w14:paraId="75467ACF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775E84CE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9C8A1" w14:textId="1FDD1116" w:rsidR="00E84818" w:rsidRPr="00AC365B" w:rsidRDefault="00ED1B95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21,803</w:t>
            </w:r>
          </w:p>
        </w:tc>
        <w:tc>
          <w:tcPr>
            <w:tcW w:w="265" w:type="dxa"/>
            <w:vAlign w:val="bottom"/>
          </w:tcPr>
          <w:p w14:paraId="78326A47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422ED" w14:textId="49422968" w:rsidR="00E84818" w:rsidRPr="00AC365B" w:rsidRDefault="00E84818" w:rsidP="00993A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D1B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21,803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gridSpan w:val="2"/>
            <w:vAlign w:val="bottom"/>
          </w:tcPr>
          <w:p w14:paraId="225CAC66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97C6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A217526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81410" w14:textId="77777777" w:rsidR="00E84818" w:rsidRPr="00744DA2" w:rsidRDefault="00E84818" w:rsidP="00744DA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4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E84818" w:rsidRPr="00AC365B" w14:paraId="5CD4851E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2BE23E9A" w14:textId="77777777" w:rsidR="00E84818" w:rsidRPr="00031A1A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  <w:vAlign w:val="bottom"/>
          </w:tcPr>
          <w:p w14:paraId="218866E6" w14:textId="77777777" w:rsidR="00E84818" w:rsidRPr="00031A1A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5" w:type="dxa"/>
            <w:vAlign w:val="bottom"/>
          </w:tcPr>
          <w:p w14:paraId="08E04DF0" w14:textId="77777777" w:rsidR="00E84818" w:rsidRPr="00031A1A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bottom"/>
          </w:tcPr>
          <w:p w14:paraId="201AB580" w14:textId="77777777" w:rsidR="00E84818" w:rsidRPr="00031A1A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3BB1A3A7" w14:textId="77777777" w:rsidR="00E84818" w:rsidRPr="00031A1A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bottom"/>
          </w:tcPr>
          <w:p w14:paraId="28E00154" w14:textId="77777777" w:rsidR="00E84818" w:rsidRPr="00031A1A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49FCE2E" w14:textId="77777777" w:rsidR="00E84818" w:rsidRPr="00031A1A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53" w:type="dxa"/>
            <w:gridSpan w:val="2"/>
            <w:tcBorders>
              <w:top w:val="double" w:sz="4" w:space="0" w:color="auto"/>
            </w:tcBorders>
            <w:vAlign w:val="bottom"/>
          </w:tcPr>
          <w:p w14:paraId="71B58C4E" w14:textId="77777777" w:rsidR="00E84818" w:rsidRPr="00031A1A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84818" w:rsidRPr="00AC365B" w14:paraId="5F53A4C6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6003C89B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26" w:type="dxa"/>
            <w:vAlign w:val="bottom"/>
          </w:tcPr>
          <w:p w14:paraId="0C33D40E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B5AC639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247347D5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75978906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5170926E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6AE6B7D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C5E78F8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818" w:rsidRPr="00AC365B" w14:paraId="01CD9CE9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26E5223D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26" w:type="dxa"/>
            <w:vAlign w:val="bottom"/>
          </w:tcPr>
          <w:p w14:paraId="3F5F3DA0" w14:textId="2E2F3B2F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43CBF732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02D70B5D" w14:textId="5314B660" w:rsidR="00E84818" w:rsidRPr="00AC365B" w:rsidRDefault="000C653B" w:rsidP="00993A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="00E84818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64" w:type="dxa"/>
            <w:gridSpan w:val="2"/>
            <w:vAlign w:val="bottom"/>
          </w:tcPr>
          <w:p w14:paraId="0EDBAC3B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1C6B04D1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0A484F1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28CE22C" w14:textId="6FD100A8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051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E84818" w:rsidRPr="00AC365B" w14:paraId="7F766EA9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480951D6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ค่าธรรมเนียมการจัดการเงินกู้ยืม</w:t>
            </w:r>
          </w:p>
        </w:tc>
        <w:tc>
          <w:tcPr>
            <w:tcW w:w="1326" w:type="dxa"/>
            <w:vAlign w:val="bottom"/>
          </w:tcPr>
          <w:p w14:paraId="28956B9E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074E53F5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2F7A363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5143EE72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361F7151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F4B0B76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2D03A24F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147EB" w:rsidRPr="00AC365B" w14:paraId="587EE335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7D8051E9" w14:textId="77777777" w:rsidR="00E147EB" w:rsidRPr="00AC365B" w:rsidRDefault="00E147EB" w:rsidP="00E1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ระยะยาวจากสถาบันการเงิน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3ED3560D" w14:textId="5A92ADD6" w:rsidR="00E147EB" w:rsidRPr="00AC365B" w:rsidRDefault="00E147EB" w:rsidP="00E14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4C98F4AF" w14:textId="77777777" w:rsidR="00E147EB" w:rsidRPr="00AC365B" w:rsidRDefault="00E147EB" w:rsidP="00E147E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22EFADC0" w14:textId="20F9C5A1" w:rsidR="00E147EB" w:rsidRPr="00AC365B" w:rsidRDefault="000C653B" w:rsidP="00E147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64" w:type="dxa"/>
            <w:gridSpan w:val="2"/>
            <w:vAlign w:val="bottom"/>
          </w:tcPr>
          <w:p w14:paraId="5FE95FDC" w14:textId="77777777" w:rsidR="00E147EB" w:rsidRPr="00AC365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170F7535" w14:textId="59D19FBD" w:rsidR="00E147EB" w:rsidRPr="00AC365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7103683" w14:textId="77777777" w:rsidR="00E147EB" w:rsidRPr="00AC365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</w:tcPr>
          <w:p w14:paraId="54082BA3" w14:textId="77777777" w:rsidR="00E147EB" w:rsidRPr="00AC365B" w:rsidRDefault="00E147EB" w:rsidP="00E147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47EB" w:rsidRPr="00AC365B" w14:paraId="7BC776D0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16DF3DAD" w14:textId="77777777" w:rsidR="00E147EB" w:rsidRPr="00AC365B" w:rsidRDefault="00E147EB" w:rsidP="00E1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DCC06" w14:textId="526D03EC" w:rsidR="00E147EB" w:rsidRPr="00AC365B" w:rsidRDefault="00E147EB" w:rsidP="00E147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913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7C98C22A" w14:textId="77777777" w:rsidR="00E147EB" w:rsidRPr="00AC365B" w:rsidRDefault="00E147EB" w:rsidP="00E147E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DCA1C" w14:textId="150F1E86" w:rsidR="00E147EB" w:rsidRPr="00AC365B" w:rsidRDefault="000C653B" w:rsidP="00E147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</w:t>
            </w:r>
            <w:r w:rsidR="00E147EB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64" w:type="dxa"/>
            <w:gridSpan w:val="2"/>
            <w:vAlign w:val="bottom"/>
          </w:tcPr>
          <w:p w14:paraId="281F4999" w14:textId="77777777" w:rsidR="00E147EB" w:rsidRPr="00AC365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7399D" w14:textId="7DC3FC9C" w:rsidR="00E147EB" w:rsidRPr="00E147E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47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44A1D5E" w14:textId="77777777" w:rsidR="00E147EB" w:rsidRPr="00E147E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5771D" w14:textId="3B05322C" w:rsidR="00E147EB" w:rsidRPr="00AC365B" w:rsidRDefault="00E147EB" w:rsidP="00E147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051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84818" w:rsidRPr="00AC365B" w14:paraId="3BA0A6BC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2E25FD41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  <w:vAlign w:val="bottom"/>
          </w:tcPr>
          <w:p w14:paraId="02716B7A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434D806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bottom"/>
          </w:tcPr>
          <w:p w14:paraId="0A503A92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42E3BC18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bottom"/>
          </w:tcPr>
          <w:p w14:paraId="35B3C261" w14:textId="77777777" w:rsidR="00E84818" w:rsidRPr="00E147EB" w:rsidRDefault="00E84818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C34DF06" w14:textId="77777777" w:rsidR="00E84818" w:rsidRPr="00E147EB" w:rsidRDefault="00E84818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double" w:sz="4" w:space="0" w:color="auto"/>
            </w:tcBorders>
            <w:vAlign w:val="bottom"/>
          </w:tcPr>
          <w:p w14:paraId="235CD694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84818" w:rsidRPr="00AC365B" w14:paraId="46BF9CDC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1D295244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6" w:type="dxa"/>
            <w:vAlign w:val="bottom"/>
          </w:tcPr>
          <w:p w14:paraId="5545B79E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EA21C16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bottom w:val="double" w:sz="4" w:space="0" w:color="auto"/>
            </w:tcBorders>
            <w:vAlign w:val="bottom"/>
          </w:tcPr>
          <w:p w14:paraId="5C1C6337" w14:textId="035DA98B" w:rsidR="00E84818" w:rsidRPr="00AC365B" w:rsidRDefault="00E84818" w:rsidP="00993A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363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71,941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gridSpan w:val="2"/>
            <w:vAlign w:val="bottom"/>
          </w:tcPr>
          <w:p w14:paraId="48170C1F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tcBorders>
              <w:bottom w:val="double" w:sz="4" w:space="0" w:color="auto"/>
            </w:tcBorders>
            <w:vAlign w:val="bottom"/>
          </w:tcPr>
          <w:p w14:paraId="3738E49E" w14:textId="77777777" w:rsidR="00E84818" w:rsidRPr="00E147E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47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CA755B2" w14:textId="77777777" w:rsidR="00E84818" w:rsidRPr="00E147E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A8F4E67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84818" w:rsidRPr="00AC365B" w14:paraId="1308DB38" w14:textId="77777777" w:rsidTr="00B53FD8">
        <w:trPr>
          <w:trHeight w:val="417"/>
        </w:trPr>
        <w:tc>
          <w:tcPr>
            <w:tcW w:w="3595" w:type="dxa"/>
            <w:vAlign w:val="bottom"/>
          </w:tcPr>
          <w:p w14:paraId="0F550891" w14:textId="77777777" w:rsidR="00E84818" w:rsidRPr="00AC365B" w:rsidRDefault="00E84818" w:rsidP="0099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4C3663F0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DA4D00B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double" w:sz="4" w:space="0" w:color="auto"/>
            </w:tcBorders>
            <w:vAlign w:val="bottom"/>
          </w:tcPr>
          <w:p w14:paraId="16CE1861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7B8A07AB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  <w:tcBorders>
              <w:top w:val="double" w:sz="4" w:space="0" w:color="auto"/>
            </w:tcBorders>
            <w:vAlign w:val="bottom"/>
          </w:tcPr>
          <w:p w14:paraId="7955216E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1F071F8" w14:textId="77777777" w:rsidR="00E84818" w:rsidRPr="00AC365B" w:rsidRDefault="00E84818" w:rsidP="00993AC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10511E6C" w14:textId="77777777" w:rsidR="00E84818" w:rsidRPr="00AC365B" w:rsidRDefault="00E84818" w:rsidP="00993A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6804" w:rsidRPr="00AC365B" w14:paraId="7BBF4A41" w14:textId="77777777" w:rsidTr="00B53FD8">
        <w:trPr>
          <w:gridAfter w:val="1"/>
          <w:wAfter w:w="17" w:type="dxa"/>
          <w:trHeight w:val="420"/>
          <w:tblHeader/>
        </w:trPr>
        <w:tc>
          <w:tcPr>
            <w:tcW w:w="3595" w:type="dxa"/>
            <w:shd w:val="clear" w:color="auto" w:fill="auto"/>
            <w:vAlign w:val="bottom"/>
          </w:tcPr>
          <w:p w14:paraId="60FDE229" w14:textId="77777777" w:rsidR="002C6804" w:rsidRPr="00AC365B" w:rsidRDefault="002C6804" w:rsidP="00E8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33" w:type="dxa"/>
            <w:gridSpan w:val="11"/>
            <w:vAlign w:val="bottom"/>
          </w:tcPr>
          <w:p w14:paraId="06DA321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804" w:rsidRPr="00AC365B" w14:paraId="19205479" w14:textId="77777777" w:rsidTr="00B53FD8">
        <w:trPr>
          <w:gridAfter w:val="1"/>
          <w:wAfter w:w="17" w:type="dxa"/>
          <w:trHeight w:val="420"/>
          <w:tblHeader/>
        </w:trPr>
        <w:tc>
          <w:tcPr>
            <w:tcW w:w="3595" w:type="dxa"/>
            <w:shd w:val="clear" w:color="auto" w:fill="auto"/>
            <w:vAlign w:val="bottom"/>
          </w:tcPr>
          <w:p w14:paraId="7490938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69787BE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vAlign w:val="bottom"/>
          </w:tcPr>
          <w:p w14:paraId="4E355ED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4" w:type="dxa"/>
            <w:gridSpan w:val="5"/>
            <w:tcBorders>
              <w:bottom w:val="single" w:sz="4" w:space="0" w:color="auto"/>
            </w:tcBorders>
            <w:vAlign w:val="bottom"/>
          </w:tcPr>
          <w:p w14:paraId="70848B30" w14:textId="04E0E37B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บันทึกเป็นรายได้ใน</w:t>
            </w:r>
          </w:p>
        </w:tc>
        <w:tc>
          <w:tcPr>
            <w:tcW w:w="262" w:type="dxa"/>
            <w:gridSpan w:val="2"/>
            <w:vAlign w:val="bottom"/>
          </w:tcPr>
          <w:p w14:paraId="27DCA0E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615B07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C6804" w:rsidRPr="00AC365B" w14:paraId="7BEC6B6E" w14:textId="77777777" w:rsidTr="00B53FD8">
        <w:trPr>
          <w:gridAfter w:val="1"/>
          <w:wAfter w:w="17" w:type="dxa"/>
          <w:trHeight w:val="420"/>
          <w:tblHeader/>
        </w:trPr>
        <w:tc>
          <w:tcPr>
            <w:tcW w:w="3595" w:type="dxa"/>
            <w:shd w:val="clear" w:color="auto" w:fill="auto"/>
            <w:vAlign w:val="bottom"/>
          </w:tcPr>
          <w:p w14:paraId="08556E1E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506E254D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5" w:type="dxa"/>
            <w:vAlign w:val="bottom"/>
          </w:tcPr>
          <w:p w14:paraId="2C99E1DA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67A2AB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</w:tcBorders>
            <w:vAlign w:val="bottom"/>
          </w:tcPr>
          <w:p w14:paraId="37C62D2A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</w:tcBorders>
            <w:vAlign w:val="bottom"/>
          </w:tcPr>
          <w:p w14:paraId="48BF66F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71DD1EB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AF0334A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C6804" w:rsidRPr="00AC365B" w14:paraId="4890442B" w14:textId="77777777" w:rsidTr="00B53FD8">
        <w:trPr>
          <w:gridAfter w:val="1"/>
          <w:wAfter w:w="17" w:type="dxa"/>
          <w:trHeight w:val="420"/>
          <w:tblHeader/>
        </w:trPr>
        <w:tc>
          <w:tcPr>
            <w:tcW w:w="3595" w:type="dxa"/>
            <w:shd w:val="clear" w:color="auto" w:fill="auto"/>
            <w:vAlign w:val="bottom"/>
          </w:tcPr>
          <w:p w14:paraId="37E25B1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01CD4C37" w14:textId="5A8003B4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C680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C6804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5" w:type="dxa"/>
            <w:vAlign w:val="bottom"/>
          </w:tcPr>
          <w:p w14:paraId="3BF178B4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39B0570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1" w:type="dxa"/>
            <w:gridSpan w:val="2"/>
            <w:vAlign w:val="bottom"/>
          </w:tcPr>
          <w:p w14:paraId="3D06820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14:paraId="3DB71704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62" w:type="dxa"/>
            <w:gridSpan w:val="2"/>
            <w:vAlign w:val="bottom"/>
          </w:tcPr>
          <w:p w14:paraId="33FAD17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38419F7D" w14:textId="4CF17BB9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C6804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6804" w:rsidRPr="00AC365B" w14:paraId="6FEBC667" w14:textId="77777777" w:rsidTr="00B53FD8">
        <w:trPr>
          <w:gridAfter w:val="1"/>
          <w:wAfter w:w="17" w:type="dxa"/>
          <w:trHeight w:val="420"/>
          <w:tblHeader/>
        </w:trPr>
        <w:tc>
          <w:tcPr>
            <w:tcW w:w="3595" w:type="dxa"/>
            <w:shd w:val="clear" w:color="auto" w:fill="auto"/>
            <w:vAlign w:val="bottom"/>
          </w:tcPr>
          <w:p w14:paraId="61940394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065A3C6E" w14:textId="49F6F819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65" w:type="dxa"/>
            <w:vAlign w:val="bottom"/>
          </w:tcPr>
          <w:p w14:paraId="4ECCFE8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294CA40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1" w:type="dxa"/>
            <w:gridSpan w:val="2"/>
            <w:vAlign w:val="bottom"/>
          </w:tcPr>
          <w:p w14:paraId="7C3E9D5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14:paraId="09267D1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62" w:type="dxa"/>
            <w:gridSpan w:val="2"/>
            <w:vAlign w:val="bottom"/>
          </w:tcPr>
          <w:p w14:paraId="249A235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84A92BA" w14:textId="547DB9CA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2C6804" w:rsidRPr="00AC365B" w14:paraId="35EF5C81" w14:textId="77777777" w:rsidTr="00B53FD8">
        <w:trPr>
          <w:gridAfter w:val="1"/>
          <w:wAfter w:w="17" w:type="dxa"/>
          <w:trHeight w:val="420"/>
          <w:tblHeader/>
        </w:trPr>
        <w:tc>
          <w:tcPr>
            <w:tcW w:w="3595" w:type="dxa"/>
            <w:vAlign w:val="bottom"/>
          </w:tcPr>
          <w:p w14:paraId="43275FA5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11"/>
            <w:vAlign w:val="bottom"/>
          </w:tcPr>
          <w:p w14:paraId="588D0B17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6804" w:rsidRPr="00AC365B" w14:paraId="0B636632" w14:textId="77777777" w:rsidTr="00B53FD8">
        <w:trPr>
          <w:gridAfter w:val="1"/>
          <w:wAfter w:w="17" w:type="dxa"/>
          <w:trHeight w:val="420"/>
        </w:trPr>
        <w:tc>
          <w:tcPr>
            <w:tcW w:w="3595" w:type="dxa"/>
            <w:vAlign w:val="bottom"/>
          </w:tcPr>
          <w:p w14:paraId="4EFD747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6" w:type="dxa"/>
            <w:vAlign w:val="bottom"/>
          </w:tcPr>
          <w:p w14:paraId="6C6A7AC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4BF449C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75BF474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vAlign w:val="bottom"/>
          </w:tcPr>
          <w:p w14:paraId="461F90BE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14:paraId="4400AA5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68943D0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19F5F27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804" w:rsidRPr="00AC365B" w14:paraId="1E16EBF9" w14:textId="77777777" w:rsidTr="00B53FD8">
        <w:trPr>
          <w:gridAfter w:val="1"/>
          <w:wAfter w:w="17" w:type="dxa"/>
          <w:trHeight w:val="420"/>
        </w:trPr>
        <w:tc>
          <w:tcPr>
            <w:tcW w:w="3595" w:type="dxa"/>
            <w:vAlign w:val="bottom"/>
          </w:tcPr>
          <w:p w14:paraId="7F545105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26" w:type="dxa"/>
            <w:vAlign w:val="bottom"/>
          </w:tcPr>
          <w:p w14:paraId="60B52A3F" w14:textId="270F8DA3" w:rsidR="002C6804" w:rsidRPr="00AC365B" w:rsidRDefault="00BB5377" w:rsidP="0044211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051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21228F6D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  <w:vAlign w:val="bottom"/>
          </w:tcPr>
          <w:p w14:paraId="45E50896" w14:textId="018FBE94" w:rsidR="002C6804" w:rsidRPr="00AC365B" w:rsidRDefault="000C653B" w:rsidP="00BB5377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86" w:right="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B5377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61" w:type="dxa"/>
            <w:gridSpan w:val="2"/>
            <w:vAlign w:val="bottom"/>
          </w:tcPr>
          <w:p w14:paraId="7E8740F9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4" w:type="dxa"/>
            <w:gridSpan w:val="2"/>
            <w:vAlign w:val="bottom"/>
          </w:tcPr>
          <w:p w14:paraId="25D49289" w14:textId="7CB96BA6" w:rsidR="002C6804" w:rsidRPr="00AC365B" w:rsidRDefault="00BB5377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670651D5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787E3DD4" w14:textId="0AF53E67" w:rsidR="002C6804" w:rsidRPr="00AC365B" w:rsidRDefault="00BB5377" w:rsidP="00BB5377">
            <w:pPr>
              <w:pStyle w:val="acctfourfigures"/>
              <w:tabs>
                <w:tab w:val="clear" w:pos="765"/>
                <w:tab w:val="left" w:pos="543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388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C6804" w:rsidRPr="00AC365B" w14:paraId="189D490B" w14:textId="77777777" w:rsidTr="00B53FD8">
        <w:trPr>
          <w:gridAfter w:val="1"/>
          <w:wAfter w:w="17" w:type="dxa"/>
          <w:trHeight w:val="420"/>
        </w:trPr>
        <w:tc>
          <w:tcPr>
            <w:tcW w:w="3595" w:type="dxa"/>
            <w:vAlign w:val="bottom"/>
          </w:tcPr>
          <w:p w14:paraId="2E8B480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72563" w14:textId="0C7F599A" w:rsidR="002C6804" w:rsidRPr="00AC365B" w:rsidRDefault="00BB5377" w:rsidP="0044211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051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1A420F93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C2E40" w14:textId="081BAC61" w:rsidR="002C6804" w:rsidRPr="00AC365B" w:rsidRDefault="000C653B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B5377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61" w:type="dxa"/>
            <w:gridSpan w:val="2"/>
            <w:vAlign w:val="bottom"/>
          </w:tcPr>
          <w:p w14:paraId="326741C4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2C110" w14:textId="7063BBC2" w:rsidR="002C6804" w:rsidRPr="00E147EB" w:rsidRDefault="00BB5377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47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07C559E2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5E920" w14:textId="33688FCC" w:rsidR="002C6804" w:rsidRPr="00AC365B" w:rsidRDefault="00BB5377" w:rsidP="00BB5377">
            <w:pPr>
              <w:pStyle w:val="acctfourfigures"/>
              <w:tabs>
                <w:tab w:val="clear" w:pos="765"/>
                <w:tab w:val="left" w:pos="543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C6804" w:rsidRPr="00AC365B" w14:paraId="41956EA8" w14:textId="77777777" w:rsidTr="00B53FD8">
        <w:trPr>
          <w:gridAfter w:val="1"/>
          <w:wAfter w:w="17" w:type="dxa"/>
          <w:trHeight w:val="217"/>
        </w:trPr>
        <w:tc>
          <w:tcPr>
            <w:tcW w:w="3595" w:type="dxa"/>
            <w:vAlign w:val="bottom"/>
          </w:tcPr>
          <w:p w14:paraId="6507EB5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BDD0362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8D7B412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623FEEA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vAlign w:val="bottom"/>
          </w:tcPr>
          <w:p w14:paraId="1DF731D3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</w:tcBorders>
            <w:vAlign w:val="bottom"/>
          </w:tcPr>
          <w:p w14:paraId="2F3F24D3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24747CD5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bottom"/>
          </w:tcPr>
          <w:p w14:paraId="23E5CA7A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left" w:pos="543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6804" w:rsidRPr="00AC365B" w14:paraId="6B5DA50C" w14:textId="77777777" w:rsidTr="00B53FD8">
        <w:trPr>
          <w:gridAfter w:val="1"/>
          <w:wAfter w:w="17" w:type="dxa"/>
          <w:trHeight w:val="420"/>
        </w:trPr>
        <w:tc>
          <w:tcPr>
            <w:tcW w:w="3595" w:type="dxa"/>
            <w:vAlign w:val="bottom"/>
          </w:tcPr>
          <w:p w14:paraId="1CC2EFA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6" w:type="dxa"/>
            <w:tcBorders>
              <w:bottom w:val="double" w:sz="4" w:space="0" w:color="auto"/>
            </w:tcBorders>
            <w:vAlign w:val="bottom"/>
          </w:tcPr>
          <w:p w14:paraId="7D71DF71" w14:textId="2887C45A" w:rsidR="002C6804" w:rsidRPr="00AC365B" w:rsidRDefault="00BB5377" w:rsidP="0044211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051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1495EE36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56E04058" w14:textId="6101C78F" w:rsidR="002C6804" w:rsidRPr="00AC365B" w:rsidRDefault="000C653B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B5377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61" w:type="dxa"/>
            <w:gridSpan w:val="2"/>
            <w:vAlign w:val="bottom"/>
          </w:tcPr>
          <w:p w14:paraId="741148AE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4" w:type="dxa"/>
            <w:gridSpan w:val="2"/>
            <w:tcBorders>
              <w:bottom w:val="double" w:sz="4" w:space="0" w:color="auto"/>
            </w:tcBorders>
            <w:vAlign w:val="bottom"/>
          </w:tcPr>
          <w:p w14:paraId="561E3DCF" w14:textId="0B399F7A" w:rsidR="002C6804" w:rsidRPr="00E147EB" w:rsidRDefault="00BB5377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47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61361F1D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double" w:sz="4" w:space="0" w:color="auto"/>
            </w:tcBorders>
            <w:vAlign w:val="bottom"/>
          </w:tcPr>
          <w:p w14:paraId="74549178" w14:textId="04298A9A" w:rsidR="002C6804" w:rsidRPr="00AC365B" w:rsidRDefault="00BB5377" w:rsidP="00442116">
            <w:pPr>
              <w:pStyle w:val="acctfourfigures"/>
              <w:tabs>
                <w:tab w:val="clear" w:pos="765"/>
                <w:tab w:val="left" w:pos="543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291B254" w14:textId="77777777" w:rsidR="002C6804" w:rsidRPr="00AC365B" w:rsidRDefault="002C6804" w:rsidP="002C6804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00"/>
        <w:gridCol w:w="1201"/>
        <w:gridCol w:w="274"/>
        <w:gridCol w:w="1290"/>
        <w:gridCol w:w="273"/>
        <w:gridCol w:w="1298"/>
        <w:gridCol w:w="274"/>
        <w:gridCol w:w="1209"/>
        <w:gridCol w:w="31"/>
      </w:tblGrid>
      <w:tr w:rsidR="002C6804" w:rsidRPr="00AC365B" w14:paraId="3C5DF1E4" w14:textId="77777777" w:rsidTr="00442116">
        <w:trPr>
          <w:trHeight w:val="424"/>
          <w:tblHeader/>
        </w:trPr>
        <w:tc>
          <w:tcPr>
            <w:tcW w:w="3600" w:type="dxa"/>
            <w:shd w:val="clear" w:color="auto" w:fill="auto"/>
            <w:vAlign w:val="bottom"/>
          </w:tcPr>
          <w:p w14:paraId="2A72E276" w14:textId="77777777" w:rsidR="002C6804" w:rsidRPr="00AC365B" w:rsidRDefault="002C6804" w:rsidP="004421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8"/>
            <w:vAlign w:val="bottom"/>
          </w:tcPr>
          <w:p w14:paraId="1466873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804" w:rsidRPr="00AC365B" w14:paraId="6E6BBFD8" w14:textId="77777777" w:rsidTr="00442116">
        <w:trPr>
          <w:gridAfter w:val="1"/>
          <w:wAfter w:w="31" w:type="dxa"/>
          <w:trHeight w:val="424"/>
          <w:tblHeader/>
        </w:trPr>
        <w:tc>
          <w:tcPr>
            <w:tcW w:w="3600" w:type="dxa"/>
            <w:shd w:val="clear" w:color="auto" w:fill="auto"/>
            <w:vAlign w:val="bottom"/>
          </w:tcPr>
          <w:p w14:paraId="7B15986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0684D32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  <w:vAlign w:val="bottom"/>
          </w:tcPr>
          <w:p w14:paraId="30A5654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1" w:type="dxa"/>
            <w:gridSpan w:val="3"/>
            <w:tcBorders>
              <w:bottom w:val="single" w:sz="4" w:space="0" w:color="auto"/>
            </w:tcBorders>
            <w:vAlign w:val="bottom"/>
          </w:tcPr>
          <w:p w14:paraId="542BDE3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4" w:type="dxa"/>
            <w:vAlign w:val="bottom"/>
          </w:tcPr>
          <w:p w14:paraId="31F7BF84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87AE9E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C6804" w:rsidRPr="00AC365B" w14:paraId="4017018E" w14:textId="77777777" w:rsidTr="00442116">
        <w:trPr>
          <w:gridAfter w:val="1"/>
          <w:wAfter w:w="31" w:type="dxa"/>
          <w:trHeight w:val="424"/>
          <w:tblHeader/>
        </w:trPr>
        <w:tc>
          <w:tcPr>
            <w:tcW w:w="3600" w:type="dxa"/>
            <w:shd w:val="clear" w:color="auto" w:fill="auto"/>
            <w:vAlign w:val="bottom"/>
          </w:tcPr>
          <w:p w14:paraId="36ABB08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739F72E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4" w:type="dxa"/>
            <w:vAlign w:val="bottom"/>
          </w:tcPr>
          <w:p w14:paraId="47089FB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0E37975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21B758C5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11D53A3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vAlign w:val="bottom"/>
          </w:tcPr>
          <w:p w14:paraId="3C25F4E4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1730A42D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C6804" w:rsidRPr="00AC365B" w14:paraId="4231ED9B" w14:textId="77777777" w:rsidTr="00442116">
        <w:trPr>
          <w:gridAfter w:val="1"/>
          <w:wAfter w:w="31" w:type="dxa"/>
          <w:trHeight w:val="424"/>
          <w:tblHeader/>
        </w:trPr>
        <w:tc>
          <w:tcPr>
            <w:tcW w:w="3600" w:type="dxa"/>
            <w:shd w:val="clear" w:color="auto" w:fill="auto"/>
            <w:vAlign w:val="bottom"/>
          </w:tcPr>
          <w:p w14:paraId="4DA368B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0F452C7" w14:textId="520AD877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C680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C6804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4" w:type="dxa"/>
            <w:vAlign w:val="bottom"/>
          </w:tcPr>
          <w:p w14:paraId="0818552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88800EE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3" w:type="dxa"/>
            <w:vAlign w:val="bottom"/>
          </w:tcPr>
          <w:p w14:paraId="049867AE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65CE410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4" w:type="dxa"/>
            <w:vAlign w:val="bottom"/>
          </w:tcPr>
          <w:p w14:paraId="34A2441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501B4BA6" w14:textId="5FA650F5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C6804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6804" w:rsidRPr="00AC365B" w14:paraId="7EFBD87C" w14:textId="77777777" w:rsidTr="00442116">
        <w:trPr>
          <w:gridAfter w:val="1"/>
          <w:wAfter w:w="31" w:type="dxa"/>
          <w:trHeight w:val="424"/>
          <w:tblHeader/>
        </w:trPr>
        <w:tc>
          <w:tcPr>
            <w:tcW w:w="3600" w:type="dxa"/>
            <w:shd w:val="clear" w:color="auto" w:fill="auto"/>
            <w:vAlign w:val="bottom"/>
          </w:tcPr>
          <w:p w14:paraId="1075260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7940C8C2" w14:textId="47887EC5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4" w:type="dxa"/>
            <w:vAlign w:val="bottom"/>
          </w:tcPr>
          <w:p w14:paraId="4562C21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78BD0A3A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3" w:type="dxa"/>
            <w:vAlign w:val="bottom"/>
          </w:tcPr>
          <w:p w14:paraId="073E486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7B6CA90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4" w:type="dxa"/>
            <w:vAlign w:val="bottom"/>
          </w:tcPr>
          <w:p w14:paraId="129C626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1478F280" w14:textId="336A485C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2C6804" w:rsidRPr="00AC365B" w14:paraId="064CB938" w14:textId="77777777" w:rsidTr="00442116">
        <w:trPr>
          <w:gridAfter w:val="1"/>
          <w:wAfter w:w="31" w:type="dxa"/>
          <w:trHeight w:val="424"/>
          <w:tblHeader/>
        </w:trPr>
        <w:tc>
          <w:tcPr>
            <w:tcW w:w="3600" w:type="dxa"/>
            <w:vAlign w:val="bottom"/>
          </w:tcPr>
          <w:p w14:paraId="1EAD11E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9" w:type="dxa"/>
            <w:gridSpan w:val="7"/>
            <w:vAlign w:val="bottom"/>
          </w:tcPr>
          <w:p w14:paraId="709459FA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6804" w:rsidRPr="00AC365B" w14:paraId="51020847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486A545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1" w:type="dxa"/>
          </w:tcPr>
          <w:p w14:paraId="32315908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2A3144D3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</w:tcPr>
          <w:p w14:paraId="3F2A1FFB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4E19A50B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</w:tcPr>
          <w:p w14:paraId="48DD6E10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71D43832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</w:tcPr>
          <w:p w14:paraId="757CD4F1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C6804" w:rsidRPr="00E147EB" w14:paraId="41B1FD12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560466D4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1" w:type="dxa"/>
            <w:vAlign w:val="bottom"/>
          </w:tcPr>
          <w:p w14:paraId="01E9C775" w14:textId="76B8ADB0" w:rsidR="002C6804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C6804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74" w:type="dxa"/>
            <w:vAlign w:val="bottom"/>
          </w:tcPr>
          <w:p w14:paraId="00959153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4F4CB04" w14:textId="71E8D0CA" w:rsidR="002C6804" w:rsidRPr="00AC365B" w:rsidRDefault="002C6804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560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3E1D02DB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7A03714A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11E1F36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2BA05A39" w14:textId="77777777" w:rsidR="002C6804" w:rsidRPr="00AC365B" w:rsidRDefault="002C6804" w:rsidP="00E147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6804" w:rsidRPr="00E147EB" w14:paraId="6C8EE565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6446768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01" w:type="dxa"/>
            <w:vAlign w:val="bottom"/>
          </w:tcPr>
          <w:p w14:paraId="7E3CF9F7" w14:textId="6224DBEE" w:rsidR="002C6804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4" w:type="dxa"/>
            <w:vAlign w:val="bottom"/>
          </w:tcPr>
          <w:p w14:paraId="044E8766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3AD0189" w14:textId="5950FE3F" w:rsidR="002C6804" w:rsidRPr="00AC365B" w:rsidRDefault="002C6804" w:rsidP="0044211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 xml:space="preserve">          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2F20C86D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vAlign w:val="bottom"/>
          </w:tcPr>
          <w:p w14:paraId="17B5C768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33AF9109" w14:textId="77777777" w:rsidR="002C6804" w:rsidRPr="00AC365B" w:rsidRDefault="002C6804" w:rsidP="00E147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715BDF35" w14:textId="77777777" w:rsidR="002C6804" w:rsidRPr="00AC365B" w:rsidRDefault="002C6804" w:rsidP="00E147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6804" w:rsidRPr="00E147EB" w14:paraId="395480A8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4103385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01" w:type="dxa"/>
            <w:vAlign w:val="bottom"/>
          </w:tcPr>
          <w:p w14:paraId="33947988" w14:textId="690EB66C" w:rsidR="002C6804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2C6804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274" w:type="dxa"/>
            <w:vAlign w:val="bottom"/>
          </w:tcPr>
          <w:p w14:paraId="620724C8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471AE658" w14:textId="6BF028C1" w:rsidR="002C6804" w:rsidRPr="00AC365B" w:rsidRDefault="002C6804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941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6E03A811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vAlign w:val="bottom"/>
          </w:tcPr>
          <w:p w14:paraId="1D5375CF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25DB53C0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6A28C683" w14:textId="77777777" w:rsidR="002C6804" w:rsidRPr="00AC365B" w:rsidRDefault="002C6804" w:rsidP="00E147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6804" w:rsidRPr="00E147EB" w14:paraId="43EA9892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79D88A8A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0347C45A" w14:textId="2C08E733" w:rsidR="002C6804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2C6804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4" w:type="dxa"/>
            <w:vAlign w:val="bottom"/>
          </w:tcPr>
          <w:p w14:paraId="734459AE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20314FC4" w14:textId="7B2508AE" w:rsidR="002C6804" w:rsidRPr="00AC365B" w:rsidRDefault="002C6804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701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1ECDDDCF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5AC30C3D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07B9694A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6F08E949" w14:textId="77777777" w:rsidR="002C6804" w:rsidRPr="00AC365B" w:rsidRDefault="002C6804" w:rsidP="00E147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6804" w:rsidRPr="00E147EB" w14:paraId="0381369D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19EBE70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B47D9" w14:textId="418C80BE" w:rsidR="002C6804" w:rsidRPr="00AC365B" w:rsidRDefault="000C653B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2C6804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4" w:type="dxa"/>
            <w:vAlign w:val="bottom"/>
          </w:tcPr>
          <w:p w14:paraId="6DD001CF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241F5" w14:textId="4B3BF054" w:rsidR="002C6804" w:rsidRPr="00AC365B" w:rsidRDefault="002C6804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203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0609333E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F7FD5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47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49D7CB98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A6F6A" w14:textId="77777777" w:rsidR="002C6804" w:rsidRPr="00E147EB" w:rsidRDefault="002C6804" w:rsidP="00E147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47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C6804" w:rsidRPr="00AC365B" w14:paraId="036829FE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0F18D75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4708ED55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3C85A47B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E03CAE9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228C50BF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7C026BDA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03F07A71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3B95F86C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C6804" w:rsidRPr="00AC365B" w14:paraId="35A5520C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4E1FB82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1" w:type="dxa"/>
            <w:vAlign w:val="bottom"/>
          </w:tcPr>
          <w:p w14:paraId="31E9C4C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702F011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64A111E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727FA19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2567C53A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1905F6BF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14D7CB7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804" w:rsidRPr="00AC365B" w14:paraId="11358F7A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22496A95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1" w:type="dxa"/>
            <w:vAlign w:val="bottom"/>
          </w:tcPr>
          <w:p w14:paraId="758A8FE5" w14:textId="1F81CED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051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vAlign w:val="bottom"/>
          </w:tcPr>
          <w:p w14:paraId="5FBF461E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7F1C58A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2134146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65FF8204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162BC20D" w14:textId="77777777" w:rsidR="002C6804" w:rsidRPr="00E147EB" w:rsidRDefault="002C6804" w:rsidP="00E1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9" w:type="dxa"/>
            <w:vAlign w:val="bottom"/>
          </w:tcPr>
          <w:p w14:paraId="27C02419" w14:textId="6C4B40C9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  (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051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6804" w:rsidRPr="00AC365B" w14:paraId="12B6FD14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4ECDFE3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ค่าธรรมเนียมการจัดการเงินกู้ยืม</w:t>
            </w:r>
          </w:p>
        </w:tc>
        <w:tc>
          <w:tcPr>
            <w:tcW w:w="1201" w:type="dxa"/>
            <w:vAlign w:val="bottom"/>
          </w:tcPr>
          <w:p w14:paraId="4F9EFF24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21AEDC86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4C4ECF5B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0675A543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vAlign w:val="bottom"/>
          </w:tcPr>
          <w:p w14:paraId="6A51AE97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5AA3B9FC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5622DE4C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C6804" w:rsidRPr="00E147EB" w14:paraId="474BD66B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1117983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ระยะยาวจากสถาบันการเงิน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51377FC6" w14:textId="033360E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592DAA31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7E6FCC8" w14:textId="12B3DF6E" w:rsidR="002C6804" w:rsidRPr="00AC365B" w:rsidRDefault="000C653B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3" w:type="dxa"/>
            <w:vAlign w:val="bottom"/>
          </w:tcPr>
          <w:p w14:paraId="037C5C7A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54F4634D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3E92568B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F0ED69C" w14:textId="77777777" w:rsidR="002C6804" w:rsidRPr="00AC365B" w:rsidRDefault="002C6804" w:rsidP="00E147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6804" w:rsidRPr="00AC365B" w14:paraId="18FD0855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436DA61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608A2E7A" w14:textId="342AD0D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451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3025E1E7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8581DC1" w14:textId="601CF55A" w:rsidR="002C6804" w:rsidRPr="00AC365B" w:rsidRDefault="000C653B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3" w:type="dxa"/>
            <w:vAlign w:val="bottom"/>
          </w:tcPr>
          <w:p w14:paraId="277A4FDA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1A5636C3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47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87FA523" w14:textId="77777777" w:rsidR="002C6804" w:rsidRPr="00AC365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53EF28CC" w14:textId="69555456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C6804" w:rsidRPr="00AC365B" w14:paraId="38B3FBA4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3E355FC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20A7FFEE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68120E7F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7C31174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31815786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A0774FD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1B1FE86D" w14:textId="77777777" w:rsidR="002C6804" w:rsidRPr="00E147EB" w:rsidRDefault="002C6804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32246142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147EB" w:rsidRPr="00AC365B" w14:paraId="3564FE29" w14:textId="77777777" w:rsidTr="00442116">
        <w:trPr>
          <w:gridAfter w:val="1"/>
          <w:wAfter w:w="31" w:type="dxa"/>
          <w:trHeight w:val="424"/>
        </w:trPr>
        <w:tc>
          <w:tcPr>
            <w:tcW w:w="3600" w:type="dxa"/>
            <w:vAlign w:val="bottom"/>
          </w:tcPr>
          <w:p w14:paraId="6BC9942C" w14:textId="77777777" w:rsidR="00E147EB" w:rsidRPr="00AC365B" w:rsidRDefault="00E147EB" w:rsidP="00E1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2F4654C5" w14:textId="1487BACD" w:rsidR="00E147EB" w:rsidRPr="00AC365B" w:rsidRDefault="000C653B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E147EB"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752</w:t>
            </w:r>
          </w:p>
        </w:tc>
        <w:tc>
          <w:tcPr>
            <w:tcW w:w="274" w:type="dxa"/>
            <w:vAlign w:val="bottom"/>
          </w:tcPr>
          <w:p w14:paraId="382EDBEA" w14:textId="77777777" w:rsidR="00E147EB" w:rsidRPr="00AC365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14:paraId="78B76B62" w14:textId="2A5FB068" w:rsidR="00E147EB" w:rsidRPr="00AC365B" w:rsidRDefault="00E147EB" w:rsidP="00E147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803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2F9F8477" w14:textId="77777777" w:rsidR="00E147EB" w:rsidRPr="00AC365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bottom"/>
          </w:tcPr>
          <w:p w14:paraId="15A9986F" w14:textId="7A0277C7" w:rsidR="00E147EB" w:rsidRPr="00E147E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47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26498D94" w14:textId="77777777" w:rsidR="00E147EB" w:rsidRPr="00E147E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6EC92388" w14:textId="64AB6376" w:rsidR="00E147EB" w:rsidRPr="00AC365B" w:rsidRDefault="00E147EB" w:rsidP="00E147E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(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051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E773824" w14:textId="77777777" w:rsidR="002C6804" w:rsidRPr="00AC365B" w:rsidRDefault="002C6804" w:rsidP="002C6804">
      <w:pPr>
        <w:rPr>
          <w:rFonts w:ascii="Angsana New" w:hAnsi="Angsana New"/>
          <w:sz w:val="30"/>
          <w:szCs w:val="30"/>
        </w:rPr>
      </w:pPr>
    </w:p>
    <w:p w14:paraId="3EB1C7B2" w14:textId="77777777" w:rsidR="002C6804" w:rsidRPr="00AC365B" w:rsidRDefault="002C6804" w:rsidP="002C6804">
      <w:pPr>
        <w:pageBreakBefore/>
        <w:tabs>
          <w:tab w:val="left" w:pos="540"/>
        </w:tabs>
        <w:ind w:left="720" w:hanging="173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4546D300" w14:textId="77777777" w:rsidR="002C6804" w:rsidRPr="00AC365B" w:rsidRDefault="002C6804" w:rsidP="002C6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3897"/>
        <w:gridCol w:w="1099"/>
        <w:gridCol w:w="368"/>
        <w:gridCol w:w="1118"/>
        <w:gridCol w:w="278"/>
        <w:gridCol w:w="1026"/>
        <w:gridCol w:w="278"/>
        <w:gridCol w:w="1120"/>
      </w:tblGrid>
      <w:tr w:rsidR="002C6804" w:rsidRPr="00AC365B" w14:paraId="5071DFA2" w14:textId="77777777" w:rsidTr="00CA724D">
        <w:trPr>
          <w:trHeight w:val="446"/>
        </w:trPr>
        <w:tc>
          <w:tcPr>
            <w:tcW w:w="3897" w:type="dxa"/>
          </w:tcPr>
          <w:p w14:paraId="491990F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5" w:type="dxa"/>
            <w:gridSpan w:val="3"/>
          </w:tcPr>
          <w:p w14:paraId="74DA8DF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AC365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8" w:type="dxa"/>
          </w:tcPr>
          <w:p w14:paraId="7F855F2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3AA11365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804" w:rsidRPr="00AC365B" w14:paraId="6F4C0F40" w14:textId="77777777" w:rsidTr="00CA724D">
        <w:trPr>
          <w:trHeight w:val="420"/>
        </w:trPr>
        <w:tc>
          <w:tcPr>
            <w:tcW w:w="3897" w:type="dxa"/>
          </w:tcPr>
          <w:p w14:paraId="3B9D30CE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18661858" w14:textId="4FD15018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8" w:type="dxa"/>
            <w:vAlign w:val="center"/>
          </w:tcPr>
          <w:p w14:paraId="1FC0A2B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center"/>
          </w:tcPr>
          <w:p w14:paraId="3C2F098B" w14:textId="479FD4E4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8" w:type="dxa"/>
          </w:tcPr>
          <w:p w14:paraId="738DE2C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2541B87F" w14:textId="609779FA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8" w:type="dxa"/>
            <w:vAlign w:val="center"/>
          </w:tcPr>
          <w:p w14:paraId="654FAFA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3D11CF57" w14:textId="69CC10D1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C6804" w:rsidRPr="00AC365B" w14:paraId="0F90681B" w14:textId="77777777" w:rsidTr="00CA724D">
        <w:trPr>
          <w:trHeight w:val="446"/>
        </w:trPr>
        <w:tc>
          <w:tcPr>
            <w:tcW w:w="3897" w:type="dxa"/>
          </w:tcPr>
          <w:p w14:paraId="53F1F18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87" w:type="dxa"/>
            <w:gridSpan w:val="7"/>
          </w:tcPr>
          <w:p w14:paraId="03CAA10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804" w:rsidRPr="00AC365B" w14:paraId="766E5D7A" w14:textId="77777777" w:rsidTr="00CA724D">
        <w:trPr>
          <w:trHeight w:val="446"/>
        </w:trPr>
        <w:tc>
          <w:tcPr>
            <w:tcW w:w="3897" w:type="dxa"/>
          </w:tcPr>
          <w:p w14:paraId="31F6902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9" w:type="dxa"/>
          </w:tcPr>
          <w:p w14:paraId="5B03FDEE" w14:textId="6F9DD753" w:rsidR="002C6804" w:rsidRPr="00AC365B" w:rsidRDefault="000C653B" w:rsidP="0014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7</w:t>
            </w:r>
            <w:r w:rsidR="008D097F" w:rsidRPr="0014358D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368" w:type="dxa"/>
          </w:tcPr>
          <w:p w14:paraId="4331794A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C06DFF3" w14:textId="4C959FE8" w:rsidR="002C6804" w:rsidRPr="00AC365B" w:rsidRDefault="000C653B" w:rsidP="00442116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C680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8" w:type="dxa"/>
          </w:tcPr>
          <w:p w14:paraId="0ECA65D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5B1A68D" w14:textId="345DE03C" w:rsidR="002C6804" w:rsidRPr="00AC365B" w:rsidRDefault="000C653B" w:rsidP="0014358D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B26175" w:rsidRPr="0014358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78" w:type="dxa"/>
          </w:tcPr>
          <w:p w14:paraId="0B4F209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75A28251" w14:textId="2CDB572B" w:rsidR="002C6804" w:rsidRPr="00AC365B" w:rsidRDefault="000C653B" w:rsidP="0044211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2C6804" w:rsidRPr="00AC365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545</w:t>
            </w:r>
          </w:p>
        </w:tc>
      </w:tr>
      <w:tr w:rsidR="00DE6CC9" w:rsidRPr="00616B63" w14:paraId="138FB4C2" w14:textId="77777777" w:rsidTr="00CA724D">
        <w:trPr>
          <w:trHeight w:val="446"/>
        </w:trPr>
        <w:tc>
          <w:tcPr>
            <w:tcW w:w="3897" w:type="dxa"/>
          </w:tcPr>
          <w:p w14:paraId="45DBA8CE" w14:textId="0B1621DD" w:rsidR="00DE6CC9" w:rsidRPr="00AC365B" w:rsidRDefault="00DE6CC9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99" w:type="dxa"/>
          </w:tcPr>
          <w:p w14:paraId="16E7C65F" w14:textId="47A5BD4D" w:rsidR="00DE6CC9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368" w:type="dxa"/>
          </w:tcPr>
          <w:p w14:paraId="54B1F4B1" w14:textId="77777777" w:rsidR="00DE6CC9" w:rsidRPr="00AC365B" w:rsidRDefault="00DE6CC9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4A04FD65" w14:textId="6455AFFE" w:rsidR="00DE6CC9" w:rsidRPr="00616B63" w:rsidRDefault="00616B63" w:rsidP="00616B6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3C79F664" w14:textId="77777777" w:rsidR="00DE6CC9" w:rsidRPr="00AC365B" w:rsidRDefault="00DE6CC9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2DEE26FB" w14:textId="337B2CB1" w:rsidR="00DE6CC9" w:rsidRPr="0014358D" w:rsidRDefault="000C653B" w:rsidP="0044211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E6CC9" w:rsidRPr="0014358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278" w:type="dxa"/>
          </w:tcPr>
          <w:p w14:paraId="245A3E0E" w14:textId="77777777" w:rsidR="00DE6CC9" w:rsidRPr="0014358D" w:rsidRDefault="00DE6CC9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</w:tcPr>
          <w:p w14:paraId="350B74E1" w14:textId="728BF542" w:rsidR="00DE6CC9" w:rsidRPr="00AC365B" w:rsidRDefault="00DE6CC9" w:rsidP="006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C6804" w:rsidRPr="00AC365B" w14:paraId="5EA2F49C" w14:textId="77777777" w:rsidTr="00CA724D">
        <w:trPr>
          <w:trHeight w:val="446"/>
        </w:trPr>
        <w:tc>
          <w:tcPr>
            <w:tcW w:w="3897" w:type="dxa"/>
          </w:tcPr>
          <w:p w14:paraId="0304FB7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99" w:type="dxa"/>
          </w:tcPr>
          <w:p w14:paraId="7130F972" w14:textId="05519E3A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</w:t>
            </w:r>
            <w:r w:rsidR="008D097F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368" w:type="dxa"/>
          </w:tcPr>
          <w:p w14:paraId="7EDE811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90BA893" w14:textId="71CA53E3" w:rsidR="002C6804" w:rsidRPr="00AC365B" w:rsidRDefault="002C6804" w:rsidP="00442116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="000C653B" w:rsidRPr="000C653B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  <w:tc>
          <w:tcPr>
            <w:tcW w:w="278" w:type="dxa"/>
          </w:tcPr>
          <w:p w14:paraId="0F4ED90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5EE9DD21" w14:textId="1F65EA39" w:rsidR="002C6804" w:rsidRPr="00AC365B" w:rsidRDefault="000C653B" w:rsidP="0044211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B261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B50F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8" w:type="dxa"/>
          </w:tcPr>
          <w:p w14:paraId="4CD51C2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26A68E04" w14:textId="7D565F54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47</w:t>
            </w:r>
            <w:r w:rsidR="002C680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2C6804" w:rsidRPr="00AC365B" w14:paraId="1D316B62" w14:textId="77777777" w:rsidTr="00CA724D">
        <w:trPr>
          <w:trHeight w:val="420"/>
        </w:trPr>
        <w:tc>
          <w:tcPr>
            <w:tcW w:w="3897" w:type="dxa"/>
          </w:tcPr>
          <w:p w14:paraId="2C8EF79D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99" w:type="dxa"/>
          </w:tcPr>
          <w:p w14:paraId="03BE0DF1" w14:textId="72E74C9E" w:rsidR="002C6804" w:rsidRPr="00AC365B" w:rsidRDefault="000C653B" w:rsidP="000821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905</w:t>
            </w:r>
          </w:p>
        </w:tc>
        <w:tc>
          <w:tcPr>
            <w:tcW w:w="368" w:type="dxa"/>
          </w:tcPr>
          <w:p w14:paraId="2D298A1A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DA3E016" w14:textId="1814E81C" w:rsidR="002C6804" w:rsidRPr="00AC365B" w:rsidRDefault="000C653B" w:rsidP="00442116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C6804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278" w:type="dxa"/>
          </w:tcPr>
          <w:p w14:paraId="02D88144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46E3B5F1" w14:textId="45E85D89" w:rsidR="002C6804" w:rsidRPr="00AC365B" w:rsidRDefault="004F52D0" w:rsidP="0044211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8" w:type="dxa"/>
          </w:tcPr>
          <w:p w14:paraId="28C7A6C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5"/>
              </w:tabs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</w:tcPr>
          <w:p w14:paraId="0E563B66" w14:textId="725AD0EB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0C653B" w:rsidRPr="000C653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2C6804" w:rsidRPr="00AC365B" w14:paraId="12DCB460" w14:textId="77777777" w:rsidTr="00CA724D">
        <w:trPr>
          <w:trHeight w:val="446"/>
        </w:trPr>
        <w:tc>
          <w:tcPr>
            <w:tcW w:w="3897" w:type="dxa"/>
          </w:tcPr>
          <w:p w14:paraId="0BF1525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99" w:type="dxa"/>
          </w:tcPr>
          <w:p w14:paraId="43F08EE0" w14:textId="65C25C04" w:rsidR="002C6804" w:rsidRPr="00AC365B" w:rsidRDefault="008D097F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8" w:type="dxa"/>
          </w:tcPr>
          <w:p w14:paraId="7EA5F4D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FAF21FE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3CB7DC2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4866816" w14:textId="577121F1" w:rsidR="002C6804" w:rsidRPr="00AC365B" w:rsidRDefault="000C653B" w:rsidP="0044211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468</w:t>
            </w:r>
            <w:r w:rsidR="00B261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78" w:type="dxa"/>
          </w:tcPr>
          <w:p w14:paraId="6354079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</w:tcPr>
          <w:p w14:paraId="29B4A9A4" w14:textId="0FB64FDC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468</w:t>
            </w:r>
            <w:r w:rsidR="002C680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798</w:t>
            </w:r>
          </w:p>
        </w:tc>
      </w:tr>
      <w:tr w:rsidR="002C6804" w:rsidRPr="00AC365B" w14:paraId="068D3277" w14:textId="77777777" w:rsidTr="00CA724D">
        <w:trPr>
          <w:trHeight w:val="446"/>
        </w:trPr>
        <w:tc>
          <w:tcPr>
            <w:tcW w:w="3897" w:type="dxa"/>
          </w:tcPr>
          <w:p w14:paraId="3800786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099" w:type="dxa"/>
          </w:tcPr>
          <w:p w14:paraId="0517E3BC" w14:textId="2529D716" w:rsidR="002C6804" w:rsidRPr="00AC365B" w:rsidRDefault="000C653B" w:rsidP="0044211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368" w:type="dxa"/>
          </w:tcPr>
          <w:p w14:paraId="00884E6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833CA17" w14:textId="4CA7A4E2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278" w:type="dxa"/>
          </w:tcPr>
          <w:p w14:paraId="45DC8895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38709242" w14:textId="3A74694F" w:rsidR="002C6804" w:rsidRPr="00AC365B" w:rsidRDefault="000C653B" w:rsidP="0044211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78" w:type="dxa"/>
          </w:tcPr>
          <w:p w14:paraId="51A7D32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</w:tcPr>
          <w:p w14:paraId="2E5B7B12" w14:textId="4A9AE703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2C6804" w:rsidRPr="00AC365B" w14:paraId="398AAEFA" w14:textId="77777777" w:rsidTr="00CA724D">
        <w:trPr>
          <w:trHeight w:val="446"/>
        </w:trPr>
        <w:tc>
          <w:tcPr>
            <w:tcW w:w="3897" w:type="dxa"/>
          </w:tcPr>
          <w:p w14:paraId="71D5B94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099" w:type="dxa"/>
          </w:tcPr>
          <w:p w14:paraId="2F32900C" w14:textId="23AD9852" w:rsidR="002C6804" w:rsidRPr="00AC365B" w:rsidRDefault="000C653B" w:rsidP="0044211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C02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368" w:type="dxa"/>
          </w:tcPr>
          <w:p w14:paraId="41CCE484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6C6772B8" w14:textId="41D7CE5A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2C680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78" w:type="dxa"/>
          </w:tcPr>
          <w:p w14:paraId="57A8E3B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534F2D2" w14:textId="551F780A" w:rsidR="002C6804" w:rsidRPr="00AC365B" w:rsidRDefault="00B26175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3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5B54281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4694123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804" w:rsidRPr="00AC365B" w14:paraId="3DC1457A" w14:textId="77777777" w:rsidTr="00CA724D">
        <w:trPr>
          <w:trHeight w:val="446"/>
        </w:trPr>
        <w:tc>
          <w:tcPr>
            <w:tcW w:w="3897" w:type="dxa"/>
          </w:tcPr>
          <w:p w14:paraId="18678A1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9" w:type="dxa"/>
            <w:shd w:val="clear" w:color="auto" w:fill="auto"/>
          </w:tcPr>
          <w:p w14:paraId="572A0D1E" w14:textId="612A7240" w:rsidR="002C6804" w:rsidRPr="0014358D" w:rsidRDefault="000C653B" w:rsidP="0044211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4358D" w:rsidRPr="001435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368" w:type="dxa"/>
            <w:shd w:val="clear" w:color="auto" w:fill="auto"/>
          </w:tcPr>
          <w:p w14:paraId="0346138A" w14:textId="77777777" w:rsidR="002C6804" w:rsidRPr="0014358D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32684E3B" w14:textId="7A4EDB6A" w:rsidR="002C6804" w:rsidRPr="0014358D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2C6804" w:rsidRPr="0014358D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8" w:type="dxa"/>
            <w:shd w:val="clear" w:color="auto" w:fill="auto"/>
          </w:tcPr>
          <w:p w14:paraId="668DF0A5" w14:textId="77777777" w:rsidR="002C6804" w:rsidRPr="0014358D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E55D829" w14:textId="28EF5C9A" w:rsidR="002C6804" w:rsidRPr="0014358D" w:rsidRDefault="000C653B" w:rsidP="0044211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4358D" w:rsidRPr="0014358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78" w:type="dxa"/>
            <w:shd w:val="clear" w:color="auto" w:fill="auto"/>
          </w:tcPr>
          <w:p w14:paraId="6E527E26" w14:textId="77777777" w:rsidR="002C6804" w:rsidRPr="0014358D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6DBE6F50" w14:textId="29344904" w:rsidR="002C6804" w:rsidRPr="0014358D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2C6804" w:rsidRPr="0014358D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040</w:t>
            </w:r>
          </w:p>
        </w:tc>
      </w:tr>
      <w:tr w:rsidR="002C6804" w:rsidRPr="00AC365B" w14:paraId="53D0C737" w14:textId="77777777" w:rsidTr="00CA724D">
        <w:trPr>
          <w:trHeight w:val="446"/>
        </w:trPr>
        <w:tc>
          <w:tcPr>
            <w:tcW w:w="3897" w:type="dxa"/>
          </w:tcPr>
          <w:p w14:paraId="3A93251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9" w:type="dxa"/>
          </w:tcPr>
          <w:p w14:paraId="3A0215E1" w14:textId="61A03250" w:rsidR="002C6804" w:rsidRPr="00AC365B" w:rsidRDefault="000C653B" w:rsidP="0044211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8C02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368" w:type="dxa"/>
          </w:tcPr>
          <w:p w14:paraId="7D0E399E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5C55D48" w14:textId="31C4BCC7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</w:t>
            </w:r>
            <w:r w:rsidR="002C680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8" w:type="dxa"/>
          </w:tcPr>
          <w:p w14:paraId="1F9868CD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34F94B8D" w14:textId="37013BDF" w:rsidR="002C6804" w:rsidRPr="00AC365B" w:rsidRDefault="000C653B" w:rsidP="0044211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261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8" w:type="dxa"/>
          </w:tcPr>
          <w:p w14:paraId="5AD43A3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1ACA093A" w14:textId="5EA178F5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18</w:t>
            </w:r>
            <w:r w:rsidR="002C680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2C6804" w:rsidRPr="00AC365B" w14:paraId="0895B074" w14:textId="77777777" w:rsidTr="00CA724D">
        <w:trPr>
          <w:trHeight w:val="420"/>
        </w:trPr>
        <w:tc>
          <w:tcPr>
            <w:tcW w:w="3897" w:type="dxa"/>
          </w:tcPr>
          <w:p w14:paraId="0B777E5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99" w:type="dxa"/>
          </w:tcPr>
          <w:p w14:paraId="0235D481" w14:textId="6AD78003" w:rsidR="002C6804" w:rsidRPr="00AC365B" w:rsidRDefault="000C653B" w:rsidP="0044211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C026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368" w:type="dxa"/>
          </w:tcPr>
          <w:p w14:paraId="6625FBA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A33341E" w14:textId="62D45F40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2C680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278" w:type="dxa"/>
          </w:tcPr>
          <w:p w14:paraId="7963519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23D0C60" w14:textId="5E7E503D" w:rsidR="002C6804" w:rsidRPr="00AC365B" w:rsidRDefault="000C653B" w:rsidP="00BD0830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8" w:type="dxa"/>
          </w:tcPr>
          <w:p w14:paraId="2B10C3E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3D372BBC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804" w:rsidRPr="00AC365B" w14:paraId="66099D75" w14:textId="77777777" w:rsidTr="00CA724D">
        <w:trPr>
          <w:trHeight w:val="446"/>
        </w:trPr>
        <w:tc>
          <w:tcPr>
            <w:tcW w:w="3897" w:type="dxa"/>
          </w:tcPr>
          <w:p w14:paraId="719F0DD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ใบอนุญาตให้ใช้คลื่นความถี่และประกอบ</w:t>
            </w:r>
          </w:p>
        </w:tc>
        <w:tc>
          <w:tcPr>
            <w:tcW w:w="1099" w:type="dxa"/>
          </w:tcPr>
          <w:p w14:paraId="7DE381D7" w14:textId="77777777" w:rsidR="002C6804" w:rsidRPr="00AC365B" w:rsidRDefault="002C6804" w:rsidP="0044211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" w:type="dxa"/>
          </w:tcPr>
          <w:p w14:paraId="1BF91BE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EB03E11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0A49E12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4F4F59E0" w14:textId="77777777" w:rsidR="002C6804" w:rsidRPr="00AC365B" w:rsidRDefault="002C6804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3237D5DF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23148A4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804" w:rsidRPr="00AC365B" w14:paraId="0D9A4981" w14:textId="77777777" w:rsidTr="00CA724D">
        <w:trPr>
          <w:trHeight w:val="446"/>
        </w:trPr>
        <w:tc>
          <w:tcPr>
            <w:tcW w:w="3897" w:type="dxa"/>
          </w:tcPr>
          <w:p w14:paraId="19EA7F47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กิจการโทรทัศน์</w:t>
            </w:r>
          </w:p>
        </w:tc>
        <w:tc>
          <w:tcPr>
            <w:tcW w:w="1099" w:type="dxa"/>
          </w:tcPr>
          <w:p w14:paraId="54217E3D" w14:textId="29730AB2" w:rsidR="002C6804" w:rsidRPr="00AC365B" w:rsidRDefault="000C653B" w:rsidP="0044211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8C026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368" w:type="dxa"/>
          </w:tcPr>
          <w:p w14:paraId="23F4D3E3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2716A42" w14:textId="7211939F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43</w:t>
            </w:r>
            <w:r w:rsidR="002C680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78" w:type="dxa"/>
          </w:tcPr>
          <w:p w14:paraId="540621B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A477A98" w14:textId="7F90EFAE" w:rsidR="002C6804" w:rsidRPr="00AC365B" w:rsidRDefault="00B26175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7336C3ED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074978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804" w:rsidRPr="00AC365B" w14:paraId="383DA196" w14:textId="77777777" w:rsidTr="00CA724D">
        <w:trPr>
          <w:trHeight w:val="446"/>
        </w:trPr>
        <w:tc>
          <w:tcPr>
            <w:tcW w:w="3897" w:type="dxa"/>
          </w:tcPr>
          <w:p w14:paraId="73028339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99" w:type="dxa"/>
          </w:tcPr>
          <w:p w14:paraId="427105BD" w14:textId="41D33F8D" w:rsidR="002C6804" w:rsidRPr="00AC365B" w:rsidRDefault="000C653B" w:rsidP="0044211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C0261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  <w:tc>
          <w:tcPr>
            <w:tcW w:w="368" w:type="dxa"/>
          </w:tcPr>
          <w:p w14:paraId="04F5EA0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691F8ACB" w14:textId="677F93B9" w:rsidR="002C6804" w:rsidRPr="00AC365B" w:rsidRDefault="000C653B" w:rsidP="00B0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20</w:t>
            </w:r>
            <w:r w:rsidR="002C680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8" w:type="dxa"/>
          </w:tcPr>
          <w:p w14:paraId="7A1C8ACC" w14:textId="77777777" w:rsidR="002C6804" w:rsidRPr="00B0241D" w:rsidRDefault="002C6804" w:rsidP="00B0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405BA62" w14:textId="63048B98" w:rsidR="002C6804" w:rsidRPr="00AC365B" w:rsidRDefault="000C653B" w:rsidP="0044211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B261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8" w:type="dxa"/>
          </w:tcPr>
          <w:p w14:paraId="5ACC084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6065B0D4" w14:textId="25511146" w:rsidR="002C6804" w:rsidRPr="00AC365B" w:rsidRDefault="000C653B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2C680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685</w:t>
            </w:r>
          </w:p>
        </w:tc>
      </w:tr>
      <w:tr w:rsidR="002C6804" w:rsidRPr="00AC365B" w14:paraId="511A5246" w14:textId="77777777" w:rsidTr="00CA724D">
        <w:trPr>
          <w:trHeight w:val="446"/>
        </w:trPr>
        <w:tc>
          <w:tcPr>
            <w:tcW w:w="3897" w:type="dxa"/>
          </w:tcPr>
          <w:p w14:paraId="2F6CD8E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99" w:type="dxa"/>
          </w:tcPr>
          <w:p w14:paraId="7DC9CE7C" w14:textId="2BC44D22" w:rsidR="002C6804" w:rsidRPr="00AC365B" w:rsidRDefault="000C653B" w:rsidP="0044211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502</w:t>
            </w:r>
            <w:r w:rsidR="004B58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368" w:type="dxa"/>
          </w:tcPr>
          <w:p w14:paraId="42037092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19025EE4" w14:textId="125E0B5C" w:rsidR="002C6804" w:rsidRPr="00AC365B" w:rsidRDefault="000C653B" w:rsidP="00442116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839</w:t>
            </w:r>
            <w:r w:rsidR="002C6804"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78" w:type="dxa"/>
          </w:tcPr>
          <w:p w14:paraId="0AFF201B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87F6606" w14:textId="5E2D6135" w:rsidR="002C6804" w:rsidRPr="00AC365B" w:rsidRDefault="000C653B" w:rsidP="0044211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  <w:r w:rsidR="00B261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78" w:type="dxa"/>
          </w:tcPr>
          <w:p w14:paraId="4A79F98D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44677C5A" w14:textId="6CEDD9B7" w:rsidR="002C6804" w:rsidRPr="00AC365B" w:rsidRDefault="000C653B" w:rsidP="00442116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  <w:r w:rsidR="002C6804" w:rsidRPr="00AC365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</w:tr>
      <w:tr w:rsidR="002C6804" w:rsidRPr="00AC365B" w14:paraId="30D47668" w14:textId="77777777" w:rsidTr="00CA724D">
        <w:trPr>
          <w:trHeight w:val="367"/>
        </w:trPr>
        <w:tc>
          <w:tcPr>
            <w:tcW w:w="3897" w:type="dxa"/>
          </w:tcPr>
          <w:p w14:paraId="79D32F80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35D24D2B" w14:textId="74BE0F19" w:rsidR="002C6804" w:rsidRPr="004B58D8" w:rsidRDefault="000C653B" w:rsidP="00BD0830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579</w:t>
            </w:r>
            <w:r w:rsidR="004B58D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368" w:type="dxa"/>
          </w:tcPr>
          <w:p w14:paraId="5FE73446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43CD5079" w14:textId="16D6F7A6" w:rsidR="002C6804" w:rsidRPr="00AC365B" w:rsidRDefault="000C653B" w:rsidP="00442116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946</w:t>
            </w:r>
            <w:r w:rsidR="002C6804" w:rsidRPr="00AC36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278" w:type="dxa"/>
          </w:tcPr>
          <w:p w14:paraId="36951324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00C161C" w14:textId="0BE49201" w:rsidR="002C6804" w:rsidRPr="003871F3" w:rsidRDefault="000C653B" w:rsidP="00BD0830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="00AB50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278" w:type="dxa"/>
          </w:tcPr>
          <w:p w14:paraId="3AB8F555" w14:textId="77777777" w:rsidR="002C6804" w:rsidRPr="00AC365B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4A88A74" w14:textId="5C03F0A5" w:rsidR="002C6804" w:rsidRPr="00AC365B" w:rsidRDefault="000C653B" w:rsidP="00442116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821</w:t>
            </w:r>
            <w:r w:rsidR="002C6804" w:rsidRPr="00AC365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718</w:t>
            </w:r>
          </w:p>
        </w:tc>
      </w:tr>
    </w:tbl>
    <w:p w14:paraId="61CF4DB2" w14:textId="77777777" w:rsidR="002C6804" w:rsidRPr="00AC365B" w:rsidRDefault="002C6804" w:rsidP="002C6804">
      <w:pPr>
        <w:ind w:left="540"/>
        <w:rPr>
          <w:rFonts w:ascii="Angsana New" w:hAnsi="Angsana New"/>
          <w:sz w:val="30"/>
          <w:szCs w:val="30"/>
        </w:rPr>
      </w:pPr>
    </w:p>
    <w:p w14:paraId="68E47E4D" w14:textId="7F88B4C1" w:rsidR="002C6804" w:rsidRPr="00AC365B" w:rsidRDefault="002C6804" w:rsidP="001A0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ขาดทุนทางภาษีจะสิ้นอายุในปี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2563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-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2567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</w:rPr>
        <w:br/>
      </w:r>
      <w:r w:rsidRPr="00AC365B">
        <w:rPr>
          <w:rFonts w:ascii="Angsana New" w:hAnsi="Angsana New"/>
          <w:spacing w:val="-4"/>
          <w:sz w:val="30"/>
          <w:szCs w:val="30"/>
          <w:cs/>
        </w:rPr>
        <w:t>ภาษีเงินได้ปัจจุบันนั้น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</w:t>
      </w:r>
      <w:r w:rsidRPr="00AC365B">
        <w:rPr>
          <w:rFonts w:ascii="Angsana New" w:hAnsi="Angsana New"/>
          <w:spacing w:val="-4"/>
          <w:sz w:val="30"/>
          <w:szCs w:val="30"/>
        </w:rPr>
        <w:br/>
      </w:r>
      <w:r w:rsidRPr="00AC365B">
        <w:rPr>
          <w:rFonts w:ascii="Angsana New" w:hAnsi="Angsana New"/>
          <w:spacing w:val="-4"/>
          <w:sz w:val="30"/>
          <w:szCs w:val="30"/>
          <w:cs/>
        </w:rPr>
        <w:t>ไม่มีความเป็นไปได้ค่อนข้างแน่ว่ากลุ่มบริษัทจะมีกำไรทางภาษีเพียงพอที่จะใช้ประโยชน์ทางภาษีได้</w:t>
      </w:r>
    </w:p>
    <w:p w14:paraId="34AD0B28" w14:textId="77777777" w:rsidR="00217848" w:rsidRPr="00AC365B" w:rsidRDefault="00217848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</w:rPr>
      </w:pPr>
    </w:p>
    <w:p w14:paraId="0CB8BA71" w14:textId="77777777" w:rsidR="00217848" w:rsidRPr="00AC365B" w:rsidRDefault="00217848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</w:rPr>
      </w:pPr>
    </w:p>
    <w:p w14:paraId="1E5831D0" w14:textId="6D91C829" w:rsidR="00217848" w:rsidRPr="00AC365B" w:rsidRDefault="00217848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</w:rPr>
        <w:sectPr w:rsidR="00217848" w:rsidRPr="00AC365B" w:rsidSect="00B75C63"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2D4AB62" w14:textId="483B39C5" w:rsidR="009A2292" w:rsidRPr="00AC365B" w:rsidRDefault="00461BE8" w:rsidP="000B64D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กำไร (</w:t>
      </w:r>
      <w:r w:rsidR="009A2292" w:rsidRPr="00AC365B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Pr="00AC365B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 w:rsidR="009A2292" w:rsidRPr="00AC365B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23BFA838" w14:textId="77777777" w:rsidR="009A2292" w:rsidRPr="00AC365B" w:rsidRDefault="009A2292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D26FCEC" w14:textId="5A63CFAB" w:rsidR="009A2292" w:rsidRPr="00AC365B" w:rsidRDefault="00710490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กำไร (</w:t>
      </w:r>
      <w:r w:rsidR="00B45E03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ขาดทุน</w:t>
      </w: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="009A2292"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7D57948D" w14:textId="77777777" w:rsidR="00B45E03" w:rsidRPr="00AC365B" w:rsidRDefault="00B45E03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BC1DD33" w14:textId="602D3F5E" w:rsidR="009A2292" w:rsidRPr="00AC365B" w:rsidRDefault="00710490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กำไร (</w:t>
      </w:r>
      <w:r w:rsidR="00956668" w:rsidRPr="00AC365B">
        <w:rPr>
          <w:rFonts w:ascii="Angsana New" w:hAnsi="Angsana New"/>
          <w:sz w:val="30"/>
          <w:szCs w:val="30"/>
          <w:cs/>
        </w:rPr>
        <w:t>ขาดทุน</w:t>
      </w:r>
      <w:r w:rsidRPr="00AC365B">
        <w:rPr>
          <w:rFonts w:ascii="Angsana New" w:hAnsi="Angsana New"/>
          <w:sz w:val="30"/>
          <w:szCs w:val="30"/>
          <w:cs/>
        </w:rPr>
        <w:t xml:space="preserve">) </w:t>
      </w:r>
      <w:r w:rsidR="009A2292" w:rsidRPr="00AC365B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ต่อหุ้นขั้นพื้นฐานสำหรับแต่ละปีสิ้นสุดวันที่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="009A2292" w:rsidRPr="00AC365B">
        <w:rPr>
          <w:rFonts w:ascii="Angsana New" w:hAnsi="Angsana New"/>
          <w:sz w:val="30"/>
          <w:szCs w:val="30"/>
        </w:rPr>
        <w:t xml:space="preserve"> </w:t>
      </w:r>
      <w:r w:rsidR="009A2292" w:rsidRPr="00AC365B">
        <w:rPr>
          <w:rFonts w:ascii="Angsana New" w:hAnsi="Angsana New"/>
          <w:sz w:val="30"/>
          <w:szCs w:val="30"/>
          <w:cs/>
        </w:rPr>
        <w:t>ธันวาคม</w:t>
      </w:r>
      <w:r w:rsidR="009A2292"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2562</w:t>
      </w:r>
      <w:r w:rsidR="009A2292" w:rsidRPr="00AC365B">
        <w:rPr>
          <w:rFonts w:ascii="Angsana New" w:hAnsi="Angsana New"/>
          <w:sz w:val="30"/>
          <w:szCs w:val="30"/>
          <w:cs/>
        </w:rPr>
        <w:t xml:space="preserve"> และ</w:t>
      </w:r>
      <w:r w:rsidR="009A2292"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="009A2292" w:rsidRPr="00AC365B">
        <w:rPr>
          <w:rFonts w:ascii="Angsana New" w:hAnsi="Angsana New"/>
          <w:sz w:val="30"/>
          <w:szCs w:val="30"/>
          <w:cs/>
        </w:rPr>
        <w:t xml:space="preserve"> คำนวณจากกำไร</w:t>
      </w:r>
      <w:r w:rsidRPr="00AC365B">
        <w:rPr>
          <w:rFonts w:ascii="Angsana New" w:hAnsi="Angsana New"/>
          <w:sz w:val="30"/>
          <w:szCs w:val="30"/>
          <w:cs/>
        </w:rPr>
        <w:t xml:space="preserve"> (ขาดทุน) </w:t>
      </w:r>
      <w:r w:rsidR="009A2292" w:rsidRPr="00AC365B">
        <w:rPr>
          <w:rFonts w:ascii="Angsana New" w:hAnsi="Angsana New"/>
          <w:sz w:val="30"/>
          <w:szCs w:val="30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773BDB" w:rsidRPr="00AC365B">
        <w:rPr>
          <w:rFonts w:ascii="Angsana New" w:hAnsi="Angsana New"/>
          <w:sz w:val="30"/>
          <w:szCs w:val="30"/>
          <w:cs/>
        </w:rPr>
        <w:t>ในแต่ละปีโดยวิธี</w:t>
      </w:r>
      <w:r w:rsidR="004A1924" w:rsidRPr="00AC365B">
        <w:rPr>
          <w:rFonts w:ascii="Angsana New" w:hAnsi="Angsana New"/>
          <w:sz w:val="30"/>
          <w:szCs w:val="30"/>
          <w:cs/>
        </w:rPr>
        <w:t>ถัวเฉลี่ย</w:t>
      </w:r>
      <w:r w:rsidR="009A2292" w:rsidRPr="00AC365B">
        <w:rPr>
          <w:rFonts w:ascii="Angsana New" w:hAnsi="Angsana New"/>
          <w:sz w:val="30"/>
          <w:szCs w:val="30"/>
          <w:cs/>
        </w:rPr>
        <w:t xml:space="preserve">โดยแสดงการคำนวณดังนี้ </w:t>
      </w:r>
    </w:p>
    <w:p w14:paraId="374FC3EC" w14:textId="77777777" w:rsidR="009A2292" w:rsidRPr="00AC365B" w:rsidRDefault="009A2292" w:rsidP="009A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9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84"/>
        <w:gridCol w:w="826"/>
        <w:gridCol w:w="236"/>
        <w:gridCol w:w="752"/>
        <w:gridCol w:w="236"/>
        <w:gridCol w:w="737"/>
        <w:gridCol w:w="236"/>
        <w:gridCol w:w="864"/>
        <w:gridCol w:w="236"/>
        <w:gridCol w:w="754"/>
        <w:gridCol w:w="236"/>
        <w:gridCol w:w="826"/>
        <w:gridCol w:w="236"/>
        <w:gridCol w:w="34"/>
        <w:gridCol w:w="810"/>
        <w:gridCol w:w="236"/>
        <w:gridCol w:w="754"/>
        <w:gridCol w:w="236"/>
        <w:gridCol w:w="754"/>
        <w:gridCol w:w="15"/>
        <w:gridCol w:w="221"/>
        <w:gridCol w:w="15"/>
        <w:gridCol w:w="829"/>
        <w:gridCol w:w="236"/>
        <w:gridCol w:w="757"/>
        <w:gridCol w:w="236"/>
        <w:gridCol w:w="34"/>
        <w:gridCol w:w="782"/>
        <w:gridCol w:w="37"/>
      </w:tblGrid>
      <w:tr w:rsidR="009A2292" w:rsidRPr="00AC365B" w14:paraId="062A4914" w14:textId="77777777" w:rsidTr="006463D3">
        <w:trPr>
          <w:trHeight w:val="288"/>
        </w:trPr>
        <w:tc>
          <w:tcPr>
            <w:tcW w:w="2784" w:type="dxa"/>
            <w:vMerge w:val="restart"/>
            <w:vAlign w:val="center"/>
          </w:tcPr>
          <w:p w14:paraId="0A1BF8C6" w14:textId="77777777" w:rsidR="009A2292" w:rsidRPr="00AC365B" w:rsidRDefault="009A2292" w:rsidP="008D5E68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939" w:type="dxa"/>
            <w:gridSpan w:val="11"/>
            <w:vAlign w:val="center"/>
          </w:tcPr>
          <w:p w14:paraId="6E2374B5" w14:textId="0E2E006C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141271B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86" w:type="dxa"/>
            <w:gridSpan w:val="16"/>
            <w:vAlign w:val="center"/>
          </w:tcPr>
          <w:p w14:paraId="1B86319E" w14:textId="1C03E835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2292" w:rsidRPr="00AC365B" w14:paraId="553EABA0" w14:textId="77777777" w:rsidTr="00653124">
        <w:tc>
          <w:tcPr>
            <w:tcW w:w="2784" w:type="dxa"/>
            <w:vMerge/>
            <w:vAlign w:val="center"/>
          </w:tcPr>
          <w:p w14:paraId="1F422D1B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87" w:type="dxa"/>
            <w:gridSpan w:val="5"/>
            <w:tcBorders>
              <w:bottom w:val="single" w:sz="4" w:space="0" w:color="auto"/>
            </w:tcBorders>
            <w:vAlign w:val="center"/>
          </w:tcPr>
          <w:p w14:paraId="48C9180F" w14:textId="5F0C0AC1" w:rsidR="009A2292" w:rsidRPr="00AC365B" w:rsidRDefault="000C653B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C653B">
              <w:rPr>
                <w:rFonts w:asciiTheme="majorBidi" w:hAnsiTheme="majorBidi" w:cstheme="majorBidi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center"/>
          </w:tcPr>
          <w:p w14:paraId="65ACDA94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916" w:type="dxa"/>
            <w:gridSpan w:val="5"/>
            <w:tcBorders>
              <w:bottom w:val="single" w:sz="4" w:space="0" w:color="auto"/>
            </w:tcBorders>
            <w:vAlign w:val="center"/>
          </w:tcPr>
          <w:p w14:paraId="334A4585" w14:textId="28157A6F" w:rsidR="009A2292" w:rsidRPr="00AC365B" w:rsidRDefault="000C653B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C653B">
              <w:rPr>
                <w:rFonts w:asciiTheme="majorBidi" w:hAnsiTheme="majorBidi" w:cstheme="majorBidi"/>
                <w:bCs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center"/>
          </w:tcPr>
          <w:p w14:paraId="4359CC6B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839" w:type="dxa"/>
            <w:gridSpan w:val="7"/>
            <w:tcBorders>
              <w:bottom w:val="single" w:sz="4" w:space="0" w:color="auto"/>
            </w:tcBorders>
            <w:vAlign w:val="center"/>
          </w:tcPr>
          <w:p w14:paraId="6703FB30" w14:textId="2B20A0F9" w:rsidR="009A2292" w:rsidRPr="00AC365B" w:rsidRDefault="000C653B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C653B">
              <w:rPr>
                <w:rFonts w:asciiTheme="majorBidi" w:hAnsiTheme="majorBidi" w:cstheme="majorBidi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2"/>
            <w:vAlign w:val="center"/>
          </w:tcPr>
          <w:p w14:paraId="1EC843DF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911" w:type="dxa"/>
            <w:gridSpan w:val="7"/>
            <w:tcBorders>
              <w:bottom w:val="single" w:sz="4" w:space="0" w:color="auto"/>
            </w:tcBorders>
            <w:vAlign w:val="center"/>
          </w:tcPr>
          <w:p w14:paraId="03E076EA" w14:textId="3CDE8A3C" w:rsidR="009A2292" w:rsidRPr="00AC365B" w:rsidRDefault="000C653B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C653B">
              <w:rPr>
                <w:rFonts w:asciiTheme="majorBidi" w:hAnsiTheme="majorBidi" w:cstheme="majorBidi"/>
                <w:bCs/>
                <w:sz w:val="26"/>
                <w:szCs w:val="26"/>
              </w:rPr>
              <w:t>2561</w:t>
            </w:r>
          </w:p>
        </w:tc>
      </w:tr>
      <w:tr w:rsidR="009A2292" w:rsidRPr="00AC365B" w14:paraId="6107BAE4" w14:textId="77777777" w:rsidTr="006463D3">
        <w:trPr>
          <w:gridAfter w:val="1"/>
          <w:wAfter w:w="37" w:type="dxa"/>
        </w:trPr>
        <w:tc>
          <w:tcPr>
            <w:tcW w:w="2784" w:type="dxa"/>
          </w:tcPr>
          <w:p w14:paraId="604AF0F0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360A22E5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</w:t>
            </w:r>
            <w:r w:rsidRPr="00AC365B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DE980C3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41FD7CF3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AF5463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45453933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BB02E33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E917BF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</w:t>
            </w:r>
            <w:r w:rsidRPr="00AC365B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40BD3A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13A80E73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13F0F7B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5B41BEA1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43B1FFD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  <w:vAlign w:val="bottom"/>
          </w:tcPr>
          <w:p w14:paraId="6B46E182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</w:t>
            </w:r>
            <w:r w:rsidRPr="00AC365B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94625B3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3321060A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F18873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110C5CF3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2256A075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  <w:vAlign w:val="bottom"/>
          </w:tcPr>
          <w:p w14:paraId="70567B99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</w:t>
            </w:r>
            <w:r w:rsidRPr="00AC365B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D08748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1AE2A1CF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การดำเนิน</w:t>
            </w:r>
            <w:r w:rsidRPr="00AC365B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งานที่ยกเลิก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03665513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14:paraId="07DA6956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</w:tr>
      <w:tr w:rsidR="009A2292" w:rsidRPr="00AC365B" w14:paraId="7A5C33F6" w14:textId="77777777" w:rsidTr="006463D3">
        <w:tc>
          <w:tcPr>
            <w:tcW w:w="2784" w:type="dxa"/>
          </w:tcPr>
          <w:p w14:paraId="0099B4F1" w14:textId="77777777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61" w:type="dxa"/>
            <w:gridSpan w:val="28"/>
          </w:tcPr>
          <w:p w14:paraId="23BF3B8C" w14:textId="3C7E3706" w:rsidR="009A2292" w:rsidRPr="00AC365B" w:rsidRDefault="009A2292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C36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</w:t>
            </w:r>
            <w:r w:rsidR="00682F57" w:rsidRPr="00AC36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</w:t>
            </w:r>
            <w:r w:rsidRPr="00AC36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บาท</w:t>
            </w:r>
            <w:r w:rsidRPr="00AC36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/</w:t>
            </w:r>
            <w:r w:rsidR="00682F57" w:rsidRPr="00AC36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</w:t>
            </w:r>
            <w:r w:rsidRPr="00AC36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นหุ้น)</w:t>
            </w:r>
          </w:p>
        </w:tc>
      </w:tr>
      <w:tr w:rsidR="00653124" w:rsidRPr="00AC365B" w14:paraId="2B90D0BB" w14:textId="77777777" w:rsidTr="006463D3">
        <w:tc>
          <w:tcPr>
            <w:tcW w:w="2784" w:type="dxa"/>
          </w:tcPr>
          <w:p w14:paraId="1348134E" w14:textId="2BE13D44" w:rsidR="00653124" w:rsidRPr="00AC365B" w:rsidRDefault="00653124" w:rsidP="0065312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65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กำไร (ขาดทุน) สำหรับที่เป็นส่วนของ</w:t>
            </w:r>
            <w:r w:rsidRPr="00AC365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br/>
              <w:t xml:space="preserve">   </w:t>
            </w:r>
            <w:r w:rsidRPr="00AC36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ผู้ถือหุ้นสามัญของบริษัท (ขั้นพื้นฐาน)</w:t>
            </w:r>
          </w:p>
        </w:tc>
        <w:tc>
          <w:tcPr>
            <w:tcW w:w="826" w:type="dxa"/>
            <w:tcBorders>
              <w:bottom w:val="double" w:sz="4" w:space="0" w:color="auto"/>
            </w:tcBorders>
            <w:vAlign w:val="bottom"/>
          </w:tcPr>
          <w:p w14:paraId="4F1940B2" w14:textId="4315BF63" w:rsidR="00653124" w:rsidRPr="00AC365B" w:rsidRDefault="000C653B" w:rsidP="00004071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</w:t>
            </w:r>
            <w:r w:rsidR="00662CC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383</w:t>
            </w:r>
          </w:p>
        </w:tc>
        <w:tc>
          <w:tcPr>
            <w:tcW w:w="236" w:type="dxa"/>
          </w:tcPr>
          <w:p w14:paraId="16D3D0B2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  <w:vAlign w:val="bottom"/>
          </w:tcPr>
          <w:p w14:paraId="56FA02F2" w14:textId="129DEF51" w:rsidR="00653124" w:rsidRPr="00AC365B" w:rsidRDefault="0080121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504FE64A" w14:textId="77777777" w:rsidR="00653124" w:rsidRPr="00AC365B" w:rsidRDefault="0065312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7" w:type="dxa"/>
            <w:tcBorders>
              <w:bottom w:val="double" w:sz="4" w:space="0" w:color="auto"/>
            </w:tcBorders>
            <w:vAlign w:val="bottom"/>
          </w:tcPr>
          <w:p w14:paraId="24427FB3" w14:textId="4D75018C" w:rsidR="00653124" w:rsidRPr="00AC365B" w:rsidRDefault="000C653B" w:rsidP="00004071">
            <w:pPr>
              <w:pStyle w:val="acctfourfigures"/>
              <w:tabs>
                <w:tab w:val="clear" w:pos="765"/>
              </w:tabs>
              <w:spacing w:line="280" w:lineRule="exact"/>
              <w:ind w:left="-79" w:right="-3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</w:t>
            </w:r>
            <w:r w:rsidR="00662CC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383</w:t>
            </w:r>
          </w:p>
        </w:tc>
        <w:tc>
          <w:tcPr>
            <w:tcW w:w="236" w:type="dxa"/>
          </w:tcPr>
          <w:p w14:paraId="2629AF33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283301B5" w14:textId="6EFD00C1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428</w:t>
            </w:r>
            <w:r w:rsidR="0065312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644</w:t>
            </w:r>
          </w:p>
        </w:tc>
        <w:tc>
          <w:tcPr>
            <w:tcW w:w="236" w:type="dxa"/>
          </w:tcPr>
          <w:p w14:paraId="47D54FD9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5D652287" w14:textId="57AB1C7D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4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213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443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0BEA8810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  <w:vAlign w:val="bottom"/>
          </w:tcPr>
          <w:p w14:paraId="3F727A52" w14:textId="476811E9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215</w:t>
            </w:r>
            <w:r w:rsidR="0065312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201</w:t>
            </w:r>
          </w:p>
        </w:tc>
        <w:tc>
          <w:tcPr>
            <w:tcW w:w="270" w:type="dxa"/>
            <w:gridSpan w:val="2"/>
          </w:tcPr>
          <w:p w14:paraId="25CB7195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8D13A26" w14:textId="062DF631" w:rsidR="00653124" w:rsidRPr="00AC365B" w:rsidRDefault="00801214" w:rsidP="00662CC9">
            <w:pPr>
              <w:pStyle w:val="acctfourfigures"/>
              <w:tabs>
                <w:tab w:val="clear" w:pos="765"/>
              </w:tabs>
              <w:spacing w:line="280" w:lineRule="exact"/>
              <w:ind w:left="-79" w:right="-6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375</w:t>
            </w:r>
            <w:r w:rsidR="00662CC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297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5DB06F30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54A664CB" w14:textId="50128970" w:rsidR="00653124" w:rsidRPr="00AC365B" w:rsidRDefault="0080121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0E75B038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53F5FA1B" w14:textId="3FBB0330" w:rsidR="00653124" w:rsidRPr="00AC365B" w:rsidRDefault="00801214" w:rsidP="00662CC9">
            <w:pPr>
              <w:pStyle w:val="acctfourfigures"/>
              <w:tabs>
                <w:tab w:val="clear" w:pos="765"/>
              </w:tabs>
              <w:spacing w:line="280" w:lineRule="exact"/>
              <w:ind w:left="-79" w:right="-6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375</w:t>
            </w:r>
            <w:r w:rsidR="00662CC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297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  <w:gridSpan w:val="2"/>
          </w:tcPr>
          <w:p w14:paraId="1E88CCA1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vAlign w:val="bottom"/>
          </w:tcPr>
          <w:p w14:paraId="011F08C5" w14:textId="4B90AA7C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3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332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1EA01D99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vAlign w:val="bottom"/>
          </w:tcPr>
          <w:p w14:paraId="7F9C3A9D" w14:textId="4BF57DE4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 xml:space="preserve">   -</w:t>
            </w:r>
          </w:p>
        </w:tc>
        <w:tc>
          <w:tcPr>
            <w:tcW w:w="236" w:type="dxa"/>
          </w:tcPr>
          <w:p w14:paraId="2781A20B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3" w:type="dxa"/>
            <w:gridSpan w:val="3"/>
            <w:tcBorders>
              <w:bottom w:val="double" w:sz="4" w:space="0" w:color="auto"/>
            </w:tcBorders>
            <w:vAlign w:val="bottom"/>
          </w:tcPr>
          <w:p w14:paraId="33324BC0" w14:textId="1686F75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73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332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653124" w:rsidRPr="00AC365B" w14:paraId="6F28C348" w14:textId="77777777" w:rsidTr="006463D3">
        <w:trPr>
          <w:trHeight w:val="152"/>
        </w:trPr>
        <w:tc>
          <w:tcPr>
            <w:tcW w:w="2784" w:type="dxa"/>
          </w:tcPr>
          <w:p w14:paraId="16669AE3" w14:textId="46031136" w:rsidR="00653124" w:rsidRPr="00AC365B" w:rsidRDefault="00653124" w:rsidP="00653124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7950B0AE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7970896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68312241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FFC078E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42BABAA9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097CAB3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2A47FEAF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7024842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1D9AC6CC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5C94A23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262E0C3D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4F984CBC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0C4BA91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636003A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50B389B6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2B6E064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0CCB0491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gridSpan w:val="2"/>
          </w:tcPr>
          <w:p w14:paraId="637AF6E8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vAlign w:val="bottom"/>
          </w:tcPr>
          <w:p w14:paraId="7F5F0003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A907C35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13F9E6AE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5136A90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3" w:type="dxa"/>
            <w:gridSpan w:val="3"/>
            <w:tcBorders>
              <w:top w:val="double" w:sz="4" w:space="0" w:color="auto"/>
            </w:tcBorders>
            <w:vAlign w:val="bottom"/>
          </w:tcPr>
          <w:p w14:paraId="04EC0FDA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53124" w:rsidRPr="00AC365B" w14:paraId="6B40963E" w14:textId="77777777" w:rsidTr="006463D3">
        <w:trPr>
          <w:trHeight w:val="587"/>
        </w:trPr>
        <w:tc>
          <w:tcPr>
            <w:tcW w:w="2784" w:type="dxa"/>
          </w:tcPr>
          <w:p w14:paraId="4FE78CD1" w14:textId="4762F094" w:rsidR="00653124" w:rsidRPr="00AC365B" w:rsidRDefault="00653124" w:rsidP="0065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C365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จำนวนหุ้นสามัญที่ออก ณ วันที่</w:t>
            </w:r>
          </w:p>
          <w:p w14:paraId="4D5B3E28" w14:textId="4CA9A598" w:rsidR="00653124" w:rsidRPr="00AC365B" w:rsidRDefault="00653124" w:rsidP="0065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65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0C653B" w:rsidRPr="000C653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C36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26" w:type="dxa"/>
            <w:vAlign w:val="bottom"/>
          </w:tcPr>
          <w:p w14:paraId="406C717A" w14:textId="410E267C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971</w:t>
            </w:r>
          </w:p>
        </w:tc>
        <w:tc>
          <w:tcPr>
            <w:tcW w:w="236" w:type="dxa"/>
          </w:tcPr>
          <w:p w14:paraId="1B4A3335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089B4296" w14:textId="00B89AE6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971</w:t>
            </w:r>
          </w:p>
        </w:tc>
        <w:tc>
          <w:tcPr>
            <w:tcW w:w="236" w:type="dxa"/>
          </w:tcPr>
          <w:p w14:paraId="47562F29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05C1A5A" w14:textId="3C0D4F64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971</w:t>
            </w:r>
          </w:p>
        </w:tc>
        <w:tc>
          <w:tcPr>
            <w:tcW w:w="236" w:type="dxa"/>
          </w:tcPr>
          <w:p w14:paraId="786BBC18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81BD6E9" w14:textId="0B1F8856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  <w:tc>
          <w:tcPr>
            <w:tcW w:w="236" w:type="dxa"/>
          </w:tcPr>
          <w:p w14:paraId="3F107B97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6622C9D" w14:textId="17AEC644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  <w:tc>
          <w:tcPr>
            <w:tcW w:w="236" w:type="dxa"/>
          </w:tcPr>
          <w:p w14:paraId="2F567E4B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2437D572" w14:textId="22F251E5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  <w:tc>
          <w:tcPr>
            <w:tcW w:w="270" w:type="dxa"/>
            <w:gridSpan w:val="2"/>
          </w:tcPr>
          <w:p w14:paraId="0D0433DC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546304C" w14:textId="7F867621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971</w:t>
            </w:r>
          </w:p>
        </w:tc>
        <w:tc>
          <w:tcPr>
            <w:tcW w:w="236" w:type="dxa"/>
          </w:tcPr>
          <w:p w14:paraId="20B7C85A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58DD82C" w14:textId="073BFBE6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971</w:t>
            </w:r>
          </w:p>
        </w:tc>
        <w:tc>
          <w:tcPr>
            <w:tcW w:w="236" w:type="dxa"/>
          </w:tcPr>
          <w:p w14:paraId="6DAAE1A7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F9FC36C" w14:textId="35EE629B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971</w:t>
            </w:r>
          </w:p>
        </w:tc>
        <w:tc>
          <w:tcPr>
            <w:tcW w:w="236" w:type="dxa"/>
            <w:gridSpan w:val="2"/>
          </w:tcPr>
          <w:p w14:paraId="3F18D489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69E5E7E" w14:textId="09502ABA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  <w:tc>
          <w:tcPr>
            <w:tcW w:w="236" w:type="dxa"/>
          </w:tcPr>
          <w:p w14:paraId="749BCFA0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7" w:type="dxa"/>
            <w:vAlign w:val="bottom"/>
          </w:tcPr>
          <w:p w14:paraId="187934BF" w14:textId="251B37E6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  <w:tc>
          <w:tcPr>
            <w:tcW w:w="236" w:type="dxa"/>
          </w:tcPr>
          <w:p w14:paraId="7CE95488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E5CDABF" w14:textId="3AD97A91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  <w:r w:rsidR="00653124" w:rsidRPr="00AC365B">
              <w:rPr>
                <w:rFonts w:asciiTheme="majorBidi" w:hAnsiTheme="majorBidi" w:cstheme="majorBidi"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</w:tr>
      <w:tr w:rsidR="00653124" w:rsidRPr="00AC365B" w14:paraId="5F9142F4" w14:textId="77777777" w:rsidTr="006463D3">
        <w:trPr>
          <w:trHeight w:val="344"/>
        </w:trPr>
        <w:tc>
          <w:tcPr>
            <w:tcW w:w="2784" w:type="dxa"/>
          </w:tcPr>
          <w:p w14:paraId="3406E23F" w14:textId="7EB82010" w:rsidR="00653124" w:rsidRPr="00AC365B" w:rsidRDefault="00653124" w:rsidP="00653124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365B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ผลกระทบจากหุ้นที่ออกจำหน่าย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0722676D" w14:textId="154A507D" w:rsidR="00653124" w:rsidRPr="00AC365B" w:rsidRDefault="0080121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center"/>
              <w:rPr>
                <w:rFonts w:asciiTheme="majorBidi" w:hAnsiTheme="majorBidi" w:cstheme="majorBidi"/>
                <w:szCs w:val="22"/>
              </w:rPr>
            </w:pPr>
            <w:r w:rsidRPr="00AC36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DE68096" w14:textId="77777777" w:rsidR="00653124" w:rsidRPr="00AC365B" w:rsidRDefault="0065312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1EDFD8FB" w14:textId="65B82C3A" w:rsidR="00653124" w:rsidRPr="003C0245" w:rsidRDefault="0080121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center"/>
              <w:rPr>
                <w:rFonts w:asciiTheme="majorBidi" w:hAnsiTheme="majorBidi" w:cstheme="majorBidi"/>
                <w:szCs w:val="22"/>
              </w:rPr>
            </w:pPr>
            <w:r w:rsidRPr="003C02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C93CA89" w14:textId="77777777" w:rsidR="00653124" w:rsidRPr="003C0245" w:rsidRDefault="0065312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1CCDA9D6" w14:textId="6585A4A7" w:rsidR="00653124" w:rsidRPr="00AC365B" w:rsidRDefault="0080121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center"/>
              <w:rPr>
                <w:rFonts w:asciiTheme="majorBidi" w:hAnsiTheme="majorBidi" w:cstheme="majorBidi"/>
                <w:szCs w:val="22"/>
              </w:rPr>
            </w:pPr>
            <w:r w:rsidRPr="00AC36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8F935D6" w14:textId="77777777" w:rsidR="00653124" w:rsidRPr="00AC365B" w:rsidRDefault="0065312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9303F9" w14:textId="64AC4B02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63</w:t>
            </w:r>
          </w:p>
        </w:tc>
        <w:tc>
          <w:tcPr>
            <w:tcW w:w="236" w:type="dxa"/>
          </w:tcPr>
          <w:p w14:paraId="420C27E5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7635E1F" w14:textId="1A522DE3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63</w:t>
            </w:r>
          </w:p>
        </w:tc>
        <w:tc>
          <w:tcPr>
            <w:tcW w:w="236" w:type="dxa"/>
          </w:tcPr>
          <w:p w14:paraId="6A1EB49C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3703AD59" w14:textId="565079D9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44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63</w:t>
            </w:r>
          </w:p>
        </w:tc>
        <w:tc>
          <w:tcPr>
            <w:tcW w:w="270" w:type="dxa"/>
            <w:gridSpan w:val="2"/>
          </w:tcPr>
          <w:p w14:paraId="231DFFA8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E59F14" w14:textId="71D34E90" w:rsidR="00653124" w:rsidRPr="00AC365B" w:rsidRDefault="0080121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center"/>
              <w:rPr>
                <w:rFonts w:asciiTheme="majorBidi" w:hAnsiTheme="majorBidi" w:cstheme="majorBidi"/>
                <w:szCs w:val="22"/>
              </w:rPr>
            </w:pPr>
            <w:r w:rsidRPr="00AC36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414B44F" w14:textId="77777777" w:rsidR="00653124" w:rsidRPr="00AC365B" w:rsidRDefault="0065312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955FFB4" w14:textId="5279D53C" w:rsidR="00653124" w:rsidRPr="003C0245" w:rsidRDefault="0080121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szCs w:val="22"/>
              </w:rPr>
            </w:pPr>
            <w:r w:rsidRPr="003C02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33FA7C1" w14:textId="77777777" w:rsidR="00653124" w:rsidRPr="003C0245" w:rsidRDefault="0065312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C13919E" w14:textId="26F6406E" w:rsidR="00653124" w:rsidRPr="00AC365B" w:rsidRDefault="0080121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szCs w:val="22"/>
              </w:rPr>
            </w:pPr>
            <w:r w:rsidRPr="00AC36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45C65A00" w14:textId="77777777" w:rsidR="00653124" w:rsidRPr="00AC365B" w:rsidRDefault="00653124" w:rsidP="003C024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vAlign w:val="bottom"/>
          </w:tcPr>
          <w:p w14:paraId="657798BA" w14:textId="2BC662E9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63</w:t>
            </w:r>
          </w:p>
        </w:tc>
        <w:tc>
          <w:tcPr>
            <w:tcW w:w="236" w:type="dxa"/>
          </w:tcPr>
          <w:p w14:paraId="382AF289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62A738E0" w14:textId="00872815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63</w:t>
            </w:r>
          </w:p>
        </w:tc>
        <w:tc>
          <w:tcPr>
            <w:tcW w:w="236" w:type="dxa"/>
          </w:tcPr>
          <w:p w14:paraId="443DD1AD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  <w:vAlign w:val="bottom"/>
          </w:tcPr>
          <w:p w14:paraId="12A1ADB2" w14:textId="566406D3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Cs w:val="22"/>
              </w:rPr>
            </w:pPr>
            <w:r w:rsidRPr="000C653B">
              <w:rPr>
                <w:rFonts w:asciiTheme="majorBidi" w:hAnsiTheme="majorBidi" w:cstheme="majorBidi"/>
                <w:szCs w:val="22"/>
                <w:lang w:val="en-US"/>
              </w:rPr>
              <w:t>63</w:t>
            </w:r>
          </w:p>
        </w:tc>
      </w:tr>
      <w:tr w:rsidR="00801214" w:rsidRPr="00AC365B" w14:paraId="7C730467" w14:textId="77777777" w:rsidTr="006463D3">
        <w:tc>
          <w:tcPr>
            <w:tcW w:w="2784" w:type="dxa"/>
          </w:tcPr>
          <w:p w14:paraId="6DA45073" w14:textId="47465EE4" w:rsidR="00801214" w:rsidRPr="00AC365B" w:rsidRDefault="00801214" w:rsidP="00801214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F46A9" w14:textId="468B1AE6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971</w:t>
            </w:r>
          </w:p>
        </w:tc>
        <w:tc>
          <w:tcPr>
            <w:tcW w:w="236" w:type="dxa"/>
          </w:tcPr>
          <w:p w14:paraId="0636970B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D25B5" w14:textId="7DB5E01C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971</w:t>
            </w:r>
          </w:p>
        </w:tc>
        <w:tc>
          <w:tcPr>
            <w:tcW w:w="236" w:type="dxa"/>
          </w:tcPr>
          <w:p w14:paraId="65AC911B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7987E" w14:textId="15E53637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971</w:t>
            </w:r>
          </w:p>
        </w:tc>
        <w:tc>
          <w:tcPr>
            <w:tcW w:w="236" w:type="dxa"/>
          </w:tcPr>
          <w:p w14:paraId="5DB1F1E3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982AF" w14:textId="450CC25E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911</w:t>
            </w:r>
          </w:p>
        </w:tc>
        <w:tc>
          <w:tcPr>
            <w:tcW w:w="236" w:type="dxa"/>
          </w:tcPr>
          <w:p w14:paraId="323738A9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57102" w14:textId="562F2400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911</w:t>
            </w:r>
          </w:p>
        </w:tc>
        <w:tc>
          <w:tcPr>
            <w:tcW w:w="236" w:type="dxa"/>
          </w:tcPr>
          <w:p w14:paraId="194D0364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7C681" w14:textId="2D12325B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911</w:t>
            </w:r>
          </w:p>
        </w:tc>
        <w:tc>
          <w:tcPr>
            <w:tcW w:w="270" w:type="dxa"/>
            <w:gridSpan w:val="2"/>
          </w:tcPr>
          <w:p w14:paraId="05D71F07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E130E" w14:textId="7EA6A28C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971</w:t>
            </w:r>
          </w:p>
        </w:tc>
        <w:tc>
          <w:tcPr>
            <w:tcW w:w="236" w:type="dxa"/>
          </w:tcPr>
          <w:p w14:paraId="04BDCCD1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72168" w14:textId="55F33A50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971</w:t>
            </w:r>
          </w:p>
        </w:tc>
        <w:tc>
          <w:tcPr>
            <w:tcW w:w="236" w:type="dxa"/>
          </w:tcPr>
          <w:p w14:paraId="0F793E18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FD1BF" w14:textId="7B10A60E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971</w:t>
            </w:r>
          </w:p>
        </w:tc>
        <w:tc>
          <w:tcPr>
            <w:tcW w:w="236" w:type="dxa"/>
            <w:gridSpan w:val="2"/>
          </w:tcPr>
          <w:p w14:paraId="462E68FB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E3401" w14:textId="710A1DB7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911</w:t>
            </w:r>
          </w:p>
        </w:tc>
        <w:tc>
          <w:tcPr>
            <w:tcW w:w="236" w:type="dxa"/>
          </w:tcPr>
          <w:p w14:paraId="6D9E0DDC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6A8BB" w14:textId="51A00A1F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911</w:t>
            </w:r>
          </w:p>
        </w:tc>
        <w:tc>
          <w:tcPr>
            <w:tcW w:w="236" w:type="dxa"/>
          </w:tcPr>
          <w:p w14:paraId="4003F8DB" w14:textId="77777777" w:rsidR="0080121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ECB1D" w14:textId="3C2D612E" w:rsidR="00801214" w:rsidRPr="00AC365B" w:rsidRDefault="000C653B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911</w:t>
            </w:r>
          </w:p>
        </w:tc>
      </w:tr>
      <w:tr w:rsidR="00653124" w:rsidRPr="00AC365B" w14:paraId="2737775A" w14:textId="77777777" w:rsidTr="006463D3">
        <w:trPr>
          <w:trHeight w:val="161"/>
        </w:trPr>
        <w:tc>
          <w:tcPr>
            <w:tcW w:w="2784" w:type="dxa"/>
          </w:tcPr>
          <w:p w14:paraId="637CE0C5" w14:textId="77777777" w:rsidR="00653124" w:rsidRPr="00AC365B" w:rsidRDefault="00653124" w:rsidP="00653124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48C7E16C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71FCFBD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5A7167E4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BAB74B0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0BA85C22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4E32FCF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2AADFF87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030A406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15116D0C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8912A5E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54133D27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11DD551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08D3739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48C8BC1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4EDA4ED8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80F8551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767A4DE3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D0AF905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vAlign w:val="bottom"/>
          </w:tcPr>
          <w:p w14:paraId="390022E3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54731C9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274DC543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D955BA0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tcBorders>
              <w:top w:val="double" w:sz="4" w:space="0" w:color="auto"/>
            </w:tcBorders>
            <w:vAlign w:val="bottom"/>
          </w:tcPr>
          <w:p w14:paraId="15E9037C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53124" w:rsidRPr="00AC365B" w14:paraId="2AF93F7E" w14:textId="77777777" w:rsidTr="006463D3">
        <w:trPr>
          <w:trHeight w:val="324"/>
        </w:trPr>
        <w:tc>
          <w:tcPr>
            <w:tcW w:w="2784" w:type="dxa"/>
          </w:tcPr>
          <w:p w14:paraId="15EA803B" w14:textId="6F6A1D5A" w:rsidR="00653124" w:rsidRPr="00AC365B" w:rsidRDefault="00653124" w:rsidP="00653124">
            <w:pPr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65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กำไร (ขาดทุน) ต่อหุ้น (ขั้นพื้นฐาน) </w:t>
            </w:r>
            <w:r w:rsidRPr="00AC365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  <w:t>(บาท</w:t>
            </w:r>
            <w:r w:rsidRPr="00AC36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826" w:type="dxa"/>
            <w:tcBorders>
              <w:bottom w:val="double" w:sz="4" w:space="0" w:color="auto"/>
            </w:tcBorders>
            <w:vAlign w:val="bottom"/>
          </w:tcPr>
          <w:p w14:paraId="60460450" w14:textId="69AD2824" w:rsidR="00653124" w:rsidRPr="00AC365B" w:rsidRDefault="000C653B" w:rsidP="009A2DCE">
            <w:pPr>
              <w:pStyle w:val="acctfourfigures"/>
              <w:tabs>
                <w:tab w:val="clear" w:pos="765"/>
              </w:tabs>
              <w:spacing w:line="280" w:lineRule="exac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005</w:t>
            </w:r>
          </w:p>
        </w:tc>
        <w:tc>
          <w:tcPr>
            <w:tcW w:w="236" w:type="dxa"/>
          </w:tcPr>
          <w:p w14:paraId="792069B2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  <w:vAlign w:val="bottom"/>
          </w:tcPr>
          <w:p w14:paraId="6B83BC6F" w14:textId="336FD2D8" w:rsidR="00653124" w:rsidRPr="00AC365B" w:rsidRDefault="00801214" w:rsidP="00801214">
            <w:pPr>
              <w:pStyle w:val="acctfourfigures"/>
              <w:tabs>
                <w:tab w:val="clear" w:pos="765"/>
              </w:tabs>
              <w:spacing w:line="280" w:lineRule="exact"/>
              <w:ind w:left="-79" w:right="-6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37E0E862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7" w:type="dxa"/>
            <w:tcBorders>
              <w:bottom w:val="double" w:sz="4" w:space="0" w:color="auto"/>
            </w:tcBorders>
            <w:vAlign w:val="bottom"/>
          </w:tcPr>
          <w:p w14:paraId="4A3FCD65" w14:textId="525ABF2C" w:rsidR="00653124" w:rsidRPr="00AC365B" w:rsidRDefault="000C653B" w:rsidP="00662CC9">
            <w:pPr>
              <w:pStyle w:val="acctfourfigures"/>
              <w:tabs>
                <w:tab w:val="clear" w:pos="765"/>
                <w:tab w:val="left" w:pos="518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="00801214" w:rsidRPr="00AC365B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005</w:t>
            </w:r>
          </w:p>
        </w:tc>
        <w:tc>
          <w:tcPr>
            <w:tcW w:w="236" w:type="dxa"/>
          </w:tcPr>
          <w:p w14:paraId="0CB774B6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7505157F" w14:textId="178711A1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="00653124" w:rsidRPr="00AC365B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</w:t>
            </w:r>
          </w:p>
        </w:tc>
        <w:tc>
          <w:tcPr>
            <w:tcW w:w="236" w:type="dxa"/>
          </w:tcPr>
          <w:p w14:paraId="5F16AFDB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0465552E" w14:textId="009E0DCA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4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05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3E817969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  <w:vAlign w:val="bottom"/>
          </w:tcPr>
          <w:p w14:paraId="081B97BA" w14:textId="5C6437C7" w:rsidR="00653124" w:rsidRPr="00AC365B" w:rsidRDefault="000C653B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="00653124" w:rsidRPr="00AC365B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</w:t>
            </w:r>
          </w:p>
        </w:tc>
        <w:tc>
          <w:tcPr>
            <w:tcW w:w="270" w:type="dxa"/>
            <w:gridSpan w:val="2"/>
          </w:tcPr>
          <w:p w14:paraId="2598613C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1D70A25" w14:textId="7DD18CA0" w:rsidR="00653124" w:rsidRPr="00AC365B" w:rsidRDefault="00801214" w:rsidP="00662CC9">
            <w:pPr>
              <w:pStyle w:val="acctfourfigures"/>
              <w:tabs>
                <w:tab w:val="clear" w:pos="765"/>
              </w:tabs>
              <w:spacing w:line="280" w:lineRule="exact"/>
              <w:ind w:left="-79" w:right="-7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092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11AD14FF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380B2F2A" w14:textId="1E9543E0" w:rsidR="00653124" w:rsidRPr="00AC365B" w:rsidRDefault="0080121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201D1E66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1823F51E" w14:textId="65FA4CAC" w:rsidR="00653124" w:rsidRPr="00AC365B" w:rsidRDefault="00801214" w:rsidP="00662CC9">
            <w:pPr>
              <w:pStyle w:val="acctfourfigures"/>
              <w:tabs>
                <w:tab w:val="clear" w:pos="765"/>
              </w:tabs>
              <w:spacing w:line="280" w:lineRule="exact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092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  <w:gridSpan w:val="2"/>
          </w:tcPr>
          <w:p w14:paraId="367F2D02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vAlign w:val="bottom"/>
          </w:tcPr>
          <w:p w14:paraId="47EE668A" w14:textId="5143303E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3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02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6" w:type="dxa"/>
          </w:tcPr>
          <w:p w14:paraId="1FE09A8B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vAlign w:val="bottom"/>
          </w:tcPr>
          <w:p w14:paraId="06959B3E" w14:textId="39E5B64F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 xml:space="preserve">      -</w:t>
            </w:r>
          </w:p>
        </w:tc>
        <w:tc>
          <w:tcPr>
            <w:tcW w:w="236" w:type="dxa"/>
          </w:tcPr>
          <w:p w14:paraId="34715DB6" w14:textId="77777777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3" w:type="dxa"/>
            <w:gridSpan w:val="3"/>
            <w:tcBorders>
              <w:bottom w:val="double" w:sz="4" w:space="0" w:color="auto"/>
            </w:tcBorders>
            <w:vAlign w:val="bottom"/>
          </w:tcPr>
          <w:p w14:paraId="7C24CDD4" w14:textId="761B6985" w:rsidR="00653124" w:rsidRPr="00AC365B" w:rsidRDefault="00653124" w:rsidP="00653124">
            <w:pPr>
              <w:pStyle w:val="acctfourfigures"/>
              <w:tabs>
                <w:tab w:val="clear" w:pos="765"/>
              </w:tabs>
              <w:spacing w:line="2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="000C653B" w:rsidRPr="000C653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02</w:t>
            </w:r>
            <w:r w:rsidRPr="00AC36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</w:tbl>
    <w:p w14:paraId="48033138" w14:textId="77777777" w:rsidR="00773BDB" w:rsidRPr="00AC365B" w:rsidRDefault="00773BDB" w:rsidP="009A2292">
      <w:pPr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78CC917" w14:textId="343CE62B" w:rsidR="00773BDB" w:rsidRPr="00AC365B" w:rsidRDefault="00773BDB" w:rsidP="009A2292">
      <w:pPr>
        <w:tabs>
          <w:tab w:val="left" w:pos="540"/>
        </w:tabs>
        <w:spacing w:line="240" w:lineRule="auto"/>
        <w:rPr>
          <w:rFonts w:ascii="Angsana New" w:hAnsi="Angsana New"/>
        </w:rPr>
        <w:sectPr w:rsidR="00773BDB" w:rsidRPr="00AC365B" w:rsidSect="00B75C63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0A98D12" w14:textId="27260A09" w:rsidR="0073416E" w:rsidRPr="00AC365B" w:rsidRDefault="0073416E" w:rsidP="00E02C9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395C455" w14:textId="77777777" w:rsidR="0073416E" w:rsidRPr="00ED5F68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sz w:val="28"/>
          <w:szCs w:val="28"/>
        </w:rPr>
      </w:pPr>
    </w:p>
    <w:p w14:paraId="7399ADB8" w14:textId="77777777" w:rsidR="0073416E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9AA5890" w14:textId="77777777" w:rsidR="0073416E" w:rsidRPr="00ED5F68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7147BBB" w14:textId="08AAB163" w:rsidR="0073416E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 </w:t>
      </w:r>
    </w:p>
    <w:p w14:paraId="77DB9297" w14:textId="77777777" w:rsidR="0073416E" w:rsidRPr="00ED5F68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8"/>
          <w:szCs w:val="28"/>
          <w:cs/>
        </w:rPr>
      </w:pPr>
    </w:p>
    <w:p w14:paraId="361FAB4C" w14:textId="11B14D26" w:rsidR="00B3516F" w:rsidRPr="00AC365B" w:rsidRDefault="00B3516F" w:rsidP="00B3516F">
      <w:pPr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="00043E05" w:rsidRPr="00AC365B">
        <w:rPr>
          <w:rFonts w:ascii="Angsana New" w:hAnsi="Angsana New"/>
          <w:sz w:val="30"/>
          <w:szCs w:val="30"/>
          <w:cs/>
        </w:rPr>
        <w:t xml:space="preserve"> กลุ่ม</w:t>
      </w:r>
      <w:r w:rsidRPr="00AC365B">
        <w:rPr>
          <w:rFonts w:ascii="Angsana New" w:hAnsi="Angsana New"/>
          <w:sz w:val="30"/>
          <w:szCs w:val="30"/>
          <w:cs/>
        </w:rPr>
        <w:t>บริษัท</w:t>
      </w:r>
      <w:r w:rsidR="00043E05" w:rsidRPr="00AC365B">
        <w:rPr>
          <w:rFonts w:ascii="Angsana New" w:hAnsi="Angsana New"/>
          <w:sz w:val="30"/>
          <w:szCs w:val="30"/>
          <w:cs/>
        </w:rPr>
        <w:t>มี</w:t>
      </w:r>
      <w:r w:rsidRPr="00AC365B">
        <w:rPr>
          <w:rFonts w:ascii="Angsana New" w:hAnsi="Angsana New"/>
          <w:sz w:val="30"/>
          <w:szCs w:val="30"/>
          <w:cs/>
        </w:rPr>
        <w:t>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</w:t>
      </w:r>
      <w:r w:rsidRPr="00AC365B">
        <w:rPr>
          <w:rFonts w:ascii="Angsana New" w:hAnsi="Angsana New"/>
          <w:sz w:val="30"/>
          <w:szCs w:val="30"/>
        </w:rPr>
        <w:t> </w:t>
      </w:r>
      <w:r w:rsidRPr="00AC365B">
        <w:rPr>
          <w:rFonts w:ascii="Angsana New" w:hAnsi="Angsana New"/>
          <w:sz w:val="30"/>
          <w:szCs w:val="30"/>
          <w:cs/>
        </w:rPr>
        <w:t xml:space="preserve">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B720969" w14:textId="77777777" w:rsidR="00152F00" w:rsidRPr="00ED5F68" w:rsidRDefault="00152F00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26A8FAE" w14:textId="5A6DA45F" w:rsidR="0073416E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>การบริหารจัดการทุน</w:t>
      </w:r>
    </w:p>
    <w:p w14:paraId="5D16DA0E" w14:textId="77777777" w:rsidR="0073416E" w:rsidRPr="00ED5F68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15F38A9" w14:textId="3C29265B" w:rsidR="00E36EF9" w:rsidRPr="00AC365B" w:rsidRDefault="00E36EF9" w:rsidP="00E3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</w:t>
      </w:r>
      <w:r w:rsidR="00043E05" w:rsidRPr="00AC365B">
        <w:rPr>
          <w:rFonts w:ascii="Angsana New" w:hAnsi="Angsana New"/>
          <w:sz w:val="30"/>
          <w:szCs w:val="30"/>
          <w:cs/>
        </w:rPr>
        <w:t>ลงทุน</w:t>
      </w:r>
      <w:r w:rsidRPr="00AC365B">
        <w:rPr>
          <w:rFonts w:ascii="Angsana New" w:hAnsi="Angsana New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6C357F48" w14:textId="77777777" w:rsidR="00E36EF9" w:rsidRPr="00ED5F68" w:rsidRDefault="00E36EF9" w:rsidP="00E3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</w:p>
    <w:p w14:paraId="4587B3A2" w14:textId="77777777" w:rsidR="0073416E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20326CC" w14:textId="77777777" w:rsidR="0073416E" w:rsidRPr="00ED5F68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DF40486" w14:textId="10BFFBFF" w:rsidR="00DE7E26" w:rsidRPr="00AC365B" w:rsidRDefault="0073416E" w:rsidP="00F9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</w:t>
      </w:r>
      <w:r w:rsidR="00DE7E26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pacing w:val="-8"/>
          <w:position w:val="1"/>
          <w:sz w:val="30"/>
          <w:szCs w:val="30"/>
          <w:cs/>
        </w:rPr>
        <w:t xml:space="preserve">ในตลาด ซึ่งส่งผลกระทบต่อการดำเนินงานและกระแสเงินสดของกลุ่มบริษัท </w:t>
      </w:r>
      <w:r w:rsidR="00F93DA7" w:rsidRPr="00AC365B">
        <w:rPr>
          <w:rFonts w:ascii="Angsana New" w:hAnsi="Angsana New"/>
          <w:spacing w:val="-8"/>
          <w:position w:val="1"/>
          <w:sz w:val="30"/>
          <w:szCs w:val="30"/>
          <w:cs/>
        </w:rPr>
        <w:t xml:space="preserve">เนื่องจากดอกเบี้ยของหลักทรัพย์ที่เป็น </w:t>
      </w:r>
      <w:r w:rsidR="00DE7E26" w:rsidRPr="00AC365B">
        <w:rPr>
          <w:rFonts w:ascii="Angsana New" w:hAnsi="Angsana New"/>
          <w:spacing w:val="-8"/>
          <w:position w:val="1"/>
          <w:sz w:val="30"/>
          <w:szCs w:val="30"/>
        </w:rPr>
        <w:br/>
      </w:r>
      <w:r w:rsidR="00F93DA7" w:rsidRPr="00AC365B">
        <w:rPr>
          <w:rFonts w:ascii="Angsana New" w:hAnsi="Angsana New"/>
          <w:spacing w:val="-8"/>
          <w:position w:val="1"/>
          <w:sz w:val="30"/>
          <w:szCs w:val="30"/>
          <w:cs/>
        </w:rPr>
        <w:t xml:space="preserve">ตราสารหนี้และเงินกู้ยืมส่วนใหญ่มีอัตราคงที่ </w:t>
      </w:r>
      <w:r w:rsidRPr="00AC365B">
        <w:rPr>
          <w:rFonts w:ascii="Angsana New" w:hAnsi="Angsana New"/>
          <w:spacing w:val="-8"/>
          <w:position w:val="1"/>
          <w:sz w:val="30"/>
          <w:szCs w:val="30"/>
          <w:cs/>
        </w:rPr>
        <w:t>กลุ่มบริษัทมีความเสี่ยงด้านอัตราดอกเบี้ย</w:t>
      </w:r>
      <w:r w:rsidRPr="00AC365B">
        <w:rPr>
          <w:rFonts w:ascii="Angsana New" w:hAnsi="Angsana New"/>
          <w:sz w:val="30"/>
          <w:szCs w:val="30"/>
          <w:cs/>
        </w:rPr>
        <w:t>ที่เกิดจากเงินกู้ยืม</w:t>
      </w:r>
      <w:r w:rsidR="00F16787" w:rsidRPr="00AC365B">
        <w:rPr>
          <w:rFonts w:ascii="Angsana New" w:hAnsi="Angsana New"/>
          <w:sz w:val="30"/>
          <w:szCs w:val="30"/>
          <w:cs/>
        </w:rPr>
        <w:t>และ</w:t>
      </w:r>
      <w:r w:rsidR="001B59AF" w:rsidRPr="00AC365B">
        <w:rPr>
          <w:rFonts w:ascii="Angsana New" w:hAnsi="Angsana New"/>
          <w:sz w:val="30"/>
          <w:szCs w:val="30"/>
        </w:rPr>
        <w:br/>
      </w:r>
      <w:r w:rsidR="00F16787" w:rsidRPr="00AC365B">
        <w:rPr>
          <w:rFonts w:ascii="Angsana New" w:hAnsi="Angsana New"/>
          <w:sz w:val="30"/>
          <w:szCs w:val="30"/>
          <w:cs/>
        </w:rPr>
        <w:t>ค่าใบอนุญาต</w:t>
      </w:r>
      <w:r w:rsidR="00C35015" w:rsidRPr="00AC365B">
        <w:rPr>
          <w:rFonts w:ascii="Angsana New" w:hAnsi="Angsana New"/>
          <w:sz w:val="30"/>
          <w:szCs w:val="30"/>
          <w:cs/>
        </w:rPr>
        <w:t>ให้ใช้คลื่นความถี่และประกอบกิจการโทรทัศน์ค้างจ่าย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</w:p>
    <w:p w14:paraId="30333177" w14:textId="77777777" w:rsidR="00DE7E26" w:rsidRPr="00AC365B" w:rsidRDefault="00DE7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br w:type="page"/>
      </w:r>
    </w:p>
    <w:p w14:paraId="328E9EA1" w14:textId="5995BDC9" w:rsidR="00300347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>อัตราดอกเบี้ยที่แท้จริงของหนี้สิน</w:t>
      </w:r>
      <w:r w:rsidR="00FB35DD" w:rsidRPr="00AC365B">
        <w:rPr>
          <w:rFonts w:ascii="Angsana New" w:hAnsi="Angsana New"/>
          <w:sz w:val="30"/>
          <w:szCs w:val="30"/>
          <w:cs/>
        </w:rPr>
        <w:t>ทางการเงิน</w:t>
      </w:r>
      <w:r w:rsidRPr="00AC365B">
        <w:rPr>
          <w:rFonts w:ascii="Angsana New" w:hAnsi="Angsana New"/>
          <w:sz w:val="30"/>
          <w:szCs w:val="30"/>
          <w:cs/>
        </w:rPr>
        <w:t xml:space="preserve">ที่มีภาระดอกเบี้ย  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14:paraId="34851C1C" w14:textId="77777777" w:rsidR="00DE7E26" w:rsidRPr="00AC365B" w:rsidRDefault="00DE7E26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5"/>
        <w:gridCol w:w="1701"/>
        <w:gridCol w:w="1183"/>
        <w:gridCol w:w="178"/>
        <w:gridCol w:w="1134"/>
        <w:gridCol w:w="227"/>
        <w:gridCol w:w="1134"/>
      </w:tblGrid>
      <w:tr w:rsidR="00C35015" w:rsidRPr="00AC365B" w14:paraId="45548972" w14:textId="77777777" w:rsidTr="004705F3">
        <w:trPr>
          <w:cantSplit/>
          <w:tblHeader/>
        </w:trPr>
        <w:tc>
          <w:tcPr>
            <w:tcW w:w="3515" w:type="dxa"/>
            <w:shd w:val="clear" w:color="auto" w:fill="auto"/>
          </w:tcPr>
          <w:p w14:paraId="5061896C" w14:textId="36E31B90" w:rsidR="00C35015" w:rsidRPr="00AC365B" w:rsidRDefault="00300347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E1E4ED" w14:textId="77777777" w:rsidR="00C35015" w:rsidRPr="00AC365B" w:rsidRDefault="00C35015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1D183922" w14:textId="77777777" w:rsidR="00C35015" w:rsidRPr="00AC365B" w:rsidRDefault="00C35015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73F10" w:rsidRPr="00AC365B" w14:paraId="307C989A" w14:textId="77777777" w:rsidTr="004705F3">
        <w:trPr>
          <w:cantSplit/>
          <w:tblHeader/>
        </w:trPr>
        <w:tc>
          <w:tcPr>
            <w:tcW w:w="3515" w:type="dxa"/>
            <w:shd w:val="clear" w:color="auto" w:fill="auto"/>
          </w:tcPr>
          <w:p w14:paraId="5729A7D0" w14:textId="77777777" w:rsidR="00C73F10" w:rsidRPr="00AC365B" w:rsidRDefault="00C73F10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417C8C0" w14:textId="77777777" w:rsidR="00C73F10" w:rsidRPr="00AC365B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F7D670F" w14:textId="77777777" w:rsidR="00C73F10" w:rsidRPr="00AC365B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3"/>
            <w:shd w:val="clear" w:color="auto" w:fill="auto"/>
            <w:vAlign w:val="bottom"/>
          </w:tcPr>
          <w:p w14:paraId="18E7874A" w14:textId="3BFE9144" w:rsidR="00C73F10" w:rsidRPr="00AC365B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  <w:r w:rsidR="001B59AF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แต่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DD763" w14:textId="77777777" w:rsidR="00C73F10" w:rsidRPr="00AC365B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73F10" w:rsidRPr="00AC365B" w14:paraId="6B6D03A2" w14:textId="77777777" w:rsidTr="004705F3">
        <w:trPr>
          <w:cantSplit/>
          <w:tblHeader/>
        </w:trPr>
        <w:tc>
          <w:tcPr>
            <w:tcW w:w="3515" w:type="dxa"/>
            <w:shd w:val="clear" w:color="auto" w:fill="auto"/>
          </w:tcPr>
          <w:p w14:paraId="36F72928" w14:textId="77777777" w:rsidR="00C73F10" w:rsidRPr="00AC365B" w:rsidRDefault="00C73F10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F2BBDF" w14:textId="77777777" w:rsidR="00C73F10" w:rsidRPr="00AC365B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51E39C4" w14:textId="19115F5C" w:rsidR="00C73F10" w:rsidRPr="00AC365B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9B19A7" w14:textId="77777777" w:rsidR="00C73F10" w:rsidRPr="00AC365B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33E27A" w14:textId="633DF9D2" w:rsidR="00C73F10" w:rsidRPr="00AC365B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AC36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31842EC0" w14:textId="77777777" w:rsidR="00C73F10" w:rsidRPr="00AC365B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0239B7" w14:textId="77777777" w:rsidR="00C73F10" w:rsidRPr="00AC365B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73F10" w:rsidRPr="00AC365B" w14:paraId="3EAF467E" w14:textId="77777777" w:rsidTr="004705F3">
        <w:trPr>
          <w:cantSplit/>
          <w:tblHeader/>
        </w:trPr>
        <w:tc>
          <w:tcPr>
            <w:tcW w:w="3515" w:type="dxa"/>
            <w:shd w:val="clear" w:color="auto" w:fill="auto"/>
          </w:tcPr>
          <w:p w14:paraId="50315C1B" w14:textId="77777777" w:rsidR="00C73F10" w:rsidRPr="00AC365B" w:rsidRDefault="00C73F10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A75433" w14:textId="77777777" w:rsidR="00C73F10" w:rsidRPr="00AC365B" w:rsidRDefault="00C73F10" w:rsidP="00C7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7E55DA93" w14:textId="1B2682E6" w:rsidR="00C73F10" w:rsidRPr="00AC365B" w:rsidRDefault="00374691" w:rsidP="00C73F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3E1C" w:rsidRPr="00AC365B" w14:paraId="2835D90E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65302ACF" w14:textId="0A13FBF2" w:rsidR="00213E1C" w:rsidRPr="00AC365B" w:rsidRDefault="00213E1C" w:rsidP="00B4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C653B" w:rsidRPr="000C65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01" w:type="dxa"/>
            <w:shd w:val="clear" w:color="auto" w:fill="auto"/>
          </w:tcPr>
          <w:p w14:paraId="03E73BA4" w14:textId="77777777" w:rsidR="00213E1C" w:rsidRPr="00AC365B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8E7C065" w14:textId="77777777" w:rsidR="00213E1C" w:rsidRPr="00AC365B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DCCB6E9" w14:textId="77777777" w:rsidR="00213E1C" w:rsidRPr="00AC365B" w:rsidRDefault="00213E1C" w:rsidP="00F046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91E8C7" w14:textId="77777777" w:rsidR="00213E1C" w:rsidRPr="00AC365B" w:rsidRDefault="00213E1C" w:rsidP="00F046D9">
            <w:pPr>
              <w:pStyle w:val="acctfourfigures"/>
              <w:tabs>
                <w:tab w:val="clear" w:pos="765"/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59BF5DC" w14:textId="77777777" w:rsidR="00213E1C" w:rsidRPr="00AC365B" w:rsidRDefault="00213E1C" w:rsidP="00F046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B33AB0D" w14:textId="77777777" w:rsidR="00213E1C" w:rsidRPr="00AC365B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3E1C" w:rsidRPr="00AC365B" w14:paraId="786A2746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34D4C4EE" w14:textId="77777777" w:rsidR="00213E1C" w:rsidRPr="00AC365B" w:rsidRDefault="00213E1C" w:rsidP="00B4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6193A5F1" w14:textId="77777777" w:rsidR="00213E1C" w:rsidRPr="00AC365B" w:rsidRDefault="00213E1C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851F354" w14:textId="77777777" w:rsidR="00213E1C" w:rsidRPr="00AC365B" w:rsidRDefault="00213E1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AF0C31D" w14:textId="77777777" w:rsidR="00213E1C" w:rsidRPr="00AC365B" w:rsidRDefault="00213E1C" w:rsidP="00F046D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7A3B6E" w14:textId="77777777" w:rsidR="00213E1C" w:rsidRPr="00AC365B" w:rsidRDefault="00213E1C" w:rsidP="00F046D9">
            <w:pPr>
              <w:pStyle w:val="acctfourfigures"/>
              <w:tabs>
                <w:tab w:val="clear" w:pos="765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946A33B" w14:textId="77777777" w:rsidR="00213E1C" w:rsidRPr="00AC365B" w:rsidRDefault="00213E1C" w:rsidP="00F046D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5F0F816" w14:textId="77777777" w:rsidR="00213E1C" w:rsidRPr="00AC365B" w:rsidRDefault="00213E1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9A6" w:rsidRPr="00C25E65" w14:paraId="497BC252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1B71ACFB" w14:textId="77777777" w:rsidR="002669A6" w:rsidRPr="00AC365B" w:rsidRDefault="002669A6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7305D918" w14:textId="03F2DE8B" w:rsidR="002669A6" w:rsidRPr="00AC365B" w:rsidRDefault="000C653B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75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FD1">
              <w:rPr>
                <w:rFonts w:ascii="Angsana New" w:hAnsi="Angsana New"/>
                <w:sz w:val="30"/>
                <w:szCs w:val="30"/>
              </w:rPr>
              <w:t>-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7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183" w:type="dxa"/>
            <w:shd w:val="clear" w:color="auto" w:fill="auto"/>
          </w:tcPr>
          <w:p w14:paraId="42666B99" w14:textId="375DAF22" w:rsidR="002669A6" w:rsidRPr="00AC365B" w:rsidRDefault="000C653B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 w:rsidR="00790AA3"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178" w:type="dxa"/>
            <w:shd w:val="clear" w:color="auto" w:fill="auto"/>
          </w:tcPr>
          <w:p w14:paraId="6E3AAC6A" w14:textId="77777777" w:rsidR="002669A6" w:rsidRPr="00AC365B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F5448F" w14:textId="6E3860B6" w:rsidR="002669A6" w:rsidRPr="00AC365B" w:rsidRDefault="00790AA3" w:rsidP="00C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6B540B12" w14:textId="77777777" w:rsidR="002669A6" w:rsidRPr="00AC365B" w:rsidRDefault="002669A6" w:rsidP="00C25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39ABAD" w14:textId="69D12337" w:rsidR="002669A6" w:rsidRPr="00C25E65" w:rsidRDefault="000C653B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="00790AA3" w:rsidRPr="00C25E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315</w:t>
            </w:r>
          </w:p>
        </w:tc>
      </w:tr>
      <w:tr w:rsidR="002669A6" w:rsidRPr="00C25E65" w14:paraId="035DF2AC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554CFB38" w14:textId="77777777" w:rsidR="002669A6" w:rsidRPr="00AC365B" w:rsidRDefault="002669A6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054E7547" w14:textId="7793970F" w:rsidR="002669A6" w:rsidRPr="00AC365B" w:rsidRDefault="000C653B" w:rsidP="002B3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15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FD1">
              <w:rPr>
                <w:rFonts w:ascii="Angsana New" w:hAnsi="Angsana New"/>
                <w:sz w:val="30"/>
                <w:szCs w:val="30"/>
              </w:rPr>
              <w:t>-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183" w:type="dxa"/>
            <w:shd w:val="clear" w:color="auto" w:fill="auto"/>
          </w:tcPr>
          <w:p w14:paraId="2DF5E7C8" w14:textId="06DA77C2" w:rsidR="002669A6" w:rsidRPr="00AC365B" w:rsidRDefault="000C653B" w:rsidP="00890F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  <w:r w:rsidR="00790AA3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78" w:type="dxa"/>
            <w:shd w:val="clear" w:color="auto" w:fill="auto"/>
          </w:tcPr>
          <w:p w14:paraId="4DC9A5F8" w14:textId="77777777" w:rsidR="002669A6" w:rsidRPr="00AC365B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F0EB6B" w14:textId="03E325B9" w:rsidR="002669A6" w:rsidRPr="00AC365B" w:rsidRDefault="00790AA3" w:rsidP="00C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748436EB" w14:textId="77777777" w:rsidR="002669A6" w:rsidRPr="00AC365B" w:rsidRDefault="002669A6" w:rsidP="00C25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3BC76A" w14:textId="21D8D87C" w:rsidR="002669A6" w:rsidRPr="00AC365B" w:rsidRDefault="000C653B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  <w:r w:rsidR="00790AA3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800</w:t>
            </w:r>
          </w:p>
        </w:tc>
      </w:tr>
      <w:tr w:rsidR="00BC39CC" w:rsidRPr="00C25E65" w14:paraId="4FB68F20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463356B3" w14:textId="77777777" w:rsidR="00BC39CC" w:rsidRPr="00AC365B" w:rsidRDefault="00BC39CC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                 </w:t>
            </w:r>
          </w:p>
        </w:tc>
        <w:tc>
          <w:tcPr>
            <w:tcW w:w="1701" w:type="dxa"/>
            <w:shd w:val="clear" w:color="auto" w:fill="auto"/>
          </w:tcPr>
          <w:p w14:paraId="3A91DCEE" w14:textId="50E873E0" w:rsidR="00BC39CC" w:rsidRPr="00AC365B" w:rsidRDefault="00BC39CC" w:rsidP="002167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08D57061" w14:textId="4307BE22" w:rsidR="00BC39CC" w:rsidRPr="00AC365B" w:rsidRDefault="00BC39CC" w:rsidP="00266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44EB83" w14:textId="77777777" w:rsidR="00BC39CC" w:rsidRPr="00AC365B" w:rsidRDefault="00BC39C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0BFC3A" w14:textId="77777777" w:rsidR="00BC39CC" w:rsidRPr="00AC365B" w:rsidRDefault="00BC39CC" w:rsidP="00C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0D7E574" w14:textId="77777777" w:rsidR="00BC39CC" w:rsidRPr="00C25E65" w:rsidRDefault="00BC39CC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4" w:right="-2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8A8FAC" w14:textId="77777777" w:rsidR="00BC39CC" w:rsidRPr="00AC365B" w:rsidRDefault="00BC39CC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3B24" w:rsidRPr="00C25E65" w14:paraId="0CB42EF3" w14:textId="77777777" w:rsidTr="004705F3">
        <w:trPr>
          <w:cantSplit/>
          <w:trHeight w:val="173"/>
        </w:trPr>
        <w:tc>
          <w:tcPr>
            <w:tcW w:w="3515" w:type="dxa"/>
            <w:shd w:val="clear" w:color="auto" w:fill="auto"/>
          </w:tcPr>
          <w:p w14:paraId="299DB011" w14:textId="77777777" w:rsidR="00CB3B24" w:rsidRPr="00AC365B" w:rsidRDefault="00CB3B24" w:rsidP="00CB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2178562B" w14:textId="367FFDBE" w:rsidR="00CB3B24" w:rsidRPr="00AC365B" w:rsidRDefault="000C653B" w:rsidP="00F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637692" w:rsidRPr="00AC36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25</w:t>
            </w:r>
            <w:r w:rsidR="00433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FD1">
              <w:rPr>
                <w:rFonts w:ascii="Angsana New" w:hAnsi="Angsana New"/>
                <w:sz w:val="30"/>
                <w:szCs w:val="30"/>
              </w:rPr>
              <w:t>-</w:t>
            </w:r>
            <w:r w:rsidR="00433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433A07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183" w:type="dxa"/>
            <w:shd w:val="clear" w:color="auto" w:fill="auto"/>
          </w:tcPr>
          <w:p w14:paraId="208E68DE" w14:textId="5B42B0FF" w:rsidR="00CB3B24" w:rsidRPr="00AC365B" w:rsidRDefault="000C653B" w:rsidP="00CB3B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790AA3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78" w:type="dxa"/>
            <w:shd w:val="clear" w:color="auto" w:fill="auto"/>
          </w:tcPr>
          <w:p w14:paraId="1259DDCD" w14:textId="77777777" w:rsidR="00CB3B24" w:rsidRPr="00AC365B" w:rsidRDefault="00CB3B24" w:rsidP="00CB3B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9EAA16" w14:textId="3C2AEA92" w:rsidR="00CB3B24" w:rsidRPr="00AC365B" w:rsidRDefault="00790AA3" w:rsidP="00C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DEFD2B4" w14:textId="77777777" w:rsidR="00CB3B24" w:rsidRPr="00C25E65" w:rsidRDefault="00CB3B24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4" w:right="-2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4730C85" w14:textId="43F65E64" w:rsidR="00CB3B24" w:rsidRPr="00AC365B" w:rsidRDefault="000C653B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790AA3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</w:p>
        </w:tc>
      </w:tr>
      <w:tr w:rsidR="001B59AF" w:rsidRPr="00C25E65" w14:paraId="5066C760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7779D194" w14:textId="77777777" w:rsidR="001B59AF" w:rsidRPr="00AC365B" w:rsidRDefault="001B59AF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เงินกู้ยืมระยะสั้นจากบุคคลและบริษัท</w:t>
            </w:r>
          </w:p>
        </w:tc>
        <w:tc>
          <w:tcPr>
            <w:tcW w:w="1701" w:type="dxa"/>
            <w:shd w:val="clear" w:color="auto" w:fill="auto"/>
          </w:tcPr>
          <w:p w14:paraId="176A088A" w14:textId="77777777" w:rsidR="001B59AF" w:rsidRPr="00AC365B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59D64DA7" w14:textId="77777777" w:rsidR="001B59AF" w:rsidRPr="00AC365B" w:rsidRDefault="001B59AF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D6DF05D" w14:textId="77777777" w:rsidR="001B59AF" w:rsidRPr="00AC365B" w:rsidRDefault="001B59AF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DAADA74" w14:textId="77777777" w:rsidR="001B59AF" w:rsidRPr="00AC365B" w:rsidRDefault="001B59AF" w:rsidP="00C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E8B7699" w14:textId="77777777" w:rsidR="001B59AF" w:rsidRPr="00C25E65" w:rsidRDefault="001B59AF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4" w:right="-2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75198FC" w14:textId="77777777" w:rsidR="001B59AF" w:rsidRPr="00AC365B" w:rsidRDefault="001B59AF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59AF" w:rsidRPr="00C25E65" w14:paraId="29F27ADD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11FB80D3" w14:textId="77777777" w:rsidR="001B59AF" w:rsidRPr="00AC365B" w:rsidRDefault="001B59AF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  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7889D50C" w14:textId="73768DC4" w:rsidR="001B59AF" w:rsidRPr="00AC365B" w:rsidRDefault="000C653B" w:rsidP="001B5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637692" w:rsidRPr="00AC36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5ABF289D" w14:textId="296D539A" w:rsidR="001B59AF" w:rsidRPr="00AC365B" w:rsidRDefault="000C653B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790AA3"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72860798" w14:textId="77777777" w:rsidR="001B59AF" w:rsidRPr="00AC365B" w:rsidRDefault="001B59AF" w:rsidP="001B5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DE3607" w14:textId="5575BE00" w:rsidR="001B59AF" w:rsidRPr="00AC365B" w:rsidRDefault="00790AA3" w:rsidP="00C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9CB5BEB" w14:textId="77777777" w:rsidR="001B59AF" w:rsidRPr="00AC365B" w:rsidRDefault="001B59AF" w:rsidP="00C25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923B1B" w14:textId="73053CE9" w:rsidR="001B59AF" w:rsidRPr="00AC365B" w:rsidRDefault="000C653B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790AA3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790AA3" w:rsidRPr="00C25E65" w14:paraId="5016BAD9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1FE8E993" w14:textId="77777777" w:rsidR="00790AA3" w:rsidRPr="00AC365B" w:rsidRDefault="00790AA3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55571F0" w14:textId="77777777" w:rsidR="00790AA3" w:rsidRPr="00AC365B" w:rsidRDefault="00790AA3" w:rsidP="001B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7A00CD3D" w14:textId="77777777" w:rsidR="00790AA3" w:rsidRPr="00AC365B" w:rsidRDefault="00790AA3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BCEA130" w14:textId="77777777" w:rsidR="00790AA3" w:rsidRPr="00AC365B" w:rsidRDefault="00790AA3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0A6404" w14:textId="77777777" w:rsidR="00790AA3" w:rsidRPr="00C25E65" w:rsidRDefault="00790AA3" w:rsidP="00C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6AB9C0F" w14:textId="77777777" w:rsidR="00790AA3" w:rsidRPr="00C25E65" w:rsidRDefault="00790AA3" w:rsidP="00C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8EC48B" w14:textId="77777777" w:rsidR="00790AA3" w:rsidRPr="00C25E65" w:rsidRDefault="00790AA3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0AA3" w:rsidRPr="00C25E65" w14:paraId="6AF2E7C6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0C7B0D99" w14:textId="45543A84" w:rsidR="00790AA3" w:rsidRPr="00AC365B" w:rsidRDefault="00687F5D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</w:t>
            </w:r>
            <w:r w:rsidR="00790AA3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01" w:type="dxa"/>
            <w:shd w:val="clear" w:color="auto" w:fill="auto"/>
          </w:tcPr>
          <w:p w14:paraId="67C56B84" w14:textId="77777777" w:rsidR="00790AA3" w:rsidRPr="00AC365B" w:rsidRDefault="00790AA3" w:rsidP="001B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1BBA84FE" w14:textId="77777777" w:rsidR="00790AA3" w:rsidRPr="00AC365B" w:rsidRDefault="00790AA3" w:rsidP="001B59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D8CB62D" w14:textId="77777777" w:rsidR="00790AA3" w:rsidRPr="00AC365B" w:rsidRDefault="00790AA3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35B522" w14:textId="77777777" w:rsidR="00790AA3" w:rsidRPr="00C25E65" w:rsidRDefault="00790AA3" w:rsidP="00C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972E2EB" w14:textId="77777777" w:rsidR="00790AA3" w:rsidRPr="00C25E65" w:rsidRDefault="00790AA3" w:rsidP="00C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7783E18" w14:textId="77777777" w:rsidR="00790AA3" w:rsidRPr="00C25E65" w:rsidRDefault="00790AA3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0AA3" w:rsidRPr="00C25E65" w14:paraId="26B4C70C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5A631377" w14:textId="172F20A8" w:rsidR="00790AA3" w:rsidRPr="00AC365B" w:rsidRDefault="00790AA3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25EE91BA" w14:textId="2498367F" w:rsidR="00790AA3" w:rsidRPr="00AC365B" w:rsidRDefault="000C653B" w:rsidP="00433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433A07" w:rsidRPr="00AC36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25</w:t>
            </w:r>
            <w:r w:rsidR="00433A07" w:rsidRPr="00433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FD1">
              <w:rPr>
                <w:rFonts w:ascii="Angsana New" w:hAnsi="Angsana New"/>
                <w:sz w:val="30"/>
                <w:szCs w:val="30"/>
              </w:rPr>
              <w:t>-</w:t>
            </w:r>
            <w:r w:rsidR="00433A07" w:rsidRPr="00433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433A07" w:rsidRPr="00433A07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4C5949B6" w14:textId="294BCC4D" w:rsidR="00790AA3" w:rsidRPr="00AC365B" w:rsidRDefault="00790AA3" w:rsidP="007271D0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86DAD5A" w14:textId="77777777" w:rsidR="00790AA3" w:rsidRPr="00AC365B" w:rsidRDefault="00790AA3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00E31" w14:textId="75B8E716" w:rsidR="00790AA3" w:rsidRPr="00AC365B" w:rsidRDefault="000C653B" w:rsidP="00C25E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790AA3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27" w:type="dxa"/>
            <w:shd w:val="clear" w:color="auto" w:fill="auto"/>
          </w:tcPr>
          <w:p w14:paraId="114D45FF" w14:textId="77777777" w:rsidR="00790AA3" w:rsidRPr="00AC365B" w:rsidRDefault="00790AA3" w:rsidP="001B5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82F318" w14:textId="23961B35" w:rsidR="00790AA3" w:rsidRPr="00C25E65" w:rsidRDefault="000C653B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790AA3" w:rsidRPr="00C25E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600</w:t>
            </w:r>
          </w:p>
        </w:tc>
      </w:tr>
      <w:tr w:rsidR="00790AA3" w:rsidRPr="00C25E65" w14:paraId="7564DA26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0E165CCD" w14:textId="2D226A51" w:rsidR="00790AA3" w:rsidRPr="00AC365B" w:rsidRDefault="00790AA3" w:rsidP="001B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0AF2CDE9" w14:textId="77777777" w:rsidR="00790AA3" w:rsidRPr="00AC365B" w:rsidRDefault="00790AA3" w:rsidP="001B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22848" w14:textId="71A4AFC6" w:rsidR="00790AA3" w:rsidRPr="00C25E65" w:rsidRDefault="000C653B" w:rsidP="00C25E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238</w:t>
            </w:r>
            <w:r w:rsidR="00790AA3" w:rsidRPr="00C25E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78" w:type="dxa"/>
            <w:shd w:val="clear" w:color="auto" w:fill="auto"/>
          </w:tcPr>
          <w:p w14:paraId="5C601451" w14:textId="77777777" w:rsidR="00790AA3" w:rsidRPr="00C25E65" w:rsidRDefault="00790AA3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8502C" w14:textId="6DD84FEB" w:rsidR="00790AA3" w:rsidRPr="00C25E65" w:rsidRDefault="000C653B" w:rsidP="00C25E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</w:t>
            </w:r>
            <w:r w:rsidR="00790AA3" w:rsidRPr="00C25E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27" w:type="dxa"/>
            <w:shd w:val="clear" w:color="auto" w:fill="auto"/>
          </w:tcPr>
          <w:p w14:paraId="0D28A5A4" w14:textId="77777777" w:rsidR="00790AA3" w:rsidRPr="00C25E65" w:rsidRDefault="00790AA3" w:rsidP="00C25E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74F94" w14:textId="595D7F56" w:rsidR="00790AA3" w:rsidRPr="00C25E65" w:rsidRDefault="000C653B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266</w:t>
            </w:r>
            <w:r w:rsidR="00790AA3" w:rsidRPr="00C25E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115</w:t>
            </w:r>
          </w:p>
        </w:tc>
      </w:tr>
    </w:tbl>
    <w:p w14:paraId="111D7BEB" w14:textId="409B1774" w:rsidR="00374691" w:rsidRPr="008C51E7" w:rsidRDefault="00374691">
      <w:pPr>
        <w:rPr>
          <w:sz w:val="32"/>
          <w:szCs w:val="32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5"/>
        <w:gridCol w:w="1701"/>
        <w:gridCol w:w="1134"/>
        <w:gridCol w:w="49"/>
        <w:gridCol w:w="178"/>
        <w:gridCol w:w="1134"/>
        <w:gridCol w:w="227"/>
        <w:gridCol w:w="1134"/>
      </w:tblGrid>
      <w:tr w:rsidR="00CB3B24" w:rsidRPr="00AC365B" w14:paraId="7089317B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2448A4E2" w14:textId="39892172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C653B" w:rsidRPr="000C65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01" w:type="dxa"/>
            <w:shd w:val="clear" w:color="auto" w:fill="auto"/>
          </w:tcPr>
          <w:p w14:paraId="11EA438D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632E3CB5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DBC657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54E899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D6C0C20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19F999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B24" w:rsidRPr="00AC365B" w14:paraId="2FE5D604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5A3C1FC9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F9C55A2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3B8E0C1B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37342FF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7DE0CA7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C98183D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1E6D77F" w14:textId="77777777" w:rsidR="00CB3B24" w:rsidRPr="00AC365B" w:rsidRDefault="00CB3B24" w:rsidP="0051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980" w:rsidRPr="00C25E65" w14:paraId="5AAB16B9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1F5017BE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5EABA804" w14:textId="402E4D78" w:rsidR="00E63980" w:rsidRPr="00AC365B" w:rsidRDefault="000C653B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87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</w:rPr>
              <w:t>7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7A59930B" w14:textId="470F64F5" w:rsidR="00E63980" w:rsidRPr="00AC365B" w:rsidRDefault="000C653B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91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78" w:type="dxa"/>
            <w:shd w:val="clear" w:color="auto" w:fill="auto"/>
          </w:tcPr>
          <w:p w14:paraId="596AF4EC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42D92C" w14:textId="797CFFD1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A926C36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E4E3DF1" w14:textId="1BB7414C" w:rsidR="00E63980" w:rsidRPr="00C25E65" w:rsidRDefault="000C653B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  <w:r w:rsidR="00E63980" w:rsidRPr="00C25E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684</w:t>
            </w:r>
          </w:p>
        </w:tc>
      </w:tr>
      <w:tr w:rsidR="00E63980" w:rsidRPr="00C25E65" w14:paraId="003E0913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70727C53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731865E0" w14:textId="5269C46A" w:rsidR="00E63980" w:rsidRPr="00AC365B" w:rsidRDefault="000C653B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0A09279B" w14:textId="2107AA68" w:rsidR="00E63980" w:rsidRPr="00AC365B" w:rsidRDefault="000C653B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  <w:r w:rsidR="00E63980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78" w:type="dxa"/>
            <w:shd w:val="clear" w:color="auto" w:fill="auto"/>
          </w:tcPr>
          <w:p w14:paraId="1C412812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AB0E50" w14:textId="68B51E02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F50C962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94AA8E4" w14:textId="159CCA6F" w:rsidR="00E63980" w:rsidRPr="00C25E65" w:rsidRDefault="000C653B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528</w:t>
            </w:r>
            <w:r w:rsidR="00E63980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363</w:t>
            </w:r>
          </w:p>
        </w:tc>
      </w:tr>
      <w:tr w:rsidR="00E63980" w:rsidRPr="00C25E65" w14:paraId="4932E7EC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66EED400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                  </w:t>
            </w:r>
          </w:p>
        </w:tc>
        <w:tc>
          <w:tcPr>
            <w:tcW w:w="1701" w:type="dxa"/>
            <w:shd w:val="clear" w:color="auto" w:fill="auto"/>
          </w:tcPr>
          <w:p w14:paraId="7347E362" w14:textId="7CB90513" w:rsidR="00E63980" w:rsidRPr="00AC365B" w:rsidRDefault="00E63980" w:rsidP="00E6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27EB1798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0F4F8C4" w14:textId="77777777" w:rsidR="00E63980" w:rsidRPr="00AC365B" w:rsidRDefault="00E63980" w:rsidP="00E6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F822D0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A5C5476" w14:textId="77777777" w:rsidR="00E63980" w:rsidRPr="00AC365B" w:rsidRDefault="00E63980" w:rsidP="00E6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212270" w14:textId="77777777" w:rsidR="00E63980" w:rsidRPr="00C25E65" w:rsidRDefault="00E63980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3980" w:rsidRPr="00C25E65" w14:paraId="7451A2EC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40F81C48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0961BDF1" w14:textId="45F5146D" w:rsidR="00E63980" w:rsidRPr="00AC365B" w:rsidRDefault="000C653B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05C07A7B" w14:textId="4190C3E8" w:rsidR="00E63980" w:rsidRPr="00AC365B" w:rsidRDefault="000C653B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187</w:t>
            </w:r>
            <w:r w:rsidR="00E63980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178" w:type="dxa"/>
            <w:shd w:val="clear" w:color="auto" w:fill="auto"/>
          </w:tcPr>
          <w:p w14:paraId="44276F70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7EB02B7" w14:textId="1EBAD596" w:rsidR="00E63980" w:rsidRPr="00AC365B" w:rsidRDefault="00E63980" w:rsidP="00E6398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DD3F6F4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7B5CBA0" w14:textId="66A27EB7" w:rsidR="00E63980" w:rsidRPr="00C25E65" w:rsidRDefault="000C653B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187</w:t>
            </w:r>
            <w:r w:rsidR="00E63980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</w:p>
        </w:tc>
      </w:tr>
      <w:tr w:rsidR="00E63980" w:rsidRPr="00C25E65" w14:paraId="260FD42C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0D1ECF25" w14:textId="1797C4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71FD83AC" w14:textId="305EF930" w:rsidR="00E63980" w:rsidRPr="00AC365B" w:rsidRDefault="000C653B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25B15765" w14:textId="59F830EA" w:rsidR="00E63980" w:rsidRPr="00AC365B" w:rsidRDefault="000C653B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69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78" w:type="dxa"/>
            <w:shd w:val="clear" w:color="auto" w:fill="auto"/>
          </w:tcPr>
          <w:p w14:paraId="1F72858D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7A2D1F" w14:textId="70541719" w:rsidR="00E63980" w:rsidRPr="00AC365B" w:rsidRDefault="00E63980" w:rsidP="00E6398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7521A8E5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594098" w14:textId="0CB9E49B" w:rsidR="00E63980" w:rsidRPr="00C25E65" w:rsidRDefault="000C653B" w:rsidP="00C25E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="00E63980" w:rsidRPr="00C25E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294</w:t>
            </w:r>
          </w:p>
        </w:tc>
      </w:tr>
      <w:tr w:rsidR="00E63980" w:rsidRPr="00AC365B" w14:paraId="72FDCFD6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7AE423DA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เงินกู้ยืมระยะสั้นจากบุคคลและบริษัท</w:t>
            </w:r>
          </w:p>
        </w:tc>
        <w:tc>
          <w:tcPr>
            <w:tcW w:w="1701" w:type="dxa"/>
            <w:shd w:val="clear" w:color="auto" w:fill="auto"/>
          </w:tcPr>
          <w:p w14:paraId="1D406699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4AACAD8F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D8B26B5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E58CCD7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FB71AD6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8D6F90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980" w:rsidRPr="00AC365B" w14:paraId="64E51B66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29758F94" w14:textId="72FE3000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1E11E06B" w14:textId="7AA70F79" w:rsidR="00E63980" w:rsidRPr="00AC365B" w:rsidRDefault="000C653B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00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</w:rPr>
              <w:t>15</w:t>
            </w:r>
            <w:r w:rsidR="00E63980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B3B2E" w14:textId="709000C9" w:rsidR="00E63980" w:rsidRPr="00AC365B" w:rsidRDefault="000C653B" w:rsidP="00E6398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</w:t>
            </w:r>
            <w:r w:rsidR="00E63980"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178" w:type="dxa"/>
            <w:shd w:val="clear" w:color="auto" w:fill="auto"/>
          </w:tcPr>
          <w:p w14:paraId="2B7A2ECA" w14:textId="77777777" w:rsidR="00E63980" w:rsidRPr="00AC365B" w:rsidRDefault="00E63980" w:rsidP="00E6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1B9C4" w14:textId="2DEB0C4A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5203CC8" w14:textId="77777777" w:rsidR="00E63980" w:rsidRPr="00AC365B" w:rsidRDefault="00E63980" w:rsidP="00E6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C872B3" w14:textId="0ED75D26" w:rsidR="00E63980" w:rsidRPr="00AC365B" w:rsidRDefault="000C653B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254</w:t>
            </w:r>
            <w:r w:rsidR="00E63980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</w:p>
        </w:tc>
      </w:tr>
      <w:tr w:rsidR="00E63980" w:rsidRPr="00AC365B" w14:paraId="5F03EE59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4458FC75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24D9FDA1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3DD42" w14:textId="00B9F84D" w:rsidR="00E63980" w:rsidRPr="00C25E65" w:rsidRDefault="000C653B" w:rsidP="00C25E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63980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130</w:t>
            </w:r>
            <w:r w:rsidR="00E63980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178" w:type="dxa"/>
            <w:shd w:val="clear" w:color="auto" w:fill="auto"/>
          </w:tcPr>
          <w:p w14:paraId="15AC09AA" w14:textId="77777777" w:rsidR="00E63980" w:rsidRPr="00C25E65" w:rsidRDefault="00E63980" w:rsidP="00C25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B8CB0" w14:textId="2F0F0D2D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6450EBD1" w14:textId="77777777" w:rsidR="00E63980" w:rsidRPr="00AC365B" w:rsidRDefault="00E63980" w:rsidP="00E6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38D64" w14:textId="7086606D" w:rsidR="00E63980" w:rsidRPr="00AC365B" w:rsidRDefault="000C653B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63980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130</w:t>
            </w:r>
            <w:r w:rsidR="00E63980" w:rsidRPr="00AC36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C65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742</w:t>
            </w:r>
          </w:p>
        </w:tc>
      </w:tr>
      <w:tr w:rsidR="00E63980" w:rsidRPr="00AC365B" w14:paraId="2A8ADA89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6AD30886" w14:textId="77777777" w:rsidR="00E63980" w:rsidRPr="00AC365B" w:rsidRDefault="00E63980" w:rsidP="00E63980">
            <w:pPr>
              <w:pageBreakBefore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FAE6A1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56" w:type="dxa"/>
            <w:gridSpan w:val="6"/>
            <w:shd w:val="clear" w:color="auto" w:fill="auto"/>
            <w:vAlign w:val="bottom"/>
          </w:tcPr>
          <w:p w14:paraId="006E8256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3980" w:rsidRPr="00AC365B" w14:paraId="470AE05F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2BEE8394" w14:textId="77777777" w:rsidR="00E63980" w:rsidRPr="00AC365B" w:rsidRDefault="00E63980" w:rsidP="00E639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83A8085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6155E7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bottom"/>
          </w:tcPr>
          <w:p w14:paraId="6C297095" w14:textId="7E640A39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แต่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D0F31A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63980" w:rsidRPr="00AC365B" w14:paraId="4B566AD6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074E71A2" w14:textId="77777777" w:rsidR="00E63980" w:rsidRPr="00AC365B" w:rsidRDefault="00E63980" w:rsidP="00E639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76A1483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1DC6C" w14:textId="33752C7F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14:paraId="3B921E96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C2400" w14:textId="353D7510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653B"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39EE0717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92D731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63980" w:rsidRPr="00AC365B" w14:paraId="16EA86B4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4D4D6D48" w14:textId="77777777" w:rsidR="00E63980" w:rsidRPr="00AC365B" w:rsidRDefault="00E63980" w:rsidP="00E639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E663F52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6"/>
            <w:shd w:val="clear" w:color="auto" w:fill="auto"/>
            <w:vAlign w:val="bottom"/>
          </w:tcPr>
          <w:p w14:paraId="2397F04D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3980" w:rsidRPr="00AC365B" w14:paraId="36B8FAFD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3E3E5ADE" w14:textId="660895F5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C653B" w:rsidRPr="000C65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01" w:type="dxa"/>
            <w:shd w:val="clear" w:color="auto" w:fill="auto"/>
          </w:tcPr>
          <w:p w14:paraId="7930C851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F81CB2D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115C7204" w14:textId="77777777" w:rsidR="00E63980" w:rsidRPr="00AC365B" w:rsidRDefault="00E63980" w:rsidP="00E639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8EAFD0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6FB866B" w14:textId="77777777" w:rsidR="00E63980" w:rsidRPr="00AC365B" w:rsidRDefault="00E63980" w:rsidP="00E639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609822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980" w:rsidRPr="00AC365B" w14:paraId="702FCD67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71817CF2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FA3433B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56F6E5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744A551A" w14:textId="77777777" w:rsidR="00E63980" w:rsidRPr="00AC365B" w:rsidRDefault="00E63980" w:rsidP="00E6398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2AFC333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0BE06601" w14:textId="77777777" w:rsidR="00E63980" w:rsidRPr="00AC365B" w:rsidRDefault="00E63980" w:rsidP="00E6398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AB5EC1C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CA6" w:rsidRPr="00AC365B" w14:paraId="2EC3261F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74E7E373" w14:textId="77777777" w:rsidR="003D5CA6" w:rsidRPr="00AC365B" w:rsidRDefault="003D5CA6" w:rsidP="003D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7F0D9681" w14:textId="58B809BD" w:rsidR="003D5CA6" w:rsidRPr="00AC365B" w:rsidRDefault="000C653B" w:rsidP="003D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433A07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75</w:t>
            </w:r>
            <w:r w:rsidR="00433A07" w:rsidRPr="00AC365B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0C653B">
              <w:rPr>
                <w:rFonts w:ascii="Angsana New" w:hAnsi="Angsana New"/>
                <w:sz w:val="30"/>
                <w:szCs w:val="30"/>
              </w:rPr>
              <w:t>7</w:t>
            </w:r>
            <w:r w:rsidR="00433A07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134" w:type="dxa"/>
            <w:shd w:val="clear" w:color="auto" w:fill="auto"/>
          </w:tcPr>
          <w:p w14:paraId="4753CA13" w14:textId="308962DF" w:rsidR="003D5CA6" w:rsidRPr="00AC365B" w:rsidRDefault="000C653B" w:rsidP="003D5C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3D5CA6"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747C1470" w14:textId="77777777" w:rsidR="003D5CA6" w:rsidRPr="00AC365B" w:rsidRDefault="003D5CA6" w:rsidP="003D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290F36" w14:textId="13CABF39" w:rsidR="003D5CA6" w:rsidRPr="00AC365B" w:rsidRDefault="003D5CA6" w:rsidP="003D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D3974A4" w14:textId="77777777" w:rsidR="003D5CA6" w:rsidRPr="00AC365B" w:rsidRDefault="003D5CA6" w:rsidP="003D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03C923F" w14:textId="190A65E6" w:rsidR="003D5CA6" w:rsidRPr="00AC365B" w:rsidRDefault="000C653B" w:rsidP="003D5C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3D5CA6"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</w:tr>
      <w:tr w:rsidR="003D5CA6" w:rsidRPr="00AC365B" w14:paraId="6B644F14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31486EEB" w14:textId="77777777" w:rsidR="003D5CA6" w:rsidRPr="00AC365B" w:rsidRDefault="003D5CA6" w:rsidP="003D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42D400B1" w14:textId="01F5D4C0" w:rsidR="003D5CA6" w:rsidRPr="00AC365B" w:rsidRDefault="000C653B" w:rsidP="003D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15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0C653B">
              <w:rPr>
                <w:rFonts w:ascii="Angsana New" w:hAnsi="Angsana New"/>
                <w:sz w:val="30"/>
                <w:szCs w:val="30"/>
              </w:rPr>
              <w:t>8</w:t>
            </w:r>
            <w:r w:rsidR="003D5CA6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14:paraId="5A2B5F8A" w14:textId="531A3475" w:rsidR="003D5CA6" w:rsidRPr="00AC365B" w:rsidRDefault="000C653B" w:rsidP="003D5C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3D5CA6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4CFD17C9" w14:textId="77777777" w:rsidR="003D5CA6" w:rsidRPr="00AC365B" w:rsidRDefault="003D5CA6" w:rsidP="003D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864E04" w14:textId="6416A920" w:rsidR="003D5CA6" w:rsidRPr="00AC365B" w:rsidRDefault="003D5CA6" w:rsidP="003D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F6BBAAE" w14:textId="77777777" w:rsidR="003D5CA6" w:rsidRPr="00AC365B" w:rsidRDefault="003D5CA6" w:rsidP="003D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E58D22" w14:textId="5D331DCB" w:rsidR="003D5CA6" w:rsidRPr="00AC365B" w:rsidRDefault="000C653B" w:rsidP="003D5C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3D5CA6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E63980" w:rsidRPr="00AC365B" w14:paraId="11F09327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782A6948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เงินกู้ยืมระยะสั้นจากบุคคลและบริษัท</w:t>
            </w:r>
          </w:p>
          <w:p w14:paraId="0E15EAB7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3E789713" w14:textId="77777777" w:rsidR="00E63980" w:rsidRPr="00AC365B" w:rsidRDefault="00E63980" w:rsidP="00E6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5DA2C2" w14:textId="6197D814" w:rsidR="003D5CA6" w:rsidRPr="00AC365B" w:rsidRDefault="000C653B" w:rsidP="00E6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37692"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C2B3FA9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A39C5B7" w14:textId="0DCE4C96" w:rsidR="002E0CB9" w:rsidRPr="00AC365B" w:rsidRDefault="000C653B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2E0CB9"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1562E423" w14:textId="77777777" w:rsidR="00E63980" w:rsidRPr="00AC365B" w:rsidRDefault="00E63980" w:rsidP="00E6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D6C080" w14:textId="54630C09" w:rsidR="00E63980" w:rsidRPr="00AC365B" w:rsidRDefault="002E0CB9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2A3A14E" w14:textId="77777777" w:rsidR="00E63980" w:rsidRPr="00AC365B" w:rsidRDefault="00E63980" w:rsidP="00E6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BFD2558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A6FE6A8" w14:textId="0BDEFCB0" w:rsidR="002E0CB9" w:rsidRPr="00AC365B" w:rsidRDefault="000C653B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2E0CB9"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E63980" w:rsidRPr="00AC365B" w14:paraId="4EBD859F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7FD9B5D3" w14:textId="77777777" w:rsidR="00E63980" w:rsidRPr="00AC365B" w:rsidRDefault="00E63980" w:rsidP="00E639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5E215729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9B54F" w14:textId="31A76525" w:rsidR="00E63980" w:rsidRPr="00AC365B" w:rsidRDefault="000C653B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  <w:r w:rsidR="002E0CB9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354D6361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A453F" w14:textId="76D1A62F" w:rsidR="00E63980" w:rsidRPr="00AC365B" w:rsidRDefault="002E0CB9" w:rsidP="00E6398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A6F66E4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B0CF8" w14:textId="1528E358" w:rsidR="00E63980" w:rsidRPr="00AC365B" w:rsidRDefault="000C653B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  <w:r w:rsidR="002E0CB9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</w:tr>
      <w:tr w:rsidR="00E63980" w:rsidRPr="00AC365B" w14:paraId="7BD39FF5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57BC0498" w14:textId="77777777" w:rsidR="00E63980" w:rsidRPr="00AC365B" w:rsidRDefault="00E63980" w:rsidP="00E639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3092145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04E3D0A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048894D5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6C26DF3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C00AA16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08A11A3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3980" w:rsidRPr="00AC365B" w14:paraId="4A5F7288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00AC830D" w14:textId="2DCA5E32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C653B" w:rsidRPr="000C65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01" w:type="dxa"/>
            <w:shd w:val="clear" w:color="auto" w:fill="auto"/>
          </w:tcPr>
          <w:p w14:paraId="752C45BD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E7C5075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422773FE" w14:textId="77777777" w:rsidR="00E63980" w:rsidRPr="00AC365B" w:rsidRDefault="00E63980" w:rsidP="00E639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99A8CB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7ED658F" w14:textId="77777777" w:rsidR="00E63980" w:rsidRPr="00AC365B" w:rsidRDefault="00E63980" w:rsidP="00E639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95E1BDB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980" w:rsidRPr="00AC365B" w14:paraId="2CB88DCD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4AB99A4E" w14:textId="77777777" w:rsidR="00E63980" w:rsidRPr="00AC365B" w:rsidRDefault="00E63980" w:rsidP="00E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D618671" w14:textId="77777777" w:rsidR="00E63980" w:rsidRPr="00AC365B" w:rsidRDefault="00E63980" w:rsidP="00E639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6F6A4E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1A4DF03B" w14:textId="77777777" w:rsidR="00E63980" w:rsidRPr="00AC365B" w:rsidRDefault="00E63980" w:rsidP="00E6398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05BC42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6140BFD" w14:textId="77777777" w:rsidR="00E63980" w:rsidRPr="00AC365B" w:rsidRDefault="00E63980" w:rsidP="00E6398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A1CC4D9" w14:textId="77777777" w:rsidR="00E63980" w:rsidRPr="00AC365B" w:rsidRDefault="00E63980" w:rsidP="00E639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50D" w:rsidRPr="00AC365B" w14:paraId="4195C223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3F24CA90" w14:textId="77777777" w:rsidR="0020750D" w:rsidRPr="00AC365B" w:rsidRDefault="0020750D" w:rsidP="0020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017BCF08" w14:textId="6B74C5A3" w:rsidR="0020750D" w:rsidRPr="00AC365B" w:rsidRDefault="000C653B" w:rsidP="0020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6</w:t>
            </w:r>
            <w:r w:rsidR="0020750D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87</w:t>
            </w:r>
            <w:r w:rsidR="0020750D"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</w:rPr>
              <w:t>7</w:t>
            </w:r>
            <w:r w:rsidR="0020750D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14:paraId="05C21BC9" w14:textId="26A4EB8D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02B09224" w14:textId="77777777" w:rsidR="0020750D" w:rsidRPr="00AC365B" w:rsidRDefault="0020750D" w:rsidP="0020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E31CD1" w14:textId="78DA0AA6" w:rsidR="0020750D" w:rsidRPr="00AC365B" w:rsidRDefault="0020750D" w:rsidP="0020750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5D55F2A" w14:textId="77777777" w:rsidR="0020750D" w:rsidRPr="00AC365B" w:rsidRDefault="0020750D" w:rsidP="0020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B0901E" w14:textId="6D82C20E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20750D" w:rsidRPr="00AC365B" w14:paraId="182B62C3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37B6F91B" w14:textId="77777777" w:rsidR="0020750D" w:rsidRPr="00AC365B" w:rsidRDefault="0020750D" w:rsidP="0020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017F6478" w14:textId="653664FA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F3DF30A" w14:textId="70862BF3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56A176E3" w14:textId="77777777" w:rsidR="0020750D" w:rsidRPr="00AC365B" w:rsidRDefault="0020750D" w:rsidP="002075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5AC6E9" w14:textId="5B6B6B64" w:rsidR="0020750D" w:rsidRPr="00AC365B" w:rsidRDefault="0020750D" w:rsidP="0020750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48D8BBF" w14:textId="77777777" w:rsidR="0020750D" w:rsidRPr="00AC365B" w:rsidRDefault="0020750D" w:rsidP="002075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536F395" w14:textId="4AD7A89B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</w:tr>
      <w:tr w:rsidR="0020750D" w:rsidRPr="00AC365B" w14:paraId="1323A565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53789F31" w14:textId="77777777" w:rsidR="0020750D" w:rsidRPr="00AC365B" w:rsidRDefault="0020750D" w:rsidP="0020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557FF829" w14:textId="77777777" w:rsidR="0020750D" w:rsidRPr="00AC365B" w:rsidRDefault="0020750D" w:rsidP="0020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0373B9EE" w14:textId="77777777" w:rsidR="0020750D" w:rsidRPr="00AC365B" w:rsidRDefault="0020750D" w:rsidP="002075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22680" w14:textId="07A98068" w:rsidR="0020750D" w:rsidRPr="00AC365B" w:rsidRDefault="000C653B" w:rsidP="0020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</w:t>
            </w:r>
            <w:r w:rsidR="0020750D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3CE0B872" w14:textId="77777777" w:rsidR="0020750D" w:rsidRPr="00AC365B" w:rsidRDefault="0020750D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08EEE" w14:textId="26BCB5BE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32B82970" w14:textId="77777777" w:rsidR="0020750D" w:rsidRPr="00AC365B" w:rsidRDefault="0020750D" w:rsidP="0020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2F48090" w14:textId="77777777" w:rsidR="0020750D" w:rsidRPr="00AC365B" w:rsidRDefault="0020750D" w:rsidP="0020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1A7385" w14:textId="08F506A8" w:rsidR="0020750D" w:rsidRPr="00AC365B" w:rsidRDefault="0020750D" w:rsidP="0020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7CE9A3F" w14:textId="77777777" w:rsidR="0020750D" w:rsidRPr="00AC365B" w:rsidRDefault="0020750D" w:rsidP="0020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00096BF" w14:textId="77777777" w:rsidR="0020750D" w:rsidRPr="00AC365B" w:rsidRDefault="0020750D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40B318" w14:textId="5FEBD0B1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</w:tr>
      <w:tr w:rsidR="0020750D" w:rsidRPr="00AC365B" w14:paraId="0D2B96F2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1148B76E" w14:textId="6EA2775E" w:rsidR="0020750D" w:rsidRPr="00AC365B" w:rsidRDefault="0020750D" w:rsidP="0020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DB19FA6" w14:textId="4A3DA939" w:rsidR="0020750D" w:rsidRPr="00AC365B" w:rsidRDefault="000C653B" w:rsidP="0020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C653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2466EFC" w14:textId="337CD7A3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331C7E8F" w14:textId="77777777" w:rsidR="0020750D" w:rsidRPr="00AC365B" w:rsidRDefault="0020750D" w:rsidP="002075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2FF296" w14:textId="17B41147" w:rsidR="0020750D" w:rsidRPr="00AC365B" w:rsidRDefault="0020750D" w:rsidP="0020750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57A5F00" w14:textId="77777777" w:rsidR="0020750D" w:rsidRPr="00AC365B" w:rsidRDefault="0020750D" w:rsidP="002075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29B5C2A" w14:textId="18617B0E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</w:tr>
      <w:tr w:rsidR="0020750D" w:rsidRPr="00AC365B" w14:paraId="5CB70376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598CC8F7" w14:textId="77777777" w:rsidR="0020750D" w:rsidRPr="00AC365B" w:rsidRDefault="0020750D" w:rsidP="0020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เงินกู้ยืมระยะสั้นจากบุคคลและบริษัท</w:t>
            </w:r>
          </w:p>
          <w:p w14:paraId="09068B31" w14:textId="77777777" w:rsidR="0020750D" w:rsidRPr="00AC365B" w:rsidRDefault="0020750D" w:rsidP="0020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C365B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70E71BDC" w14:textId="77777777" w:rsidR="0020750D" w:rsidRPr="00AC365B" w:rsidRDefault="0020750D" w:rsidP="0020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F3C4F" w14:textId="0B74B309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0750D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20750D" w:rsidRPr="00AC36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20750D" w:rsidRPr="00AC365B">
              <w:rPr>
                <w:rFonts w:ascii="Angsana New" w:hAnsi="Angsana New"/>
                <w:sz w:val="30"/>
                <w:szCs w:val="30"/>
              </w:rPr>
              <w:t>.</w:t>
            </w:r>
            <w:r w:rsidRPr="000C653B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6A295E6" w14:textId="77777777" w:rsidR="0020750D" w:rsidRPr="00AC365B" w:rsidRDefault="0020750D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C43192" w14:textId="3686564C" w:rsidR="0020750D" w:rsidRPr="00AC365B" w:rsidRDefault="000C653B" w:rsidP="002075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13AE6F28" w14:textId="77777777" w:rsidR="0020750D" w:rsidRPr="00AC365B" w:rsidRDefault="0020750D" w:rsidP="002075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EB1618" w14:textId="554C9ED3" w:rsidR="0020750D" w:rsidRPr="00AC365B" w:rsidRDefault="0020750D" w:rsidP="0020750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6BB51E9" w14:textId="77777777" w:rsidR="0020750D" w:rsidRPr="00AC365B" w:rsidRDefault="0020750D" w:rsidP="002075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0301616" w14:textId="77777777" w:rsidR="0020750D" w:rsidRPr="00AC365B" w:rsidRDefault="0020750D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4B52DE" w14:textId="303CFB9E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  <w:r w:rsidR="0020750D" w:rsidRPr="00AC3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</w:tr>
      <w:tr w:rsidR="0020750D" w:rsidRPr="00AC365B" w14:paraId="6DD2C34D" w14:textId="77777777" w:rsidTr="004705F3">
        <w:trPr>
          <w:cantSplit/>
        </w:trPr>
        <w:tc>
          <w:tcPr>
            <w:tcW w:w="3515" w:type="dxa"/>
            <w:shd w:val="clear" w:color="auto" w:fill="auto"/>
          </w:tcPr>
          <w:p w14:paraId="2E1415E2" w14:textId="77777777" w:rsidR="0020750D" w:rsidRPr="00AC365B" w:rsidRDefault="0020750D" w:rsidP="0020750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539856C4" w14:textId="77777777" w:rsidR="0020750D" w:rsidRPr="00AC365B" w:rsidRDefault="0020750D" w:rsidP="002075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58AFA" w14:textId="5F407C98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0750D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</w:t>
            </w:r>
            <w:r w:rsidR="0020750D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04F15045" w14:textId="77777777" w:rsidR="0020750D" w:rsidRPr="00AC365B" w:rsidRDefault="0020750D" w:rsidP="002075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12A6D" w14:textId="4F7D1193" w:rsidR="0020750D" w:rsidRPr="00AC365B" w:rsidRDefault="0020750D" w:rsidP="0020750D">
            <w:pPr>
              <w:pStyle w:val="acctfourfigures"/>
              <w:tabs>
                <w:tab w:val="clear" w:pos="765"/>
              </w:tabs>
              <w:spacing w:line="240" w:lineRule="auto"/>
              <w:ind w:right="-3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19E57CC1" w14:textId="77777777" w:rsidR="0020750D" w:rsidRPr="00AC365B" w:rsidRDefault="0020750D" w:rsidP="002075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FB3D6" w14:textId="29EBABEF" w:rsidR="0020750D" w:rsidRPr="00AC365B" w:rsidRDefault="000C653B" w:rsidP="002075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0750D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</w:t>
            </w:r>
            <w:r w:rsidR="0020750D" w:rsidRPr="00AC3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</w:tr>
    </w:tbl>
    <w:p w14:paraId="719C3A74" w14:textId="77777777" w:rsidR="006C5BB9" w:rsidRPr="00AC365B" w:rsidRDefault="00691D6A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99B4168" w14:textId="7B22EFFF" w:rsidR="00210348" w:rsidRPr="00AC365B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642903ED" w14:textId="77777777" w:rsidR="00210348" w:rsidRPr="00AC365B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889070" w14:textId="58AA8F20" w:rsidR="00221278" w:rsidRPr="00AC365B" w:rsidRDefault="0022127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</w:t>
      </w:r>
      <w:r w:rsidR="000C39F0" w:rsidRPr="00AC365B">
        <w:rPr>
          <w:rFonts w:ascii="Angsana New" w:hAnsi="Angsana New"/>
          <w:sz w:val="30"/>
          <w:szCs w:val="30"/>
          <w:cs/>
        </w:rPr>
        <w:t>และบริการ</w:t>
      </w:r>
      <w:r w:rsidRPr="00AC365B">
        <w:rPr>
          <w:rFonts w:ascii="Angsana New" w:hAnsi="Angsana New"/>
          <w:sz w:val="30"/>
          <w:szCs w:val="30"/>
          <w:cs/>
        </w:rPr>
        <w:t>ที่เป็น</w:t>
      </w:r>
      <w:r w:rsidR="00073D3D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เงินตรา</w:t>
      </w:r>
      <w:r w:rsidRPr="00AC365B">
        <w:rPr>
          <w:rFonts w:ascii="Angsana New" w:hAnsi="Angsana New"/>
          <w:spacing w:val="-2"/>
          <w:sz w:val="30"/>
          <w:szCs w:val="30"/>
          <w:cs/>
        </w:rPr>
        <w:t xml:space="preserve">ต่างประเทศ </w:t>
      </w:r>
    </w:p>
    <w:p w14:paraId="5619DD65" w14:textId="77777777" w:rsidR="00691D6A" w:rsidRPr="00AC365B" w:rsidRDefault="00691D6A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94F5B2F" w14:textId="287E5054" w:rsidR="00F8592A" w:rsidRPr="00AC365B" w:rsidRDefault="00F8592A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  <w:cs/>
        </w:rPr>
        <w:t xml:space="preserve"> ธันวาคม กลุ่มบริษัท</w:t>
      </w:r>
      <w:r w:rsidR="004461C7" w:rsidRPr="00AC365B">
        <w:rPr>
          <w:rFonts w:ascii="Angsana New" w:hAnsi="Angsana New"/>
          <w:sz w:val="30"/>
          <w:szCs w:val="30"/>
          <w:cs/>
        </w:rPr>
        <w:t>และบริษัท</w:t>
      </w:r>
      <w:r w:rsidRPr="00AC365B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มีความเสี่ยงจากอัตราแลกเปลี่ยนเงินตราต่างประเทศอันเป็นผลมาจากการ</w:t>
      </w:r>
      <w:r w:rsidR="00142C1E" w:rsidRPr="00AC365B">
        <w:rPr>
          <w:rFonts w:ascii="Angsana New" w:hAnsi="Angsana New"/>
          <w:sz w:val="30"/>
          <w:szCs w:val="30"/>
          <w:cs/>
        </w:rPr>
        <w:t>มีหนี้สิน</w:t>
      </w:r>
      <w:r w:rsidRPr="00AC365B">
        <w:rPr>
          <w:rFonts w:ascii="Angsana New" w:hAnsi="Angsana New"/>
          <w:sz w:val="30"/>
          <w:szCs w:val="30"/>
          <w:cs/>
        </w:rPr>
        <w:t>ที่เป็นเงินตราต่างประเทศดังนี้</w:t>
      </w:r>
    </w:p>
    <w:p w14:paraId="3469FEB4" w14:textId="77777777" w:rsidR="0073416E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91"/>
        <w:gridCol w:w="844"/>
        <w:gridCol w:w="1082"/>
        <w:gridCol w:w="271"/>
        <w:gridCol w:w="993"/>
        <w:gridCol w:w="271"/>
        <w:gridCol w:w="993"/>
        <w:gridCol w:w="271"/>
        <w:gridCol w:w="1074"/>
      </w:tblGrid>
      <w:tr w:rsidR="00F8592A" w:rsidRPr="00AC365B" w14:paraId="4C9AF036" w14:textId="77777777" w:rsidTr="009A28BE">
        <w:tc>
          <w:tcPr>
            <w:tcW w:w="1811" w:type="pct"/>
          </w:tcPr>
          <w:p w14:paraId="615D170E" w14:textId="77777777" w:rsidR="00F8592A" w:rsidRPr="00AC365B" w:rsidRDefault="00F8592A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4B4A61DB" w14:textId="77777777" w:rsidR="00F8592A" w:rsidRPr="00AC365B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7F98EC5E" w14:textId="77777777" w:rsidR="00F8592A" w:rsidRPr="00AC365B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8B0BBE0" w14:textId="77777777" w:rsidR="00F8592A" w:rsidRPr="00AC365B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1F243F3E" w14:textId="77777777" w:rsidR="00F8592A" w:rsidRPr="00AC365B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766B" w:rsidRPr="00AC365B" w14:paraId="67BD71D8" w14:textId="77777777" w:rsidTr="009A28BE">
        <w:tc>
          <w:tcPr>
            <w:tcW w:w="1811" w:type="pct"/>
          </w:tcPr>
          <w:p w14:paraId="6EFE146B" w14:textId="77777777" w:rsidR="0042766B" w:rsidRPr="00AC365B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24622DAE" w14:textId="25BDAE20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657F39C2" w14:textId="3C2911A6" w:rsidR="0042766B" w:rsidRPr="00AC365B" w:rsidRDefault="000C653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5CD7C79A" w14:textId="77777777" w:rsidR="0042766B" w:rsidRPr="00AC365B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5D115003" w14:textId="4EA9E28D" w:rsidR="0042766B" w:rsidRPr="00AC365B" w:rsidRDefault="000C653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14:paraId="7C376099" w14:textId="77777777" w:rsidR="0042766B" w:rsidRPr="00AC365B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7381C1CB" w14:textId="5105200B" w:rsidR="0042766B" w:rsidRPr="00AC365B" w:rsidRDefault="000C653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C653B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53F47E75" w14:textId="77777777" w:rsidR="0042766B" w:rsidRPr="00AC365B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5A43621" w14:textId="5A225B3C" w:rsidR="0042766B" w:rsidRPr="00AC365B" w:rsidRDefault="000C653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42766B" w:rsidRPr="00AC365B" w14:paraId="51460542" w14:textId="77777777" w:rsidTr="009A28BE">
        <w:tc>
          <w:tcPr>
            <w:tcW w:w="1811" w:type="pct"/>
          </w:tcPr>
          <w:p w14:paraId="69C54DD9" w14:textId="77777777" w:rsidR="0042766B" w:rsidRPr="00AC365B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51486AA1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25" w:type="pct"/>
            <w:gridSpan w:val="7"/>
            <w:vAlign w:val="bottom"/>
          </w:tcPr>
          <w:p w14:paraId="622F726F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66B" w:rsidRPr="00AC365B" w14:paraId="353C4381" w14:textId="77777777" w:rsidTr="009A28BE">
        <w:tc>
          <w:tcPr>
            <w:tcW w:w="1811" w:type="pct"/>
          </w:tcPr>
          <w:p w14:paraId="06449543" w14:textId="77777777" w:rsidR="0042766B" w:rsidRPr="00AC365B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464" w:type="pct"/>
          </w:tcPr>
          <w:p w14:paraId="101EEE7B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0DAF8E92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FD3F1F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686B580F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91E2272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41C57F1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E667B04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C8A0059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66B" w:rsidRPr="00AC365B" w14:paraId="39D706F8" w14:textId="77777777" w:rsidTr="009A28BE">
        <w:tc>
          <w:tcPr>
            <w:tcW w:w="1811" w:type="pct"/>
          </w:tcPr>
          <w:p w14:paraId="63F6784A" w14:textId="77777777" w:rsidR="0042766B" w:rsidRPr="00AC365B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64" w:type="pct"/>
          </w:tcPr>
          <w:p w14:paraId="01719337" w14:textId="78CDD4F1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D2960C5" w14:textId="396FC204" w:rsidR="0042766B" w:rsidRPr="00AC365B" w:rsidRDefault="00433A07" w:rsidP="00433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77263D3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3A6C5737" w14:textId="060B937E" w:rsidR="0042766B" w:rsidRPr="00AC365B" w:rsidRDefault="000C653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F7C8B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9" w:type="pct"/>
          </w:tcPr>
          <w:p w14:paraId="695AB058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572C183A" w14:textId="0F72D9AA" w:rsidR="0042766B" w:rsidRPr="00AC365B" w:rsidRDefault="00433A07" w:rsidP="00433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1AA575D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EE67304" w14:textId="1E4229CD" w:rsidR="0042766B" w:rsidRPr="00AC365B" w:rsidRDefault="000C653B" w:rsidP="006F7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F7C8B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</w:tr>
    </w:tbl>
    <w:p w14:paraId="09331983" w14:textId="77777777" w:rsidR="00F8592A" w:rsidRPr="00AC365B" w:rsidRDefault="00F8592A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86659A9" w14:textId="77777777" w:rsidR="0073416E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598A5C2B" w14:textId="77777777" w:rsidR="0073416E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BFECB2B" w14:textId="73C4DA41" w:rsidR="0073416E" w:rsidRPr="00AC365B" w:rsidRDefault="00DE1ECC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ความเสี่ยงทางด้านสินเชื่อ</w:t>
      </w:r>
      <w:r w:rsidR="00450BE0" w:rsidRPr="00AC365B">
        <w:rPr>
          <w:rFonts w:ascii="Angsana New" w:hAnsi="Angsana New"/>
          <w:sz w:val="30"/>
          <w:szCs w:val="30"/>
          <w:cs/>
        </w:rPr>
        <w:t xml:space="preserve"> คือ</w:t>
      </w:r>
      <w:r w:rsidR="0073416E" w:rsidRPr="00AC365B">
        <w:rPr>
          <w:rFonts w:ascii="Angsana New" w:hAnsi="Angsana New"/>
          <w:sz w:val="30"/>
          <w:szCs w:val="30"/>
          <w:cs/>
        </w:rPr>
        <w:t>ความเสี่ยงที่ลูกค้าหรือคู่สัญญาไม่สามารถชำระหนี้แก่กลุ่มบริษัท ตามเงื่อนไขที่</w:t>
      </w:r>
      <w:r w:rsidR="000B41EB" w:rsidRPr="00AC365B">
        <w:rPr>
          <w:rFonts w:ascii="Angsana New" w:hAnsi="Angsana New"/>
          <w:sz w:val="30"/>
          <w:szCs w:val="30"/>
        </w:rPr>
        <w:br/>
      </w:r>
      <w:r w:rsidR="0073416E" w:rsidRPr="00AC365B">
        <w:rPr>
          <w:rFonts w:ascii="Angsana New" w:hAnsi="Angsana New"/>
          <w:sz w:val="30"/>
          <w:szCs w:val="30"/>
          <w:cs/>
        </w:rPr>
        <w:t>ตกลงไว้เมื่อครบกำหนด</w:t>
      </w:r>
    </w:p>
    <w:p w14:paraId="68C4F986" w14:textId="77777777" w:rsidR="0073416E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7A57FC4" w14:textId="3F23207D" w:rsidR="0073416E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</w:t>
      </w:r>
      <w:r w:rsidR="000B41EB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</w:t>
      </w:r>
      <w:r w:rsidR="000B41EB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</w:t>
      </w:r>
      <w:r w:rsidR="00B463AD"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เนื่องจากกลุ่มบริษัทมีฐานลูกค้าจำนวนมาก</w:t>
      </w:r>
      <w:r w:rsidR="000B41EB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  <w:r w:rsidR="000C39F0" w:rsidRPr="00AC365B">
        <w:rPr>
          <w:rFonts w:ascii="Angsana New" w:hAnsi="Angsana New"/>
          <w:sz w:val="30"/>
          <w:szCs w:val="30"/>
          <w:cs/>
        </w:rPr>
        <w:t xml:space="preserve"> สำหรับลูกหนี้ที่ยังไม่ได้ตั้งค่าเผื่อหนี้สงสัยจะสูญ</w:t>
      </w:r>
    </w:p>
    <w:p w14:paraId="6BB8507D" w14:textId="58746BA7" w:rsidR="00654425" w:rsidRPr="00AC365B" w:rsidRDefault="0065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015D215" w14:textId="6F13F559" w:rsidR="0073416E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302931A4" w14:textId="77777777" w:rsidR="00594097" w:rsidRPr="00AC365B" w:rsidRDefault="00594097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7623B64" w14:textId="048BC4D3" w:rsidR="00DF74D5" w:rsidRPr="00AC365B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C365B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0B41EB" w:rsidRPr="00AC365B">
        <w:rPr>
          <w:rFonts w:ascii="Angsana New" w:hAnsi="Angsana New"/>
          <w:sz w:val="30"/>
          <w:szCs w:val="30"/>
        </w:rPr>
        <w:br/>
      </w:r>
      <w:r w:rsidRPr="00AC365B">
        <w:rPr>
          <w:rFonts w:ascii="Angsana New" w:hAnsi="Angsana New"/>
          <w:spacing w:val="-4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26BCD901" w14:textId="72B34DBE" w:rsidR="00DF74D5" w:rsidRPr="00AC365B" w:rsidRDefault="00DF7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E8D4ADC" w14:textId="5853B074" w:rsidR="00CE4D23" w:rsidRPr="00AC365B" w:rsidRDefault="00CE4D23" w:rsidP="00DD06B4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1D7DCA77" w14:textId="77777777" w:rsidR="00CE4D23" w:rsidRPr="00AC365B" w:rsidRDefault="00CE4D23" w:rsidP="00CE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DCD0A53" w14:textId="77777777" w:rsidR="00CE4D23" w:rsidRPr="00AC365B" w:rsidRDefault="00CE4D23" w:rsidP="005F3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B463AD" w:rsidRPr="00AC365B">
        <w:rPr>
          <w:rFonts w:ascii="Angsana New" w:hAnsi="Angsana New"/>
          <w:spacing w:val="-4"/>
          <w:sz w:val="30"/>
          <w:szCs w:val="30"/>
          <w:cs/>
        </w:rPr>
        <w:t>์ทางการเงินและหนี้สินทางการเงิน</w:t>
      </w:r>
      <w:r w:rsidRPr="00AC365B">
        <w:rPr>
          <w:rFonts w:ascii="Angsana New" w:hAnsi="Angsana New"/>
          <w:spacing w:val="-4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E11FCDA" w14:textId="77777777" w:rsidR="00CE4D23" w:rsidRPr="00AC365B" w:rsidRDefault="00CE4D23" w:rsidP="00CE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90"/>
      </w:tblGrid>
      <w:tr w:rsidR="00CE4D23" w:rsidRPr="00AC365B" w14:paraId="5D51C52F" w14:textId="77777777" w:rsidTr="002222CE">
        <w:trPr>
          <w:cantSplit/>
          <w:trHeight w:val="452"/>
        </w:trPr>
        <w:tc>
          <w:tcPr>
            <w:tcW w:w="3330" w:type="dxa"/>
            <w:vAlign w:val="bottom"/>
            <w:hideMark/>
          </w:tcPr>
          <w:p w14:paraId="531E03D9" w14:textId="77777777" w:rsidR="00CE4D23" w:rsidRPr="00AC365B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41866EB4" w14:textId="77777777" w:rsidR="00CE4D23" w:rsidRPr="00AC365B" w:rsidRDefault="00CE4D23" w:rsidP="00294F8B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E4D23" w:rsidRPr="00AC365B" w14:paraId="4D6277C1" w14:textId="77777777" w:rsidTr="002222CE">
        <w:trPr>
          <w:cantSplit/>
          <w:trHeight w:val="453"/>
        </w:trPr>
        <w:tc>
          <w:tcPr>
            <w:tcW w:w="3330" w:type="dxa"/>
            <w:vAlign w:val="bottom"/>
            <w:hideMark/>
          </w:tcPr>
          <w:p w14:paraId="25067517" w14:textId="77777777" w:rsidR="00CE4D23" w:rsidRPr="00AC365B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03C6C51B" w14:textId="77777777" w:rsidR="00CE4D23" w:rsidRPr="00AC365B" w:rsidRDefault="00CE4D23" w:rsidP="00DE49E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2" w:type="dxa"/>
            <w:vAlign w:val="bottom"/>
          </w:tcPr>
          <w:p w14:paraId="7B8456CD" w14:textId="77777777" w:rsidR="00CE4D23" w:rsidRPr="00AC365B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02E6F1" w14:textId="77777777" w:rsidR="00CE4D23" w:rsidRPr="00AC365B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E4D23" w:rsidRPr="00AC365B" w14:paraId="4B78A25C" w14:textId="77777777" w:rsidTr="002222CE">
        <w:trPr>
          <w:cantSplit/>
        </w:trPr>
        <w:tc>
          <w:tcPr>
            <w:tcW w:w="3330" w:type="dxa"/>
            <w:vAlign w:val="bottom"/>
            <w:hideMark/>
          </w:tcPr>
          <w:p w14:paraId="5598F689" w14:textId="77777777" w:rsidR="00CE4D23" w:rsidRPr="00AC365B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836D449" w14:textId="77777777" w:rsidR="00CE4D23" w:rsidRPr="00AC365B" w:rsidRDefault="00DE49E4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  <w:vAlign w:val="bottom"/>
          </w:tcPr>
          <w:p w14:paraId="1A7AF1A7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95542E" w14:textId="5B7B93D3" w:rsidR="00CE4D23" w:rsidRPr="00AC365B" w:rsidRDefault="00CE4D23" w:rsidP="00294F8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B519C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06B2E6" w14:textId="3DD4A348" w:rsidR="00CE4D23" w:rsidRPr="00AC365B" w:rsidRDefault="00CE4D23" w:rsidP="00294F8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A0AAD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4888FB" w14:textId="724F819B" w:rsidR="00CE4D23" w:rsidRPr="00AC365B" w:rsidRDefault="00CE4D23" w:rsidP="00294F8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BBE204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DAB5AD" w14:textId="77777777" w:rsidR="00CE4D23" w:rsidRPr="00AC365B" w:rsidRDefault="00CE4D23" w:rsidP="00294F8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4D23" w:rsidRPr="00AC365B" w14:paraId="13FF5444" w14:textId="77777777" w:rsidTr="002222CE">
        <w:trPr>
          <w:cantSplit/>
        </w:trPr>
        <w:tc>
          <w:tcPr>
            <w:tcW w:w="3330" w:type="dxa"/>
            <w:vAlign w:val="bottom"/>
          </w:tcPr>
          <w:p w14:paraId="6DF98EA4" w14:textId="77777777" w:rsidR="00CE4D23" w:rsidRPr="00AC365B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19E22703" w14:textId="77777777" w:rsidR="00CE4D23" w:rsidRPr="00AC365B" w:rsidRDefault="00CE4D23" w:rsidP="00294F8B">
            <w:pPr>
              <w:pStyle w:val="acctfourfigures"/>
              <w:tabs>
                <w:tab w:val="clear" w:pos="765"/>
              </w:tabs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E4D23" w:rsidRPr="00AC365B" w14:paraId="6D50BFBA" w14:textId="77777777" w:rsidTr="002222CE">
        <w:trPr>
          <w:cantSplit/>
        </w:trPr>
        <w:tc>
          <w:tcPr>
            <w:tcW w:w="3330" w:type="dxa"/>
            <w:vAlign w:val="bottom"/>
            <w:hideMark/>
          </w:tcPr>
          <w:p w14:paraId="455074B1" w14:textId="723D639E" w:rsidR="00CE4D23" w:rsidRPr="00AC365B" w:rsidRDefault="000C653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175E8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CE4D23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2" w:type="dxa"/>
            <w:vAlign w:val="bottom"/>
          </w:tcPr>
          <w:p w14:paraId="3A9988C9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F2162BC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ED5865D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905CE0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47D4F7" w14:textId="77777777" w:rsidR="00CE4D23" w:rsidRPr="00AC365B" w:rsidRDefault="00CE4D23" w:rsidP="00294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C1EE88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E8B956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1B0198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18E689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E4D23" w:rsidRPr="00AC365B" w14:paraId="350284DB" w14:textId="77777777" w:rsidTr="002222CE">
        <w:trPr>
          <w:cantSplit/>
        </w:trPr>
        <w:tc>
          <w:tcPr>
            <w:tcW w:w="3330" w:type="dxa"/>
            <w:vAlign w:val="bottom"/>
            <w:hideMark/>
          </w:tcPr>
          <w:p w14:paraId="4DD837FC" w14:textId="77777777" w:rsidR="00CE4D23" w:rsidRPr="00AC365B" w:rsidRDefault="00CE4D23" w:rsidP="00294F8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AE8A139" w14:textId="77777777" w:rsidR="00CE4D23" w:rsidRPr="00AC365B" w:rsidRDefault="00CE4D23" w:rsidP="00294F8B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97E1060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44718B5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8B8576" w14:textId="77777777" w:rsidR="00CE4D23" w:rsidRPr="00AC365B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8BD211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06939F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59EC23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C4EF74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30EFB" w14:textId="77777777" w:rsidR="00CE4D23" w:rsidRPr="00AC365B" w:rsidRDefault="00CE4D23" w:rsidP="00294F8B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D23" w:rsidRPr="00AC365B" w14:paraId="0E7EE7F3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3CAF9EF3" w14:textId="77777777" w:rsidR="00CE4D23" w:rsidRPr="00AC365B" w:rsidRDefault="00CE4D23" w:rsidP="0029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8719E81" w14:textId="77777777" w:rsidR="00CE4D23" w:rsidRPr="00AC365B" w:rsidRDefault="00CE4D23" w:rsidP="00294F8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DA869D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F6B2760" w14:textId="77777777" w:rsidR="00CE4D23" w:rsidRPr="00AC365B" w:rsidRDefault="00CE4D23" w:rsidP="00294F8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D26EE8" w14:textId="77777777" w:rsidR="00CE4D23" w:rsidRPr="00AC365B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F59CBE" w14:textId="77777777" w:rsidR="00CE4D23" w:rsidRPr="00AC365B" w:rsidRDefault="00CE4D23" w:rsidP="00294F8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8ACC0F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34DA4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865F87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0B7470" w14:textId="77777777" w:rsidR="00CE4D23" w:rsidRPr="00AC365B" w:rsidRDefault="00CE4D23" w:rsidP="00294F8B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515B8" w:rsidRPr="00AC365B" w14:paraId="48CA3E33" w14:textId="77777777" w:rsidTr="002222CE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  <w:hideMark/>
          </w:tcPr>
          <w:p w14:paraId="2C07C593" w14:textId="77777777" w:rsidR="005515B8" w:rsidRPr="00AC365B" w:rsidRDefault="005515B8" w:rsidP="00AA410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1336714" w14:textId="7A8EA05D" w:rsidR="005515B8" w:rsidRPr="00AC365B" w:rsidRDefault="000C653B" w:rsidP="00AA410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065077" w14:textId="77777777" w:rsidR="005515B8" w:rsidRPr="00AC365B" w:rsidRDefault="005515B8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949DC24" w14:textId="5A716491" w:rsidR="005515B8" w:rsidRPr="00AC365B" w:rsidRDefault="000C653B" w:rsidP="00AA410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8F351C" w14:textId="77777777" w:rsidR="005515B8" w:rsidRPr="00AC365B" w:rsidRDefault="005515B8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F53974" w14:textId="63E62198" w:rsidR="005515B8" w:rsidRPr="00AC365B" w:rsidRDefault="00EE2E17" w:rsidP="0022784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A9FF85" w14:textId="77777777" w:rsidR="005515B8" w:rsidRPr="00AC365B" w:rsidRDefault="005515B8" w:rsidP="0022784B">
            <w:pPr>
              <w:pStyle w:val="acctfourfigures"/>
              <w:tabs>
                <w:tab w:val="decimal" w:pos="37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BC45C4" w14:textId="0EA3BAAF" w:rsidR="005515B8" w:rsidRPr="00AC365B" w:rsidRDefault="00EE2E17" w:rsidP="005F334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CD4FBD" w14:textId="77777777" w:rsidR="005515B8" w:rsidRPr="00AC365B" w:rsidRDefault="005515B8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8CFD7" w14:textId="73100D3F" w:rsidR="005515B8" w:rsidRPr="00AC365B" w:rsidRDefault="000C653B" w:rsidP="005F334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64665" w:rsidRPr="00AC365B" w14:paraId="19E489C7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11C1153A" w14:textId="50B4B48B" w:rsidR="00264665" w:rsidRPr="00AC365B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7581EB9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A9F7214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1E83F0F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C7FB77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06D5FB" w14:textId="77777777" w:rsidR="00264665" w:rsidRPr="00AC365B" w:rsidRDefault="00264665" w:rsidP="002646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4BB82E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E586D1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71CC0E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ADFD8A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64665" w:rsidRPr="00AC365B" w14:paraId="7528D9FE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3CECF113" w14:textId="3F7F1362" w:rsidR="00264665" w:rsidRPr="00AC365B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8E9497B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8B4DCE2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D8AA4D7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E2A4AC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D428C9" w14:textId="77777777" w:rsidR="00264665" w:rsidRPr="00AC365B" w:rsidRDefault="00264665" w:rsidP="002646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2D79BE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435E0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B3D9FE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EDCC9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64665" w:rsidRPr="00AC365B" w14:paraId="3C67041F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3B3FD059" w14:textId="09177D1B" w:rsidR="00264665" w:rsidRPr="00AC365B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A28AF8A" w14:textId="0CFC1E2F" w:rsidR="00264665" w:rsidRPr="00AC365B" w:rsidRDefault="000C653B" w:rsidP="00C8701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="00C8701A" w:rsidRPr="00AC36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5E3065E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17817B2" w14:textId="0F2CB394" w:rsidR="00264665" w:rsidRPr="00AC365B" w:rsidRDefault="00EE2E17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1CF72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F022B4" w14:textId="1ED9DC7F" w:rsidR="00264665" w:rsidRPr="00AC365B" w:rsidRDefault="00EE2E17" w:rsidP="0022784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02883" w14:textId="77777777" w:rsidR="00264665" w:rsidRPr="00AC365B" w:rsidRDefault="00264665" w:rsidP="0022784B">
            <w:pPr>
              <w:pStyle w:val="acctfourfigures"/>
              <w:tabs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CEEA42" w14:textId="797E9294" w:rsidR="00264665" w:rsidRPr="00AC365B" w:rsidRDefault="003904B2" w:rsidP="005F334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47,146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FD9017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8D78FB" w14:textId="412BDCD8" w:rsidR="00264665" w:rsidRPr="00AC365B" w:rsidRDefault="003904B2" w:rsidP="005F334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47,146</w:t>
            </w:r>
          </w:p>
        </w:tc>
      </w:tr>
      <w:tr w:rsidR="00264665" w:rsidRPr="00AC365B" w14:paraId="4CD8BE08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43B7E3E4" w14:textId="77777777" w:rsidR="00264665" w:rsidRPr="00AC365B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0AE894F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2D64941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1C52D3D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654E4E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79FBAC" w14:textId="77777777" w:rsidR="00264665" w:rsidRPr="00AC365B" w:rsidRDefault="00264665" w:rsidP="002646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B8E0B4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9156E4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BF729F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9D1919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64665" w:rsidRPr="00AC365B" w14:paraId="406EF65B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6F864752" w14:textId="46B7046D" w:rsidR="00264665" w:rsidRPr="00AC365B" w:rsidRDefault="000C653B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64665"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64665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D6AFF31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CCAB94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2DF301F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45E98F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1DD3B1" w14:textId="77777777" w:rsidR="00264665" w:rsidRPr="00AC365B" w:rsidRDefault="00264665" w:rsidP="002646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4EDE61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B6081A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61B79E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CE1100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64665" w:rsidRPr="00AC365B" w14:paraId="15B8F55F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7BEDD43A" w14:textId="77777777" w:rsidR="00264665" w:rsidRPr="00AC365B" w:rsidRDefault="00264665" w:rsidP="00264665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DF3A6BC" w14:textId="77777777" w:rsidR="00264665" w:rsidRPr="00AC365B" w:rsidRDefault="00264665" w:rsidP="00264665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7506944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E32FFE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B4F865" w14:textId="77777777" w:rsidR="00264665" w:rsidRPr="00AC365B" w:rsidRDefault="00264665" w:rsidP="00264665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A9FB5B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1CA288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423DB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306A57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6C6704" w14:textId="77777777" w:rsidR="00264665" w:rsidRPr="00AC365B" w:rsidRDefault="00264665" w:rsidP="0026466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665" w:rsidRPr="00AC365B" w14:paraId="5273CF83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73AA0D28" w14:textId="77777777" w:rsidR="00264665" w:rsidRPr="00AC365B" w:rsidRDefault="00264665" w:rsidP="0026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DC7BAF4" w14:textId="77777777" w:rsidR="00264665" w:rsidRPr="00AC365B" w:rsidRDefault="00264665" w:rsidP="00264665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25C138F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1672486" w14:textId="77777777" w:rsidR="00264665" w:rsidRPr="00AC365B" w:rsidRDefault="00264665" w:rsidP="0026466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F0FEC5" w14:textId="77777777" w:rsidR="00264665" w:rsidRPr="00AC365B" w:rsidRDefault="00264665" w:rsidP="00264665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6AC075" w14:textId="77777777" w:rsidR="00264665" w:rsidRPr="00AC365B" w:rsidRDefault="00264665" w:rsidP="002646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6609C5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18610" w14:textId="77777777" w:rsidR="00264665" w:rsidRPr="00AC365B" w:rsidRDefault="00264665" w:rsidP="00264665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D0CFD5" w14:textId="77777777" w:rsidR="00264665" w:rsidRPr="00AC365B" w:rsidRDefault="00264665" w:rsidP="002646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C1E4D0" w14:textId="77777777" w:rsidR="00264665" w:rsidRPr="00AC365B" w:rsidRDefault="00264665" w:rsidP="00264665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F7C8B" w:rsidRPr="00AC365B" w14:paraId="699374E3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1D05C0F3" w14:textId="77777777" w:rsidR="006F7C8B" w:rsidRPr="00AC365B" w:rsidRDefault="006F7C8B" w:rsidP="006F7C8B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pacing w:val="-8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0C7E4E0" w14:textId="27CFD419" w:rsidR="006F7C8B" w:rsidRPr="00AC365B" w:rsidRDefault="000C653B" w:rsidP="006F7C8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FA41A81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5997206" w14:textId="44593CD4" w:rsidR="006F7C8B" w:rsidRPr="00AC365B" w:rsidRDefault="000C653B" w:rsidP="006F7C8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B82723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22877" w14:textId="4D03C222" w:rsidR="006F7C8B" w:rsidRPr="00AC365B" w:rsidRDefault="006F7C8B" w:rsidP="006F7C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74F03" w14:textId="77777777" w:rsidR="006F7C8B" w:rsidRPr="00AC365B" w:rsidRDefault="006F7C8B" w:rsidP="006F7C8B">
            <w:pPr>
              <w:pStyle w:val="acctfourfigures"/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BEE5EF" w14:textId="19AC2334" w:rsidR="006F7C8B" w:rsidRPr="00AC365B" w:rsidRDefault="006F7C8B" w:rsidP="006F7C8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87AC03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EACAF" w14:textId="6A3019D9" w:rsidR="006F7C8B" w:rsidRPr="00AC365B" w:rsidRDefault="000C653B" w:rsidP="006F7C8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F7C8B" w:rsidRPr="00AC365B" w14:paraId="1D66F2F4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15273515" w14:textId="77777777" w:rsidR="006F7C8B" w:rsidRPr="00AC365B" w:rsidRDefault="006F7C8B" w:rsidP="006F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C2C2F63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22AAC0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AFD7405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58CFB7" w14:textId="77777777" w:rsidR="006F7C8B" w:rsidRPr="00AC365B" w:rsidRDefault="006F7C8B" w:rsidP="006F7C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25688A" w14:textId="77777777" w:rsidR="006F7C8B" w:rsidRPr="00AC365B" w:rsidRDefault="006F7C8B" w:rsidP="006F7C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282D6E" w14:textId="77777777" w:rsidR="006F7C8B" w:rsidRPr="00AC365B" w:rsidRDefault="006F7C8B" w:rsidP="006F7C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63B0BF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807CC8" w14:textId="77777777" w:rsidR="006F7C8B" w:rsidRPr="00AC365B" w:rsidRDefault="006F7C8B" w:rsidP="006F7C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3FE5FD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F7C8B" w:rsidRPr="00AC365B" w14:paraId="617901BC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11833E87" w14:textId="77777777" w:rsidR="006F7C8B" w:rsidRPr="00AC365B" w:rsidRDefault="006F7C8B" w:rsidP="006F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3028A3F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37E7E7C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6C72E97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534501" w14:textId="77777777" w:rsidR="006F7C8B" w:rsidRPr="00AC365B" w:rsidRDefault="006F7C8B" w:rsidP="006F7C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8AEB4A" w14:textId="77777777" w:rsidR="006F7C8B" w:rsidRPr="00AC365B" w:rsidRDefault="006F7C8B" w:rsidP="006F7C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714B02" w14:textId="77777777" w:rsidR="006F7C8B" w:rsidRPr="00AC365B" w:rsidRDefault="006F7C8B" w:rsidP="006F7C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73D07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CD2351" w14:textId="77777777" w:rsidR="006F7C8B" w:rsidRPr="00AC365B" w:rsidRDefault="006F7C8B" w:rsidP="006F7C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D091DF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F7C8B" w:rsidRPr="00AC365B" w14:paraId="4E9ED5D3" w14:textId="77777777" w:rsidTr="002222CE">
        <w:trPr>
          <w:cantSplit/>
          <w:trHeight w:val="389"/>
        </w:trPr>
        <w:tc>
          <w:tcPr>
            <w:tcW w:w="3330" w:type="dxa"/>
            <w:vAlign w:val="bottom"/>
          </w:tcPr>
          <w:p w14:paraId="7A446E72" w14:textId="77777777" w:rsidR="006F7C8B" w:rsidRPr="00AC365B" w:rsidRDefault="006F7C8B" w:rsidP="006F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E4E13DC" w14:textId="6B6FEE90" w:rsidR="006F7C8B" w:rsidRPr="00AC365B" w:rsidRDefault="000C653B" w:rsidP="006F7C8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  <w:r w:rsidR="006F7C8B"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5CAFEC" w14:textId="77777777" w:rsidR="006F7C8B" w:rsidRPr="00AC365B" w:rsidRDefault="006F7C8B" w:rsidP="006F7C8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2D5B1C5" w14:textId="51397D53" w:rsidR="006F7C8B" w:rsidRPr="00AC365B" w:rsidRDefault="006F7C8B" w:rsidP="006F7C8B">
            <w:pPr>
              <w:pStyle w:val="acctfourfigures"/>
              <w:tabs>
                <w:tab w:val="clear" w:pos="765"/>
                <w:tab w:val="left" w:pos="54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1C5E2" w14:textId="77777777" w:rsidR="006F7C8B" w:rsidRPr="00AC365B" w:rsidRDefault="006F7C8B" w:rsidP="006F7C8B">
            <w:pPr>
              <w:pStyle w:val="acctfourfigures"/>
              <w:tabs>
                <w:tab w:val="clear" w:pos="765"/>
                <w:tab w:val="left" w:pos="54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E1378F" w14:textId="306D9762" w:rsidR="006F7C8B" w:rsidRPr="00AC365B" w:rsidRDefault="006F7C8B" w:rsidP="006F7C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1D353A" w14:textId="77777777" w:rsidR="006F7C8B" w:rsidRPr="00AC365B" w:rsidRDefault="006F7C8B" w:rsidP="006F7C8B">
            <w:pPr>
              <w:pStyle w:val="acctfourfigures"/>
              <w:tabs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FC877" w14:textId="27B0822B" w:rsidR="006F7C8B" w:rsidRPr="00AC365B" w:rsidRDefault="000C653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  <w:r w:rsidR="006F7C8B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A4145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76A4D8" w14:textId="432F4FEE" w:rsidR="006F7C8B" w:rsidRPr="00AC365B" w:rsidRDefault="000C653B" w:rsidP="006F7C8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  <w:r w:rsidR="006F7C8B"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</w:tr>
      <w:tr w:rsidR="00CE4D23" w:rsidRPr="00AC365B" w14:paraId="1856399D" w14:textId="77777777" w:rsidTr="00095F51">
        <w:trPr>
          <w:cantSplit/>
          <w:trHeight w:val="452"/>
          <w:tblHeader/>
        </w:trPr>
        <w:tc>
          <w:tcPr>
            <w:tcW w:w="3330" w:type="dxa"/>
            <w:vAlign w:val="bottom"/>
            <w:hideMark/>
          </w:tcPr>
          <w:p w14:paraId="4048FBCE" w14:textId="77777777" w:rsidR="00CE4D23" w:rsidRPr="00AC365B" w:rsidRDefault="008C3F44" w:rsidP="008C3F44">
            <w:pPr>
              <w:pStyle w:val="acctfourfigures"/>
              <w:pageBreakBefore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szCs w:val="22"/>
              </w:rPr>
              <w:lastRenderedPageBreak/>
              <w:br w:type="page"/>
            </w:r>
            <w:r w:rsidR="000D37E6" w:rsidRPr="00AC365B">
              <w:rPr>
                <w:szCs w:val="22"/>
              </w:rPr>
              <w:br w:type="page"/>
            </w:r>
          </w:p>
        </w:tc>
        <w:tc>
          <w:tcPr>
            <w:tcW w:w="5850" w:type="dxa"/>
            <w:gridSpan w:val="9"/>
            <w:vAlign w:val="bottom"/>
            <w:hideMark/>
          </w:tcPr>
          <w:p w14:paraId="4AF0F0E4" w14:textId="77777777" w:rsidR="00CE4D23" w:rsidRPr="00AC365B" w:rsidRDefault="00CE4D23" w:rsidP="00294F8B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4D23" w:rsidRPr="00AC365B" w14:paraId="156F8B37" w14:textId="77777777" w:rsidTr="00095F51">
        <w:trPr>
          <w:cantSplit/>
          <w:trHeight w:val="453"/>
          <w:tblHeader/>
        </w:trPr>
        <w:tc>
          <w:tcPr>
            <w:tcW w:w="3330" w:type="dxa"/>
            <w:vAlign w:val="bottom"/>
            <w:hideMark/>
          </w:tcPr>
          <w:p w14:paraId="3EED0D42" w14:textId="77777777" w:rsidR="00CE4D23" w:rsidRPr="00AC365B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272272EC" w14:textId="77777777" w:rsidR="00CE4D23" w:rsidRPr="00AC365B" w:rsidRDefault="00CE4D23" w:rsidP="00DE49E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2" w:type="dxa"/>
            <w:vAlign w:val="bottom"/>
          </w:tcPr>
          <w:p w14:paraId="6F9F8852" w14:textId="77777777" w:rsidR="00CE4D23" w:rsidRPr="00AC365B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DA1A8" w14:textId="77777777" w:rsidR="00CE4D23" w:rsidRPr="00AC365B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E4D23" w:rsidRPr="00AC365B" w14:paraId="421F493A" w14:textId="77777777" w:rsidTr="00095F51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33C8702" w14:textId="77777777" w:rsidR="00CE4D23" w:rsidRPr="00AC365B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414433F" w14:textId="77777777" w:rsidR="00CE4D23" w:rsidRPr="00AC365B" w:rsidRDefault="00DE49E4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  <w:vAlign w:val="bottom"/>
          </w:tcPr>
          <w:p w14:paraId="4864BAE7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6302DD" w14:textId="19BF56EE" w:rsidR="00CE4D23" w:rsidRPr="00AC365B" w:rsidRDefault="00CE4D23" w:rsidP="00294F8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71B50D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3B6241" w14:textId="6602B5CE" w:rsidR="00CE4D23" w:rsidRPr="00AC365B" w:rsidRDefault="00CE4D23" w:rsidP="00294F8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529BC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8EF9A2" w14:textId="42E1FBB9" w:rsidR="00CE4D23" w:rsidRPr="00AC365B" w:rsidRDefault="00CE4D23" w:rsidP="00294F8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C36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C653B" w:rsidRPr="000C653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BA67A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FE5C15" w14:textId="77777777" w:rsidR="00CE4D23" w:rsidRPr="00AC365B" w:rsidRDefault="00CE4D23" w:rsidP="00294F8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4D23" w:rsidRPr="00AC365B" w14:paraId="7D6CE847" w14:textId="77777777" w:rsidTr="00095F51">
        <w:trPr>
          <w:cantSplit/>
          <w:tblHeader/>
        </w:trPr>
        <w:tc>
          <w:tcPr>
            <w:tcW w:w="3330" w:type="dxa"/>
            <w:vAlign w:val="bottom"/>
          </w:tcPr>
          <w:p w14:paraId="4549075E" w14:textId="77777777" w:rsidR="00CE4D23" w:rsidRPr="00AC365B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1DAC7E10" w14:textId="77777777" w:rsidR="00CE4D23" w:rsidRPr="00AC365B" w:rsidRDefault="00CE4D23" w:rsidP="00294F8B">
            <w:pPr>
              <w:pStyle w:val="acctfourfigures"/>
              <w:tabs>
                <w:tab w:val="clear" w:pos="765"/>
              </w:tabs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E4D23" w:rsidRPr="00AC365B" w14:paraId="175BA7F0" w14:textId="77777777" w:rsidTr="00095F51">
        <w:trPr>
          <w:cantSplit/>
        </w:trPr>
        <w:tc>
          <w:tcPr>
            <w:tcW w:w="3330" w:type="dxa"/>
            <w:vAlign w:val="bottom"/>
            <w:hideMark/>
          </w:tcPr>
          <w:p w14:paraId="5617DC09" w14:textId="7C94056A" w:rsidR="00CE4D23" w:rsidRPr="00AC365B" w:rsidRDefault="000C653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175E8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CE4D23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2" w:type="dxa"/>
            <w:vAlign w:val="bottom"/>
          </w:tcPr>
          <w:p w14:paraId="6C612301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588C01E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A3F2852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FAC16E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DB8B86" w14:textId="77777777" w:rsidR="00CE4D23" w:rsidRPr="00AC365B" w:rsidRDefault="00CE4D23" w:rsidP="00294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84898C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9D68B2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C64E47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B5F3EE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E4D23" w:rsidRPr="00AC365B" w14:paraId="44272EBB" w14:textId="77777777" w:rsidTr="00095F51">
        <w:trPr>
          <w:cantSplit/>
        </w:trPr>
        <w:tc>
          <w:tcPr>
            <w:tcW w:w="3330" w:type="dxa"/>
            <w:vAlign w:val="bottom"/>
          </w:tcPr>
          <w:p w14:paraId="324657B0" w14:textId="77777777" w:rsidR="00CE4D23" w:rsidRPr="00AC365B" w:rsidRDefault="00CE4D23" w:rsidP="00294F8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F9EC8F0" w14:textId="77777777" w:rsidR="00CE4D23" w:rsidRPr="00AC365B" w:rsidRDefault="00CE4D23" w:rsidP="00294F8B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98F7C67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0A42D65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6E5B74" w14:textId="77777777" w:rsidR="00CE4D23" w:rsidRPr="00AC365B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B729DD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CDCA05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CBE747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7450E1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4FA986" w14:textId="77777777" w:rsidR="00CE4D23" w:rsidRPr="00AC365B" w:rsidRDefault="00CE4D23" w:rsidP="00294F8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D23" w:rsidRPr="00AC365B" w14:paraId="42A8BDCB" w14:textId="77777777" w:rsidTr="00095F51">
        <w:trPr>
          <w:cantSplit/>
        </w:trPr>
        <w:tc>
          <w:tcPr>
            <w:tcW w:w="3330" w:type="dxa"/>
            <w:vAlign w:val="bottom"/>
            <w:hideMark/>
          </w:tcPr>
          <w:p w14:paraId="2E38867D" w14:textId="77777777" w:rsidR="00CE4D23" w:rsidRPr="00AC365B" w:rsidRDefault="00CE4D23" w:rsidP="0029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98C38FC" w14:textId="77777777" w:rsidR="00CE4D23" w:rsidRPr="00AC365B" w:rsidRDefault="00CE4D23" w:rsidP="00294F8B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372F1A4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BACEF1B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5DA013" w14:textId="77777777" w:rsidR="00CE4D23" w:rsidRPr="00AC365B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D2B466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5F6913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EC455" w14:textId="77777777" w:rsidR="00CE4D23" w:rsidRPr="00AC365B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CEE730" w14:textId="77777777" w:rsidR="00CE4D23" w:rsidRPr="00AC365B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81560" w14:textId="77777777" w:rsidR="00CE4D23" w:rsidRPr="00AC365B" w:rsidRDefault="00CE4D23" w:rsidP="00294F8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15B8" w:rsidRPr="00AC365B" w14:paraId="270632A5" w14:textId="77777777" w:rsidTr="00095F51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  <w:hideMark/>
          </w:tcPr>
          <w:p w14:paraId="5E85FE3E" w14:textId="77777777" w:rsidR="005515B8" w:rsidRPr="00AC365B" w:rsidRDefault="005515B8" w:rsidP="00CC2476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5778722" w14:textId="4A46B758" w:rsidR="005515B8" w:rsidRPr="00AC365B" w:rsidRDefault="000C653B" w:rsidP="00CC2476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8811CB" w14:textId="77777777" w:rsidR="005515B8" w:rsidRPr="00AC365B" w:rsidRDefault="005515B8" w:rsidP="00CC247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01F8EE9" w14:textId="629773D9" w:rsidR="005515B8" w:rsidRPr="00AC365B" w:rsidRDefault="000C653B" w:rsidP="00CC247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BA4547" w14:textId="77777777" w:rsidR="005515B8" w:rsidRPr="00AC365B" w:rsidRDefault="005515B8" w:rsidP="00CC247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09D52" w14:textId="0AB304C5" w:rsidR="005515B8" w:rsidRPr="00AC365B" w:rsidRDefault="0033091C" w:rsidP="008B7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0152D" w14:textId="77777777" w:rsidR="005515B8" w:rsidRPr="00AC365B" w:rsidRDefault="005515B8" w:rsidP="00CC24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936A5" w14:textId="10CAA960" w:rsidR="005515B8" w:rsidRPr="00AC365B" w:rsidRDefault="0033091C" w:rsidP="006F680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91FC81" w14:textId="77777777" w:rsidR="005515B8" w:rsidRPr="00AC365B" w:rsidRDefault="005515B8" w:rsidP="00CC24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0D348" w14:textId="41624FBC" w:rsidR="005515B8" w:rsidRPr="00AC365B" w:rsidRDefault="000C653B" w:rsidP="00085B2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95F51" w:rsidRPr="00AC365B" w14:paraId="27718E5F" w14:textId="77777777" w:rsidTr="00095F51">
        <w:trPr>
          <w:cantSplit/>
          <w:trHeight w:val="164"/>
        </w:trPr>
        <w:tc>
          <w:tcPr>
            <w:tcW w:w="3330" w:type="dxa"/>
            <w:vAlign w:val="bottom"/>
          </w:tcPr>
          <w:p w14:paraId="271B45DF" w14:textId="77777777" w:rsidR="00095F51" w:rsidRPr="002A0F73" w:rsidRDefault="00095F51" w:rsidP="0009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C545639" w14:textId="77777777" w:rsidR="00095F51" w:rsidRPr="002A0F73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A7CBD39" w14:textId="77777777" w:rsidR="00095F51" w:rsidRPr="002A0F73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0E73F87F" w14:textId="77777777" w:rsidR="00095F51" w:rsidRPr="002A0F73" w:rsidRDefault="00095F51" w:rsidP="00095F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10C9E0" w14:textId="77777777" w:rsidR="00095F51" w:rsidRPr="002A0F73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1D5085" w14:textId="77777777" w:rsidR="00095F51" w:rsidRPr="002A0F73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A6D65B" w14:textId="77777777" w:rsidR="00095F51" w:rsidRPr="002A0F73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F7A4B4E" w14:textId="77777777" w:rsidR="00095F51" w:rsidRPr="002A0F73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A7DEE8" w14:textId="77777777" w:rsidR="00095F51" w:rsidRPr="002A0F73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F2F97" w14:textId="77777777" w:rsidR="00095F51" w:rsidRPr="002A0F73" w:rsidRDefault="00095F51" w:rsidP="00095F51">
            <w:pPr>
              <w:pStyle w:val="acctfourfigures"/>
              <w:tabs>
                <w:tab w:val="clear" w:pos="765"/>
                <w:tab w:val="left" w:pos="40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095F51" w:rsidRPr="00AC365B" w14:paraId="02043678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536C5F5A" w14:textId="0F383498" w:rsidR="00095F51" w:rsidRPr="00AC365B" w:rsidRDefault="000C653B" w:rsidP="00095F51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095F51"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95F51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F92D4E3" w14:textId="77777777" w:rsidR="00095F51" w:rsidRPr="00AC365B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EFDF676" w14:textId="77777777" w:rsidR="00095F51" w:rsidRPr="00AC365B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FE4D938" w14:textId="77777777" w:rsidR="00095F51" w:rsidRPr="00AC365B" w:rsidRDefault="00095F51" w:rsidP="00095F5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6E16B4" w14:textId="77777777" w:rsidR="00095F51" w:rsidRPr="00AC365B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69DDAC" w14:textId="77777777" w:rsidR="00095F51" w:rsidRPr="00AC365B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69C0B6" w14:textId="77777777" w:rsidR="00095F51" w:rsidRPr="00AC365B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2ECEB" w14:textId="77777777" w:rsidR="00095F51" w:rsidRPr="00AC365B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17D54E" w14:textId="77777777" w:rsidR="00095F51" w:rsidRPr="00AC365B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5ED452" w14:textId="77777777" w:rsidR="00095F51" w:rsidRPr="00AC365B" w:rsidRDefault="00095F51" w:rsidP="00095F51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F51" w:rsidRPr="00AC365B" w14:paraId="6053164B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76AA438D" w14:textId="77777777" w:rsidR="00095F51" w:rsidRPr="00AC365B" w:rsidRDefault="00095F51" w:rsidP="00095F5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CEE6DA2" w14:textId="77777777" w:rsidR="00095F51" w:rsidRPr="00AC365B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1F0E8E5" w14:textId="77777777" w:rsidR="00095F51" w:rsidRPr="00AC365B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2237B92" w14:textId="77777777" w:rsidR="00095F51" w:rsidRPr="00AC365B" w:rsidRDefault="00095F51" w:rsidP="00095F5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487CD5" w14:textId="77777777" w:rsidR="00095F51" w:rsidRPr="00AC365B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E9EDB1" w14:textId="77777777" w:rsidR="00095F51" w:rsidRPr="00AC365B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5071DF" w14:textId="77777777" w:rsidR="00095F51" w:rsidRPr="00AC365B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2D584C" w14:textId="77777777" w:rsidR="00095F51" w:rsidRPr="00AC365B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A11EC0" w14:textId="77777777" w:rsidR="00095F51" w:rsidRPr="00AC365B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2555A3" w14:textId="77777777" w:rsidR="00095F51" w:rsidRPr="00AC365B" w:rsidRDefault="00095F51" w:rsidP="00095F51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F51" w:rsidRPr="00AC365B" w14:paraId="357071EB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6E8B3168" w14:textId="77777777" w:rsidR="00095F51" w:rsidRPr="00AC365B" w:rsidRDefault="00095F51" w:rsidP="0009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CF34DC7" w14:textId="77777777" w:rsidR="00095F51" w:rsidRPr="00AC365B" w:rsidRDefault="00095F51" w:rsidP="00095F51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CFBB3D1" w14:textId="77777777" w:rsidR="00095F51" w:rsidRPr="00AC365B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F2E41BF" w14:textId="77777777" w:rsidR="00095F51" w:rsidRPr="00AC365B" w:rsidRDefault="00095F51" w:rsidP="00095F5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9D4102" w14:textId="77777777" w:rsidR="00095F51" w:rsidRPr="00AC365B" w:rsidRDefault="00095F51" w:rsidP="00095F5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D3D70D" w14:textId="77777777" w:rsidR="00095F51" w:rsidRPr="00AC365B" w:rsidRDefault="00095F51" w:rsidP="0009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EDC1B9" w14:textId="77777777" w:rsidR="00095F51" w:rsidRPr="00AC365B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DB24C" w14:textId="77777777" w:rsidR="00095F51" w:rsidRPr="00AC365B" w:rsidRDefault="00095F51" w:rsidP="00095F5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1DCA28" w14:textId="77777777" w:rsidR="00095F51" w:rsidRPr="00AC365B" w:rsidRDefault="00095F51" w:rsidP="00095F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E10B04" w14:textId="77777777" w:rsidR="00095F51" w:rsidRPr="00AC365B" w:rsidRDefault="00095F51" w:rsidP="00095F51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7C8B" w:rsidRPr="00AC365B" w14:paraId="1730B2CF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35CF1991" w14:textId="77777777" w:rsidR="006F7C8B" w:rsidRPr="00AC365B" w:rsidRDefault="006F7C8B" w:rsidP="006F7C8B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514974E" w14:textId="5B612FC6" w:rsidR="006F7C8B" w:rsidRPr="00AC365B" w:rsidRDefault="000C653B" w:rsidP="006F7C8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1FD7E0D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4D99615" w14:textId="599DAC43" w:rsidR="006F7C8B" w:rsidRPr="00AC365B" w:rsidRDefault="000C653B" w:rsidP="006F7C8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F89E8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3A60CB" w14:textId="4BB61664" w:rsidR="006F7C8B" w:rsidRPr="00AC365B" w:rsidRDefault="006F7C8B" w:rsidP="006F7C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A051F2" w14:textId="77777777" w:rsidR="006F7C8B" w:rsidRPr="00AC365B" w:rsidRDefault="006F7C8B" w:rsidP="006F7C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7470AE" w14:textId="60968260" w:rsidR="006F7C8B" w:rsidRPr="00AC365B" w:rsidRDefault="006F7C8B" w:rsidP="006F7C8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138CCB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0D0976" w14:textId="73FE541C" w:rsidR="006F7C8B" w:rsidRPr="00AC365B" w:rsidRDefault="000C653B" w:rsidP="006F7C8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F7C8B" w:rsidRPr="00AC365B" w14:paraId="4A010236" w14:textId="77777777" w:rsidTr="00FD7DA8">
        <w:trPr>
          <w:cantSplit/>
          <w:trHeight w:val="389"/>
        </w:trPr>
        <w:tc>
          <w:tcPr>
            <w:tcW w:w="3330" w:type="dxa"/>
            <w:vAlign w:val="bottom"/>
          </w:tcPr>
          <w:p w14:paraId="50451D94" w14:textId="5FB7C8F5" w:rsidR="006F7C8B" w:rsidRPr="00AC365B" w:rsidRDefault="006F7C8B" w:rsidP="006F7C8B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68C9388" w14:textId="77777777" w:rsidR="006F7C8B" w:rsidRPr="00AC365B" w:rsidRDefault="006F7C8B" w:rsidP="006F7C8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A0476EF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7853A74E" w14:textId="77777777" w:rsidR="006F7C8B" w:rsidRPr="00AC365B" w:rsidRDefault="006F7C8B" w:rsidP="006F7C8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465E89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2A589B4" w14:textId="77777777" w:rsidR="006F7C8B" w:rsidRPr="00AC365B" w:rsidRDefault="006F7C8B" w:rsidP="006F7C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A0B9B9" w14:textId="77777777" w:rsidR="006F7C8B" w:rsidRPr="00AC365B" w:rsidRDefault="006F7C8B" w:rsidP="006F7C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01C772" w14:textId="77777777" w:rsidR="006F7C8B" w:rsidRPr="00AC365B" w:rsidRDefault="006F7C8B" w:rsidP="006F7C8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4D4711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AC2B2C" w14:textId="77777777" w:rsidR="006F7C8B" w:rsidRPr="00AC365B" w:rsidRDefault="006F7C8B" w:rsidP="006F7C8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F7C8B" w:rsidRPr="00AC365B" w14:paraId="3CC50A21" w14:textId="77777777" w:rsidTr="00FD7DA8">
        <w:trPr>
          <w:cantSplit/>
          <w:trHeight w:val="389"/>
        </w:trPr>
        <w:tc>
          <w:tcPr>
            <w:tcW w:w="3330" w:type="dxa"/>
            <w:vAlign w:val="bottom"/>
          </w:tcPr>
          <w:p w14:paraId="23BEB98B" w14:textId="28A547FB" w:rsidR="006F7C8B" w:rsidRPr="00AC365B" w:rsidRDefault="006F7C8B" w:rsidP="006F7C8B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6E0E0DC" w14:textId="77777777" w:rsidR="006F7C8B" w:rsidRPr="00AC365B" w:rsidRDefault="006F7C8B" w:rsidP="006F7C8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1F502E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3853E302" w14:textId="77777777" w:rsidR="006F7C8B" w:rsidRPr="00AC365B" w:rsidRDefault="006F7C8B" w:rsidP="006F7C8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388598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69BEBB" w14:textId="77777777" w:rsidR="006F7C8B" w:rsidRPr="00AC365B" w:rsidRDefault="006F7C8B" w:rsidP="006F7C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C6F3B6" w14:textId="77777777" w:rsidR="006F7C8B" w:rsidRPr="00AC365B" w:rsidRDefault="006F7C8B" w:rsidP="006F7C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80568C" w14:textId="77777777" w:rsidR="006F7C8B" w:rsidRPr="00AC365B" w:rsidRDefault="006F7C8B" w:rsidP="006F7C8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8512FF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36AE2F" w14:textId="77777777" w:rsidR="006F7C8B" w:rsidRPr="00AC365B" w:rsidRDefault="006F7C8B" w:rsidP="006F7C8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F7C8B" w:rsidRPr="00AC365B" w14:paraId="0BD959A9" w14:textId="77777777" w:rsidTr="00095F51">
        <w:trPr>
          <w:cantSplit/>
          <w:trHeight w:val="389"/>
        </w:trPr>
        <w:tc>
          <w:tcPr>
            <w:tcW w:w="3330" w:type="dxa"/>
            <w:vAlign w:val="bottom"/>
          </w:tcPr>
          <w:p w14:paraId="082D59CA" w14:textId="67C72E04" w:rsidR="006F7C8B" w:rsidRPr="00AC365B" w:rsidRDefault="006F7C8B" w:rsidP="006F7C8B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EDA4F35" w14:textId="4F1E6741" w:rsidR="006F7C8B" w:rsidRPr="00AC365B" w:rsidRDefault="000C653B" w:rsidP="006F7C8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  <w:r w:rsidR="006F7C8B"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1D8045" w14:textId="77777777" w:rsidR="006F7C8B" w:rsidRPr="00AC365B" w:rsidRDefault="006F7C8B" w:rsidP="006F7C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ECE8CA5" w14:textId="1B7DEEE8" w:rsidR="006F7C8B" w:rsidRPr="00AC365B" w:rsidRDefault="006F7C8B" w:rsidP="006F7C8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F6448C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B087F4" w14:textId="26CAA71C" w:rsidR="006F7C8B" w:rsidRPr="00AC365B" w:rsidRDefault="006F7C8B" w:rsidP="006F7C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C4DFF" w14:textId="77777777" w:rsidR="006F7C8B" w:rsidRPr="00AC365B" w:rsidRDefault="006F7C8B" w:rsidP="006F7C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28E583" w14:textId="37D4C03C" w:rsidR="006F7C8B" w:rsidRPr="00AC365B" w:rsidRDefault="000C653B" w:rsidP="006F7C8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  <w:r w:rsidR="006F7C8B" w:rsidRPr="00AC36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99D12" w14:textId="77777777" w:rsidR="006F7C8B" w:rsidRPr="00AC365B" w:rsidRDefault="006F7C8B" w:rsidP="006F7C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0B8426" w14:textId="561CCD28" w:rsidR="006F7C8B" w:rsidRPr="00AC365B" w:rsidRDefault="000C653B" w:rsidP="006F7C8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  <w:r w:rsidR="006F7C8B"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65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</w:tr>
    </w:tbl>
    <w:p w14:paraId="424878DB" w14:textId="77777777" w:rsidR="004D53D7" w:rsidRPr="00D72EFD" w:rsidRDefault="00CE4D23" w:rsidP="000D3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C365B">
        <w:rPr>
          <w:rFonts w:ascii="Angsana New" w:hAnsi="Angsana New"/>
          <w:sz w:val="20"/>
          <w:szCs w:val="20"/>
          <w:cs/>
        </w:rPr>
        <w:t xml:space="preserve"> </w:t>
      </w:r>
    </w:p>
    <w:p w14:paraId="7151323D" w14:textId="77777777" w:rsidR="00213E1C" w:rsidRPr="00AC365B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AC365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53012F57" w14:textId="77777777" w:rsidR="00A327D7" w:rsidRPr="00D72EFD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6F820D12" w14:textId="77777777" w:rsidR="00A327D7" w:rsidRPr="00AC365B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AC365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B3C5E07" w14:textId="77777777" w:rsidR="00A327D7" w:rsidRPr="00D72EFD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5F0215E" w14:textId="7ECC10E5" w:rsidR="00A327D7" w:rsidRPr="00AC365B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="003871F3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AA4100"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  <w:r w:rsidR="008C2DE7"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A4100" w:rsidRPr="00AC365B">
        <w:rPr>
          <w:rFonts w:ascii="Angsana New" w:hAnsi="Angsana New" w:cs="Angsana New"/>
          <w:sz w:val="30"/>
          <w:szCs w:val="30"/>
          <w:cs/>
          <w:lang w:bidi="th-TH"/>
        </w:rPr>
        <w:t>ขั้นตอนการประเมินมูลค่าได้เปิดเผยในหมายเหตุ</w:t>
      </w:r>
      <w:r w:rsidR="00A22C7C" w:rsidRPr="00AC365B">
        <w:rPr>
          <w:rFonts w:ascii="Angsana New" w:hAnsi="Angsana New" w:cs="Angsana New"/>
          <w:sz w:val="30"/>
          <w:szCs w:val="30"/>
          <w:cs/>
          <w:lang w:bidi="th-TH"/>
        </w:rPr>
        <w:t>ประกอบงบการเงิน</w:t>
      </w:r>
      <w:r w:rsidR="00AA4100"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ข้อ </w:t>
      </w:r>
      <w:r w:rsidR="000C653B" w:rsidRPr="000C653B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AA4100"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E28BB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(ด</w:t>
      </w:r>
      <w:r w:rsidR="00AA4100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14:paraId="683CB923" w14:textId="77777777" w:rsidR="00AA6E2F" w:rsidRPr="00D72EFD" w:rsidRDefault="00AA6E2F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</w:p>
    <w:tbl>
      <w:tblPr>
        <w:tblW w:w="7668" w:type="dxa"/>
        <w:tblInd w:w="450" w:type="dxa"/>
        <w:tblLook w:val="04A0" w:firstRow="1" w:lastRow="0" w:firstColumn="1" w:lastColumn="0" w:noHBand="0" w:noVBand="1"/>
      </w:tblPr>
      <w:tblGrid>
        <w:gridCol w:w="4236"/>
        <w:gridCol w:w="353"/>
        <w:gridCol w:w="3079"/>
      </w:tblGrid>
      <w:tr w:rsidR="008C2DE7" w:rsidRPr="00AC365B" w14:paraId="28C848C7" w14:textId="77777777" w:rsidTr="00FA5670">
        <w:trPr>
          <w:trHeight w:val="299"/>
          <w:tblHeader/>
        </w:trPr>
        <w:tc>
          <w:tcPr>
            <w:tcW w:w="4236" w:type="dxa"/>
            <w:shd w:val="clear" w:color="auto" w:fill="auto"/>
            <w:vAlign w:val="bottom"/>
          </w:tcPr>
          <w:p w14:paraId="7C975112" w14:textId="77777777" w:rsidR="008C2DE7" w:rsidRPr="00AC365B" w:rsidRDefault="008C2DE7" w:rsidP="00010552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540E2C2E" w14:textId="77777777" w:rsidR="008C2DE7" w:rsidRPr="00AC365B" w:rsidRDefault="008C2DE7" w:rsidP="00010552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  <w:vAlign w:val="bottom"/>
          </w:tcPr>
          <w:p w14:paraId="3EC1B84D" w14:textId="77777777" w:rsidR="008C2DE7" w:rsidRPr="00AC365B" w:rsidRDefault="008C2DE7" w:rsidP="00010552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C2DE7" w:rsidRPr="00AC365B" w14:paraId="588F5E58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269CB5DD" w14:textId="33C9629C" w:rsidR="008C2DE7" w:rsidRPr="00AC365B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เงินลงทุนในหน่วยลงทุนในความ</w:t>
            </w:r>
            <w:r w:rsidR="00A251AA" w:rsidRPr="00AC36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ต้องการของตลาด</w:t>
            </w:r>
          </w:p>
        </w:tc>
        <w:tc>
          <w:tcPr>
            <w:tcW w:w="353" w:type="dxa"/>
            <w:shd w:val="clear" w:color="auto" w:fill="auto"/>
          </w:tcPr>
          <w:p w14:paraId="64F9A245" w14:textId="77777777" w:rsidR="008C2DE7" w:rsidRPr="00AC365B" w:rsidRDefault="008C2DE7" w:rsidP="0001055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57D319BD" w14:textId="77777777" w:rsidR="008C2DE7" w:rsidRPr="00AC365B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8C2DE7" w:rsidRPr="00AC365B" w14:paraId="78872D42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0F234B62" w14:textId="23598B28" w:rsidR="008C2DE7" w:rsidRPr="00AC365B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AC36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ที่เป็นเงินลงทุน</w:t>
            </w:r>
            <w:r w:rsidR="00A251AA" w:rsidRPr="00AC36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เพื่อค้าและเงินลงทุนเผื่อขาย</w:t>
            </w:r>
          </w:p>
        </w:tc>
        <w:tc>
          <w:tcPr>
            <w:tcW w:w="353" w:type="dxa"/>
            <w:shd w:val="clear" w:color="auto" w:fill="auto"/>
          </w:tcPr>
          <w:p w14:paraId="580FBA47" w14:textId="77777777" w:rsidR="008C2DE7" w:rsidRPr="00AC365B" w:rsidRDefault="008C2DE7" w:rsidP="0001055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6E6A212A" w14:textId="77777777" w:rsidR="008C2DE7" w:rsidRPr="00AC365B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251AA" w:rsidRPr="00AC365B" w14:paraId="56E5D7D9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74E0377B" w14:textId="41EC462C" w:rsidR="00A251AA" w:rsidRPr="00AC365B" w:rsidRDefault="00A22C7C" w:rsidP="00A251A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353" w:type="dxa"/>
            <w:shd w:val="clear" w:color="auto" w:fill="auto"/>
          </w:tcPr>
          <w:p w14:paraId="58BD6949" w14:textId="77777777" w:rsidR="00A251AA" w:rsidRPr="00AC365B" w:rsidRDefault="00A251AA" w:rsidP="00A251A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757CFC3E" w14:textId="18F93A09" w:rsidR="00A251AA" w:rsidRPr="00AC365B" w:rsidRDefault="00A22C7C" w:rsidP="00A251A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222E04EF" w14:textId="44A07E76" w:rsidR="00E66B73" w:rsidRPr="00AC365B" w:rsidRDefault="002121EE" w:rsidP="00B5028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sz w:val="30"/>
          <w:szCs w:val="30"/>
        </w:rPr>
        <w:br w:type="page"/>
      </w:r>
      <w:r w:rsidR="00937942"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D94F3D" w:rsidRPr="00AC365B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AF3211" w:rsidRPr="00AC365B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5A7FFA19" w14:textId="77777777" w:rsidR="00306E30" w:rsidRPr="00AC365B" w:rsidRDefault="00306E30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6"/>
        <w:gridCol w:w="1109"/>
        <w:gridCol w:w="266"/>
        <w:gridCol w:w="1099"/>
        <w:gridCol w:w="28"/>
        <w:gridCol w:w="238"/>
        <w:gridCol w:w="1079"/>
        <w:gridCol w:w="253"/>
        <w:gridCol w:w="1101"/>
      </w:tblGrid>
      <w:tr w:rsidR="00837764" w:rsidRPr="00AC365B" w14:paraId="2962EFCF" w14:textId="77777777" w:rsidTr="0042766B">
        <w:trPr>
          <w:cantSplit/>
          <w:trHeight w:val="420"/>
          <w:tblHeader/>
        </w:trPr>
        <w:tc>
          <w:tcPr>
            <w:tcW w:w="2200" w:type="pct"/>
          </w:tcPr>
          <w:p w14:paraId="7AAA708A" w14:textId="77777777" w:rsidR="00837764" w:rsidRPr="00AC365B" w:rsidRDefault="0083776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77AC47B4" w14:textId="77777777" w:rsidR="00837764" w:rsidRPr="00AC365B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2747C20C" w14:textId="77777777" w:rsidR="00837764" w:rsidRPr="00AC365B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06EC115E" w14:textId="77777777" w:rsidR="00837764" w:rsidRPr="00AC365B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937942"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42766B" w:rsidRPr="00AC365B" w14:paraId="17A0F169" w14:textId="77777777" w:rsidTr="0042766B">
        <w:trPr>
          <w:cantSplit/>
          <w:trHeight w:val="420"/>
          <w:tblHeader/>
        </w:trPr>
        <w:tc>
          <w:tcPr>
            <w:tcW w:w="2200" w:type="pct"/>
          </w:tcPr>
          <w:p w14:paraId="53969591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52F4AC73" w14:textId="4EC4D49E" w:rsidR="0042766B" w:rsidRPr="00AC365B" w:rsidRDefault="000C653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0F888A47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42D78C0" w14:textId="3998A7A4" w:rsidR="0042766B" w:rsidRPr="00AC365B" w:rsidRDefault="000C653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gridSpan w:val="2"/>
          </w:tcPr>
          <w:p w14:paraId="5F7DFEA4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9ECFD0" w14:textId="0B37907A" w:rsidR="0042766B" w:rsidRPr="00AC365B" w:rsidRDefault="000C653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14:paraId="0A975088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F92F85" w14:textId="542B50EF" w:rsidR="0042766B" w:rsidRPr="00AC365B" w:rsidRDefault="000C653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2766B" w:rsidRPr="00AC365B" w14:paraId="4D09CF9A" w14:textId="77777777" w:rsidTr="00FA5670">
        <w:trPr>
          <w:trHeight w:val="420"/>
          <w:tblHeader/>
        </w:trPr>
        <w:tc>
          <w:tcPr>
            <w:tcW w:w="2200" w:type="pct"/>
          </w:tcPr>
          <w:p w14:paraId="145A18CC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8"/>
          </w:tcPr>
          <w:p w14:paraId="5F7600CE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66B" w:rsidRPr="00AC365B" w14:paraId="7BD2C8EA" w14:textId="77777777" w:rsidTr="0042766B">
        <w:trPr>
          <w:trHeight w:val="420"/>
        </w:trPr>
        <w:tc>
          <w:tcPr>
            <w:tcW w:w="2200" w:type="pct"/>
          </w:tcPr>
          <w:p w14:paraId="0C6E2EF3" w14:textId="77777777" w:rsidR="0042766B" w:rsidRPr="00AC365B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0" w:type="pct"/>
          </w:tcPr>
          <w:p w14:paraId="7A0BD83F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373DD07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7EF31DFF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FD2B247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10E2455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694C936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4F811E1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766B" w:rsidRPr="00AC365B" w14:paraId="2D057CA0" w14:textId="77777777" w:rsidTr="0042766B">
        <w:trPr>
          <w:trHeight w:val="420"/>
        </w:trPr>
        <w:tc>
          <w:tcPr>
            <w:tcW w:w="2200" w:type="pct"/>
          </w:tcPr>
          <w:p w14:paraId="6072B397" w14:textId="77777777" w:rsidR="0042766B" w:rsidRPr="00AC365B" w:rsidRDefault="0042766B" w:rsidP="0042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600" w:type="pct"/>
          </w:tcPr>
          <w:p w14:paraId="2B6087FD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4DD079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11438A73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723251B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A537A03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F7CB2EE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DE95F9A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2BF4" w:rsidRPr="00AC365B" w14:paraId="7BDD498E" w14:textId="77777777" w:rsidTr="0042766B">
        <w:trPr>
          <w:trHeight w:val="420"/>
        </w:trPr>
        <w:tc>
          <w:tcPr>
            <w:tcW w:w="2200" w:type="pct"/>
          </w:tcPr>
          <w:p w14:paraId="468ACC55" w14:textId="77777777" w:rsidR="00C92BF4" w:rsidRPr="00AC365B" w:rsidRDefault="00C92BF4" w:rsidP="00C9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0" w:type="pct"/>
            <w:vAlign w:val="bottom"/>
          </w:tcPr>
          <w:p w14:paraId="55CDBA49" w14:textId="21601A4A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121</w:t>
            </w:r>
            <w:r w:rsidR="00961968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144" w:type="pct"/>
            <w:vAlign w:val="bottom"/>
          </w:tcPr>
          <w:p w14:paraId="50706174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02577E4E" w14:textId="61EA49A8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332</w:t>
            </w:r>
            <w:r w:rsidR="00C92BF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44" w:type="pct"/>
            <w:gridSpan w:val="2"/>
            <w:vAlign w:val="bottom"/>
          </w:tcPr>
          <w:p w14:paraId="71951DAC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0A03731" w14:textId="0CA5B5F4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17</w:t>
            </w:r>
            <w:r w:rsidR="00DB627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137" w:type="pct"/>
            <w:vAlign w:val="bottom"/>
          </w:tcPr>
          <w:p w14:paraId="1D7205FB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A5C23FC" w14:textId="46B23095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40</w:t>
            </w:r>
            <w:r w:rsidR="00C92BF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C92BF4" w:rsidRPr="00AC365B" w14:paraId="1FC05F1E" w14:textId="77777777" w:rsidTr="0042766B">
        <w:trPr>
          <w:trHeight w:val="420"/>
        </w:trPr>
        <w:tc>
          <w:tcPr>
            <w:tcW w:w="2200" w:type="pct"/>
          </w:tcPr>
          <w:p w14:paraId="735BCE5C" w14:textId="60EA8B45" w:rsidR="00C92BF4" w:rsidRPr="00AC365B" w:rsidRDefault="00C92BF4" w:rsidP="00C9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หลังจากหนึ่งปี แต่ไม่เกินห้าปี</w:t>
            </w:r>
          </w:p>
        </w:tc>
        <w:tc>
          <w:tcPr>
            <w:tcW w:w="600" w:type="pct"/>
            <w:vAlign w:val="bottom"/>
          </w:tcPr>
          <w:p w14:paraId="24089057" w14:textId="1B1B8843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424</w:t>
            </w:r>
            <w:r w:rsidR="00961968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144" w:type="pct"/>
            <w:vAlign w:val="bottom"/>
          </w:tcPr>
          <w:p w14:paraId="77962940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56B97FAC" w14:textId="1CC81631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746</w:t>
            </w:r>
            <w:r w:rsidR="00C92BF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44" w:type="pct"/>
            <w:gridSpan w:val="2"/>
            <w:vAlign w:val="bottom"/>
          </w:tcPr>
          <w:p w14:paraId="2563DA67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2BE70FF" w14:textId="58723C61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</w:t>
            </w:r>
            <w:r w:rsidR="00DB627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37" w:type="pct"/>
            <w:vAlign w:val="bottom"/>
          </w:tcPr>
          <w:p w14:paraId="5F01965D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AF262AD" w14:textId="5E486A0C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36</w:t>
            </w:r>
            <w:r w:rsidR="00C92BF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877</w:t>
            </w:r>
          </w:p>
        </w:tc>
      </w:tr>
      <w:tr w:rsidR="00C92BF4" w:rsidRPr="00AC365B" w14:paraId="61FD7F52" w14:textId="77777777" w:rsidTr="0042766B">
        <w:trPr>
          <w:trHeight w:val="420"/>
        </w:trPr>
        <w:tc>
          <w:tcPr>
            <w:tcW w:w="2200" w:type="pct"/>
          </w:tcPr>
          <w:p w14:paraId="320DB454" w14:textId="77777777" w:rsidR="00C92BF4" w:rsidRPr="00AC365B" w:rsidRDefault="00C92BF4" w:rsidP="00C9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2CBB75B" w14:textId="296C5708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195</w:t>
            </w:r>
            <w:r w:rsidR="00DB6272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44" w:type="pct"/>
            <w:vAlign w:val="bottom"/>
          </w:tcPr>
          <w:p w14:paraId="6C460AC7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61863A3" w14:textId="5043EC11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500</w:t>
            </w:r>
            <w:r w:rsidR="00C92BF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4" w:type="pct"/>
            <w:gridSpan w:val="2"/>
            <w:vAlign w:val="bottom"/>
          </w:tcPr>
          <w:p w14:paraId="00B33B10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6ED75EE" w14:textId="62AD9ED7" w:rsidR="00C92BF4" w:rsidRPr="00AC365B" w:rsidRDefault="00DB6272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0ED2103E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BC5E561" w14:textId="7F9BEF8A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2BF4" w:rsidRPr="00AC365B" w14:paraId="29E622A0" w14:textId="77777777" w:rsidTr="0042766B">
        <w:trPr>
          <w:trHeight w:val="420"/>
        </w:trPr>
        <w:tc>
          <w:tcPr>
            <w:tcW w:w="2200" w:type="pct"/>
          </w:tcPr>
          <w:p w14:paraId="550A58C3" w14:textId="77777777" w:rsidR="00C92BF4" w:rsidRPr="00AC365B" w:rsidRDefault="00C92BF4" w:rsidP="00C9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00DE" w14:textId="6DC7B98B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  <w:r w:rsidR="009619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144" w:type="pct"/>
            <w:vAlign w:val="bottom"/>
          </w:tcPr>
          <w:p w14:paraId="46B9F7D3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535D0" w14:textId="40BBB5FA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92BF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  <w:r w:rsidR="00C92BF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44" w:type="pct"/>
            <w:gridSpan w:val="2"/>
            <w:vAlign w:val="bottom"/>
          </w:tcPr>
          <w:p w14:paraId="30CE5670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6D369" w14:textId="23649ED8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DB6272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137" w:type="pct"/>
            <w:vAlign w:val="bottom"/>
          </w:tcPr>
          <w:p w14:paraId="2A796359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51F15" w14:textId="5CAF5830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C92BF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</w:tr>
      <w:tr w:rsidR="0042766B" w:rsidRPr="00AC365B" w14:paraId="7AD121C4" w14:textId="77777777" w:rsidTr="00FA5670">
        <w:trPr>
          <w:trHeight w:val="420"/>
          <w:tblHeader/>
        </w:trPr>
        <w:tc>
          <w:tcPr>
            <w:tcW w:w="2200" w:type="pct"/>
          </w:tcPr>
          <w:p w14:paraId="7CCB1E3A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0" w:type="pct"/>
            <w:gridSpan w:val="8"/>
          </w:tcPr>
          <w:p w14:paraId="17538990" w14:textId="77777777" w:rsidR="0042766B" w:rsidRPr="00AC365B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2766B" w:rsidRPr="00AC365B" w14:paraId="46F959F8" w14:textId="77777777" w:rsidTr="0042766B">
        <w:trPr>
          <w:trHeight w:val="420"/>
        </w:trPr>
        <w:tc>
          <w:tcPr>
            <w:tcW w:w="2200" w:type="pct"/>
          </w:tcPr>
          <w:p w14:paraId="0BDD68B7" w14:textId="77777777" w:rsidR="0042766B" w:rsidRPr="00AC365B" w:rsidRDefault="0042766B" w:rsidP="00427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00" w:type="pct"/>
          </w:tcPr>
          <w:p w14:paraId="4806F239" w14:textId="77777777" w:rsidR="0042766B" w:rsidRPr="00AC365B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8741F5" w14:textId="77777777" w:rsidR="0042766B" w:rsidRPr="00AC365B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58FA3842" w14:textId="77777777" w:rsidR="0042766B" w:rsidRPr="00AC365B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4D172B" w14:textId="77777777" w:rsidR="0042766B" w:rsidRPr="00AC365B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7E8245" w14:textId="77777777" w:rsidR="0042766B" w:rsidRPr="00AC365B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A586D01" w14:textId="77777777" w:rsidR="0042766B" w:rsidRPr="00AC365B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5A9454" w14:textId="77777777" w:rsidR="0042766B" w:rsidRPr="00AC365B" w:rsidRDefault="0042766B" w:rsidP="004276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BF4" w:rsidRPr="00AC365B" w14:paraId="2328064A" w14:textId="77777777" w:rsidTr="0042766B">
        <w:trPr>
          <w:trHeight w:val="420"/>
        </w:trPr>
        <w:tc>
          <w:tcPr>
            <w:tcW w:w="2200" w:type="pct"/>
            <w:shd w:val="clear" w:color="auto" w:fill="auto"/>
          </w:tcPr>
          <w:p w14:paraId="0B6F6330" w14:textId="40031F83" w:rsidR="00C92BF4" w:rsidRPr="00AC365B" w:rsidRDefault="00C92BF4" w:rsidP="00C9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CD877" w14:textId="6DB6D15A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78</w:t>
            </w:r>
            <w:r w:rsidR="006E0E3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4937A0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7F2A2" w14:textId="655848B2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1</w:t>
            </w:r>
            <w:r w:rsidR="00C92BF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640</w:t>
            </w:r>
            <w:r w:rsidR="00C92BF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C53EDEA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B2BA2" w14:textId="468C7523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22</w:t>
            </w:r>
            <w:r w:rsidR="006E0E35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525C8FC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C2AF0" w14:textId="356A6B3D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34</w:t>
            </w:r>
            <w:r w:rsidR="00C92BF4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074</w:t>
            </w:r>
          </w:p>
        </w:tc>
      </w:tr>
      <w:tr w:rsidR="00C92BF4" w:rsidRPr="00AC365B" w14:paraId="67D9682A" w14:textId="77777777" w:rsidTr="0042766B">
        <w:trPr>
          <w:trHeight w:val="420"/>
        </w:trPr>
        <w:tc>
          <w:tcPr>
            <w:tcW w:w="2200" w:type="pct"/>
            <w:shd w:val="clear" w:color="auto" w:fill="auto"/>
          </w:tcPr>
          <w:p w14:paraId="51861B33" w14:textId="77777777" w:rsidR="00C92BF4" w:rsidRPr="00AC365B" w:rsidRDefault="00C92BF4" w:rsidP="00C9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E56F6" w14:textId="69CEDF2F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6E0E35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6EAD045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4A3B0" w14:textId="5261A849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92BF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  <w:r w:rsidR="00C92BF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9484863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DF9AB" w14:textId="4872E64F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6E0E35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4301120" w14:textId="77777777" w:rsidR="00C92BF4" w:rsidRPr="00AC365B" w:rsidRDefault="00C92BF4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DEA12" w14:textId="46CCED2B" w:rsidR="00C92BF4" w:rsidRPr="00AC365B" w:rsidRDefault="000C653B" w:rsidP="00C92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C92BF4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074</w:t>
            </w:r>
          </w:p>
        </w:tc>
      </w:tr>
    </w:tbl>
    <w:p w14:paraId="61C19C79" w14:textId="77777777" w:rsidR="00E11D3C" w:rsidRPr="00AC365B" w:rsidRDefault="00E11D3C" w:rsidP="00E1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6CDAFFCB" w14:textId="77777777" w:rsidR="00B463AD" w:rsidRPr="00AC365B" w:rsidRDefault="00B463AD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</w:t>
      </w:r>
    </w:p>
    <w:p w14:paraId="28940416" w14:textId="77777777" w:rsidR="00B463AD" w:rsidRPr="00AC365B" w:rsidRDefault="00B463AD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516D84DA" w14:textId="6AD121BD" w:rsidR="00B25E7C" w:rsidRPr="00AC365B" w:rsidRDefault="00B25E7C" w:rsidP="006313D0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บริษัทและบริษัทย่อยได้ทำสัญญาเช่าและบริการเพื่อเช่าสำนักงานรวมทั้งสิ่งอำนวยความสะดวกกับบริษัท</w:t>
      </w:r>
      <w:r w:rsidR="006313D0" w:rsidRPr="00AC365B">
        <w:rPr>
          <w:rFonts w:ascii="Angsana New" w:hAnsi="Angsana New"/>
          <w:sz w:val="30"/>
          <w:szCs w:val="30"/>
          <w:cs/>
        </w:rPr>
        <w:br/>
      </w:r>
      <w:r w:rsidRPr="00AC365B">
        <w:rPr>
          <w:rFonts w:ascii="Angsana New" w:hAnsi="Angsana New"/>
          <w:sz w:val="30"/>
          <w:szCs w:val="30"/>
          <w:cs/>
        </w:rPr>
        <w:t xml:space="preserve">ในประเทศแห่งหนึ่งเป็นระยะเวลา </w:t>
      </w:r>
      <w:r w:rsidR="000C653B" w:rsidRPr="000C653B">
        <w:rPr>
          <w:rFonts w:ascii="Angsana New" w:hAnsi="Angsana New"/>
          <w:sz w:val="30"/>
          <w:szCs w:val="30"/>
        </w:rPr>
        <w:t>3</w:t>
      </w:r>
      <w:r w:rsidRPr="00AC365B">
        <w:rPr>
          <w:rFonts w:ascii="Angsana New" w:hAnsi="Angsana New"/>
          <w:sz w:val="30"/>
          <w:szCs w:val="30"/>
          <w:cs/>
        </w:rPr>
        <w:t xml:space="preserve"> ปี โดยจ</w:t>
      </w:r>
      <w:r w:rsidR="00BF73BA" w:rsidRPr="00AC365B">
        <w:rPr>
          <w:rFonts w:ascii="Angsana New" w:hAnsi="Angsana New"/>
          <w:sz w:val="30"/>
          <w:szCs w:val="30"/>
          <w:cs/>
        </w:rPr>
        <w:t>ะสิ้นสุดใน</w:t>
      </w:r>
      <w:r w:rsidR="00A508B5" w:rsidRPr="00AC365B">
        <w:rPr>
          <w:rFonts w:ascii="Angsana New" w:hAnsi="Angsana New"/>
          <w:sz w:val="30"/>
          <w:szCs w:val="30"/>
          <w:cs/>
        </w:rPr>
        <w:t>เวลาที่แตกต่างกันจนถึง</w:t>
      </w:r>
      <w:r w:rsidRPr="00AC365B">
        <w:rPr>
          <w:rFonts w:ascii="Angsana New" w:hAnsi="Angsana New"/>
          <w:sz w:val="30"/>
          <w:szCs w:val="30"/>
          <w:cs/>
        </w:rPr>
        <w:t xml:space="preserve">วันที่ </w:t>
      </w:r>
      <w:r w:rsidR="000C653B" w:rsidRPr="000C653B">
        <w:rPr>
          <w:rFonts w:ascii="Angsana New" w:hAnsi="Angsana New"/>
          <w:sz w:val="30"/>
          <w:szCs w:val="30"/>
        </w:rPr>
        <w:t>30</w:t>
      </w:r>
      <w:r w:rsidRPr="00AC365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C653B" w:rsidRPr="000C653B">
        <w:rPr>
          <w:rFonts w:ascii="Angsana New" w:hAnsi="Angsana New"/>
          <w:sz w:val="30"/>
          <w:szCs w:val="30"/>
        </w:rPr>
        <w:t>2563</w:t>
      </w:r>
      <w:r w:rsidRPr="00AC365B">
        <w:rPr>
          <w:rFonts w:ascii="Angsana New" w:hAnsi="Angsana New"/>
          <w:sz w:val="30"/>
          <w:szCs w:val="30"/>
          <w:cs/>
        </w:rPr>
        <w:t xml:space="preserve"> บริษัทและบริษัทย่อ</w:t>
      </w:r>
      <w:r w:rsidR="009F1CF4" w:rsidRPr="00AC365B">
        <w:rPr>
          <w:rFonts w:ascii="Angsana New" w:hAnsi="Angsana New"/>
          <w:sz w:val="30"/>
          <w:szCs w:val="30"/>
          <w:cs/>
        </w:rPr>
        <w:t>ย</w:t>
      </w:r>
      <w:r w:rsidRPr="00AC365B">
        <w:rPr>
          <w:rFonts w:ascii="Angsana New" w:hAnsi="Angsana New"/>
          <w:spacing w:val="-4"/>
          <w:sz w:val="30"/>
          <w:szCs w:val="30"/>
          <w:cs/>
        </w:rPr>
        <w:t>ตกลงชำระค่าเช่าและค่าบริการตามอัตราที่ตกลงในสัญญา ซึ่งสัญญาดังกล่าวมีเงื่อนไข</w:t>
      </w:r>
      <w:r w:rsidR="006313D0" w:rsidRPr="00AC365B">
        <w:rPr>
          <w:rFonts w:ascii="Angsana New" w:hAnsi="Angsana New"/>
          <w:spacing w:val="-4"/>
          <w:sz w:val="30"/>
          <w:szCs w:val="30"/>
          <w:cs/>
        </w:rPr>
        <w:br/>
      </w:r>
      <w:r w:rsidRPr="00AC365B">
        <w:rPr>
          <w:rFonts w:ascii="Angsana New" w:hAnsi="Angsana New"/>
          <w:spacing w:val="-4"/>
          <w:sz w:val="30"/>
          <w:szCs w:val="30"/>
          <w:cs/>
        </w:rPr>
        <w:t>ในการต่ออายุสัญญาได้</w:t>
      </w:r>
    </w:p>
    <w:p w14:paraId="718E7642" w14:textId="77777777" w:rsidR="00B25E7C" w:rsidRPr="00AC365B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3738C72" w14:textId="5137201C" w:rsidR="00EC2606" w:rsidRDefault="00B25E7C" w:rsidP="009B28FC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บริษัทย่อยทางอ้อมแห่งหนึ่งได้ทำสัญญาซื้อข่าวกับบริษัทต่างประเทศแห่งหนึ่งเป็นระยะเวลา </w:t>
      </w:r>
      <w:r w:rsidR="000C653B" w:rsidRPr="000C653B">
        <w:rPr>
          <w:rFonts w:ascii="Angsana New" w:hAnsi="Angsana New"/>
          <w:sz w:val="30"/>
          <w:szCs w:val="30"/>
        </w:rPr>
        <w:t>5</w:t>
      </w:r>
      <w:r w:rsidRPr="00AC365B">
        <w:rPr>
          <w:rFonts w:ascii="Angsana New" w:hAnsi="Angsana New"/>
          <w:sz w:val="30"/>
          <w:szCs w:val="30"/>
          <w:cs/>
        </w:rPr>
        <w:t xml:space="preserve"> ปี โดยเริ่มตั้งแต่วันที่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0C653B" w:rsidRPr="000C653B">
        <w:rPr>
          <w:rFonts w:ascii="Angsana New" w:hAnsi="Angsana New"/>
          <w:sz w:val="30"/>
          <w:szCs w:val="30"/>
        </w:rPr>
        <w:t>2559</w:t>
      </w:r>
      <w:r w:rsidRPr="00AC365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C653B" w:rsidRPr="000C653B">
        <w:rPr>
          <w:rFonts w:ascii="Angsana New" w:hAnsi="Angsana New"/>
          <w:sz w:val="30"/>
          <w:szCs w:val="30"/>
        </w:rPr>
        <w:t>2564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บริษัทย่อยทางอ้อมตกลงชำระค่าธรรมเนียมตามอัตราที่ตกลงในสัญญา ซึ่งสัญญาดังกล่าวมีเงื่อนไขในการต่ออายุสัญญาได้</w:t>
      </w:r>
    </w:p>
    <w:p w14:paraId="4AD7BBBF" w14:textId="77777777" w:rsidR="00BC3723" w:rsidRPr="003E3F40" w:rsidRDefault="00BC3723" w:rsidP="00BC3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1EFF12C0" w14:textId="5C23F0E3" w:rsidR="00B25E7C" w:rsidRPr="00BC3723" w:rsidRDefault="0041453C" w:rsidP="00BD0AED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</w:rPr>
      </w:pPr>
      <w:r w:rsidRPr="00BC3723">
        <w:rPr>
          <w:rFonts w:ascii="Angsana New" w:hAnsi="Angsana New"/>
          <w:spacing w:val="-1"/>
          <w:sz w:val="30"/>
          <w:szCs w:val="30"/>
          <w:cs/>
        </w:rPr>
        <w:t>บริษัทย่อย</w:t>
      </w:r>
      <w:r w:rsidR="00BC3723" w:rsidRPr="00BC3723">
        <w:rPr>
          <w:rFonts w:ascii="Angsana New" w:hAnsi="Angsana New" w:hint="cs"/>
          <w:spacing w:val="-1"/>
          <w:sz w:val="30"/>
          <w:szCs w:val="30"/>
          <w:cs/>
        </w:rPr>
        <w:t>ทางอ้อม</w:t>
      </w:r>
      <w:r w:rsidRPr="00BC3723">
        <w:rPr>
          <w:rFonts w:ascii="Angsana New" w:hAnsi="Angsana New"/>
          <w:spacing w:val="-1"/>
          <w:sz w:val="30"/>
          <w:szCs w:val="30"/>
          <w:cs/>
        </w:rPr>
        <w:t>แห่งหนึ่งได้ทำสัญญากับบริษัทในประเทศสองแห่ง</w:t>
      </w:r>
      <w:r w:rsidRPr="00BC3723">
        <w:rPr>
          <w:rFonts w:ascii="Angsana New" w:hAnsi="Angsana New"/>
          <w:spacing w:val="-1"/>
          <w:sz w:val="30"/>
          <w:szCs w:val="30"/>
        </w:rPr>
        <w:t xml:space="preserve"> </w:t>
      </w:r>
      <w:r w:rsidRPr="00BC3723">
        <w:rPr>
          <w:rFonts w:ascii="Angsana New" w:hAnsi="Angsana New"/>
          <w:sz w:val="30"/>
          <w:szCs w:val="30"/>
          <w:cs/>
        </w:rPr>
        <w:t>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BC3723">
        <w:rPr>
          <w:rFonts w:ascii="Angsana New" w:hAnsi="Angsana New"/>
          <w:sz w:val="30"/>
          <w:szCs w:val="30"/>
        </w:rPr>
        <w:t xml:space="preserve"> </w:t>
      </w:r>
      <w:r w:rsidRPr="00BC3723">
        <w:rPr>
          <w:rFonts w:ascii="Angsana New" w:hAnsi="Angsana New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BC3723">
        <w:rPr>
          <w:rFonts w:ascii="Angsana New" w:hAnsi="Angsana New"/>
          <w:sz w:val="30"/>
          <w:szCs w:val="30"/>
        </w:rPr>
        <w:t xml:space="preserve">C-band </w:t>
      </w:r>
      <w:r w:rsidRPr="00BC3723">
        <w:rPr>
          <w:rFonts w:ascii="Angsana New" w:hAnsi="Angsana New"/>
          <w:sz w:val="30"/>
          <w:szCs w:val="30"/>
          <w:cs/>
        </w:rPr>
        <w:t xml:space="preserve">และ </w:t>
      </w:r>
      <w:r w:rsidRPr="00BC3723">
        <w:rPr>
          <w:rFonts w:ascii="Angsana New" w:hAnsi="Angsana New"/>
          <w:sz w:val="30"/>
          <w:szCs w:val="30"/>
        </w:rPr>
        <w:t>Ku-band</w:t>
      </w:r>
      <w:r w:rsidRPr="00BC3723">
        <w:rPr>
          <w:rFonts w:ascii="Angsana New" w:hAnsi="Angsana New"/>
          <w:spacing w:val="-1"/>
          <w:sz w:val="30"/>
          <w:szCs w:val="30"/>
          <w:cs/>
        </w:rPr>
        <w:t xml:space="preserve"> เป็นระยะเวลา </w:t>
      </w:r>
      <w:r w:rsidR="000C653B" w:rsidRPr="00BC3723">
        <w:rPr>
          <w:rFonts w:ascii="Angsana New" w:hAnsi="Angsana New"/>
          <w:spacing w:val="-1"/>
          <w:sz w:val="30"/>
          <w:szCs w:val="30"/>
        </w:rPr>
        <w:t>3</w:t>
      </w:r>
      <w:r w:rsidRPr="00BC3723">
        <w:rPr>
          <w:rFonts w:ascii="Angsana New" w:hAnsi="Angsana New"/>
          <w:spacing w:val="-1"/>
          <w:sz w:val="30"/>
          <w:szCs w:val="30"/>
        </w:rPr>
        <w:t xml:space="preserve"> </w:t>
      </w:r>
      <w:r w:rsidRPr="00BC3723">
        <w:rPr>
          <w:rFonts w:ascii="Angsana New" w:hAnsi="Angsana New"/>
          <w:spacing w:val="-1"/>
          <w:sz w:val="30"/>
          <w:szCs w:val="30"/>
          <w:cs/>
        </w:rPr>
        <w:t xml:space="preserve">ปี </w:t>
      </w:r>
      <w:r w:rsidR="000C653B" w:rsidRPr="00BC3723">
        <w:rPr>
          <w:rFonts w:ascii="Angsana New" w:hAnsi="Angsana New"/>
          <w:spacing w:val="-1"/>
          <w:sz w:val="30"/>
          <w:szCs w:val="30"/>
        </w:rPr>
        <w:t>1</w:t>
      </w:r>
      <w:r w:rsidRPr="00BC3723">
        <w:rPr>
          <w:rFonts w:ascii="Angsana New" w:hAnsi="Angsana New"/>
          <w:spacing w:val="-1"/>
          <w:sz w:val="30"/>
          <w:szCs w:val="30"/>
        </w:rPr>
        <w:t xml:space="preserve"> </w:t>
      </w:r>
      <w:r w:rsidRPr="00BC3723">
        <w:rPr>
          <w:rFonts w:ascii="Angsana New" w:hAnsi="Angsana New"/>
          <w:spacing w:val="-1"/>
          <w:sz w:val="30"/>
          <w:szCs w:val="30"/>
          <w:cs/>
        </w:rPr>
        <w:t xml:space="preserve">เดือนถึง </w:t>
      </w:r>
      <w:r w:rsidR="000C653B" w:rsidRPr="00BC3723">
        <w:rPr>
          <w:rFonts w:ascii="Angsana New" w:hAnsi="Angsana New"/>
          <w:spacing w:val="-1"/>
          <w:sz w:val="30"/>
          <w:szCs w:val="30"/>
        </w:rPr>
        <w:t>5</w:t>
      </w:r>
      <w:r w:rsidRPr="00BC3723">
        <w:rPr>
          <w:rFonts w:ascii="Angsana New" w:hAnsi="Angsana New"/>
          <w:spacing w:val="-1"/>
          <w:sz w:val="30"/>
          <w:szCs w:val="30"/>
          <w:cs/>
        </w:rPr>
        <w:t xml:space="preserve"> ปี </w:t>
      </w:r>
      <w:r w:rsidR="000C653B" w:rsidRPr="00BC3723">
        <w:rPr>
          <w:rFonts w:ascii="Angsana New" w:hAnsi="Angsana New"/>
          <w:spacing w:val="-1"/>
          <w:sz w:val="30"/>
          <w:szCs w:val="30"/>
        </w:rPr>
        <w:t>11</w:t>
      </w:r>
      <w:r w:rsidRPr="00BC3723">
        <w:rPr>
          <w:rFonts w:ascii="Angsana New" w:hAnsi="Angsana New"/>
          <w:spacing w:val="-1"/>
          <w:sz w:val="30"/>
          <w:szCs w:val="30"/>
        </w:rPr>
        <w:t xml:space="preserve"> </w:t>
      </w:r>
      <w:r w:rsidRPr="00BC3723">
        <w:rPr>
          <w:rFonts w:ascii="Angsana New" w:hAnsi="Angsana New"/>
          <w:spacing w:val="-1"/>
          <w:sz w:val="30"/>
          <w:szCs w:val="30"/>
          <w:cs/>
        </w:rPr>
        <w:t xml:space="preserve">เดือน โดยมีระยะเวลาสิ้นสุดของสัญญาแตกต่างกันจนถึงวันที่ </w:t>
      </w:r>
      <w:r w:rsidR="000C653B" w:rsidRPr="00BC3723">
        <w:rPr>
          <w:rFonts w:ascii="Angsana New" w:hAnsi="Angsana New"/>
          <w:spacing w:val="-1"/>
          <w:sz w:val="30"/>
          <w:szCs w:val="30"/>
        </w:rPr>
        <w:t>15</w:t>
      </w:r>
      <w:r w:rsidRPr="00BC3723">
        <w:rPr>
          <w:rFonts w:ascii="Angsana New" w:hAnsi="Angsana New"/>
          <w:spacing w:val="-1"/>
          <w:sz w:val="30"/>
          <w:szCs w:val="30"/>
        </w:rPr>
        <w:t xml:space="preserve"> </w:t>
      </w:r>
      <w:r w:rsidRPr="00BC3723">
        <w:rPr>
          <w:rFonts w:ascii="Angsana New" w:hAnsi="Angsana New"/>
          <w:spacing w:val="-1"/>
          <w:sz w:val="30"/>
          <w:szCs w:val="30"/>
          <w:cs/>
        </w:rPr>
        <w:t xml:space="preserve">กันยายน </w:t>
      </w:r>
      <w:r w:rsidR="000C653B" w:rsidRPr="00BC3723">
        <w:rPr>
          <w:rFonts w:ascii="Angsana New" w:hAnsi="Angsana New"/>
          <w:spacing w:val="-1"/>
          <w:sz w:val="30"/>
          <w:szCs w:val="30"/>
        </w:rPr>
        <w:t>2565</w:t>
      </w:r>
      <w:r w:rsidRPr="00BC3723">
        <w:rPr>
          <w:rFonts w:ascii="Angsana New" w:hAnsi="Angsana New"/>
          <w:spacing w:val="-1"/>
          <w:sz w:val="30"/>
          <w:szCs w:val="30"/>
        </w:rPr>
        <w:t xml:space="preserve"> </w:t>
      </w:r>
      <w:r w:rsidRPr="00BC3723">
        <w:rPr>
          <w:rFonts w:ascii="Angsana New" w:hAnsi="Angsana New"/>
          <w:spacing w:val="-1"/>
          <w:sz w:val="30"/>
          <w:szCs w:val="30"/>
          <w:cs/>
        </w:rPr>
        <w:t>บริษัทย่อยตกลงชำระค่าธรรมเนียมการใช้บริการสำหรับการส่งสัญญาณโทรทัศน์ดังกล่าวตามอัตราที่ตกลงในสัญญา</w:t>
      </w:r>
      <w:r w:rsidR="006313D0" w:rsidRPr="00BC3723">
        <w:rPr>
          <w:rFonts w:ascii="Angsana New" w:hAnsi="Angsana New"/>
          <w:sz w:val="30"/>
          <w:szCs w:val="30"/>
          <w:cs/>
        </w:rPr>
        <w:t xml:space="preserve"> </w:t>
      </w:r>
    </w:p>
    <w:p w14:paraId="69DD23CE" w14:textId="77777777" w:rsidR="00BC3723" w:rsidRPr="003E3F40" w:rsidRDefault="00BC3723" w:rsidP="00BC3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12"/>
          <w:szCs w:val="12"/>
        </w:rPr>
      </w:pPr>
    </w:p>
    <w:p w14:paraId="461DEFF6" w14:textId="3677851B" w:rsidR="008732DB" w:rsidRPr="00AC365B" w:rsidRDefault="008732DB" w:rsidP="008732DB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>บริษัทย่อยทางอ้อมแห่งหนึ่งได้ทำสัญญาเช่าให้บริการโครงข่ายโทรทัศน์ประเภท</w:t>
      </w:r>
      <w:r w:rsidR="00C64C5E" w:rsidRPr="00AC365B">
        <w:rPr>
          <w:rFonts w:ascii="Angsana New" w:hAnsi="Angsana New"/>
          <w:sz w:val="30"/>
          <w:szCs w:val="30"/>
          <w:cs/>
        </w:rPr>
        <w:t>ที่ใช้คลื่นความถี่ภาคพื้นดิน</w:t>
      </w:r>
      <w:r w:rsidRPr="00AC365B">
        <w:rPr>
          <w:rFonts w:ascii="Angsana New" w:hAnsi="Angsana New"/>
          <w:sz w:val="30"/>
          <w:szCs w:val="30"/>
          <w:cs/>
        </w:rPr>
        <w:t>ในระบบดิจิตอล ประเภทมาตรฐานความคมชัดปกติกับสถานีวิทยุโทรทัศน์กองทัพบก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0C653B" w:rsidRPr="000C653B">
        <w:rPr>
          <w:rFonts w:ascii="Angsana New" w:hAnsi="Angsana New"/>
          <w:sz w:val="30"/>
          <w:szCs w:val="30"/>
        </w:rPr>
        <w:t>14</w:t>
      </w:r>
      <w:r w:rsidRPr="00AC365B">
        <w:rPr>
          <w:rFonts w:ascii="Angsana New" w:hAnsi="Angsana New"/>
          <w:sz w:val="30"/>
          <w:szCs w:val="30"/>
          <w:cs/>
        </w:rPr>
        <w:t xml:space="preserve"> ปี </w:t>
      </w:r>
      <w:r w:rsidR="000C653B" w:rsidRPr="000C653B">
        <w:rPr>
          <w:rFonts w:ascii="Angsana New" w:hAnsi="Angsana New"/>
          <w:sz w:val="30"/>
          <w:szCs w:val="30"/>
        </w:rPr>
        <w:t>5</w:t>
      </w:r>
      <w:r w:rsidRPr="00AC365B">
        <w:rPr>
          <w:rFonts w:ascii="Angsana New" w:hAnsi="Angsana New"/>
          <w:sz w:val="30"/>
          <w:szCs w:val="30"/>
          <w:cs/>
        </w:rPr>
        <w:t xml:space="preserve"> เดือน โดยเริ่มตั้งแต่วันที่ </w:t>
      </w:r>
      <w:r w:rsidR="000C653B" w:rsidRPr="000C653B">
        <w:rPr>
          <w:rFonts w:ascii="Angsana New" w:hAnsi="Angsana New"/>
          <w:sz w:val="30"/>
          <w:szCs w:val="30"/>
        </w:rPr>
        <w:t>16</w:t>
      </w:r>
      <w:r w:rsidRPr="00AC365B">
        <w:rPr>
          <w:rFonts w:ascii="Angsana New" w:hAnsi="Angsana New"/>
          <w:sz w:val="30"/>
          <w:szCs w:val="30"/>
          <w:cs/>
        </w:rPr>
        <w:t xml:space="preserve"> มกราคม </w:t>
      </w:r>
      <w:r w:rsidR="000C653B" w:rsidRPr="000C653B">
        <w:rPr>
          <w:rFonts w:ascii="Angsana New" w:hAnsi="Angsana New"/>
          <w:sz w:val="30"/>
          <w:szCs w:val="30"/>
        </w:rPr>
        <w:t>2557</w:t>
      </w:r>
      <w:r w:rsidRPr="00AC365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C653B" w:rsidRPr="000C653B">
        <w:rPr>
          <w:rFonts w:ascii="Angsana New" w:hAnsi="Angsana New"/>
          <w:sz w:val="30"/>
          <w:szCs w:val="30"/>
        </w:rPr>
        <w:t>2571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บริษัทย่อยทางอ้อมมีภาระผูกพันต้องจ่ายค่าใช้บริการเป็นจำนวนเงิน </w:t>
      </w:r>
      <w:r w:rsidR="000C653B" w:rsidRPr="000C653B">
        <w:rPr>
          <w:rFonts w:ascii="Angsana New" w:hAnsi="Angsana New"/>
          <w:sz w:val="30"/>
          <w:szCs w:val="30"/>
        </w:rPr>
        <w:t>3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50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ต่อเดือน ตั้งแต่วันที่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0C653B" w:rsidRPr="000C653B">
        <w:rPr>
          <w:rFonts w:ascii="Angsana New" w:hAnsi="Angsana New"/>
          <w:sz w:val="30"/>
          <w:szCs w:val="30"/>
        </w:rPr>
        <w:t>2561</w:t>
      </w:r>
      <w:r w:rsidRPr="00AC365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Pr="00AC365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C653B" w:rsidRPr="000C653B">
        <w:rPr>
          <w:rFonts w:ascii="Angsana New" w:hAnsi="Angsana New"/>
          <w:sz w:val="30"/>
          <w:szCs w:val="30"/>
        </w:rPr>
        <w:t>2563</w:t>
      </w:r>
      <w:r w:rsidRPr="00AC365B">
        <w:rPr>
          <w:rFonts w:ascii="Angsana New" w:hAnsi="Angsana New"/>
          <w:sz w:val="30"/>
          <w:szCs w:val="30"/>
          <w:cs/>
        </w:rPr>
        <w:t xml:space="preserve"> และจำนวนเงิน </w:t>
      </w:r>
      <w:r w:rsidR="000C653B" w:rsidRPr="000C653B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  <w:cs/>
        </w:rPr>
        <w:t>.</w:t>
      </w:r>
      <w:r w:rsidR="000C653B" w:rsidRPr="000C653B">
        <w:rPr>
          <w:rFonts w:ascii="Angsana New" w:hAnsi="Angsana New"/>
          <w:sz w:val="30"/>
          <w:szCs w:val="30"/>
        </w:rPr>
        <w:t>72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ต่อเดือน ตั้งแต่ </w:t>
      </w:r>
      <w:r w:rsidR="000C653B" w:rsidRPr="000C653B">
        <w:rPr>
          <w:rFonts w:ascii="Angsana New" w:hAnsi="Angsana New"/>
          <w:sz w:val="30"/>
          <w:szCs w:val="30"/>
        </w:rPr>
        <w:t>1</w:t>
      </w:r>
      <w:r w:rsidRPr="00AC365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0C653B" w:rsidRPr="000C653B">
        <w:rPr>
          <w:rFonts w:ascii="Angsana New" w:hAnsi="Angsana New"/>
          <w:sz w:val="30"/>
          <w:szCs w:val="30"/>
        </w:rPr>
        <w:t>2563</w:t>
      </w:r>
      <w:r w:rsidRPr="00AC365B">
        <w:rPr>
          <w:rFonts w:ascii="Angsana New" w:hAnsi="Angsana New"/>
          <w:sz w:val="30"/>
          <w:szCs w:val="30"/>
          <w:cs/>
        </w:rPr>
        <w:t xml:space="preserve"> เป็นต้นไป</w:t>
      </w:r>
      <w:r w:rsidR="00C64C5E" w:rsidRPr="00AC365B">
        <w:rPr>
          <w:rFonts w:ascii="Angsana New" w:hAnsi="Angsana New"/>
          <w:sz w:val="30"/>
          <w:szCs w:val="30"/>
          <w:cs/>
        </w:rPr>
        <w:t xml:space="preserve"> ทางกสทช.จะเป็นผู้สนับสนุนค่าใช้บริการดังกล่าวตลอดระยะเวลาการได้รับอนุญาตการให้บริการโทรทัศน์ดิจิตอลที่เหลืออยู่</w:t>
      </w:r>
    </w:p>
    <w:p w14:paraId="3777850D" w14:textId="77777777" w:rsidR="00B25E7C" w:rsidRPr="00AC365B" w:rsidRDefault="00B25E7C" w:rsidP="00873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23F0B4A" w14:textId="18C6FA57" w:rsidR="008A5396" w:rsidRPr="00AC365B" w:rsidRDefault="00DB3A3F" w:rsidP="008A5396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บริษัทย่อยแห่งหนึ่งได้ทำสัญญารับบริการการวัดผลความนิยมในการรับชมโทรทัศน์ของช่องโทรทัศน์</w:t>
      </w:r>
      <w:r w:rsidRPr="00AC365B">
        <w:rPr>
          <w:rFonts w:ascii="Angsana New" w:hAnsi="Angsana New"/>
          <w:sz w:val="30"/>
          <w:szCs w:val="30"/>
          <w:cs/>
        </w:rPr>
        <w:br/>
        <w:t xml:space="preserve">ในประเทศไทยกับสมาคมในประเทศแห่งหนึ่ง เป็นระยะเวลา </w:t>
      </w:r>
      <w:r w:rsidR="000C653B" w:rsidRPr="000C653B">
        <w:rPr>
          <w:rFonts w:ascii="Angsana New" w:hAnsi="Angsana New"/>
          <w:sz w:val="30"/>
          <w:szCs w:val="30"/>
        </w:rPr>
        <w:t>6</w:t>
      </w:r>
      <w:r w:rsidRPr="00AC365B">
        <w:rPr>
          <w:rFonts w:ascii="Angsana New" w:hAnsi="Angsana New"/>
          <w:sz w:val="30"/>
          <w:szCs w:val="30"/>
          <w:cs/>
        </w:rPr>
        <w:t xml:space="preserve"> ปี โดยเริ่มตั้งแต่วันที่ </w:t>
      </w:r>
      <w:r w:rsidR="000C653B" w:rsidRPr="000C653B">
        <w:rPr>
          <w:rFonts w:ascii="Angsana New" w:hAnsi="Angsana New"/>
          <w:sz w:val="30"/>
          <w:szCs w:val="30"/>
        </w:rPr>
        <w:t>17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</w:rPr>
        <w:t>2558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0C653B" w:rsidRPr="000C653B">
        <w:rPr>
          <w:rFonts w:ascii="Angsana New" w:hAnsi="Angsana New"/>
          <w:sz w:val="30"/>
          <w:szCs w:val="30"/>
        </w:rPr>
        <w:t>30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กันยายน </w:t>
      </w:r>
      <w:r w:rsidR="000C653B" w:rsidRPr="000C653B">
        <w:rPr>
          <w:rFonts w:ascii="Angsana New" w:hAnsi="Angsana New"/>
          <w:sz w:val="30"/>
          <w:szCs w:val="30"/>
        </w:rPr>
        <w:t>2564</w:t>
      </w:r>
      <w:r w:rsidRPr="00AC365B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บริษัทย่อยตกลงชำระค่าบริการตามอัตราที่ตกลงในสัญญา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0C653B" w:rsidRPr="000C653B">
        <w:rPr>
          <w:rFonts w:ascii="Angsana New" w:hAnsi="Angsana New"/>
          <w:sz w:val="30"/>
          <w:szCs w:val="30"/>
        </w:rPr>
        <w:t>2560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br/>
        <w:t>ผู้ให้บริการได้ทำบันทึกแนบท้ายสัญญารับบริการดังกล่าว โดยเปลี่ยนแปลงวันครบกำหนดสัญญาจาก</w:t>
      </w:r>
      <w:r w:rsidRPr="00AC365B">
        <w:rPr>
          <w:rFonts w:ascii="Angsana New" w:hAnsi="Angsana New"/>
          <w:sz w:val="30"/>
          <w:szCs w:val="30"/>
        </w:rPr>
        <w:t xml:space="preserve">     </w:t>
      </w:r>
      <w:r w:rsidRPr="00AC365B">
        <w:rPr>
          <w:rFonts w:ascii="Angsana New" w:hAnsi="Angsana New"/>
          <w:sz w:val="30"/>
          <w:szCs w:val="30"/>
          <w:cs/>
        </w:rPr>
        <w:t xml:space="preserve">วันที่ </w:t>
      </w:r>
      <w:r w:rsidR="000C653B" w:rsidRPr="000C653B">
        <w:rPr>
          <w:rFonts w:ascii="Angsana New" w:hAnsi="Angsana New"/>
          <w:sz w:val="30"/>
          <w:szCs w:val="30"/>
        </w:rPr>
        <w:t>30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กันยายน </w:t>
      </w:r>
      <w:r w:rsidR="000C653B" w:rsidRPr="000C653B">
        <w:rPr>
          <w:rFonts w:ascii="Angsana New" w:hAnsi="Angsana New"/>
          <w:sz w:val="30"/>
          <w:szCs w:val="30"/>
        </w:rPr>
        <w:t>2564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เป็นวันที่ </w:t>
      </w:r>
      <w:r w:rsidR="000C653B" w:rsidRPr="000C653B">
        <w:rPr>
          <w:rFonts w:ascii="Angsana New" w:hAnsi="Angsana New"/>
          <w:sz w:val="30"/>
          <w:szCs w:val="30"/>
        </w:rPr>
        <w:t>30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กันยายน </w:t>
      </w:r>
      <w:r w:rsidR="000C653B" w:rsidRPr="000C653B">
        <w:rPr>
          <w:rFonts w:ascii="Angsana New" w:hAnsi="Angsana New"/>
          <w:sz w:val="30"/>
          <w:szCs w:val="30"/>
        </w:rPr>
        <w:t>2566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โดยเงื่อนไขอื่นๆ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>ในสัญญาไม่เปลี่ยนแปลง</w:t>
      </w:r>
      <w:r w:rsidR="0041453C">
        <w:rPr>
          <w:rFonts w:ascii="Angsana New" w:hAnsi="Angsana New"/>
          <w:sz w:val="30"/>
          <w:szCs w:val="30"/>
        </w:rPr>
        <w:t xml:space="preserve"> </w:t>
      </w:r>
      <w:r w:rsidR="0041453C" w:rsidRPr="00933A44">
        <w:rPr>
          <w:rFonts w:ascii="Angsana New" w:hAnsi="Angsana New"/>
          <w:sz w:val="30"/>
          <w:szCs w:val="30"/>
          <w:cs/>
        </w:rPr>
        <w:t>บริษัทได้ยกเลิกสัญญาดังกล่าว</w:t>
      </w:r>
      <w:r w:rsidR="0041453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 w:rsidR="0041453C">
        <w:rPr>
          <w:rFonts w:ascii="Angsana New" w:hAnsi="Angsana New"/>
          <w:sz w:val="30"/>
          <w:szCs w:val="30"/>
        </w:rPr>
        <w:t xml:space="preserve"> </w:t>
      </w:r>
      <w:r w:rsidR="0041453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</w:p>
    <w:p w14:paraId="32DF35B6" w14:textId="77777777" w:rsidR="008A5396" w:rsidRPr="00AC365B" w:rsidRDefault="008A5396" w:rsidP="008A5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1D9BAA5" w14:textId="6C453B9E" w:rsidR="00C64C5E" w:rsidRDefault="00C64C5E" w:rsidP="00DB3A3F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เช่าและบริการเพื่อเช่าสำนักงานรวมทั้งสิ่งอำนวยความสะดวกกับบริษัทในประเทศแห่งหนึ่งเป็นระยะเวลา </w:t>
      </w:r>
      <w:r w:rsidR="000C653B" w:rsidRPr="000C653B">
        <w:rPr>
          <w:rFonts w:ascii="Angsana New" w:hAnsi="Angsana New"/>
          <w:sz w:val="30"/>
          <w:szCs w:val="30"/>
        </w:rPr>
        <w:t>7</w:t>
      </w:r>
      <w:r w:rsidRPr="00AC365B">
        <w:rPr>
          <w:rFonts w:ascii="Angsana New" w:hAnsi="Angsana New"/>
          <w:sz w:val="30"/>
          <w:szCs w:val="30"/>
          <w:cs/>
        </w:rPr>
        <w:t xml:space="preserve"> ปี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3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เดือน โดยจะสิ้นสุดวันที่ </w:t>
      </w:r>
      <w:r w:rsidR="000C653B" w:rsidRPr="000C653B">
        <w:rPr>
          <w:rFonts w:ascii="Angsana New" w:hAnsi="Angsana New"/>
          <w:sz w:val="30"/>
          <w:szCs w:val="30"/>
        </w:rPr>
        <w:t>30</w:t>
      </w:r>
      <w:r w:rsidRPr="00AC365B">
        <w:rPr>
          <w:rFonts w:ascii="Angsana New" w:hAnsi="Angsana New"/>
          <w:sz w:val="30"/>
          <w:szCs w:val="30"/>
          <w:cs/>
        </w:rPr>
        <w:t xml:space="preserve"> พฤศจิกายน</w:t>
      </w:r>
      <w:r w:rsidR="00C61C4C">
        <w:rPr>
          <w:rFonts w:ascii="Angsana New" w:hAnsi="Angsana New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z w:val="30"/>
          <w:szCs w:val="30"/>
        </w:rPr>
        <w:t>2569</w:t>
      </w:r>
      <w:r w:rsidRPr="00AC365B">
        <w:rPr>
          <w:rFonts w:ascii="Angsana New" w:hAnsi="Angsana New"/>
          <w:sz w:val="30"/>
          <w:szCs w:val="30"/>
          <w:cs/>
        </w:rPr>
        <w:t xml:space="preserve"> บริษัทตกลงชำระค่าเช่าและค่าบริการตามอัตราที่ตกลงในสัญญา</w:t>
      </w:r>
    </w:p>
    <w:p w14:paraId="49C273F1" w14:textId="77777777" w:rsidR="00973E21" w:rsidRPr="00C93F47" w:rsidRDefault="00973E21" w:rsidP="00973E21">
      <w:pPr>
        <w:pStyle w:val="ListParagraph"/>
        <w:rPr>
          <w:rFonts w:ascii="Angsana New" w:hAnsi="Angsana New"/>
          <w:sz w:val="22"/>
        </w:rPr>
      </w:pPr>
    </w:p>
    <w:p w14:paraId="44CB63DA" w14:textId="1DCA1326" w:rsidR="00973E21" w:rsidRDefault="00973E21" w:rsidP="00DB3A3F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653B"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บริษัทย่อยแห่งหนึ่งได้ทำสัญญาเช่าสำนักงาน</w:t>
      </w:r>
      <w:r w:rsidR="003C2A50">
        <w:rPr>
          <w:rFonts w:ascii="Angsana New" w:hAnsi="Angsana New"/>
          <w:sz w:val="30"/>
          <w:szCs w:val="30"/>
          <w:cs/>
        </w:rPr>
        <w:t>แห่งหนึ่ง</w:t>
      </w:r>
      <w:r>
        <w:rPr>
          <w:rFonts w:ascii="Angsana New" w:hAnsi="Angsana New"/>
          <w:sz w:val="30"/>
          <w:szCs w:val="30"/>
          <w:cs/>
        </w:rPr>
        <w:t xml:space="preserve"> โดยเริ่มตั้งแต่วันที่ </w:t>
      </w:r>
      <w:r w:rsidR="000C653B" w:rsidRPr="000C653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0C653B" w:rsidRPr="000C653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0C653B" w:rsidRPr="000C653B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0C653B" w:rsidRPr="000C653B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บริษัทย่อยตกลงชำระค่าเช่าตามอัตราที่ตกลงในสัญญา</w:t>
      </w:r>
    </w:p>
    <w:p w14:paraId="6C4D4F46" w14:textId="77777777" w:rsidR="00AA1887" w:rsidRPr="00AA1887" w:rsidRDefault="00AA1887" w:rsidP="00AA1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59CB7E" w14:textId="5C399C7C" w:rsidR="00166EB3" w:rsidRPr="00AC365B" w:rsidRDefault="00166EB3" w:rsidP="0016045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6CE061A9" w14:textId="77777777" w:rsidR="00166EB3" w:rsidRPr="00AC365B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20"/>
          <w:szCs w:val="20"/>
        </w:rPr>
      </w:pPr>
    </w:p>
    <w:p w14:paraId="6195265F" w14:textId="17E8427F" w:rsidR="00160451" w:rsidRDefault="00160451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0C653B" w:rsidRPr="000C653B">
        <w:rPr>
          <w:rFonts w:ascii="Angsana New" w:hAnsi="Angsana New"/>
          <w:spacing w:val="-4"/>
          <w:sz w:val="30"/>
          <w:szCs w:val="30"/>
        </w:rPr>
        <w:t>18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2561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อดีตพนักงานบริษัทเป็นโจทก์ยื่นฟ้องบริษัทและกองทุนสำรองเลี้ยงชีพต่อศาลแรงงานกลาง โดยเรียกให้บริษัทชำระเงินเป็นจำนวนประมาณ </w:t>
      </w:r>
      <w:r w:rsidR="000C653B" w:rsidRPr="000C653B">
        <w:rPr>
          <w:rFonts w:ascii="Angsana New" w:hAnsi="Angsana New"/>
          <w:spacing w:val="-4"/>
          <w:sz w:val="30"/>
          <w:szCs w:val="30"/>
        </w:rPr>
        <w:t>47</w:t>
      </w:r>
      <w:r w:rsidRPr="00AC365B">
        <w:rPr>
          <w:rFonts w:ascii="Angsana New" w:hAnsi="Angsana New"/>
          <w:spacing w:val="-4"/>
          <w:sz w:val="30"/>
          <w:szCs w:val="30"/>
        </w:rPr>
        <w:t>.</w:t>
      </w:r>
      <w:r w:rsidR="000C653B" w:rsidRPr="000C653B">
        <w:rPr>
          <w:rFonts w:ascii="Angsana New" w:hAnsi="Angsana New"/>
          <w:spacing w:val="-4"/>
          <w:sz w:val="30"/>
          <w:szCs w:val="30"/>
        </w:rPr>
        <w:t>8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ล้านบาท เมื่อวันที่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30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2562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ศาลมีคำพิพากษา</w:t>
      </w:r>
      <w:r w:rsidRPr="00AC365B">
        <w:rPr>
          <w:rFonts w:ascii="Angsana New" w:hAnsi="Angsana New"/>
          <w:spacing w:val="-4"/>
          <w:sz w:val="30"/>
          <w:szCs w:val="30"/>
          <w:cs/>
        </w:rPr>
        <w:br/>
        <w:t xml:space="preserve">ยกฟ้อง โจทก์ไม่มีสิทธิเรียกร้องให้บริษัทและกองทุนสำรองเลี้ยงชีพชำระเงินดังกล่าว เมื่อวันที่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17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2563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ศาลอุทธรณ์พิพากษาไม่รับวินิจฉัยคำอุทธรณ์ของโจทก์ </w:t>
      </w:r>
      <w:r w:rsidR="00456359">
        <w:rPr>
          <w:rFonts w:ascii="Angsana New" w:hAnsi="Angsana New"/>
          <w:spacing w:val="-4"/>
          <w:sz w:val="30"/>
          <w:szCs w:val="30"/>
          <w:cs/>
        </w:rPr>
        <w:t xml:space="preserve">ต่อมาเมื่อวันที่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16</w:t>
      </w:r>
      <w:r w:rsidR="00456359">
        <w:rPr>
          <w:rFonts w:ascii="Angsana New" w:hAnsi="Angsana New"/>
          <w:spacing w:val="-4"/>
          <w:sz w:val="30"/>
          <w:szCs w:val="30"/>
        </w:rPr>
        <w:t xml:space="preserve"> </w:t>
      </w:r>
      <w:r w:rsidR="00456359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2563</w:t>
      </w:r>
      <w:r w:rsidR="00456359">
        <w:rPr>
          <w:rFonts w:ascii="Angsana New" w:hAnsi="Angsana New"/>
          <w:spacing w:val="-4"/>
          <w:sz w:val="30"/>
          <w:szCs w:val="30"/>
        </w:rPr>
        <w:t xml:space="preserve"> </w:t>
      </w:r>
      <w:r w:rsidR="00456359">
        <w:rPr>
          <w:rFonts w:ascii="Angsana New" w:hAnsi="Angsana New"/>
          <w:spacing w:val="-4"/>
          <w:sz w:val="30"/>
          <w:szCs w:val="30"/>
          <w:cs/>
        </w:rPr>
        <w:t xml:space="preserve">โจทก์ยื่นคำร้องต่อศาลฎีกา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ทั้งนี้คดีดังกล่าวอยู่ระหว่างที่</w:t>
      </w:r>
      <w:r w:rsidR="00456359">
        <w:rPr>
          <w:rFonts w:ascii="Angsana New" w:hAnsi="Angsana New"/>
          <w:spacing w:val="-4"/>
          <w:sz w:val="30"/>
          <w:szCs w:val="30"/>
          <w:cs/>
        </w:rPr>
        <w:t>การพิจารณาของศาลฎีกาว่าจะรับคำฟ้องหรือไม่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อย่างไรก็ตาม ณ วันที่ </w:t>
      </w:r>
      <w:r w:rsidR="000C653B" w:rsidRPr="000C653B">
        <w:rPr>
          <w:rFonts w:ascii="Angsana New" w:hAnsi="Angsana New"/>
          <w:spacing w:val="-4"/>
          <w:sz w:val="30"/>
          <w:szCs w:val="30"/>
        </w:rPr>
        <w:t>31</w:t>
      </w:r>
      <w:r w:rsidR="00ED307A"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ED307A" w:rsidRPr="00AC365B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653B" w:rsidRPr="000C653B">
        <w:rPr>
          <w:rFonts w:ascii="Angsana New" w:hAnsi="Angsana New"/>
          <w:spacing w:val="-4"/>
          <w:sz w:val="30"/>
          <w:szCs w:val="30"/>
        </w:rPr>
        <w:t>2562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บริษัทไม่ได้บันทึกสำรองผลเสียหายจากคดีดังกล่าว</w:t>
      </w:r>
    </w:p>
    <w:p w14:paraId="35B421AA" w14:textId="77777777" w:rsidR="00C93F47" w:rsidRPr="00AC365B" w:rsidRDefault="00C93F47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52BEA75A" w14:textId="77777777" w:rsidR="00AA4A0E" w:rsidRDefault="00AA4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011137" w14:textId="3EA81F1E" w:rsidR="00B25E7C" w:rsidRPr="000C79C7" w:rsidRDefault="00B25E7C" w:rsidP="000B64D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C79C7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36D4F56" w14:textId="247C2DEA" w:rsidR="005D2654" w:rsidRPr="00FC1CE7" w:rsidRDefault="005D2654" w:rsidP="0016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34D8418" w14:textId="77777777" w:rsidR="00160451" w:rsidRPr="000C79C7" w:rsidRDefault="00160451" w:rsidP="004976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/>
          <w:i/>
          <w:iCs/>
          <w:sz w:val="30"/>
          <w:szCs w:val="30"/>
          <w:cs/>
        </w:rPr>
        <w:t>อนุมัติให้เข้าลงทุนในบริษัทแห่งหนึ่งของบริษัทย่อยทางอ้อม</w:t>
      </w:r>
    </w:p>
    <w:p w14:paraId="5FD16D26" w14:textId="77777777" w:rsidR="00160451" w:rsidRPr="000C79C7" w:rsidRDefault="00160451" w:rsidP="001604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2"/>
        </w:rPr>
      </w:pPr>
    </w:p>
    <w:p w14:paraId="6A688318" w14:textId="76E70C8F" w:rsidR="00FF3B50" w:rsidRPr="00DD166F" w:rsidRDefault="00160451" w:rsidP="004976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  <w:cs/>
        </w:rPr>
      </w:pPr>
      <w:r w:rsidRPr="000C79C7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ในการประชุมคณะกรรมการของบริษัทย่อยแห่งหนึ่ง (</w:t>
      </w:r>
      <w:r w:rsidRPr="000C79C7">
        <w:rPr>
          <w:rFonts w:ascii="Angsana New" w:hAnsi="Angsana New"/>
          <w:sz w:val="30"/>
          <w:szCs w:val="30"/>
        </w:rPr>
        <w:t>“</w:t>
      </w:r>
      <w:r w:rsidRPr="000C79C7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0C79C7">
        <w:rPr>
          <w:rFonts w:ascii="Angsana New" w:hAnsi="Angsana New"/>
          <w:sz w:val="30"/>
          <w:szCs w:val="30"/>
        </w:rPr>
        <w:t>”)</w:t>
      </w:r>
      <w:r w:rsidRPr="000C79C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0C653B" w:rsidRPr="000C79C7">
        <w:rPr>
          <w:rFonts w:ascii="Angsana New" w:hAnsi="Angsana New"/>
          <w:sz w:val="30"/>
          <w:szCs w:val="30"/>
        </w:rPr>
        <w:t>28</w:t>
      </w:r>
      <w:r w:rsidRPr="000C79C7">
        <w:rPr>
          <w:rFonts w:ascii="Angsana New" w:hAnsi="Angsana New"/>
          <w:sz w:val="30"/>
          <w:szCs w:val="30"/>
          <w:cs/>
        </w:rPr>
        <w:t xml:space="preserve"> มกราคม </w:t>
      </w:r>
      <w:r w:rsidR="000C653B" w:rsidRPr="000C79C7">
        <w:rPr>
          <w:rFonts w:ascii="Angsana New" w:hAnsi="Angsana New"/>
          <w:sz w:val="30"/>
          <w:szCs w:val="30"/>
        </w:rPr>
        <w:t>2563</w:t>
      </w:r>
      <w:r w:rsidRPr="000C79C7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ย่อยเข้าลงทุนในหุ้นสามัญเพิ่มทุนที่ออกใหม่ในบริษัทแห่งหนึ่งจำนวน </w:t>
      </w:r>
      <w:r w:rsidR="000C653B" w:rsidRPr="000C79C7">
        <w:rPr>
          <w:rFonts w:ascii="Angsana New" w:hAnsi="Angsana New"/>
          <w:sz w:val="30"/>
          <w:szCs w:val="30"/>
        </w:rPr>
        <w:t>2</w:t>
      </w:r>
      <w:r w:rsidRPr="000C79C7">
        <w:rPr>
          <w:rFonts w:ascii="Angsana New" w:hAnsi="Angsana New"/>
          <w:sz w:val="30"/>
          <w:szCs w:val="30"/>
        </w:rPr>
        <w:t>.</w:t>
      </w:r>
      <w:r w:rsidR="000C653B" w:rsidRPr="000C79C7">
        <w:rPr>
          <w:rFonts w:ascii="Angsana New" w:hAnsi="Angsana New"/>
          <w:sz w:val="30"/>
          <w:szCs w:val="30"/>
        </w:rPr>
        <w:t>45</w:t>
      </w:r>
      <w:r w:rsidRPr="000C79C7">
        <w:rPr>
          <w:rFonts w:ascii="Angsana New" w:hAnsi="Angsana New"/>
          <w:sz w:val="30"/>
          <w:szCs w:val="30"/>
          <w:cs/>
        </w:rPr>
        <w:t xml:space="preserve"> ล้านบาท คิดเป็นสัดส่วนร้อยละ </w:t>
      </w:r>
      <w:r w:rsidR="000C653B" w:rsidRPr="000C79C7">
        <w:rPr>
          <w:rFonts w:ascii="Angsana New" w:hAnsi="Angsana New"/>
          <w:sz w:val="30"/>
          <w:szCs w:val="30"/>
        </w:rPr>
        <w:t>49</w:t>
      </w:r>
      <w:r w:rsidRPr="000C79C7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 w:rsidR="00FF3B50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B21002">
        <w:rPr>
          <w:rFonts w:ascii="Angsana New" w:hAnsi="Angsana New"/>
          <w:sz w:val="30"/>
          <w:szCs w:val="30"/>
          <w:cs/>
        </w:rPr>
        <w:br/>
      </w:r>
      <w:r w:rsidR="00FF3B50" w:rsidRPr="006F7766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FF3B50">
        <w:rPr>
          <w:rFonts w:ascii="Angsana New" w:hAnsi="Angsana New" w:hint="cs"/>
          <w:sz w:val="30"/>
          <w:szCs w:val="30"/>
          <w:cs/>
        </w:rPr>
        <w:t>มาซึ่งอำนาจ</w:t>
      </w:r>
      <w:r w:rsidR="00FF3B50" w:rsidRPr="006F7766">
        <w:rPr>
          <w:rFonts w:ascii="Angsana New" w:hAnsi="Angsana New" w:hint="cs"/>
          <w:sz w:val="30"/>
          <w:szCs w:val="30"/>
          <w:cs/>
        </w:rPr>
        <w:t>ควบคุมใน</w:t>
      </w:r>
      <w:r w:rsidR="00FF3B50" w:rsidRPr="00423F29">
        <w:rPr>
          <w:rFonts w:ascii="Angsana New" w:hAnsi="Angsana New"/>
          <w:sz w:val="30"/>
          <w:szCs w:val="30"/>
          <w:cs/>
        </w:rPr>
        <w:t>บริษัทย่อย</w:t>
      </w:r>
      <w:r w:rsidR="00FF3B50">
        <w:rPr>
          <w:rFonts w:ascii="Angsana New" w:hAnsi="Angsana New" w:hint="cs"/>
          <w:sz w:val="30"/>
          <w:szCs w:val="30"/>
          <w:cs/>
        </w:rPr>
        <w:t>ทางอ้อมดังกล่าว</w:t>
      </w:r>
      <w:r w:rsidR="00FF3B50" w:rsidRPr="006F7766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FF3B50">
        <w:rPr>
          <w:rFonts w:ascii="Angsana New" w:hAnsi="Angsana New" w:hint="cs"/>
          <w:sz w:val="30"/>
          <w:szCs w:val="30"/>
          <w:cs/>
        </w:rPr>
        <w:t xml:space="preserve"> </w:t>
      </w:r>
      <w:r w:rsidR="00FF3B50">
        <w:rPr>
          <w:rFonts w:ascii="Angsana New" w:hAnsi="Angsana New"/>
          <w:sz w:val="30"/>
          <w:szCs w:val="30"/>
        </w:rPr>
        <w:t xml:space="preserve">13 </w:t>
      </w:r>
      <w:r w:rsidR="00FF3B5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F3B50">
        <w:rPr>
          <w:rFonts w:ascii="Angsana New" w:hAnsi="Angsana New"/>
          <w:sz w:val="30"/>
          <w:szCs w:val="30"/>
        </w:rPr>
        <w:t>2563</w:t>
      </w:r>
    </w:p>
    <w:p w14:paraId="652AEC28" w14:textId="77777777" w:rsidR="00C95D9E" w:rsidRPr="00FF3B50" w:rsidRDefault="00C95D9E" w:rsidP="00FF3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63521F7" w14:textId="7F5A2EAD" w:rsidR="00291599" w:rsidRDefault="00C95D9E" w:rsidP="004976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79C7">
        <w:rPr>
          <w:rFonts w:ascii="Angsana New" w:hAnsi="Angsana New"/>
          <w:i/>
          <w:iCs/>
          <w:sz w:val="30"/>
          <w:szCs w:val="30"/>
          <w:cs/>
        </w:rPr>
        <w:t>ผลกระทบ</w:t>
      </w:r>
      <w:r w:rsidR="00291599" w:rsidRPr="000C79C7">
        <w:rPr>
          <w:rFonts w:ascii="Angsana New" w:hAnsi="Angsana New"/>
          <w:i/>
          <w:iCs/>
          <w:sz w:val="30"/>
          <w:szCs w:val="30"/>
          <w:cs/>
        </w:rPr>
        <w:t>จากเหตุการณ์</w:t>
      </w:r>
      <w:r w:rsidR="00710E62">
        <w:rPr>
          <w:rFonts w:ascii="Angsana New" w:hAnsi="Angsana New" w:hint="cs"/>
          <w:i/>
          <w:iCs/>
          <w:sz w:val="30"/>
          <w:szCs w:val="30"/>
          <w:cs/>
        </w:rPr>
        <w:t xml:space="preserve">การแพร่ระบาดของโรคติดเชื้อโคโรนา </w:t>
      </w:r>
      <w:r w:rsidR="00710E62">
        <w:rPr>
          <w:rFonts w:ascii="Angsana New" w:hAnsi="Angsana New"/>
          <w:i/>
          <w:iCs/>
          <w:sz w:val="30"/>
          <w:szCs w:val="30"/>
        </w:rPr>
        <w:t>(</w:t>
      </w:r>
      <w:r w:rsidRPr="000C79C7">
        <w:rPr>
          <w:rFonts w:ascii="Angsana New" w:hAnsi="Angsana New"/>
          <w:i/>
          <w:iCs/>
          <w:sz w:val="30"/>
          <w:szCs w:val="30"/>
        </w:rPr>
        <w:t xml:space="preserve"> COVID-</w:t>
      </w:r>
      <w:r w:rsidR="000C653B" w:rsidRPr="000C79C7">
        <w:rPr>
          <w:rFonts w:ascii="Angsana New" w:hAnsi="Angsana New"/>
          <w:i/>
          <w:iCs/>
          <w:sz w:val="30"/>
          <w:szCs w:val="30"/>
        </w:rPr>
        <w:t>19</w:t>
      </w:r>
      <w:r w:rsidR="00710E62">
        <w:rPr>
          <w:rFonts w:ascii="Angsana New" w:hAnsi="Angsana New"/>
          <w:i/>
          <w:iCs/>
          <w:sz w:val="30"/>
          <w:szCs w:val="30"/>
        </w:rPr>
        <w:t>)</w:t>
      </w:r>
    </w:p>
    <w:p w14:paraId="41BD9B42" w14:textId="77777777" w:rsidR="00710E62" w:rsidRPr="00710E62" w:rsidRDefault="00710E62" w:rsidP="00710E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5168CCD9" w14:textId="2D252D18" w:rsidR="00291599" w:rsidRPr="00710E62" w:rsidRDefault="00710E62" w:rsidP="00710E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710E62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7118EF">
        <w:rPr>
          <w:rFonts w:ascii="Angsana New" w:hAnsi="Angsana New"/>
          <w:sz w:val="30"/>
          <w:szCs w:val="30"/>
        </w:rPr>
        <w:t>2563</w:t>
      </w:r>
      <w:r w:rsidRPr="00710E62">
        <w:rPr>
          <w:rFonts w:ascii="Angsana New" w:hAnsi="Angsana New"/>
          <w:sz w:val="30"/>
          <w:szCs w:val="30"/>
          <w:cs/>
        </w:rPr>
        <w:t xml:space="preserve"> การดำเนินธุรกิจของกลุ่มบริษัทได้รับผลกระทบอย่างมากจากการแพร่ระบาดของโรคติดเชื้อไวรัสโคโรนา</w:t>
      </w:r>
      <w:r w:rsidR="007118EF">
        <w:rPr>
          <w:rFonts w:ascii="Angsana New" w:hAnsi="Angsana New"/>
          <w:sz w:val="30"/>
          <w:szCs w:val="30"/>
        </w:rPr>
        <w:t xml:space="preserve"> 2019</w:t>
      </w:r>
      <w:r w:rsidRPr="00710E62">
        <w:rPr>
          <w:rFonts w:ascii="Angsana New" w:hAnsi="Angsana New"/>
          <w:sz w:val="30"/>
          <w:szCs w:val="30"/>
          <w:cs/>
        </w:rPr>
        <w:t xml:space="preserve"> (</w:t>
      </w:r>
      <w:r w:rsidRPr="00710E62">
        <w:rPr>
          <w:rFonts w:ascii="Angsana New" w:hAnsi="Angsana New"/>
          <w:sz w:val="30"/>
          <w:szCs w:val="30"/>
        </w:rPr>
        <w:t>COVID-</w:t>
      </w:r>
      <w:r w:rsidR="007118EF">
        <w:rPr>
          <w:rFonts w:ascii="Angsana New" w:hAnsi="Angsana New"/>
          <w:sz w:val="30"/>
          <w:szCs w:val="30"/>
        </w:rPr>
        <w:t>19</w:t>
      </w:r>
      <w:r w:rsidRPr="00710E62">
        <w:rPr>
          <w:rFonts w:ascii="Angsana New" w:hAnsi="Angsana New"/>
          <w:sz w:val="30"/>
          <w:szCs w:val="30"/>
          <w:cs/>
        </w:rPr>
        <w:t>) ซึ่งทำให้ยอดรายได้ลดลงมีนัยสำคัญ อย่างไรก็ตาม ผู้บริหารจะพยายามอย่างยิ่งยวดเพื่อลดผลกระทบดังกล่าวโดยการปรับโครงสร้างการดำเนินงานของกลุ่มบริษัท เพื่อให้สอดคล้องกับแนวโน้มพฤติกรรมของผู้บริโภคที่เปลี่ยนแปลงไปตามสภาวการณ์ปัจจุบัน รวมทั้งการปรับขั้นตอนการดำเนินงาน การปรับลดค่าใช้จ่ายและทางเลือกอื่น ๆ ทั้งนี้ ณ วันที่ในรายงาน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</w:p>
    <w:p w14:paraId="72515D5A" w14:textId="77777777" w:rsidR="00710E62" w:rsidRPr="00710E62" w:rsidRDefault="00710E62" w:rsidP="00291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5A979111" w14:textId="6FB49F8F" w:rsidR="00291599" w:rsidRPr="000C79C7" w:rsidRDefault="00291599" w:rsidP="004976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79C7">
        <w:rPr>
          <w:rFonts w:ascii="Angsana New" w:hAnsi="Angsana New"/>
          <w:sz w:val="30"/>
          <w:szCs w:val="30"/>
        </w:rPr>
        <w:t>31</w:t>
      </w:r>
      <w:r w:rsidRPr="000C79C7">
        <w:rPr>
          <w:rFonts w:ascii="Angsana New" w:hAnsi="Angsana New"/>
          <w:sz w:val="30"/>
          <w:szCs w:val="30"/>
          <w:cs/>
        </w:rPr>
        <w:t xml:space="preserve"> มีนาคม </w:t>
      </w:r>
      <w:r w:rsidR="000C653B" w:rsidRPr="000C79C7">
        <w:rPr>
          <w:rFonts w:ascii="Angsana New" w:hAnsi="Angsana New"/>
          <w:sz w:val="30"/>
          <w:szCs w:val="30"/>
        </w:rPr>
        <w:t>2563</w:t>
      </w:r>
      <w:r w:rsidRPr="000C79C7">
        <w:rPr>
          <w:rFonts w:ascii="Angsana New" w:hAnsi="Angsana New"/>
          <w:sz w:val="30"/>
          <w:szCs w:val="30"/>
          <w:cs/>
        </w:rPr>
        <w:t xml:space="preserve"> ผู้บริหารของบริษัทมีการประเมินสถานการณ์ผลกระทบจากการแพร่ระบาดของ </w:t>
      </w:r>
      <w:r w:rsidRPr="000C79C7">
        <w:rPr>
          <w:rFonts w:ascii="Angsana New" w:hAnsi="Angsana New"/>
          <w:sz w:val="30"/>
          <w:szCs w:val="30"/>
        </w:rPr>
        <w:t>COVID-</w:t>
      </w:r>
      <w:r w:rsidR="000C653B" w:rsidRPr="000C79C7">
        <w:rPr>
          <w:rFonts w:ascii="Angsana New" w:hAnsi="Angsana New"/>
          <w:sz w:val="30"/>
          <w:szCs w:val="30"/>
        </w:rPr>
        <w:t>19</w:t>
      </w:r>
      <w:r w:rsidRPr="000C79C7">
        <w:rPr>
          <w:rFonts w:ascii="Angsana New" w:hAnsi="Angsana New"/>
          <w:sz w:val="30"/>
          <w:szCs w:val="30"/>
          <w:cs/>
        </w:rPr>
        <w:t xml:space="preserve"> จึงได้ยุติการประกอบธุรกิจหนังสือพิมพ์ </w:t>
      </w:r>
      <w:r w:rsidRPr="000C79C7">
        <w:rPr>
          <w:rFonts w:ascii="Angsana New" w:hAnsi="Angsana New"/>
          <w:sz w:val="30"/>
          <w:szCs w:val="30"/>
        </w:rPr>
        <w:t>“</w:t>
      </w:r>
      <w:r w:rsidRPr="000C79C7">
        <w:rPr>
          <w:rFonts w:ascii="Angsana New" w:hAnsi="Angsana New"/>
          <w:sz w:val="30"/>
          <w:szCs w:val="30"/>
          <w:cs/>
        </w:rPr>
        <w:t>คมชัดลึก</w:t>
      </w:r>
      <w:r w:rsidRPr="000C79C7">
        <w:rPr>
          <w:rFonts w:ascii="Angsana New" w:hAnsi="Angsana New"/>
          <w:sz w:val="30"/>
          <w:szCs w:val="30"/>
        </w:rPr>
        <w:t xml:space="preserve">” </w:t>
      </w:r>
      <w:r w:rsidRPr="000C79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653B" w:rsidRPr="000C79C7">
        <w:rPr>
          <w:rFonts w:ascii="Angsana New" w:hAnsi="Angsana New"/>
          <w:sz w:val="30"/>
          <w:szCs w:val="30"/>
        </w:rPr>
        <w:t>9</w:t>
      </w:r>
      <w:r w:rsidRPr="000C79C7">
        <w:rPr>
          <w:rFonts w:ascii="Angsana New" w:hAnsi="Angsana New"/>
          <w:sz w:val="30"/>
          <w:szCs w:val="30"/>
          <w:cs/>
        </w:rPr>
        <w:t xml:space="preserve"> เมษายน </w:t>
      </w:r>
      <w:r w:rsidR="000C653B" w:rsidRPr="000C79C7">
        <w:rPr>
          <w:rFonts w:ascii="Angsana New" w:hAnsi="Angsana New"/>
          <w:sz w:val="30"/>
          <w:szCs w:val="30"/>
        </w:rPr>
        <w:t>2563</w:t>
      </w:r>
      <w:r w:rsidRPr="000C79C7">
        <w:rPr>
          <w:rFonts w:ascii="Angsana New" w:hAnsi="Angsana New"/>
          <w:sz w:val="30"/>
          <w:szCs w:val="30"/>
          <w:cs/>
        </w:rPr>
        <w:t xml:space="preserve"> </w:t>
      </w:r>
    </w:p>
    <w:p w14:paraId="70314129" w14:textId="77777777" w:rsidR="00C95D9E" w:rsidRPr="000C79C7" w:rsidRDefault="00C95D9E" w:rsidP="00291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5EE5466B" w14:textId="77777777" w:rsidR="003674CB" w:rsidRPr="000C79C7" w:rsidRDefault="003674CB" w:rsidP="004976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79C7">
        <w:rPr>
          <w:rFonts w:ascii="Angsana New" w:hAnsi="Angsana New" w:hint="cs"/>
          <w:i/>
          <w:iCs/>
          <w:sz w:val="30"/>
          <w:szCs w:val="30"/>
          <w:cs/>
        </w:rPr>
        <w:t>การซื้อสิทธิในการใช้ชื่อทางการค้าและทรัพย์สินของบริษัทย่อย</w:t>
      </w:r>
    </w:p>
    <w:p w14:paraId="1CCB6B76" w14:textId="77777777" w:rsidR="003674CB" w:rsidRPr="000C79C7" w:rsidRDefault="003674CB" w:rsidP="00367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E6599F" w14:textId="788CC132" w:rsidR="003674CB" w:rsidRDefault="003674CB" w:rsidP="00B210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C79C7">
        <w:rPr>
          <w:rFonts w:ascii="Angsana New" w:hAnsi="Angsana New" w:hint="cs"/>
          <w:sz w:val="30"/>
          <w:szCs w:val="30"/>
        </w:rPr>
        <w:t xml:space="preserve">31 </w:t>
      </w:r>
      <w:r w:rsidRPr="000C79C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C79C7">
        <w:rPr>
          <w:rFonts w:ascii="Angsana New" w:hAnsi="Angsana New" w:hint="cs"/>
          <w:sz w:val="30"/>
          <w:szCs w:val="30"/>
        </w:rPr>
        <w:t xml:space="preserve">2563 </w:t>
      </w:r>
      <w:r w:rsidRPr="000C79C7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EE6A63">
        <w:rPr>
          <w:rFonts w:ascii="Angsana New" w:hAnsi="Angsana New" w:hint="cs"/>
          <w:sz w:val="30"/>
          <w:szCs w:val="30"/>
          <w:cs/>
        </w:rPr>
        <w:t>ได้เข้าทำสัญญา</w:t>
      </w:r>
      <w:r w:rsidRPr="000C79C7">
        <w:rPr>
          <w:rFonts w:ascii="Angsana New" w:hAnsi="Angsana New" w:hint="cs"/>
          <w:sz w:val="30"/>
          <w:szCs w:val="30"/>
          <w:cs/>
        </w:rPr>
        <w:t xml:space="preserve">ซื้อสิทธิในการใช้ชื่อทางการค้า </w:t>
      </w:r>
      <w:r w:rsidRPr="000C79C7">
        <w:rPr>
          <w:rFonts w:ascii="Angsana New" w:hAnsi="Angsana New" w:hint="cs"/>
          <w:sz w:val="30"/>
          <w:szCs w:val="30"/>
        </w:rPr>
        <w:t xml:space="preserve">(Trade Name) </w:t>
      </w:r>
      <w:r w:rsidRPr="000C79C7">
        <w:rPr>
          <w:rFonts w:ascii="Angsana New" w:hAnsi="Angsana New" w:hint="cs"/>
          <w:sz w:val="30"/>
          <w:szCs w:val="30"/>
          <w:cs/>
        </w:rPr>
        <w:t xml:space="preserve">“ขอบสนาม” และทรัพย์สินที่เกี่ยวข้องจำนวน </w:t>
      </w:r>
      <w:r w:rsidRPr="000C79C7">
        <w:rPr>
          <w:rFonts w:ascii="Angsana New" w:hAnsi="Angsana New" w:hint="cs"/>
          <w:sz w:val="30"/>
          <w:szCs w:val="30"/>
        </w:rPr>
        <w:t xml:space="preserve">25 </w:t>
      </w:r>
      <w:r w:rsidRPr="000C79C7">
        <w:rPr>
          <w:rFonts w:ascii="Angsana New" w:hAnsi="Angsana New" w:hint="cs"/>
          <w:sz w:val="30"/>
          <w:szCs w:val="30"/>
          <w:cs/>
        </w:rPr>
        <w:t>ล้านบาท</w:t>
      </w:r>
      <w:r w:rsidR="00EE6A63">
        <w:rPr>
          <w:rFonts w:ascii="Angsana New" w:hAnsi="Angsana New" w:hint="cs"/>
          <w:sz w:val="30"/>
          <w:szCs w:val="30"/>
          <w:cs/>
        </w:rPr>
        <w:t xml:space="preserve"> </w:t>
      </w:r>
      <w:bookmarkStart w:id="8" w:name="_GoBack"/>
      <w:bookmarkEnd w:id="8"/>
    </w:p>
    <w:p w14:paraId="5E85FDCB" w14:textId="77777777" w:rsidR="00FA4153" w:rsidRDefault="00FA4153" w:rsidP="00367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685362F5" w14:textId="77777777" w:rsidR="003C6927" w:rsidRDefault="003C6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96C84F2" w14:textId="5823968C" w:rsidR="00FA4153" w:rsidRDefault="00FA4153" w:rsidP="004976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4153">
        <w:rPr>
          <w:rFonts w:ascii="Angsana New" w:hAnsi="Angsana New" w:hint="cs"/>
          <w:i/>
          <w:iCs/>
          <w:sz w:val="30"/>
          <w:szCs w:val="30"/>
          <w:cs/>
        </w:rPr>
        <w:lastRenderedPageBreak/>
        <w:t>ประกาศ เรื่อง หลักเกณฑ์และวิธีการนำส่งเงินรายปีเข้ากองทุนวิจัยและพัฒนากิจการกระจายเสียง กิจการโทรทัศน์ และกิจการโทรคมนาคม</w:t>
      </w:r>
    </w:p>
    <w:p w14:paraId="2522B55D" w14:textId="77777777" w:rsidR="00FA4153" w:rsidRPr="006C36F0" w:rsidRDefault="00FA4153" w:rsidP="00FA41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24075C1" w14:textId="7E3051C9" w:rsidR="00FA4153" w:rsidRPr="00FA4153" w:rsidRDefault="00FA4153" w:rsidP="00B210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C205E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205EB">
        <w:rPr>
          <w:rFonts w:ascii="Angsana New" w:hAnsi="Angsana New" w:hint="cs"/>
          <w:sz w:val="30"/>
          <w:szCs w:val="30"/>
        </w:rPr>
        <w:t xml:space="preserve">1 </w:t>
      </w:r>
      <w:r w:rsidRPr="00C205E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C205EB">
        <w:rPr>
          <w:rFonts w:ascii="Angsana New" w:hAnsi="Angsana New" w:hint="cs"/>
          <w:sz w:val="30"/>
          <w:szCs w:val="30"/>
        </w:rPr>
        <w:t xml:space="preserve">2563 </w:t>
      </w:r>
      <w:r w:rsidRPr="00C205EB">
        <w:rPr>
          <w:rFonts w:ascii="Angsana New" w:hAnsi="Angsana New" w:hint="cs"/>
          <w:sz w:val="30"/>
          <w:szCs w:val="30"/>
          <w:cs/>
        </w:rPr>
        <w:t xml:space="preserve">คณะกรรมการกิจการกระเสียง กิจการโทรทัศน์ และกิจการโทรคมนาคมแห่งชาติ ได้มีประกาศ เรื่อง หลักเกณฑ์และวิธีการนำส่งเงินรายปีเข้ากองทุนวิจัยและพัฒนากิจการกระจายเสียง กิจการโทรทัศน์ และกิจการโทรคมนาคม เพื่อประโยชน์สาธารณะของผู้รับใบอนุญาตประกอบกิจการกระจายเสียงหรือกิจการโทรทัศน์ (ฉบับที่ </w:t>
      </w:r>
      <w:r w:rsidRPr="00C205EB">
        <w:rPr>
          <w:rFonts w:ascii="Angsana New" w:hAnsi="Angsana New" w:hint="cs"/>
          <w:sz w:val="30"/>
          <w:szCs w:val="30"/>
        </w:rPr>
        <w:t xml:space="preserve">2) </w:t>
      </w:r>
      <w:r w:rsidRPr="00C205EB">
        <w:rPr>
          <w:rFonts w:ascii="Angsana New" w:hAnsi="Angsana New" w:hint="cs"/>
          <w:sz w:val="30"/>
          <w:szCs w:val="30"/>
          <w:cs/>
        </w:rPr>
        <w:t>โดยให้มีการปรับลดอัตราการนำส่งเงินรายปีเข้ากองทุนวิจัยและพัฒนากิจการกระจายเสียง กิจการโทรทัศน์ และกิจการโทรคมนาคม เพื่อประโยชน์สาธารณะของผู้รับใบอนุญาตประกอบกิจการกระจายเสียงหรือกิจการโทรทัศน์</w:t>
      </w:r>
    </w:p>
    <w:p w14:paraId="5BE62C4F" w14:textId="77777777" w:rsidR="00A345BE" w:rsidRPr="000C79C7" w:rsidRDefault="00A345BE" w:rsidP="00367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4E635C8B" w14:textId="4DDFA978" w:rsidR="00A345BE" w:rsidRPr="001E59FD" w:rsidRDefault="00A345BE" w:rsidP="004976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59FD">
        <w:rPr>
          <w:rFonts w:ascii="Angsana New" w:hAnsi="Angsana New"/>
          <w:i/>
          <w:iCs/>
          <w:sz w:val="30"/>
          <w:szCs w:val="30"/>
          <w:cs/>
        </w:rPr>
        <w:t>การออกและเสนอขายตราสารหนี้ระยะสั้นในรูปแบบของตั๋วแลกเงิน</w:t>
      </w:r>
      <w:r w:rsidR="001E59FD" w:rsidRPr="001E59F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1E59FD" w:rsidRPr="001E59FD">
        <w:rPr>
          <w:rFonts w:ascii="Angsana New" w:hAnsi="Angsana New"/>
          <w:i/>
          <w:iCs/>
          <w:sz w:val="30"/>
          <w:szCs w:val="30"/>
        </w:rPr>
        <w:t>/</w:t>
      </w:r>
      <w:r w:rsidR="001E59FD" w:rsidRPr="001E59FD">
        <w:rPr>
          <w:rFonts w:ascii="Angsana New" w:hAnsi="Angsana New" w:hint="cs"/>
          <w:i/>
          <w:iCs/>
          <w:sz w:val="30"/>
          <w:szCs w:val="30"/>
          <w:cs/>
        </w:rPr>
        <w:t>หรือ</w:t>
      </w:r>
      <w:r w:rsidRPr="001E59FD">
        <w:rPr>
          <w:rFonts w:ascii="Angsana New" w:hAnsi="Angsana New"/>
          <w:i/>
          <w:iCs/>
          <w:sz w:val="30"/>
          <w:szCs w:val="30"/>
          <w:cs/>
        </w:rPr>
        <w:t>การขอรับเงินกู้ยืม</w:t>
      </w:r>
    </w:p>
    <w:p w14:paraId="54E2329C" w14:textId="77777777" w:rsidR="00A345BE" w:rsidRPr="00A770FC" w:rsidRDefault="00A345BE" w:rsidP="00A34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4BC7D04" w14:textId="7DCD2706" w:rsidR="00A345BE" w:rsidRPr="00FC1CE7" w:rsidRDefault="00A345BE" w:rsidP="00B210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0C79C7">
        <w:rPr>
          <w:rFonts w:ascii="Angsana New" w:hAnsi="Angsana New"/>
          <w:sz w:val="30"/>
          <w:szCs w:val="30"/>
        </w:rPr>
        <w:t xml:space="preserve">12 </w:t>
      </w:r>
      <w:r w:rsidRPr="000C79C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0C79C7">
        <w:rPr>
          <w:rFonts w:ascii="Angsana New" w:hAnsi="Angsana New"/>
          <w:sz w:val="30"/>
          <w:szCs w:val="30"/>
        </w:rPr>
        <w:t xml:space="preserve">2563 </w:t>
      </w:r>
      <w:r w:rsidRPr="000C79C7">
        <w:rPr>
          <w:rFonts w:ascii="Angsana New" w:hAnsi="Angsana New"/>
          <w:sz w:val="30"/>
          <w:szCs w:val="30"/>
          <w:cs/>
        </w:rPr>
        <w:t>คณะกรรมการมีมติ</w:t>
      </w:r>
      <w:r w:rsidRPr="000C79C7">
        <w:rPr>
          <w:rFonts w:ascii="Angsana New" w:hAnsi="Angsana New" w:hint="cs"/>
          <w:sz w:val="30"/>
          <w:szCs w:val="30"/>
          <w:cs/>
        </w:rPr>
        <w:t xml:space="preserve">ให้ออกและเสนอขายตราสารหนี้ระยะสั้นในรูปแบบของตั๋วแลกเงิน </w:t>
      </w:r>
      <w:r w:rsidRPr="000C79C7">
        <w:rPr>
          <w:rFonts w:ascii="Angsana New" w:hAnsi="Angsana New"/>
          <w:sz w:val="30"/>
          <w:szCs w:val="30"/>
        </w:rPr>
        <w:t xml:space="preserve">(Bill of exchange) </w:t>
      </w:r>
      <w:r w:rsidR="001E59FD">
        <w:rPr>
          <w:rFonts w:ascii="Angsana New" w:hAnsi="Angsana New" w:hint="cs"/>
          <w:sz w:val="30"/>
          <w:szCs w:val="30"/>
          <w:cs/>
        </w:rPr>
        <w:t>และ</w:t>
      </w:r>
      <w:r w:rsidR="001E59FD">
        <w:rPr>
          <w:rFonts w:ascii="Angsana New" w:hAnsi="Angsana New"/>
          <w:sz w:val="30"/>
          <w:szCs w:val="30"/>
        </w:rPr>
        <w:t>/</w:t>
      </w:r>
      <w:r w:rsidR="001E59FD">
        <w:rPr>
          <w:rFonts w:ascii="Angsana New" w:hAnsi="Angsana New" w:hint="cs"/>
          <w:sz w:val="30"/>
          <w:szCs w:val="30"/>
          <w:cs/>
        </w:rPr>
        <w:t>หรือ</w:t>
      </w:r>
      <w:r w:rsidRPr="000C79C7">
        <w:rPr>
          <w:rFonts w:ascii="Angsana New" w:hAnsi="Angsana New" w:hint="cs"/>
          <w:sz w:val="30"/>
          <w:szCs w:val="30"/>
          <w:cs/>
        </w:rPr>
        <w:t xml:space="preserve">การขอรับเงินกู้ยืมภายใต้วงเงิน </w:t>
      </w:r>
      <w:r w:rsidRPr="000C79C7">
        <w:rPr>
          <w:rFonts w:ascii="Angsana New" w:hAnsi="Angsana New"/>
          <w:sz w:val="30"/>
          <w:szCs w:val="30"/>
        </w:rPr>
        <w:t xml:space="preserve">100 </w:t>
      </w:r>
      <w:r w:rsidRPr="000C79C7">
        <w:rPr>
          <w:rFonts w:ascii="Angsana New" w:hAnsi="Angsana New" w:hint="cs"/>
          <w:sz w:val="30"/>
          <w:szCs w:val="30"/>
          <w:cs/>
        </w:rPr>
        <w:t>ล้านบาท</w:t>
      </w:r>
      <w:r w:rsidR="00FC7CBD">
        <w:rPr>
          <w:rFonts w:ascii="Angsana New" w:hAnsi="Angsana New" w:hint="cs"/>
          <w:sz w:val="30"/>
          <w:szCs w:val="30"/>
          <w:cs/>
        </w:rPr>
        <w:t xml:space="preserve"> </w:t>
      </w:r>
      <w:r w:rsidRPr="000C79C7">
        <w:rPr>
          <w:rFonts w:ascii="Angsana New" w:hAnsi="Angsana New" w:hint="cs"/>
          <w:sz w:val="30"/>
          <w:szCs w:val="30"/>
          <w:cs/>
        </w:rPr>
        <w:t>พร้อมหลักทรัพย์ค้ำประกัน</w:t>
      </w:r>
      <w:r w:rsidR="00881F4E">
        <w:rPr>
          <w:rFonts w:ascii="Angsana New" w:hAnsi="Angsana New"/>
          <w:sz w:val="30"/>
          <w:szCs w:val="30"/>
        </w:rPr>
        <w:t xml:space="preserve"> (</w:t>
      </w:r>
      <w:r w:rsidR="00881F4E">
        <w:rPr>
          <w:rFonts w:ascii="Angsana New" w:hAnsi="Angsana New" w:hint="cs"/>
          <w:sz w:val="30"/>
          <w:szCs w:val="30"/>
          <w:cs/>
        </w:rPr>
        <w:t>ถ้ามี)</w:t>
      </w:r>
      <w:r w:rsidRPr="000C79C7">
        <w:rPr>
          <w:rFonts w:ascii="Angsana New" w:hAnsi="Angsana New" w:hint="cs"/>
          <w:sz w:val="30"/>
          <w:szCs w:val="30"/>
          <w:cs/>
        </w:rPr>
        <w:t xml:space="preserve"> เพื่อใช้เป็นแหล่งเงินทุนสำรองเพิ่มเติม </w:t>
      </w:r>
      <w:r w:rsidR="00FC1CE7">
        <w:rPr>
          <w:rFonts w:ascii="Angsana New" w:hAnsi="Angsana New" w:hint="cs"/>
          <w:sz w:val="30"/>
          <w:szCs w:val="30"/>
          <w:cs/>
        </w:rPr>
        <w:t>โดย</w:t>
      </w:r>
      <w:r w:rsidR="00881F4E" w:rsidRPr="00881F4E">
        <w:rPr>
          <w:rFonts w:ascii="Angsana New" w:hAnsi="Angsana New"/>
          <w:sz w:val="30"/>
          <w:szCs w:val="30"/>
          <w:cs/>
        </w:rPr>
        <w:t>เสนอขายกับผู้ลงทุนสถาบันในประเทศ และ/หรือ ผู้ลงทุนสถาบันต่างประเทศ และ/หรือ ผู้ลงทุนรายใหญ่ ตามหลักเกณฑ์ที่กําหนดใน</w:t>
      </w:r>
      <w:r w:rsidR="00FC1CE7">
        <w:rPr>
          <w:rFonts w:ascii="Angsana New" w:hAnsi="Angsana New" w:hint="cs"/>
          <w:sz w:val="30"/>
          <w:szCs w:val="30"/>
          <w:cs/>
        </w:rPr>
        <w:t>ประกาศคณะกรรมการกำกับหลักทรัพย์และตลาดหลักทรัพย์และ</w:t>
      </w:r>
      <w:r w:rsidR="00881F4E">
        <w:rPr>
          <w:rFonts w:ascii="Angsana New" w:hAnsi="Angsana New"/>
          <w:sz w:val="30"/>
          <w:szCs w:val="30"/>
        </w:rPr>
        <w:t>/</w:t>
      </w:r>
      <w:r w:rsidR="00FC1CE7">
        <w:rPr>
          <w:rFonts w:ascii="Angsana New" w:hAnsi="Angsana New" w:hint="cs"/>
          <w:sz w:val="30"/>
          <w:szCs w:val="30"/>
          <w:cs/>
        </w:rPr>
        <w:t>หรือคณะกรรมการกำกับตลาดทุนหรือกฎระเบียบอื่นๆที่เกี่ยวข้อง</w:t>
      </w:r>
    </w:p>
    <w:p w14:paraId="1A08F4BE" w14:textId="77777777" w:rsidR="003674CB" w:rsidRPr="00A770FC" w:rsidRDefault="003674CB" w:rsidP="00367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28"/>
          <w:szCs w:val="28"/>
        </w:rPr>
      </w:pPr>
    </w:p>
    <w:p w14:paraId="64A1D78A" w14:textId="77777777" w:rsidR="003674CB" w:rsidRPr="000C79C7" w:rsidRDefault="003674CB" w:rsidP="004976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C79C7">
        <w:rPr>
          <w:rFonts w:ascii="Angsana New" w:hAnsi="Angsana New" w:hint="cs"/>
          <w:i/>
          <w:iCs/>
          <w:sz w:val="30"/>
          <w:szCs w:val="30"/>
          <w:cs/>
        </w:rPr>
        <w:t>อนุมัติให้จำหน่ายธุรกิจและเครื่องหมายการค้า</w:t>
      </w:r>
      <w:r w:rsidRPr="000C79C7">
        <w:rPr>
          <w:rFonts w:ascii="Angsana New" w:hAnsi="Angsana New" w:hint="cs"/>
          <w:i/>
          <w:iCs/>
          <w:sz w:val="30"/>
          <w:szCs w:val="30"/>
        </w:rPr>
        <w:t>”</w:t>
      </w:r>
      <w:r w:rsidRPr="000C79C7">
        <w:rPr>
          <w:rFonts w:ascii="Angsana New" w:hAnsi="Angsana New" w:hint="cs"/>
          <w:i/>
          <w:iCs/>
          <w:sz w:val="30"/>
          <w:szCs w:val="30"/>
          <w:cs/>
        </w:rPr>
        <w:t>คมชัดลึก</w:t>
      </w:r>
      <w:r w:rsidRPr="000C79C7">
        <w:rPr>
          <w:rFonts w:ascii="Angsana New" w:hAnsi="Angsana New" w:hint="cs"/>
          <w:i/>
          <w:iCs/>
          <w:sz w:val="30"/>
          <w:szCs w:val="30"/>
        </w:rPr>
        <w:t xml:space="preserve">” </w:t>
      </w:r>
    </w:p>
    <w:p w14:paraId="2FD6C404" w14:textId="77777777" w:rsidR="003674CB" w:rsidRPr="00A770FC" w:rsidRDefault="003674CB" w:rsidP="00367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28"/>
          <w:szCs w:val="28"/>
        </w:rPr>
      </w:pPr>
    </w:p>
    <w:p w14:paraId="5D2AA318" w14:textId="77777777" w:rsidR="003674CB" w:rsidRPr="000C79C7" w:rsidRDefault="003674CB" w:rsidP="00B210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0C79C7">
        <w:rPr>
          <w:rFonts w:ascii="Angsana New" w:hAnsi="Angsana New" w:hint="cs"/>
          <w:sz w:val="30"/>
          <w:szCs w:val="30"/>
        </w:rPr>
        <w:t>25</w:t>
      </w:r>
      <w:r w:rsidRPr="000C79C7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0C79C7">
        <w:rPr>
          <w:rFonts w:ascii="Angsana New" w:hAnsi="Angsana New" w:hint="cs"/>
          <w:sz w:val="30"/>
          <w:szCs w:val="30"/>
        </w:rPr>
        <w:t>2563</w:t>
      </w:r>
      <w:r w:rsidRPr="000C79C7"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คณะกรรมการมีมติอนุมัติให้จำหน่ายธุรกิจและเครื่องหมายการค้า </w:t>
      </w:r>
      <w:r w:rsidRPr="000C79C7">
        <w:rPr>
          <w:rFonts w:ascii="Angsana New" w:hAnsi="Angsana New" w:hint="cs"/>
          <w:sz w:val="30"/>
          <w:szCs w:val="30"/>
        </w:rPr>
        <w:t>“</w:t>
      </w:r>
      <w:r w:rsidRPr="000C79C7">
        <w:rPr>
          <w:rFonts w:ascii="Angsana New" w:hAnsi="Angsana New" w:hint="cs"/>
          <w:sz w:val="30"/>
          <w:szCs w:val="30"/>
          <w:cs/>
        </w:rPr>
        <w:t>คมชัดลึก</w:t>
      </w:r>
      <w:r w:rsidRPr="000C79C7">
        <w:rPr>
          <w:rFonts w:ascii="Angsana New" w:hAnsi="Angsana New" w:hint="cs"/>
          <w:sz w:val="30"/>
          <w:szCs w:val="30"/>
        </w:rPr>
        <w:t xml:space="preserve">” </w:t>
      </w:r>
      <w:r w:rsidRPr="000C79C7">
        <w:rPr>
          <w:rFonts w:ascii="Angsana New" w:hAnsi="Angsana New" w:hint="cs"/>
          <w:sz w:val="30"/>
          <w:szCs w:val="30"/>
          <w:cs/>
        </w:rPr>
        <w:t xml:space="preserve">มูลค่ารวมจำนวน </w:t>
      </w:r>
      <w:r w:rsidRPr="000C79C7">
        <w:rPr>
          <w:rFonts w:ascii="Angsana New" w:hAnsi="Angsana New" w:hint="cs"/>
          <w:sz w:val="30"/>
          <w:szCs w:val="30"/>
        </w:rPr>
        <w:t xml:space="preserve">70 </w:t>
      </w:r>
      <w:r w:rsidRPr="000C79C7">
        <w:rPr>
          <w:rFonts w:ascii="Angsana New" w:hAnsi="Angsana New" w:hint="cs"/>
          <w:sz w:val="30"/>
          <w:szCs w:val="30"/>
          <w:cs/>
        </w:rPr>
        <w:t>ล้านบาท ให้แก่บริษัทย่อยแห่งหนึ่ง</w:t>
      </w:r>
    </w:p>
    <w:p w14:paraId="47BFC129" w14:textId="77777777" w:rsidR="003674CB" w:rsidRPr="000C79C7" w:rsidRDefault="003674CB" w:rsidP="00367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22621BE3" w14:textId="220EA130" w:rsidR="003674CB" w:rsidRPr="000C79C7" w:rsidRDefault="003674CB" w:rsidP="004976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79C7">
        <w:rPr>
          <w:rFonts w:ascii="Angsana New" w:hAnsi="Angsana New" w:hint="cs"/>
          <w:i/>
          <w:iCs/>
          <w:sz w:val="30"/>
          <w:szCs w:val="30"/>
          <w:cs/>
        </w:rPr>
        <w:t>อนุมัติให้บริษัทย่อยซื้อสินทรัพย์ ลงทุนและเพิ่มทุนจดทะเบียน</w:t>
      </w:r>
    </w:p>
    <w:p w14:paraId="28D48CB6" w14:textId="77777777" w:rsidR="003674CB" w:rsidRPr="00A770FC" w:rsidRDefault="003674CB" w:rsidP="00B210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14:paraId="7D26F343" w14:textId="2D8CF3F0" w:rsidR="003674CB" w:rsidRPr="000C79C7" w:rsidRDefault="003674CB" w:rsidP="00B210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ในการประชุมคณะกรรมการของบริษัทย่อยแห่งหนึ่ง (</w:t>
      </w:r>
      <w:r w:rsidRPr="000C79C7">
        <w:rPr>
          <w:rFonts w:ascii="Angsana New" w:hAnsi="Angsana New" w:hint="cs"/>
          <w:sz w:val="30"/>
          <w:szCs w:val="30"/>
        </w:rPr>
        <w:t>“</w:t>
      </w:r>
      <w:r w:rsidRPr="000C79C7">
        <w:rPr>
          <w:rFonts w:ascii="Angsana New" w:hAnsi="Angsana New" w:hint="cs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0C79C7">
        <w:rPr>
          <w:rFonts w:ascii="Angsana New" w:hAnsi="Angsana New" w:hint="cs"/>
          <w:sz w:val="30"/>
          <w:szCs w:val="30"/>
        </w:rPr>
        <w:t xml:space="preserve">”) </w:t>
      </w:r>
      <w:r w:rsidRPr="000C79C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C79C7">
        <w:rPr>
          <w:rFonts w:ascii="Angsana New" w:hAnsi="Angsana New" w:hint="cs"/>
          <w:sz w:val="30"/>
          <w:szCs w:val="30"/>
        </w:rPr>
        <w:t>25</w:t>
      </w:r>
      <w:r w:rsidRPr="000C79C7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0C79C7">
        <w:rPr>
          <w:rFonts w:ascii="Angsana New" w:hAnsi="Angsana New" w:hint="cs"/>
          <w:sz w:val="30"/>
          <w:szCs w:val="30"/>
        </w:rPr>
        <w:t>2563</w:t>
      </w:r>
      <w:r w:rsidRPr="000C79C7">
        <w:rPr>
          <w:rFonts w:ascii="Angsana New" w:hAnsi="Angsana New" w:hint="cs"/>
          <w:sz w:val="30"/>
          <w:szCs w:val="30"/>
          <w:cs/>
        </w:rPr>
        <w:t xml:space="preserve"> คณะกรรมการมีมติในเรื่องต่างๆ ดังนี้</w:t>
      </w:r>
    </w:p>
    <w:p w14:paraId="137702AD" w14:textId="77777777" w:rsidR="003C2943" w:rsidRPr="00A770FC" w:rsidRDefault="003C2943" w:rsidP="00367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22"/>
        </w:rPr>
      </w:pPr>
    </w:p>
    <w:p w14:paraId="5A4F46AD" w14:textId="77777777" w:rsidR="003674CB" w:rsidRPr="000C79C7" w:rsidRDefault="003674CB" w:rsidP="00B21002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left" w:pos="720"/>
        </w:tabs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 w:hint="cs"/>
          <w:sz w:val="30"/>
          <w:szCs w:val="30"/>
          <w:cs/>
        </w:rPr>
        <w:t xml:space="preserve">อนุมัติให้ซื้อธุรกิจและเครื่องหมายการค้า </w:t>
      </w:r>
      <w:r w:rsidRPr="000C79C7">
        <w:rPr>
          <w:rFonts w:ascii="Angsana New" w:hAnsi="Angsana New" w:hint="cs"/>
          <w:sz w:val="30"/>
          <w:szCs w:val="30"/>
        </w:rPr>
        <w:t>“</w:t>
      </w:r>
      <w:r w:rsidRPr="000C79C7">
        <w:rPr>
          <w:rFonts w:ascii="Angsana New" w:hAnsi="Angsana New" w:hint="cs"/>
          <w:sz w:val="30"/>
          <w:szCs w:val="30"/>
          <w:cs/>
        </w:rPr>
        <w:t>คมชัดลึก</w:t>
      </w:r>
      <w:r w:rsidRPr="000C79C7">
        <w:rPr>
          <w:rFonts w:ascii="Angsana New" w:hAnsi="Angsana New" w:hint="cs"/>
          <w:sz w:val="30"/>
          <w:szCs w:val="30"/>
        </w:rPr>
        <w:t xml:space="preserve">”  </w:t>
      </w:r>
      <w:r w:rsidRPr="000C79C7">
        <w:rPr>
          <w:rFonts w:ascii="Angsana New" w:hAnsi="Angsana New" w:hint="cs"/>
          <w:sz w:val="30"/>
          <w:szCs w:val="30"/>
          <w:cs/>
        </w:rPr>
        <w:t xml:space="preserve">มูลค่ารวมจำนวน </w:t>
      </w:r>
      <w:r w:rsidRPr="000C79C7">
        <w:rPr>
          <w:rFonts w:ascii="Angsana New" w:hAnsi="Angsana New" w:hint="cs"/>
          <w:sz w:val="30"/>
          <w:szCs w:val="30"/>
        </w:rPr>
        <w:t xml:space="preserve">70 </w:t>
      </w:r>
      <w:r w:rsidRPr="000C79C7">
        <w:rPr>
          <w:rFonts w:ascii="Angsana New" w:hAnsi="Angsana New" w:hint="cs"/>
          <w:sz w:val="30"/>
          <w:szCs w:val="30"/>
          <w:cs/>
        </w:rPr>
        <w:t>ล้านบาท จากบริษัท</w:t>
      </w:r>
    </w:p>
    <w:p w14:paraId="2E574612" w14:textId="09066EBB" w:rsidR="003674CB" w:rsidRPr="000C79C7" w:rsidRDefault="003674CB" w:rsidP="00B21002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left" w:pos="720"/>
        </w:tabs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 w:hint="cs"/>
          <w:sz w:val="30"/>
          <w:szCs w:val="30"/>
          <w:cs/>
        </w:rPr>
        <w:t xml:space="preserve">อนุมัติให้ลงทุนในธุรกิจกาแฟในมูลค่าการลงทุนจำนวน </w:t>
      </w:r>
      <w:r w:rsidRPr="000C79C7">
        <w:rPr>
          <w:rFonts w:ascii="Angsana New" w:hAnsi="Angsana New" w:hint="cs"/>
          <w:sz w:val="30"/>
          <w:szCs w:val="30"/>
        </w:rPr>
        <w:t>9</w:t>
      </w:r>
      <w:r w:rsidR="00CE0943">
        <w:rPr>
          <w:rFonts w:ascii="Angsana New" w:hAnsi="Angsana New"/>
          <w:sz w:val="30"/>
          <w:szCs w:val="30"/>
        </w:rPr>
        <w:t xml:space="preserve">.00 </w:t>
      </w:r>
      <w:r w:rsidRPr="000C79C7">
        <w:rPr>
          <w:rFonts w:ascii="Angsana New" w:hAnsi="Angsana New" w:hint="cs"/>
          <w:sz w:val="30"/>
          <w:szCs w:val="30"/>
          <w:cs/>
        </w:rPr>
        <w:t>ล้านบาท</w:t>
      </w:r>
    </w:p>
    <w:p w14:paraId="6527F79B" w14:textId="77777777" w:rsidR="003674CB" w:rsidRPr="000C79C7" w:rsidRDefault="003674CB" w:rsidP="00B21002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 w:hint="cs"/>
          <w:sz w:val="30"/>
          <w:szCs w:val="30"/>
          <w:cs/>
        </w:rPr>
        <w:lastRenderedPageBreak/>
        <w:t xml:space="preserve">อนุมัติให้บริษัทเข้าลงทุนซื้อหุ้นสามัญของบริษัทแห่งหนึ่งมูลค่ารวมจำนวน </w:t>
      </w:r>
      <w:r w:rsidRPr="000C79C7">
        <w:rPr>
          <w:rFonts w:ascii="Angsana New" w:hAnsi="Angsana New" w:hint="cs"/>
          <w:sz w:val="30"/>
          <w:szCs w:val="30"/>
        </w:rPr>
        <w:t>250</w:t>
      </w:r>
      <w:r w:rsidRPr="000C79C7">
        <w:rPr>
          <w:rFonts w:ascii="Angsana New" w:hAnsi="Angsana New" w:hint="cs"/>
          <w:sz w:val="30"/>
          <w:szCs w:val="30"/>
          <w:cs/>
        </w:rPr>
        <w:t xml:space="preserve"> ล้านบาท คิดเป็นสัดส่วนร้อยละ </w:t>
      </w:r>
      <w:r w:rsidRPr="000C79C7">
        <w:rPr>
          <w:rFonts w:ascii="Angsana New" w:hAnsi="Angsana New" w:hint="cs"/>
          <w:sz w:val="30"/>
          <w:szCs w:val="30"/>
        </w:rPr>
        <w:t>99.998</w:t>
      </w:r>
      <w:r w:rsidRPr="000C79C7">
        <w:rPr>
          <w:rFonts w:ascii="Angsana New" w:hAnsi="Angsana New" w:hint="cs"/>
          <w:sz w:val="30"/>
          <w:szCs w:val="30"/>
          <w:cs/>
        </w:rPr>
        <w:t xml:space="preserve"> ของทุนจดทะเบียน</w:t>
      </w:r>
    </w:p>
    <w:p w14:paraId="4952D1B2" w14:textId="74F1899A" w:rsidR="003674CB" w:rsidRPr="000C79C7" w:rsidRDefault="003674CB" w:rsidP="00B21002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 w:rsidRPr="000C79C7">
        <w:rPr>
          <w:rFonts w:ascii="Angsana New" w:hAnsi="Angsana New" w:hint="cs"/>
          <w:sz w:val="30"/>
          <w:szCs w:val="30"/>
        </w:rPr>
        <w:t xml:space="preserve">321.26 </w:t>
      </w:r>
      <w:r w:rsidRPr="000C79C7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0C79C7">
        <w:rPr>
          <w:rFonts w:ascii="Angsana New" w:hAnsi="Angsana New" w:hint="cs"/>
          <w:sz w:val="30"/>
          <w:szCs w:val="30"/>
        </w:rPr>
        <w:t xml:space="preserve">803.16 </w:t>
      </w:r>
      <w:r w:rsidRPr="000C79C7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0C79C7">
        <w:rPr>
          <w:rFonts w:ascii="Angsana New" w:hAnsi="Angsana New" w:hint="cs"/>
          <w:sz w:val="30"/>
          <w:szCs w:val="30"/>
        </w:rPr>
        <w:t xml:space="preserve">803,155,214 </w:t>
      </w:r>
      <w:r w:rsidRPr="000C79C7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0C79C7">
        <w:rPr>
          <w:rFonts w:ascii="Angsana New" w:hAnsi="Angsana New" w:hint="cs"/>
          <w:sz w:val="30"/>
          <w:szCs w:val="30"/>
        </w:rPr>
        <w:t>1</w:t>
      </w:r>
      <w:r w:rsidRPr="000C79C7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0C79C7">
        <w:rPr>
          <w:rFonts w:ascii="Angsana New" w:hAnsi="Angsana New" w:hint="cs"/>
          <w:sz w:val="30"/>
          <w:szCs w:val="30"/>
        </w:rPr>
        <w:t xml:space="preserve">) </w:t>
      </w:r>
      <w:r w:rsidRPr="000C79C7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0C79C7">
        <w:rPr>
          <w:rFonts w:ascii="Angsana New" w:hAnsi="Angsana New" w:hint="cs"/>
          <w:sz w:val="30"/>
          <w:szCs w:val="30"/>
        </w:rPr>
        <w:t>1</w:t>
      </w:r>
      <w:r w:rsidR="004B0D75">
        <w:rPr>
          <w:rFonts w:ascii="Angsana New" w:hAnsi="Angsana New"/>
          <w:sz w:val="30"/>
          <w:szCs w:val="30"/>
        </w:rPr>
        <w:t>,</w:t>
      </w:r>
      <w:r w:rsidRPr="000C79C7">
        <w:rPr>
          <w:rFonts w:ascii="Angsana New" w:hAnsi="Angsana New" w:hint="cs"/>
          <w:sz w:val="30"/>
          <w:szCs w:val="30"/>
        </w:rPr>
        <w:t xml:space="preserve">124.42 </w:t>
      </w:r>
      <w:r w:rsidRPr="000C79C7">
        <w:rPr>
          <w:rFonts w:ascii="Angsana New" w:hAnsi="Angsana New" w:hint="cs"/>
          <w:sz w:val="30"/>
          <w:szCs w:val="30"/>
          <w:cs/>
        </w:rPr>
        <w:t xml:space="preserve">ล้านบาท  (แบ่งออกเป็นหุ้นสามัญจำนวน </w:t>
      </w:r>
      <w:r w:rsidRPr="000C79C7">
        <w:rPr>
          <w:rFonts w:ascii="Angsana New" w:hAnsi="Angsana New" w:hint="cs"/>
          <w:sz w:val="30"/>
          <w:szCs w:val="30"/>
        </w:rPr>
        <w:t xml:space="preserve">1,124,417,300 </w:t>
      </w:r>
      <w:r w:rsidRPr="000C79C7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0C79C7">
        <w:rPr>
          <w:rFonts w:ascii="Angsana New" w:hAnsi="Angsana New" w:hint="cs"/>
          <w:sz w:val="30"/>
          <w:szCs w:val="30"/>
        </w:rPr>
        <w:t>1</w:t>
      </w:r>
      <w:r w:rsidRPr="000C79C7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0C79C7">
        <w:rPr>
          <w:rFonts w:ascii="Angsana New" w:hAnsi="Angsana New" w:hint="cs"/>
          <w:sz w:val="30"/>
          <w:szCs w:val="30"/>
        </w:rPr>
        <w:t xml:space="preserve">) </w:t>
      </w:r>
      <w:r w:rsidRPr="000C79C7"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 (</w:t>
      </w:r>
      <w:r w:rsidRPr="000C79C7">
        <w:rPr>
          <w:rFonts w:ascii="Angsana New" w:hAnsi="Angsana New" w:hint="cs"/>
          <w:sz w:val="30"/>
          <w:szCs w:val="30"/>
        </w:rPr>
        <w:t xml:space="preserve">Rights Offering) </w:t>
      </w:r>
      <w:r w:rsidRPr="000C79C7"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 w:rsidRPr="000C79C7">
        <w:rPr>
          <w:rFonts w:ascii="Angsana New" w:hAnsi="Angsana New" w:hint="cs"/>
          <w:sz w:val="30"/>
          <w:szCs w:val="30"/>
        </w:rPr>
        <w:t xml:space="preserve">5 </w:t>
      </w:r>
      <w:r w:rsidRPr="000C79C7">
        <w:rPr>
          <w:rFonts w:ascii="Angsana New" w:hAnsi="Angsana New" w:hint="cs"/>
          <w:sz w:val="30"/>
          <w:szCs w:val="30"/>
          <w:cs/>
        </w:rPr>
        <w:t xml:space="preserve">หุ้นสามัญเดิมต่อ </w:t>
      </w:r>
      <w:r w:rsidRPr="000C79C7">
        <w:rPr>
          <w:rFonts w:ascii="Angsana New" w:hAnsi="Angsana New" w:hint="cs"/>
          <w:sz w:val="30"/>
          <w:szCs w:val="30"/>
        </w:rPr>
        <w:t>2</w:t>
      </w:r>
      <w:r w:rsidRPr="000C79C7">
        <w:rPr>
          <w:rFonts w:ascii="Angsana New" w:hAnsi="Angsana New" w:hint="cs"/>
          <w:sz w:val="30"/>
          <w:szCs w:val="30"/>
          <w:cs/>
        </w:rPr>
        <w:t xml:space="preserve"> หุ้นสามัญใหม่ ในราคาเสนอขายหุ้นละ </w:t>
      </w:r>
      <w:r w:rsidRPr="000C79C7">
        <w:rPr>
          <w:rFonts w:ascii="Angsana New" w:hAnsi="Angsana New" w:hint="cs"/>
          <w:sz w:val="30"/>
          <w:szCs w:val="30"/>
        </w:rPr>
        <w:t>0.53</w:t>
      </w:r>
      <w:r w:rsidRPr="000C79C7">
        <w:rPr>
          <w:rFonts w:ascii="Angsana New" w:hAnsi="Angsana New" w:hint="cs"/>
          <w:sz w:val="30"/>
          <w:szCs w:val="30"/>
          <w:cs/>
        </w:rPr>
        <w:t xml:space="preserve"> บาท การเพิ่มทุนของบริษัทดังกล่าวจะต้องได้รับการอนุมัติในการประชุมผู้ถือหุ้นของบริษัทต่อไป</w:t>
      </w:r>
    </w:p>
    <w:p w14:paraId="3627F8C6" w14:textId="77777777" w:rsidR="005B1CEB" w:rsidRPr="006C36F0" w:rsidRDefault="005B1CEB" w:rsidP="00C870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2"/>
        </w:rPr>
      </w:pPr>
    </w:p>
    <w:p w14:paraId="3A89F940" w14:textId="17E77E62" w:rsidR="003C2943" w:rsidRPr="000C79C7" w:rsidRDefault="003C2943" w:rsidP="004976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79C7">
        <w:rPr>
          <w:rFonts w:ascii="Angsana New" w:hAnsi="Angsana New" w:hint="cs"/>
          <w:i/>
          <w:iCs/>
          <w:sz w:val="30"/>
          <w:szCs w:val="30"/>
          <w:cs/>
        </w:rPr>
        <w:t>การจ่ายชำระคืนเงินกู้ยืมและการทำสัญญากู้ยืมระยะสั้น</w:t>
      </w:r>
    </w:p>
    <w:p w14:paraId="5A2BDB26" w14:textId="77777777" w:rsidR="003C2943" w:rsidRPr="006C36F0" w:rsidRDefault="003C2943" w:rsidP="003C29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0"/>
          <w:szCs w:val="20"/>
        </w:rPr>
      </w:pPr>
    </w:p>
    <w:p w14:paraId="5F8324E8" w14:textId="60365BD8" w:rsidR="003C2943" w:rsidRPr="00E831EA" w:rsidRDefault="003C2943" w:rsidP="000B3C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0C79C7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0C79C7">
        <w:rPr>
          <w:rFonts w:ascii="Angsana New" w:hAnsi="Angsana New"/>
          <w:sz w:val="30"/>
          <w:szCs w:val="30"/>
        </w:rPr>
        <w:t xml:space="preserve">2563 </w:t>
      </w:r>
      <w:r w:rsidRPr="000C79C7">
        <w:rPr>
          <w:rFonts w:ascii="Angsana New" w:hAnsi="Angsana New" w:hint="cs"/>
          <w:sz w:val="30"/>
          <w:szCs w:val="30"/>
          <w:cs/>
        </w:rPr>
        <w:t xml:space="preserve">ถึงวันที่รายงาน บริษัทได้จ่ายชำระคืนเงินกู้ยืมระยะสั้นจากบุคคลจำนวนเงินรวม </w:t>
      </w:r>
      <w:r w:rsidRPr="000C79C7">
        <w:rPr>
          <w:rFonts w:ascii="Angsana New" w:hAnsi="Angsana New"/>
          <w:sz w:val="30"/>
          <w:szCs w:val="30"/>
        </w:rPr>
        <w:t xml:space="preserve">30 </w:t>
      </w:r>
      <w:r w:rsidR="00132EB4">
        <w:rPr>
          <w:rFonts w:ascii="Angsana New" w:hAnsi="Angsana New"/>
          <w:sz w:val="30"/>
          <w:szCs w:val="30"/>
          <w:cs/>
        </w:rPr>
        <w:br/>
      </w:r>
      <w:r w:rsidRPr="000C79C7">
        <w:rPr>
          <w:rFonts w:ascii="Angsana New" w:hAnsi="Angsana New" w:hint="cs"/>
          <w:sz w:val="30"/>
          <w:szCs w:val="30"/>
          <w:cs/>
        </w:rPr>
        <w:t>ล้านบาท และ</w:t>
      </w:r>
      <w:r w:rsidR="00BD0AED">
        <w:rPr>
          <w:rFonts w:ascii="Angsana New" w:hAnsi="Angsana New" w:hint="cs"/>
          <w:sz w:val="30"/>
          <w:szCs w:val="30"/>
          <w:cs/>
        </w:rPr>
        <w:t>ได้</w:t>
      </w:r>
      <w:r w:rsidRPr="000C79C7">
        <w:rPr>
          <w:rFonts w:ascii="Angsana New" w:hAnsi="Angsana New" w:hint="cs"/>
          <w:sz w:val="30"/>
          <w:szCs w:val="30"/>
          <w:cs/>
        </w:rPr>
        <w:t xml:space="preserve">ทำสัญญากู้ยืมระยะสั้นจากบุคคลจำนวนเงินรวม </w:t>
      </w:r>
      <w:r w:rsidRPr="000C79C7">
        <w:rPr>
          <w:rFonts w:ascii="Angsana New" w:hAnsi="Angsana New"/>
          <w:sz w:val="30"/>
          <w:szCs w:val="30"/>
        </w:rPr>
        <w:t xml:space="preserve">70 </w:t>
      </w:r>
      <w:r w:rsidRPr="000C79C7">
        <w:rPr>
          <w:rFonts w:ascii="Angsana New" w:hAnsi="Angsana New" w:hint="cs"/>
          <w:sz w:val="30"/>
          <w:szCs w:val="30"/>
          <w:cs/>
        </w:rPr>
        <w:t>ล้านบาท</w:t>
      </w:r>
      <w:r w:rsidR="000F5A99">
        <w:rPr>
          <w:rFonts w:ascii="Angsana New" w:hAnsi="Angsana New" w:hint="cs"/>
          <w:sz w:val="30"/>
          <w:szCs w:val="30"/>
          <w:cs/>
        </w:rPr>
        <w:t xml:space="preserve"> </w:t>
      </w:r>
      <w:r w:rsidR="00BD0AED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 w:rsidR="00AA7B7E">
        <w:rPr>
          <w:rFonts w:ascii="Angsana New" w:hAnsi="Angsana New"/>
          <w:sz w:val="30"/>
          <w:szCs w:val="30"/>
        </w:rPr>
        <w:t xml:space="preserve">2563 </w:t>
      </w:r>
      <w:r w:rsidR="007C7283">
        <w:rPr>
          <w:rFonts w:ascii="Angsana New" w:hAnsi="Angsana New"/>
          <w:sz w:val="30"/>
          <w:szCs w:val="30"/>
          <w:cs/>
        </w:rPr>
        <w:br/>
      </w:r>
      <w:r w:rsidRPr="000C79C7">
        <w:rPr>
          <w:rFonts w:ascii="Angsana New" w:hAnsi="Angsana New" w:hint="cs"/>
          <w:sz w:val="30"/>
          <w:szCs w:val="30"/>
          <w:cs/>
        </w:rPr>
        <w:t xml:space="preserve">จากการอนุมัติการออกและเสนอขายตราสารหนี้ระยะสั้นตามที่กล่าวไว้ในข้อ </w:t>
      </w:r>
      <w:r w:rsidR="00FA4153">
        <w:rPr>
          <w:rFonts w:ascii="Angsana New" w:hAnsi="Angsana New" w:hint="cs"/>
          <w:sz w:val="30"/>
          <w:szCs w:val="30"/>
          <w:cs/>
        </w:rPr>
        <w:t>จ</w:t>
      </w:r>
      <w:r w:rsidRPr="000C79C7">
        <w:rPr>
          <w:rFonts w:ascii="Angsana New" w:hAnsi="Angsana New"/>
          <w:sz w:val="30"/>
          <w:szCs w:val="30"/>
        </w:rPr>
        <w:t>)</w:t>
      </w:r>
    </w:p>
    <w:p w14:paraId="1734AE4E" w14:textId="77777777" w:rsidR="006C36F0" w:rsidRPr="0045771C" w:rsidRDefault="006C36F0" w:rsidP="00710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1AA43A2" w14:textId="23C6A856" w:rsidR="00F1636D" w:rsidRPr="00AC365B" w:rsidRDefault="00F1636D" w:rsidP="00293FC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BF19789" w14:textId="77777777" w:rsidR="00F1636D" w:rsidRPr="0045771C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0C1BB50" w14:textId="39955F5F" w:rsidR="00593546" w:rsidRPr="00D2648F" w:rsidRDefault="00593546" w:rsidP="00593546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01034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01034">
        <w:rPr>
          <w:rFonts w:ascii="Angsana New" w:hAnsi="Angsana New" w:cs="Angsana New"/>
          <w:sz w:val="30"/>
          <w:szCs w:val="30"/>
          <w:cs/>
          <w:lang w:val="en-US" w:bidi="th-TH"/>
        </w:rPr>
        <w:t>และคาดว่าจะมีผลกระทบที่มี</w:t>
      </w:r>
      <w:r w:rsidRPr="00D2648F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สาระสำคัญต่องบการเงินรวมและงบการเงินเฉพาะกิจการ เมื่อนำมาถือปฏิบัติเป็นครั้งแรก และจะมี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 </w:t>
      </w:r>
      <w:r w:rsidRPr="00D2648F">
        <w:rPr>
          <w:rFonts w:ascii="Angsana New" w:hAnsi="Angsana New" w:cs="Angsana New" w:hint="cs"/>
          <w:sz w:val="30"/>
          <w:szCs w:val="30"/>
          <w:cs/>
          <w:lang w:val="en-US" w:bidi="th-TH"/>
        </w:rPr>
        <w:t>ผลบังคับใช้กับงบการเงินสำหรับรอบระยะเวลาบัญชีที่เริ่มในหรือหลังวันที่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1 </w:t>
      </w:r>
      <w:r w:rsidRPr="00D2648F">
        <w:rPr>
          <w:rFonts w:ascii="Angsana New" w:hAnsi="Angsana New" w:cs="Angsana New" w:hint="cs"/>
          <w:sz w:val="30"/>
          <w:szCs w:val="30"/>
          <w:cs/>
          <w:lang w:val="en-US" w:bidi="th-TH"/>
        </w:rPr>
        <w:t>มกราคม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2563</w:t>
      </w:r>
      <w:r w:rsidRPr="00D2648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มีดังต่อไปนี้</w:t>
      </w:r>
    </w:p>
    <w:p w14:paraId="6ED5FA56" w14:textId="16A62BEE" w:rsidR="00124638" w:rsidRPr="00AC365B" w:rsidRDefault="00124638"/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130"/>
        <w:gridCol w:w="4230"/>
      </w:tblGrid>
      <w:tr w:rsidR="00C77C7F" w:rsidRPr="00AC365B" w14:paraId="680F8A2C" w14:textId="77777777" w:rsidTr="007E42BF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33FB003C" w14:textId="468EC986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6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C36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30" w:type="dxa"/>
            <w:shd w:val="clear" w:color="auto" w:fill="auto"/>
            <w:vAlign w:val="bottom"/>
          </w:tcPr>
          <w:p w14:paraId="3F44C906" w14:textId="77777777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77C7F" w:rsidRPr="00AC365B" w14:paraId="73A1291E" w14:textId="77777777" w:rsidTr="007E42BF">
        <w:tc>
          <w:tcPr>
            <w:tcW w:w="5130" w:type="dxa"/>
            <w:shd w:val="clear" w:color="auto" w:fill="auto"/>
          </w:tcPr>
          <w:p w14:paraId="3734B23F" w14:textId="72FCA256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C653B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AC365B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230" w:type="dxa"/>
            <w:shd w:val="clear" w:color="auto" w:fill="auto"/>
          </w:tcPr>
          <w:p w14:paraId="7BA6E2D1" w14:textId="77777777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C77C7F" w:rsidRPr="00AC365B" w14:paraId="3D6854A5" w14:textId="77777777" w:rsidTr="007E42BF">
        <w:tc>
          <w:tcPr>
            <w:tcW w:w="5130" w:type="dxa"/>
            <w:shd w:val="clear" w:color="auto" w:fill="auto"/>
          </w:tcPr>
          <w:p w14:paraId="08B352A5" w14:textId="21784ABB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C653B">
              <w:rPr>
                <w:rFonts w:ascii="Angsana New" w:eastAsia="Calibri" w:hAnsi="Angsana New"/>
                <w:sz w:val="30"/>
                <w:szCs w:val="30"/>
              </w:rPr>
              <w:t>9</w:t>
            </w:r>
            <w:r w:rsidRPr="00AC365B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230" w:type="dxa"/>
            <w:shd w:val="clear" w:color="auto" w:fill="auto"/>
          </w:tcPr>
          <w:p w14:paraId="62764966" w14:textId="77777777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77C7F" w:rsidRPr="00AC365B" w14:paraId="05C56E6A" w14:textId="77777777" w:rsidTr="007E42BF">
        <w:tc>
          <w:tcPr>
            <w:tcW w:w="5130" w:type="dxa"/>
            <w:shd w:val="clear" w:color="auto" w:fill="auto"/>
          </w:tcPr>
          <w:p w14:paraId="201CBEA4" w14:textId="4A17A077" w:rsidR="00C77C7F" w:rsidRPr="00AC365B" w:rsidRDefault="00C77C7F" w:rsidP="0045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C653B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230" w:type="dxa"/>
            <w:shd w:val="clear" w:color="auto" w:fill="auto"/>
          </w:tcPr>
          <w:p w14:paraId="09CA68C8" w14:textId="66032E11" w:rsidR="00C77C7F" w:rsidRPr="00AC365B" w:rsidRDefault="00C77C7F" w:rsidP="0045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C77C7F" w:rsidRPr="00AC365B" w14:paraId="6F62DCB1" w14:textId="77777777" w:rsidTr="007E42BF">
        <w:tc>
          <w:tcPr>
            <w:tcW w:w="5130" w:type="dxa"/>
            <w:shd w:val="clear" w:color="auto" w:fill="auto"/>
          </w:tcPr>
          <w:p w14:paraId="2692930B" w14:textId="11D394B8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0C653B">
              <w:rPr>
                <w:rFonts w:ascii="Angsana New" w:eastAsia="Calibri" w:hAnsi="Angsana New"/>
                <w:sz w:val="30"/>
                <w:szCs w:val="30"/>
              </w:rPr>
              <w:t>32</w:t>
            </w:r>
            <w:r w:rsidRPr="00AC365B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230" w:type="dxa"/>
            <w:shd w:val="clear" w:color="auto" w:fill="auto"/>
          </w:tcPr>
          <w:p w14:paraId="601FE2DD" w14:textId="77777777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C77C7F" w:rsidRPr="00AC365B" w14:paraId="62A714D9" w14:textId="77777777" w:rsidTr="007E42BF">
        <w:tc>
          <w:tcPr>
            <w:tcW w:w="5130" w:type="dxa"/>
            <w:shd w:val="clear" w:color="auto" w:fill="auto"/>
          </w:tcPr>
          <w:p w14:paraId="3EB95309" w14:textId="1C7A0A34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0C653B">
              <w:rPr>
                <w:rFonts w:ascii="Angsana New" w:eastAsia="Calibri" w:hAnsi="Angsana New"/>
                <w:sz w:val="30"/>
                <w:szCs w:val="30"/>
              </w:rPr>
              <w:t>16</w:t>
            </w:r>
            <w:r w:rsidRPr="00AC365B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230" w:type="dxa"/>
            <w:shd w:val="clear" w:color="auto" w:fill="auto"/>
          </w:tcPr>
          <w:p w14:paraId="66B346ED" w14:textId="77777777" w:rsidR="00C77C7F" w:rsidRPr="00AC365B" w:rsidRDefault="00C77C7F" w:rsidP="0045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77C7F" w:rsidRPr="00AC365B" w14:paraId="78596D96" w14:textId="77777777" w:rsidTr="007E42BF">
        <w:tc>
          <w:tcPr>
            <w:tcW w:w="5130" w:type="dxa"/>
            <w:shd w:val="clear" w:color="auto" w:fill="auto"/>
          </w:tcPr>
          <w:p w14:paraId="3ED7AA3D" w14:textId="54688F2A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365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0C653B">
              <w:rPr>
                <w:rFonts w:ascii="Angsana New" w:eastAsia="Calibri" w:hAnsi="Angsana New"/>
                <w:sz w:val="30"/>
                <w:szCs w:val="30"/>
              </w:rPr>
              <w:t>19</w:t>
            </w:r>
            <w:r w:rsidRPr="00AC365B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230" w:type="dxa"/>
            <w:shd w:val="clear" w:color="auto" w:fill="auto"/>
          </w:tcPr>
          <w:p w14:paraId="72AAC517" w14:textId="77777777" w:rsidR="00C77C7F" w:rsidRPr="00AC365B" w:rsidRDefault="00C77C7F" w:rsidP="008D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9CE0922" w14:textId="77777777" w:rsidR="00F1636D" w:rsidRPr="004E55DF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04117B9" w14:textId="77777777" w:rsidR="00F1636D" w:rsidRPr="00AC365B" w:rsidRDefault="00F1636D" w:rsidP="00F16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</w:rPr>
        <w:t xml:space="preserve">* </w:t>
      </w:r>
      <w:r w:rsidRPr="00AC365B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0102C7DC" w14:textId="77777777" w:rsidR="00061EFB" w:rsidRPr="004E55DF" w:rsidRDefault="00061EFB" w:rsidP="0006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6F8B64B0" w14:textId="77777777" w:rsidR="003C6927" w:rsidRDefault="003C6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4B5D97F3" w14:textId="620832A2" w:rsidR="00721FE8" w:rsidRPr="00AC365B" w:rsidRDefault="00721FE8" w:rsidP="001800B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609B2ABB" w14:textId="77777777" w:rsidR="00721FE8" w:rsidRPr="004E55DF" w:rsidRDefault="00721FE8" w:rsidP="00721F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DF99F07" w14:textId="77777777" w:rsidR="00801F10" w:rsidRDefault="00801F10" w:rsidP="00801F1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D2648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9" w:name="_Hlk15580843"/>
      <w:bookmarkStart w:id="10" w:name="_Hlk15582546"/>
      <w:r w:rsidRPr="00D2648F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9"/>
      <w:r w:rsidRPr="00D2648F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0"/>
    </w:p>
    <w:p w14:paraId="291B2EA0" w14:textId="77777777" w:rsidR="004E55DF" w:rsidRPr="004E55DF" w:rsidRDefault="004E55DF" w:rsidP="004E55D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33C46C" w14:textId="3CAD95F1" w:rsidR="00F1636D" w:rsidRPr="00AC365B" w:rsidRDefault="00F1636D" w:rsidP="004525E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0C653B" w:rsidRPr="000C653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CA176D" w:rsidRPr="00AC365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เรื่อง สัญญาเช่า</w:t>
      </w:r>
    </w:p>
    <w:p w14:paraId="68031030" w14:textId="77777777" w:rsidR="00F1636D" w:rsidRPr="004E55DF" w:rsidRDefault="00F1636D" w:rsidP="00F163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B5D0555" w14:textId="442527D3" w:rsidR="00801F10" w:rsidRDefault="00801F10" w:rsidP="00801F1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2648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0C653B" w:rsidRPr="000C653B">
        <w:rPr>
          <w:rFonts w:ascii="Angsana New" w:hAnsi="Angsana New"/>
          <w:sz w:val="30"/>
          <w:szCs w:val="30"/>
        </w:rPr>
        <w:t>16</w:t>
      </w:r>
      <w:r w:rsidRPr="00D2648F">
        <w:rPr>
          <w:rFonts w:ascii="Angsana New" w:hAnsi="Angsana New"/>
          <w:sz w:val="30"/>
          <w:szCs w:val="30"/>
        </w:rPr>
        <w:t xml:space="preserve"> </w:t>
      </w:r>
      <w:r w:rsidRPr="00D2648F">
        <w:rPr>
          <w:rFonts w:ascii="Angsana New" w:hAnsi="Angsana New"/>
          <w:sz w:val="30"/>
          <w:szCs w:val="30"/>
          <w:cs/>
        </w:rPr>
        <w:t>ได้นำเสนอวิธีการ</w:t>
      </w:r>
      <w:r w:rsidRPr="00D2648F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="000C653B" w:rsidRPr="000C653B"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0C653B" w:rsidRPr="000C653B">
        <w:rPr>
          <w:rFonts w:ascii="Angsana New" w:hAnsi="Angsana New"/>
          <w:color w:val="000000"/>
          <w:sz w:val="30"/>
          <w:szCs w:val="30"/>
        </w:rPr>
        <w:t>2562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จำนวนเงินขั้นต่ำที่ต้องจ่ายในอนาคตทั้งสิ้นภายในสัญญาเช่าดำเนินงานที่บอกเลิกไม่ได้ซึ่งไม่ได้คิดลดเป็นมูลค่าปัจจุบันของกลุ่มบริษัทมีจำนวน</w:t>
      </w:r>
      <w:r w:rsidR="00352E2A">
        <w:rPr>
          <w:rFonts w:ascii="Angsana New" w:hAnsi="Angsana New"/>
          <w:color w:val="000000"/>
          <w:sz w:val="30"/>
          <w:szCs w:val="30"/>
        </w:rPr>
        <w:t xml:space="preserve"> 191.44 </w:t>
      </w:r>
      <w:r>
        <w:rPr>
          <w:rFonts w:ascii="Angsana New" w:hAnsi="Angsana New"/>
          <w:color w:val="000000"/>
          <w:sz w:val="30"/>
          <w:szCs w:val="30"/>
          <w:cs/>
        </w:rPr>
        <w:t>ล้านบาท เมื่อมาตรฐานการรายงาน</w:t>
      </w:r>
      <w:r>
        <w:rPr>
          <w:rFonts w:ascii="Angsana New" w:hAnsi="Angsana New"/>
          <w:color w:val="000000"/>
          <w:sz w:val="30"/>
          <w:szCs w:val="30"/>
          <w:cs/>
        </w:rPr>
        <w:br/>
        <w:t>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61DD1311" w14:textId="77777777" w:rsidR="00673519" w:rsidRDefault="00673519" w:rsidP="00801F1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B5354F" w14:textId="77777777" w:rsidR="00673519" w:rsidRDefault="00673519" w:rsidP="0029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การรายงานทางการเงินดังกล่าวข้างต้น</w:t>
      </w:r>
    </w:p>
    <w:p w14:paraId="6904015D" w14:textId="77777777" w:rsidR="00673519" w:rsidRDefault="00673519" w:rsidP="00801F1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673519" w:rsidSect="00B75C63">
      <w:headerReference w:type="default" r:id="rId20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EE06C" w14:textId="77777777" w:rsidR="00047F6C" w:rsidRDefault="00047F6C">
      <w:r>
        <w:separator/>
      </w:r>
    </w:p>
  </w:endnote>
  <w:endnote w:type="continuationSeparator" w:id="0">
    <w:p w14:paraId="22050889" w14:textId="77777777" w:rsidR="00047F6C" w:rsidRDefault="0004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1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C957E" w14:textId="77777777" w:rsidR="009455B6" w:rsidRPr="00753031" w:rsidRDefault="009455B6">
    <w:pPr>
      <w:pStyle w:val="Footer"/>
      <w:jc w:val="center"/>
      <w:rPr>
        <w:rFonts w:ascii="Angsana New" w:hAnsi="Angsana New"/>
        <w:sz w:val="30"/>
        <w:szCs w:val="30"/>
      </w:rPr>
    </w:pPr>
    <w:r w:rsidRPr="00753031">
      <w:rPr>
        <w:rFonts w:ascii="Angsana New" w:hAnsi="Angsana New"/>
        <w:sz w:val="30"/>
        <w:szCs w:val="30"/>
      </w:rPr>
      <w:fldChar w:fldCharType="begin"/>
    </w:r>
    <w:r w:rsidRPr="00753031">
      <w:rPr>
        <w:rFonts w:ascii="Angsana New" w:hAnsi="Angsana New"/>
        <w:sz w:val="30"/>
        <w:szCs w:val="30"/>
      </w:rPr>
      <w:instrText xml:space="preserve"> PAGE   \* MERGEFORMAT </w:instrText>
    </w:r>
    <w:r w:rsidRPr="0075303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24</w:t>
    </w:r>
    <w:r w:rsidRPr="00753031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F5E9" w14:textId="77777777" w:rsidR="009455B6" w:rsidRPr="007916B1" w:rsidRDefault="009455B6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74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26A9AF" w14:textId="77777777" w:rsidR="009455B6" w:rsidRPr="002F7024" w:rsidRDefault="009455B6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060B" w14:textId="77777777" w:rsidR="009455B6" w:rsidRPr="007916B1" w:rsidRDefault="009455B6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76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D49E66" w14:textId="77777777" w:rsidR="009455B6" w:rsidRPr="002F7024" w:rsidRDefault="009455B6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8D26C" w14:textId="77777777" w:rsidR="009455B6" w:rsidRPr="009201F6" w:rsidRDefault="009455B6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79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71D4717" w14:textId="77777777" w:rsidR="009455B6" w:rsidRPr="00BE316A" w:rsidRDefault="009455B6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A9F4A" w14:textId="6B9E72B0" w:rsidR="009455B6" w:rsidRDefault="009455B6" w:rsidP="00184C3F">
    <w:pPr>
      <w:tabs>
        <w:tab w:val="right" w:pos="14670"/>
        <w:tab w:val="left" w:pos="15210"/>
      </w:tabs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5E27A2">
      <w:rPr>
        <w:rStyle w:val="PageNumber"/>
        <w:rFonts w:ascii="Angsana New" w:hAnsi="Angsana New"/>
        <w:noProof/>
        <w:sz w:val="30"/>
        <w:szCs w:val="30"/>
      </w:rPr>
      <w:t>DRAFT NMG TH YE19 (Notes) V6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ascii="Angsana New" w:hAnsi="Angsana New"/>
        <w:sz w:val="30"/>
        <w:szCs w:val="30"/>
        <w:lang w:val="en-GB"/>
      </w:rPr>
      <w:tab/>
    </w: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instrText>PAGE</w:instrText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111</w:t>
    </w:r>
    <w:r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2B2C" w14:textId="77777777" w:rsidR="009455B6" w:rsidRPr="00814DB1" w:rsidRDefault="009455B6" w:rsidP="00971A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cs/>
      </w:rPr>
      <w:fldChar w:fldCharType="begin"/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</w:rPr>
      <w:instrText>PAGE  \* Arabic  \* MERGEFORMAT</w:instrText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  <w:cs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125</w:t>
    </w:r>
    <w:r w:rsidRPr="00814DB1">
      <w:rPr>
        <w:rFonts w:ascii="Angsana New" w:hAnsi="Angsana New"/>
        <w:sz w:val="30"/>
        <w:szCs w:val="30"/>
        <w:cs/>
      </w:rPr>
      <w:fldChar w:fldCharType="end"/>
    </w:r>
  </w:p>
  <w:p w14:paraId="06840EF4" w14:textId="77777777" w:rsidR="009455B6" w:rsidRDefault="009455B6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13344" w14:textId="77777777" w:rsidR="009455B6" w:rsidRPr="00CE24D0" w:rsidRDefault="009455B6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102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32899DC" w14:textId="77777777" w:rsidR="009455B6" w:rsidRPr="00AC7B7C" w:rsidRDefault="009455B6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D0294" w14:textId="77777777" w:rsidR="009455B6" w:rsidRPr="00CE24D0" w:rsidRDefault="009455B6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114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45A89FD0" w14:textId="77777777" w:rsidR="009455B6" w:rsidRPr="00AC7B7C" w:rsidRDefault="009455B6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32456" w14:textId="77777777" w:rsidR="00047F6C" w:rsidRDefault="00047F6C">
      <w:r>
        <w:separator/>
      </w:r>
    </w:p>
  </w:footnote>
  <w:footnote w:type="continuationSeparator" w:id="0">
    <w:p w14:paraId="6B0D9CAF" w14:textId="77777777" w:rsidR="00047F6C" w:rsidRDefault="0004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CDFEB" w14:textId="77777777" w:rsidR="009455B6" w:rsidRPr="00071CA3" w:rsidRDefault="009455B6" w:rsidP="002F6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4F171E1A" w14:textId="77777777" w:rsidR="009455B6" w:rsidRPr="00071CA3" w:rsidRDefault="009455B6" w:rsidP="002F6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44EA9C38" w14:textId="2399CDBB" w:rsidR="009455B6" w:rsidRPr="00071CA3" w:rsidRDefault="009455B6" w:rsidP="002F6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 w:rsidRPr="007568F7">
      <w:rPr>
        <w:rFonts w:ascii="Angsana New" w:hAnsi="Angsana New" w:cs="Angsana New"/>
        <w:sz w:val="32"/>
        <w:szCs w:val="32"/>
        <w:lang w:val="en-US" w:bidi="th-TH"/>
      </w:rPr>
      <w:t>31</w:t>
    </w:r>
    <w:r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426B6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ธันวาคม</w:t>
    </w:r>
    <w:r w:rsidRPr="00C92A28">
      <w:rPr>
        <w:rFonts w:ascii="Angsana New" w:hAnsi="Angsana New" w:cs="Angsana New"/>
        <w:sz w:val="32"/>
        <w:szCs w:val="32"/>
        <w:lang w:bidi="th-TH"/>
      </w:rPr>
      <w:t xml:space="preserve"> 2562</w:t>
    </w:r>
  </w:p>
  <w:p w14:paraId="7777E2D6" w14:textId="77777777" w:rsidR="009455B6" w:rsidRPr="00071CA3" w:rsidRDefault="009455B6">
    <w:pPr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827B3" w14:textId="77777777" w:rsidR="009455B6" w:rsidRPr="00071CA3" w:rsidRDefault="009455B6" w:rsidP="004C22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/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30C7D76B" w14:textId="77777777" w:rsidR="009455B6" w:rsidRPr="00071CA3" w:rsidRDefault="009455B6" w:rsidP="004C22BC">
    <w:pPr>
      <w:pStyle w:val="acctmainheading"/>
      <w:spacing w:after="0" w:line="240" w:lineRule="atLeast"/>
      <w:ind w:left="9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7D9FF218" w14:textId="26B63F28" w:rsidR="009455B6" w:rsidRPr="00071CA3" w:rsidRDefault="009455B6" w:rsidP="004C22BC">
    <w:pPr>
      <w:pStyle w:val="acctmainheading"/>
      <w:spacing w:after="0" w:line="240" w:lineRule="atLeast"/>
      <w:ind w:left="9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D02599">
      <w:rPr>
        <w:rFonts w:ascii="Angsana New" w:hAnsi="Angsana New" w:cs="Angsana New"/>
        <w:sz w:val="32"/>
        <w:szCs w:val="32"/>
        <w:lang w:val="en-US" w:bidi="th-TH"/>
      </w:rPr>
      <w:t>31</w:t>
    </w: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426B6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ธันวาคม </w:t>
    </w:r>
    <w:r w:rsidRPr="00D02599">
      <w:rPr>
        <w:rFonts w:ascii="Angsana New" w:hAnsi="Angsana New" w:cs="Angsana New"/>
        <w:sz w:val="32"/>
        <w:szCs w:val="32"/>
        <w:lang w:bidi="th-TH"/>
      </w:rPr>
      <w:t>2562</w:t>
    </w:r>
  </w:p>
  <w:p w14:paraId="7C1774D5" w14:textId="77777777" w:rsidR="009455B6" w:rsidRPr="00071CA3" w:rsidRDefault="009455B6">
    <w:pPr>
      <w:rPr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0BEC5" w14:textId="77777777" w:rsidR="009455B6" w:rsidRPr="00071CA3" w:rsidRDefault="009455B6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57634868" w14:textId="77777777" w:rsidR="009455B6" w:rsidRPr="00071CA3" w:rsidRDefault="009455B6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DDAA81" w14:textId="4E453456" w:rsidR="009455B6" w:rsidRPr="00071CA3" w:rsidRDefault="009455B6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071CA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26B63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7A93F040" w14:textId="77777777" w:rsidR="009455B6" w:rsidRPr="000D0888" w:rsidRDefault="009455B6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B2763" w14:textId="77777777" w:rsidR="009455B6" w:rsidRPr="00071CA3" w:rsidRDefault="009455B6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29F2C500" w14:textId="77777777" w:rsidR="009455B6" w:rsidRPr="00071CA3" w:rsidRDefault="009455B6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17C6824" w14:textId="67149763" w:rsidR="009455B6" w:rsidRPr="00071CA3" w:rsidRDefault="009455B6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071CA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26B63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7CB4106E" w14:textId="77777777" w:rsidR="009455B6" w:rsidRPr="000D0888" w:rsidRDefault="009455B6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54EEA" w14:textId="77777777" w:rsidR="009455B6" w:rsidRPr="00E66B73" w:rsidRDefault="009455B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33E151EE" w14:textId="77777777" w:rsidR="009455B6" w:rsidRDefault="009455B6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610F904" w14:textId="3C06BFDC" w:rsidR="009455B6" w:rsidRPr="001D530E" w:rsidRDefault="009455B6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1B59AF">
      <w:rPr>
        <w:rFonts w:ascii="Angsana New" w:hAnsi="Angsana New" w:cs="Angsana New"/>
        <w:sz w:val="32"/>
        <w:szCs w:val="32"/>
        <w:lang w:bidi="th-TH"/>
      </w:rPr>
      <w:t>31</w:t>
    </w:r>
    <w:r w:rsidRPr="001B59A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1B59AF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2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42DFB53" w14:textId="77777777" w:rsidR="009455B6" w:rsidRDefault="009455B6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1F2BC5"/>
    <w:multiLevelType w:val="hybridMultilevel"/>
    <w:tmpl w:val="B2B69CD4"/>
    <w:lvl w:ilvl="0" w:tplc="5EDEC4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FC9418E"/>
    <w:multiLevelType w:val="hybridMultilevel"/>
    <w:tmpl w:val="0C042FC4"/>
    <w:lvl w:ilvl="0" w:tplc="E7321CD0">
      <w:start w:val="1"/>
      <w:numFmt w:val="decimal"/>
      <w:lvlText w:val="(%1)"/>
      <w:lvlJc w:val="left"/>
      <w:pPr>
        <w:ind w:left="72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7" w15:restartNumberingAfterBreak="0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45C4712"/>
    <w:multiLevelType w:val="hybridMultilevel"/>
    <w:tmpl w:val="B9C6812A"/>
    <w:lvl w:ilvl="0" w:tplc="CDA6C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FD5600"/>
    <w:multiLevelType w:val="hybridMultilevel"/>
    <w:tmpl w:val="089A5D60"/>
    <w:lvl w:ilvl="0" w:tplc="9028FBD6">
      <w:start w:val="1"/>
      <w:numFmt w:val="thaiLetters"/>
      <w:lvlText w:val="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09B0CBB"/>
    <w:multiLevelType w:val="hybridMultilevel"/>
    <w:tmpl w:val="91308AE8"/>
    <w:lvl w:ilvl="0" w:tplc="9028FBD6">
      <w:start w:val="1"/>
      <w:numFmt w:val="thaiLetters"/>
      <w:lvlText w:val="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8B3E3E10">
      <w:start w:val="1"/>
      <w:numFmt w:val="thaiLetters"/>
      <w:lvlText w:val="%3)"/>
      <w:lvlJc w:val="left"/>
      <w:pPr>
        <w:ind w:left="2727" w:hanging="180"/>
      </w:pPr>
      <w:rPr>
        <w:rFonts w:hint="default"/>
        <w:b w:val="0"/>
        <w:bCs w:val="0"/>
        <w:sz w:val="30"/>
        <w:szCs w:val="30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A007255"/>
    <w:multiLevelType w:val="hybridMultilevel"/>
    <w:tmpl w:val="0B48396C"/>
    <w:lvl w:ilvl="0" w:tplc="5AC82DB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231415A"/>
    <w:multiLevelType w:val="multilevel"/>
    <w:tmpl w:val="F8ACA4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decimal"/>
      <w:lvlText w:val="%3)"/>
      <w:lvlJc w:val="left"/>
      <w:pPr>
        <w:tabs>
          <w:tab w:val="num" w:pos="1020"/>
        </w:tabs>
        <w:ind w:left="1020" w:hanging="340"/>
      </w:p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32360C9C"/>
    <w:multiLevelType w:val="hybridMultilevel"/>
    <w:tmpl w:val="E2E04662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74E88588">
      <w:start w:val="1"/>
      <w:numFmt w:val="bullet"/>
      <w:lvlText w:val="–"/>
      <w:lvlJc w:val="left"/>
      <w:pPr>
        <w:ind w:left="180" w:hanging="180"/>
      </w:pPr>
      <w:rPr>
        <w:rFonts w:ascii="Tahoma" w:hAnsi="Tahoma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6E753CB"/>
    <w:multiLevelType w:val="hybridMultilevel"/>
    <w:tmpl w:val="76B20684"/>
    <w:lvl w:ilvl="0" w:tplc="5EDEC4A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33" w15:restartNumberingAfterBreak="0">
    <w:nsid w:val="4DA15314"/>
    <w:multiLevelType w:val="hybridMultilevel"/>
    <w:tmpl w:val="F7E6B6C8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5AF94948"/>
    <w:multiLevelType w:val="hybridMultilevel"/>
    <w:tmpl w:val="8DEE583E"/>
    <w:lvl w:ilvl="0" w:tplc="9CE810BA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70177FE1"/>
    <w:multiLevelType w:val="multilevel"/>
    <w:tmpl w:val="92684604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ascii="Angsana New" w:hAnsi="Angsana New" w:cs="Angsana New" w:hint="cs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40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1300883"/>
    <w:multiLevelType w:val="hybridMultilevel"/>
    <w:tmpl w:val="065C3CC8"/>
    <w:lvl w:ilvl="0" w:tplc="60E0CBE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2" w15:restartNumberingAfterBreak="0">
    <w:nsid w:val="71790AC8"/>
    <w:multiLevelType w:val="hybridMultilevel"/>
    <w:tmpl w:val="0F58E2E8"/>
    <w:lvl w:ilvl="0" w:tplc="85603064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2625876"/>
    <w:multiLevelType w:val="hybridMultilevel"/>
    <w:tmpl w:val="057CA732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A3A8E192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976483CA">
      <w:start w:val="1"/>
      <w:numFmt w:val="thaiLetters"/>
      <w:lvlText w:val="%3)"/>
      <w:lvlJc w:val="left"/>
      <w:pPr>
        <w:ind w:left="2540" w:hanging="5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5" w15:restartNumberingAfterBreak="0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2"/>
  </w:num>
  <w:num w:numId="13">
    <w:abstractNumId w:val="37"/>
  </w:num>
  <w:num w:numId="14">
    <w:abstractNumId w:val="26"/>
  </w:num>
  <w:num w:numId="15">
    <w:abstractNumId w:val="29"/>
  </w:num>
  <w:num w:numId="16">
    <w:abstractNumId w:val="16"/>
  </w:num>
  <w:num w:numId="17">
    <w:abstractNumId w:val="27"/>
  </w:num>
  <w:num w:numId="18">
    <w:abstractNumId w:val="40"/>
  </w:num>
  <w:num w:numId="19">
    <w:abstractNumId w:val="38"/>
  </w:num>
  <w:num w:numId="20">
    <w:abstractNumId w:val="11"/>
  </w:num>
  <w:num w:numId="21">
    <w:abstractNumId w:val="35"/>
  </w:num>
  <w:num w:numId="22">
    <w:abstractNumId w:val="18"/>
  </w:num>
  <w:num w:numId="23">
    <w:abstractNumId w:val="30"/>
  </w:num>
  <w:num w:numId="24">
    <w:abstractNumId w:val="13"/>
  </w:num>
  <w:num w:numId="25">
    <w:abstractNumId w:val="44"/>
  </w:num>
  <w:num w:numId="26">
    <w:abstractNumId w:val="45"/>
  </w:num>
  <w:num w:numId="27">
    <w:abstractNumId w:val="12"/>
  </w:num>
  <w:num w:numId="28">
    <w:abstractNumId w:val="34"/>
  </w:num>
  <w:num w:numId="29">
    <w:abstractNumId w:val="36"/>
  </w:num>
  <w:num w:numId="30">
    <w:abstractNumId w:val="33"/>
  </w:num>
  <w:num w:numId="31">
    <w:abstractNumId w:val="43"/>
  </w:num>
  <w:num w:numId="32">
    <w:abstractNumId w:val="39"/>
  </w:num>
  <w:num w:numId="33">
    <w:abstractNumId w:val="32"/>
  </w:num>
  <w:num w:numId="34">
    <w:abstractNumId w:val="20"/>
  </w:num>
  <w:num w:numId="35">
    <w:abstractNumId w:val="21"/>
  </w:num>
  <w:num w:numId="36">
    <w:abstractNumId w:val="24"/>
  </w:num>
  <w:num w:numId="37">
    <w:abstractNumId w:val="42"/>
  </w:num>
  <w:num w:numId="38">
    <w:abstractNumId w:val="23"/>
  </w:num>
  <w:num w:numId="39">
    <w:abstractNumId w:val="15"/>
  </w:num>
  <w:num w:numId="40">
    <w:abstractNumId w:val="19"/>
  </w:num>
  <w:num w:numId="41">
    <w:abstractNumId w:val="41"/>
  </w:num>
  <w:num w:numId="42">
    <w:abstractNumId w:val="6"/>
  </w:num>
  <w:num w:numId="43">
    <w:abstractNumId w:val="31"/>
  </w:num>
  <w:num w:numId="44">
    <w:abstractNumId w:val="10"/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  <w:num w:numId="47">
    <w:abstractNumId w:val="17"/>
  </w:num>
  <w:num w:numId="48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AEB"/>
    <w:rsid w:val="00000DF2"/>
    <w:rsid w:val="00001062"/>
    <w:rsid w:val="00001091"/>
    <w:rsid w:val="000012A2"/>
    <w:rsid w:val="00001385"/>
    <w:rsid w:val="0000142E"/>
    <w:rsid w:val="000019AF"/>
    <w:rsid w:val="00001A27"/>
    <w:rsid w:val="00001A46"/>
    <w:rsid w:val="00001A62"/>
    <w:rsid w:val="00001B39"/>
    <w:rsid w:val="00002543"/>
    <w:rsid w:val="000026AE"/>
    <w:rsid w:val="00002799"/>
    <w:rsid w:val="000027C5"/>
    <w:rsid w:val="000035A8"/>
    <w:rsid w:val="000035E3"/>
    <w:rsid w:val="0000361A"/>
    <w:rsid w:val="000037F0"/>
    <w:rsid w:val="0000398E"/>
    <w:rsid w:val="00003D19"/>
    <w:rsid w:val="00003E1D"/>
    <w:rsid w:val="00003EEC"/>
    <w:rsid w:val="00004071"/>
    <w:rsid w:val="000048A5"/>
    <w:rsid w:val="000052FE"/>
    <w:rsid w:val="00005628"/>
    <w:rsid w:val="0000562A"/>
    <w:rsid w:val="00005682"/>
    <w:rsid w:val="000058F6"/>
    <w:rsid w:val="0000596E"/>
    <w:rsid w:val="00005A16"/>
    <w:rsid w:val="00005B3B"/>
    <w:rsid w:val="00005D92"/>
    <w:rsid w:val="000062F0"/>
    <w:rsid w:val="000063D9"/>
    <w:rsid w:val="00006422"/>
    <w:rsid w:val="00006488"/>
    <w:rsid w:val="00006499"/>
    <w:rsid w:val="00006C56"/>
    <w:rsid w:val="00007083"/>
    <w:rsid w:val="000076F5"/>
    <w:rsid w:val="00007780"/>
    <w:rsid w:val="00007C5B"/>
    <w:rsid w:val="00007CF9"/>
    <w:rsid w:val="00007F68"/>
    <w:rsid w:val="00010005"/>
    <w:rsid w:val="00010187"/>
    <w:rsid w:val="0001020B"/>
    <w:rsid w:val="0001025E"/>
    <w:rsid w:val="00010552"/>
    <w:rsid w:val="00010B2D"/>
    <w:rsid w:val="00010EBC"/>
    <w:rsid w:val="00010F2D"/>
    <w:rsid w:val="00011114"/>
    <w:rsid w:val="00011291"/>
    <w:rsid w:val="00011511"/>
    <w:rsid w:val="000118CA"/>
    <w:rsid w:val="00011A78"/>
    <w:rsid w:val="0001215B"/>
    <w:rsid w:val="00012211"/>
    <w:rsid w:val="00012304"/>
    <w:rsid w:val="0001249B"/>
    <w:rsid w:val="000125D2"/>
    <w:rsid w:val="0001280D"/>
    <w:rsid w:val="0001281E"/>
    <w:rsid w:val="00012921"/>
    <w:rsid w:val="0001352D"/>
    <w:rsid w:val="00013675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B2A"/>
    <w:rsid w:val="00014D93"/>
    <w:rsid w:val="00015241"/>
    <w:rsid w:val="000154F9"/>
    <w:rsid w:val="000156D3"/>
    <w:rsid w:val="00015BCB"/>
    <w:rsid w:val="00015F48"/>
    <w:rsid w:val="00015FE9"/>
    <w:rsid w:val="000160C4"/>
    <w:rsid w:val="0001616C"/>
    <w:rsid w:val="000162DE"/>
    <w:rsid w:val="00016378"/>
    <w:rsid w:val="000164FD"/>
    <w:rsid w:val="0001652C"/>
    <w:rsid w:val="00016611"/>
    <w:rsid w:val="00016752"/>
    <w:rsid w:val="0001689D"/>
    <w:rsid w:val="00016A4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78"/>
    <w:rsid w:val="00017CB6"/>
    <w:rsid w:val="00020331"/>
    <w:rsid w:val="000204CD"/>
    <w:rsid w:val="00020593"/>
    <w:rsid w:val="000207E3"/>
    <w:rsid w:val="000208D9"/>
    <w:rsid w:val="000209F7"/>
    <w:rsid w:val="00020BF2"/>
    <w:rsid w:val="00020E0D"/>
    <w:rsid w:val="000210B8"/>
    <w:rsid w:val="00021589"/>
    <w:rsid w:val="00021BA2"/>
    <w:rsid w:val="00021CD4"/>
    <w:rsid w:val="00021D0E"/>
    <w:rsid w:val="00021F12"/>
    <w:rsid w:val="000221BA"/>
    <w:rsid w:val="0002244C"/>
    <w:rsid w:val="0002255F"/>
    <w:rsid w:val="0002284C"/>
    <w:rsid w:val="0002290B"/>
    <w:rsid w:val="00022B08"/>
    <w:rsid w:val="00022CF4"/>
    <w:rsid w:val="00022DFC"/>
    <w:rsid w:val="00022E4A"/>
    <w:rsid w:val="0002311B"/>
    <w:rsid w:val="00023338"/>
    <w:rsid w:val="00023527"/>
    <w:rsid w:val="00023970"/>
    <w:rsid w:val="000239D0"/>
    <w:rsid w:val="000242C3"/>
    <w:rsid w:val="00024601"/>
    <w:rsid w:val="000246AF"/>
    <w:rsid w:val="00024976"/>
    <w:rsid w:val="00024CEE"/>
    <w:rsid w:val="00024F50"/>
    <w:rsid w:val="000252A9"/>
    <w:rsid w:val="000252BF"/>
    <w:rsid w:val="00025310"/>
    <w:rsid w:val="00025352"/>
    <w:rsid w:val="0002539B"/>
    <w:rsid w:val="000254DB"/>
    <w:rsid w:val="000256A5"/>
    <w:rsid w:val="00025941"/>
    <w:rsid w:val="00025CF5"/>
    <w:rsid w:val="00025D4C"/>
    <w:rsid w:val="00026169"/>
    <w:rsid w:val="0002656A"/>
    <w:rsid w:val="0002674C"/>
    <w:rsid w:val="00026BE1"/>
    <w:rsid w:val="0002700E"/>
    <w:rsid w:val="000272E6"/>
    <w:rsid w:val="00027494"/>
    <w:rsid w:val="0002797C"/>
    <w:rsid w:val="00027ABE"/>
    <w:rsid w:val="00027E5C"/>
    <w:rsid w:val="00027E8D"/>
    <w:rsid w:val="00030466"/>
    <w:rsid w:val="0003047C"/>
    <w:rsid w:val="00030845"/>
    <w:rsid w:val="00030BBF"/>
    <w:rsid w:val="00030ED3"/>
    <w:rsid w:val="00030F19"/>
    <w:rsid w:val="00030FE7"/>
    <w:rsid w:val="000310D3"/>
    <w:rsid w:val="0003114D"/>
    <w:rsid w:val="000313AF"/>
    <w:rsid w:val="00031619"/>
    <w:rsid w:val="0003176E"/>
    <w:rsid w:val="00031A08"/>
    <w:rsid w:val="00031A1A"/>
    <w:rsid w:val="00031C37"/>
    <w:rsid w:val="00031F8D"/>
    <w:rsid w:val="000320A2"/>
    <w:rsid w:val="000322D6"/>
    <w:rsid w:val="00032346"/>
    <w:rsid w:val="000324DF"/>
    <w:rsid w:val="000327E5"/>
    <w:rsid w:val="00032918"/>
    <w:rsid w:val="00032C58"/>
    <w:rsid w:val="00032DD3"/>
    <w:rsid w:val="0003354B"/>
    <w:rsid w:val="000336BA"/>
    <w:rsid w:val="0003374D"/>
    <w:rsid w:val="0003375F"/>
    <w:rsid w:val="00033819"/>
    <w:rsid w:val="000339FD"/>
    <w:rsid w:val="00033C92"/>
    <w:rsid w:val="000342DC"/>
    <w:rsid w:val="00034301"/>
    <w:rsid w:val="000343E7"/>
    <w:rsid w:val="000348C2"/>
    <w:rsid w:val="00034954"/>
    <w:rsid w:val="00034A07"/>
    <w:rsid w:val="00034BB8"/>
    <w:rsid w:val="00034C10"/>
    <w:rsid w:val="00034CEA"/>
    <w:rsid w:val="00034E18"/>
    <w:rsid w:val="00034F33"/>
    <w:rsid w:val="000352CE"/>
    <w:rsid w:val="0003532E"/>
    <w:rsid w:val="0003554B"/>
    <w:rsid w:val="0003564F"/>
    <w:rsid w:val="000359BE"/>
    <w:rsid w:val="000359C7"/>
    <w:rsid w:val="000359DC"/>
    <w:rsid w:val="00035AB8"/>
    <w:rsid w:val="00035EFE"/>
    <w:rsid w:val="00035F3B"/>
    <w:rsid w:val="00035F6D"/>
    <w:rsid w:val="00036130"/>
    <w:rsid w:val="000361D8"/>
    <w:rsid w:val="0003629D"/>
    <w:rsid w:val="000362B1"/>
    <w:rsid w:val="000364B9"/>
    <w:rsid w:val="000364E2"/>
    <w:rsid w:val="00036929"/>
    <w:rsid w:val="00036BEC"/>
    <w:rsid w:val="00036E17"/>
    <w:rsid w:val="00036F95"/>
    <w:rsid w:val="0003704C"/>
    <w:rsid w:val="000374FD"/>
    <w:rsid w:val="00037A19"/>
    <w:rsid w:val="00037BBB"/>
    <w:rsid w:val="00037C28"/>
    <w:rsid w:val="00037CDD"/>
    <w:rsid w:val="00037F1A"/>
    <w:rsid w:val="0004002E"/>
    <w:rsid w:val="000402F2"/>
    <w:rsid w:val="000409F1"/>
    <w:rsid w:val="00040A75"/>
    <w:rsid w:val="00040C92"/>
    <w:rsid w:val="00041233"/>
    <w:rsid w:val="000413F1"/>
    <w:rsid w:val="00041565"/>
    <w:rsid w:val="0004164F"/>
    <w:rsid w:val="0004184D"/>
    <w:rsid w:val="00041A52"/>
    <w:rsid w:val="00041B29"/>
    <w:rsid w:val="00041E6E"/>
    <w:rsid w:val="0004206D"/>
    <w:rsid w:val="00042209"/>
    <w:rsid w:val="00042286"/>
    <w:rsid w:val="0004274A"/>
    <w:rsid w:val="00042842"/>
    <w:rsid w:val="000429D6"/>
    <w:rsid w:val="00042AD7"/>
    <w:rsid w:val="00042B40"/>
    <w:rsid w:val="00042CCB"/>
    <w:rsid w:val="00042D6A"/>
    <w:rsid w:val="00042EE6"/>
    <w:rsid w:val="00042EE8"/>
    <w:rsid w:val="00043054"/>
    <w:rsid w:val="000434EE"/>
    <w:rsid w:val="000435D3"/>
    <w:rsid w:val="000436A4"/>
    <w:rsid w:val="00043770"/>
    <w:rsid w:val="00043A5B"/>
    <w:rsid w:val="00043C06"/>
    <w:rsid w:val="00043E05"/>
    <w:rsid w:val="00043E2A"/>
    <w:rsid w:val="000442B3"/>
    <w:rsid w:val="00044391"/>
    <w:rsid w:val="0004444F"/>
    <w:rsid w:val="00044584"/>
    <w:rsid w:val="000447C9"/>
    <w:rsid w:val="000449B1"/>
    <w:rsid w:val="00044C7C"/>
    <w:rsid w:val="00044D09"/>
    <w:rsid w:val="00044E7D"/>
    <w:rsid w:val="000453BA"/>
    <w:rsid w:val="00045612"/>
    <w:rsid w:val="0004591E"/>
    <w:rsid w:val="000459E9"/>
    <w:rsid w:val="00045A57"/>
    <w:rsid w:val="00045A92"/>
    <w:rsid w:val="00045D7E"/>
    <w:rsid w:val="00045ECF"/>
    <w:rsid w:val="0004629C"/>
    <w:rsid w:val="000465D1"/>
    <w:rsid w:val="000465F4"/>
    <w:rsid w:val="00046696"/>
    <w:rsid w:val="00046C8D"/>
    <w:rsid w:val="00046E53"/>
    <w:rsid w:val="00046F76"/>
    <w:rsid w:val="00047125"/>
    <w:rsid w:val="00047256"/>
    <w:rsid w:val="00047389"/>
    <w:rsid w:val="000474B6"/>
    <w:rsid w:val="00047622"/>
    <w:rsid w:val="00047C73"/>
    <w:rsid w:val="00047D70"/>
    <w:rsid w:val="00047D8B"/>
    <w:rsid w:val="00047ED2"/>
    <w:rsid w:val="00047F6C"/>
    <w:rsid w:val="00050583"/>
    <w:rsid w:val="00050828"/>
    <w:rsid w:val="00050A99"/>
    <w:rsid w:val="00050C53"/>
    <w:rsid w:val="00051158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2A91"/>
    <w:rsid w:val="00053015"/>
    <w:rsid w:val="00053733"/>
    <w:rsid w:val="00053B60"/>
    <w:rsid w:val="00053D00"/>
    <w:rsid w:val="00053D6E"/>
    <w:rsid w:val="00053DAB"/>
    <w:rsid w:val="00053DDD"/>
    <w:rsid w:val="00053E50"/>
    <w:rsid w:val="00053EA2"/>
    <w:rsid w:val="0005425D"/>
    <w:rsid w:val="00054312"/>
    <w:rsid w:val="00054588"/>
    <w:rsid w:val="0005460B"/>
    <w:rsid w:val="00054745"/>
    <w:rsid w:val="00055437"/>
    <w:rsid w:val="000554B8"/>
    <w:rsid w:val="00055882"/>
    <w:rsid w:val="00055E52"/>
    <w:rsid w:val="000560C8"/>
    <w:rsid w:val="00056175"/>
    <w:rsid w:val="000561AA"/>
    <w:rsid w:val="00056274"/>
    <w:rsid w:val="00056335"/>
    <w:rsid w:val="000566A5"/>
    <w:rsid w:val="00056DD7"/>
    <w:rsid w:val="00056FB9"/>
    <w:rsid w:val="00057122"/>
    <w:rsid w:val="00057135"/>
    <w:rsid w:val="0005749E"/>
    <w:rsid w:val="000578E0"/>
    <w:rsid w:val="00057A15"/>
    <w:rsid w:val="00057E88"/>
    <w:rsid w:val="000602DB"/>
    <w:rsid w:val="00060383"/>
    <w:rsid w:val="000604F7"/>
    <w:rsid w:val="000608F3"/>
    <w:rsid w:val="00060918"/>
    <w:rsid w:val="00060CF9"/>
    <w:rsid w:val="000612BE"/>
    <w:rsid w:val="00061367"/>
    <w:rsid w:val="00061A64"/>
    <w:rsid w:val="00061E5B"/>
    <w:rsid w:val="00061EFB"/>
    <w:rsid w:val="00062182"/>
    <w:rsid w:val="0006225E"/>
    <w:rsid w:val="00062311"/>
    <w:rsid w:val="000625CF"/>
    <w:rsid w:val="000625DB"/>
    <w:rsid w:val="000626E8"/>
    <w:rsid w:val="0006274E"/>
    <w:rsid w:val="0006279B"/>
    <w:rsid w:val="0006284F"/>
    <w:rsid w:val="00062888"/>
    <w:rsid w:val="000632AF"/>
    <w:rsid w:val="00063E9C"/>
    <w:rsid w:val="00063FFB"/>
    <w:rsid w:val="000647B3"/>
    <w:rsid w:val="000647F8"/>
    <w:rsid w:val="000648C8"/>
    <w:rsid w:val="000648D5"/>
    <w:rsid w:val="00064996"/>
    <w:rsid w:val="000649E3"/>
    <w:rsid w:val="00064B02"/>
    <w:rsid w:val="00064D98"/>
    <w:rsid w:val="000651A1"/>
    <w:rsid w:val="000651F3"/>
    <w:rsid w:val="000654B6"/>
    <w:rsid w:val="000654D3"/>
    <w:rsid w:val="0006559E"/>
    <w:rsid w:val="00065A5B"/>
    <w:rsid w:val="00065B6B"/>
    <w:rsid w:val="000661E2"/>
    <w:rsid w:val="00066212"/>
    <w:rsid w:val="000662C9"/>
    <w:rsid w:val="00066625"/>
    <w:rsid w:val="00066852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7DF"/>
    <w:rsid w:val="0006791F"/>
    <w:rsid w:val="0006799D"/>
    <w:rsid w:val="00067B5B"/>
    <w:rsid w:val="00067DBE"/>
    <w:rsid w:val="00067F44"/>
    <w:rsid w:val="00070054"/>
    <w:rsid w:val="0007031D"/>
    <w:rsid w:val="0007047B"/>
    <w:rsid w:val="000706C7"/>
    <w:rsid w:val="0007075F"/>
    <w:rsid w:val="000707C2"/>
    <w:rsid w:val="000707D9"/>
    <w:rsid w:val="00070898"/>
    <w:rsid w:val="000709CB"/>
    <w:rsid w:val="00070BC6"/>
    <w:rsid w:val="00070CA0"/>
    <w:rsid w:val="00070D5A"/>
    <w:rsid w:val="00071605"/>
    <w:rsid w:val="00071ADA"/>
    <w:rsid w:val="00071B7B"/>
    <w:rsid w:val="00071B82"/>
    <w:rsid w:val="00071CA3"/>
    <w:rsid w:val="00071E45"/>
    <w:rsid w:val="00071E61"/>
    <w:rsid w:val="00071E72"/>
    <w:rsid w:val="0007213A"/>
    <w:rsid w:val="00072290"/>
    <w:rsid w:val="00072357"/>
    <w:rsid w:val="00072C13"/>
    <w:rsid w:val="00072CDE"/>
    <w:rsid w:val="000730A5"/>
    <w:rsid w:val="000737E9"/>
    <w:rsid w:val="00073898"/>
    <w:rsid w:val="00073A56"/>
    <w:rsid w:val="00073A73"/>
    <w:rsid w:val="00073A8E"/>
    <w:rsid w:val="00073D3D"/>
    <w:rsid w:val="00074147"/>
    <w:rsid w:val="00074279"/>
    <w:rsid w:val="00074418"/>
    <w:rsid w:val="0007445B"/>
    <w:rsid w:val="0007458D"/>
    <w:rsid w:val="000746EA"/>
    <w:rsid w:val="00074735"/>
    <w:rsid w:val="00074740"/>
    <w:rsid w:val="00074934"/>
    <w:rsid w:val="000749A4"/>
    <w:rsid w:val="00074B3F"/>
    <w:rsid w:val="000752A6"/>
    <w:rsid w:val="00075B3B"/>
    <w:rsid w:val="00075B50"/>
    <w:rsid w:val="000764B2"/>
    <w:rsid w:val="0007655A"/>
    <w:rsid w:val="00076709"/>
    <w:rsid w:val="000767AD"/>
    <w:rsid w:val="00076A05"/>
    <w:rsid w:val="00076B74"/>
    <w:rsid w:val="000771EA"/>
    <w:rsid w:val="000776A9"/>
    <w:rsid w:val="000777BB"/>
    <w:rsid w:val="000777C2"/>
    <w:rsid w:val="000779B1"/>
    <w:rsid w:val="00077C97"/>
    <w:rsid w:val="00077CAF"/>
    <w:rsid w:val="00077CB6"/>
    <w:rsid w:val="00077E06"/>
    <w:rsid w:val="00077E5C"/>
    <w:rsid w:val="00077F3F"/>
    <w:rsid w:val="00077FF5"/>
    <w:rsid w:val="00080546"/>
    <w:rsid w:val="00080553"/>
    <w:rsid w:val="000806C2"/>
    <w:rsid w:val="00080787"/>
    <w:rsid w:val="00080900"/>
    <w:rsid w:val="0008095B"/>
    <w:rsid w:val="000809AF"/>
    <w:rsid w:val="00080F97"/>
    <w:rsid w:val="0008116B"/>
    <w:rsid w:val="00081568"/>
    <w:rsid w:val="000818F4"/>
    <w:rsid w:val="00081954"/>
    <w:rsid w:val="0008199E"/>
    <w:rsid w:val="00081BFB"/>
    <w:rsid w:val="00081FC8"/>
    <w:rsid w:val="00082093"/>
    <w:rsid w:val="000821A2"/>
    <w:rsid w:val="00082352"/>
    <w:rsid w:val="000823A8"/>
    <w:rsid w:val="00082455"/>
    <w:rsid w:val="00082806"/>
    <w:rsid w:val="0008293E"/>
    <w:rsid w:val="00082C3E"/>
    <w:rsid w:val="00082F9E"/>
    <w:rsid w:val="000830D0"/>
    <w:rsid w:val="000832C3"/>
    <w:rsid w:val="000837A5"/>
    <w:rsid w:val="00083970"/>
    <w:rsid w:val="00083A91"/>
    <w:rsid w:val="00083CA4"/>
    <w:rsid w:val="00083DBA"/>
    <w:rsid w:val="00083DDB"/>
    <w:rsid w:val="00083EDC"/>
    <w:rsid w:val="00084149"/>
    <w:rsid w:val="000841E8"/>
    <w:rsid w:val="000843FA"/>
    <w:rsid w:val="000845C7"/>
    <w:rsid w:val="000847B5"/>
    <w:rsid w:val="00084BB1"/>
    <w:rsid w:val="00084FCA"/>
    <w:rsid w:val="0008523A"/>
    <w:rsid w:val="00085638"/>
    <w:rsid w:val="00085B20"/>
    <w:rsid w:val="00085CD9"/>
    <w:rsid w:val="00085E24"/>
    <w:rsid w:val="0008628C"/>
    <w:rsid w:val="0008635C"/>
    <w:rsid w:val="00086418"/>
    <w:rsid w:val="00086531"/>
    <w:rsid w:val="000867AA"/>
    <w:rsid w:val="000868C2"/>
    <w:rsid w:val="00086984"/>
    <w:rsid w:val="00086A2D"/>
    <w:rsid w:val="00086D70"/>
    <w:rsid w:val="00086DC1"/>
    <w:rsid w:val="00086E2A"/>
    <w:rsid w:val="00086F78"/>
    <w:rsid w:val="000870FE"/>
    <w:rsid w:val="00087462"/>
    <w:rsid w:val="000875AC"/>
    <w:rsid w:val="00087836"/>
    <w:rsid w:val="00087963"/>
    <w:rsid w:val="000879E9"/>
    <w:rsid w:val="000879FE"/>
    <w:rsid w:val="00087D22"/>
    <w:rsid w:val="00087EF4"/>
    <w:rsid w:val="00090095"/>
    <w:rsid w:val="000907C3"/>
    <w:rsid w:val="00091066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67"/>
    <w:rsid w:val="0009333E"/>
    <w:rsid w:val="00093389"/>
    <w:rsid w:val="00093646"/>
    <w:rsid w:val="00093736"/>
    <w:rsid w:val="000938A9"/>
    <w:rsid w:val="00093AD9"/>
    <w:rsid w:val="00093B27"/>
    <w:rsid w:val="00093E33"/>
    <w:rsid w:val="0009417A"/>
    <w:rsid w:val="0009419B"/>
    <w:rsid w:val="00094447"/>
    <w:rsid w:val="00094503"/>
    <w:rsid w:val="000945CD"/>
    <w:rsid w:val="000946A9"/>
    <w:rsid w:val="00094894"/>
    <w:rsid w:val="00094BD7"/>
    <w:rsid w:val="00094F18"/>
    <w:rsid w:val="000950D5"/>
    <w:rsid w:val="0009518B"/>
    <w:rsid w:val="000951B7"/>
    <w:rsid w:val="00095454"/>
    <w:rsid w:val="00095820"/>
    <w:rsid w:val="00095A5B"/>
    <w:rsid w:val="00095B84"/>
    <w:rsid w:val="00095EBE"/>
    <w:rsid w:val="00095F51"/>
    <w:rsid w:val="0009623F"/>
    <w:rsid w:val="00096385"/>
    <w:rsid w:val="000965DF"/>
    <w:rsid w:val="00096658"/>
    <w:rsid w:val="000966F6"/>
    <w:rsid w:val="00096A81"/>
    <w:rsid w:val="00096B72"/>
    <w:rsid w:val="00096BA2"/>
    <w:rsid w:val="00096CD9"/>
    <w:rsid w:val="00096D61"/>
    <w:rsid w:val="00096D70"/>
    <w:rsid w:val="0009702F"/>
    <w:rsid w:val="0009727C"/>
    <w:rsid w:val="0009745D"/>
    <w:rsid w:val="000975DE"/>
    <w:rsid w:val="0009782D"/>
    <w:rsid w:val="00097C53"/>
    <w:rsid w:val="00097F4E"/>
    <w:rsid w:val="00097FC6"/>
    <w:rsid w:val="000A019F"/>
    <w:rsid w:val="000A05C9"/>
    <w:rsid w:val="000A09C1"/>
    <w:rsid w:val="000A0A91"/>
    <w:rsid w:val="000A0C50"/>
    <w:rsid w:val="000A0C6C"/>
    <w:rsid w:val="000A0F37"/>
    <w:rsid w:val="000A11F4"/>
    <w:rsid w:val="000A12A9"/>
    <w:rsid w:val="000A14B5"/>
    <w:rsid w:val="000A1773"/>
    <w:rsid w:val="000A1A2E"/>
    <w:rsid w:val="000A1CDD"/>
    <w:rsid w:val="000A1DB4"/>
    <w:rsid w:val="000A1E69"/>
    <w:rsid w:val="000A21CF"/>
    <w:rsid w:val="000A232B"/>
    <w:rsid w:val="000A2777"/>
    <w:rsid w:val="000A27D4"/>
    <w:rsid w:val="000A2861"/>
    <w:rsid w:val="000A2FB5"/>
    <w:rsid w:val="000A3088"/>
    <w:rsid w:val="000A30FC"/>
    <w:rsid w:val="000A32AC"/>
    <w:rsid w:val="000A32B0"/>
    <w:rsid w:val="000A3329"/>
    <w:rsid w:val="000A348F"/>
    <w:rsid w:val="000A39CB"/>
    <w:rsid w:val="000A3E00"/>
    <w:rsid w:val="000A405B"/>
    <w:rsid w:val="000A40E8"/>
    <w:rsid w:val="000A41BF"/>
    <w:rsid w:val="000A430D"/>
    <w:rsid w:val="000A4384"/>
    <w:rsid w:val="000A4813"/>
    <w:rsid w:val="000A483C"/>
    <w:rsid w:val="000A4A6A"/>
    <w:rsid w:val="000A4C16"/>
    <w:rsid w:val="000A4E6D"/>
    <w:rsid w:val="000A50D3"/>
    <w:rsid w:val="000A52D8"/>
    <w:rsid w:val="000A544F"/>
    <w:rsid w:val="000A56DE"/>
    <w:rsid w:val="000A57D2"/>
    <w:rsid w:val="000A598F"/>
    <w:rsid w:val="000A62A0"/>
    <w:rsid w:val="000A630F"/>
    <w:rsid w:val="000A65F1"/>
    <w:rsid w:val="000A683F"/>
    <w:rsid w:val="000A6A51"/>
    <w:rsid w:val="000A6C7A"/>
    <w:rsid w:val="000A71D8"/>
    <w:rsid w:val="000A7646"/>
    <w:rsid w:val="000A76C9"/>
    <w:rsid w:val="000A7D4E"/>
    <w:rsid w:val="000A7D9F"/>
    <w:rsid w:val="000A7E06"/>
    <w:rsid w:val="000A7FA6"/>
    <w:rsid w:val="000B0173"/>
    <w:rsid w:val="000B02BF"/>
    <w:rsid w:val="000B035A"/>
    <w:rsid w:val="000B0CC4"/>
    <w:rsid w:val="000B0D4B"/>
    <w:rsid w:val="000B0DD5"/>
    <w:rsid w:val="000B0EF3"/>
    <w:rsid w:val="000B1068"/>
    <w:rsid w:val="000B1184"/>
    <w:rsid w:val="000B13F1"/>
    <w:rsid w:val="000B15D4"/>
    <w:rsid w:val="000B1748"/>
    <w:rsid w:val="000B18C6"/>
    <w:rsid w:val="000B1A80"/>
    <w:rsid w:val="000B1A8E"/>
    <w:rsid w:val="000B1ACE"/>
    <w:rsid w:val="000B1FF0"/>
    <w:rsid w:val="000B2030"/>
    <w:rsid w:val="000B2041"/>
    <w:rsid w:val="000B2188"/>
    <w:rsid w:val="000B22AD"/>
    <w:rsid w:val="000B232C"/>
    <w:rsid w:val="000B23BA"/>
    <w:rsid w:val="000B243C"/>
    <w:rsid w:val="000B255A"/>
    <w:rsid w:val="000B287E"/>
    <w:rsid w:val="000B2B32"/>
    <w:rsid w:val="000B2BE0"/>
    <w:rsid w:val="000B2F10"/>
    <w:rsid w:val="000B32FF"/>
    <w:rsid w:val="000B35A7"/>
    <w:rsid w:val="000B3872"/>
    <w:rsid w:val="000B3A48"/>
    <w:rsid w:val="000B3C44"/>
    <w:rsid w:val="000B3C4B"/>
    <w:rsid w:val="000B4069"/>
    <w:rsid w:val="000B409C"/>
    <w:rsid w:val="000B41D2"/>
    <w:rsid w:val="000B41EB"/>
    <w:rsid w:val="000B4214"/>
    <w:rsid w:val="000B4285"/>
    <w:rsid w:val="000B431C"/>
    <w:rsid w:val="000B4468"/>
    <w:rsid w:val="000B4481"/>
    <w:rsid w:val="000B4847"/>
    <w:rsid w:val="000B4A2D"/>
    <w:rsid w:val="000B4A7F"/>
    <w:rsid w:val="000B4B08"/>
    <w:rsid w:val="000B4BBD"/>
    <w:rsid w:val="000B4BCE"/>
    <w:rsid w:val="000B4BF4"/>
    <w:rsid w:val="000B4BFD"/>
    <w:rsid w:val="000B4EC0"/>
    <w:rsid w:val="000B4FCA"/>
    <w:rsid w:val="000B5075"/>
    <w:rsid w:val="000B50DF"/>
    <w:rsid w:val="000B50E2"/>
    <w:rsid w:val="000B5376"/>
    <w:rsid w:val="000B598F"/>
    <w:rsid w:val="000B5A4A"/>
    <w:rsid w:val="000B5F36"/>
    <w:rsid w:val="000B63EA"/>
    <w:rsid w:val="000B64D8"/>
    <w:rsid w:val="000B65A0"/>
    <w:rsid w:val="000B687F"/>
    <w:rsid w:val="000B69EE"/>
    <w:rsid w:val="000B6A63"/>
    <w:rsid w:val="000B6D8D"/>
    <w:rsid w:val="000B6DDD"/>
    <w:rsid w:val="000B6DE0"/>
    <w:rsid w:val="000B700C"/>
    <w:rsid w:val="000B726B"/>
    <w:rsid w:val="000B7577"/>
    <w:rsid w:val="000B7753"/>
    <w:rsid w:val="000B77E7"/>
    <w:rsid w:val="000B7FA8"/>
    <w:rsid w:val="000C021F"/>
    <w:rsid w:val="000C0333"/>
    <w:rsid w:val="000C054A"/>
    <w:rsid w:val="000C05D8"/>
    <w:rsid w:val="000C08C9"/>
    <w:rsid w:val="000C08E1"/>
    <w:rsid w:val="000C095E"/>
    <w:rsid w:val="000C0AC3"/>
    <w:rsid w:val="000C0E6A"/>
    <w:rsid w:val="000C0EE1"/>
    <w:rsid w:val="000C1472"/>
    <w:rsid w:val="000C14E1"/>
    <w:rsid w:val="000C1BC9"/>
    <w:rsid w:val="000C1D71"/>
    <w:rsid w:val="000C23CF"/>
    <w:rsid w:val="000C23D4"/>
    <w:rsid w:val="000C2531"/>
    <w:rsid w:val="000C2568"/>
    <w:rsid w:val="000C27DC"/>
    <w:rsid w:val="000C27E3"/>
    <w:rsid w:val="000C2819"/>
    <w:rsid w:val="000C29E5"/>
    <w:rsid w:val="000C2B17"/>
    <w:rsid w:val="000C2B90"/>
    <w:rsid w:val="000C320E"/>
    <w:rsid w:val="000C342C"/>
    <w:rsid w:val="000C3562"/>
    <w:rsid w:val="000C39F0"/>
    <w:rsid w:val="000C3DB4"/>
    <w:rsid w:val="000C401E"/>
    <w:rsid w:val="000C4086"/>
    <w:rsid w:val="000C423A"/>
    <w:rsid w:val="000C4BD0"/>
    <w:rsid w:val="000C4DC3"/>
    <w:rsid w:val="000C4EA9"/>
    <w:rsid w:val="000C4F1F"/>
    <w:rsid w:val="000C5124"/>
    <w:rsid w:val="000C5180"/>
    <w:rsid w:val="000C53CA"/>
    <w:rsid w:val="000C598E"/>
    <w:rsid w:val="000C59AC"/>
    <w:rsid w:val="000C59E1"/>
    <w:rsid w:val="000C6132"/>
    <w:rsid w:val="000C6217"/>
    <w:rsid w:val="000C653B"/>
    <w:rsid w:val="000C662B"/>
    <w:rsid w:val="000C6746"/>
    <w:rsid w:val="000C6D28"/>
    <w:rsid w:val="000C6F34"/>
    <w:rsid w:val="000C6F9E"/>
    <w:rsid w:val="000C70E2"/>
    <w:rsid w:val="000C7432"/>
    <w:rsid w:val="000C775E"/>
    <w:rsid w:val="000C799A"/>
    <w:rsid w:val="000C79C7"/>
    <w:rsid w:val="000C7A0C"/>
    <w:rsid w:val="000D043D"/>
    <w:rsid w:val="000D04BD"/>
    <w:rsid w:val="000D04D1"/>
    <w:rsid w:val="000D062E"/>
    <w:rsid w:val="000D067A"/>
    <w:rsid w:val="000D0888"/>
    <w:rsid w:val="000D097D"/>
    <w:rsid w:val="000D09AD"/>
    <w:rsid w:val="000D0A35"/>
    <w:rsid w:val="000D0B16"/>
    <w:rsid w:val="000D0C8F"/>
    <w:rsid w:val="000D0DD9"/>
    <w:rsid w:val="000D0F76"/>
    <w:rsid w:val="000D11E2"/>
    <w:rsid w:val="000D12DA"/>
    <w:rsid w:val="000D12EA"/>
    <w:rsid w:val="000D15F7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516"/>
    <w:rsid w:val="000D37E6"/>
    <w:rsid w:val="000D38D0"/>
    <w:rsid w:val="000D3AE0"/>
    <w:rsid w:val="000D3F14"/>
    <w:rsid w:val="000D3F52"/>
    <w:rsid w:val="000D415C"/>
    <w:rsid w:val="000D43F1"/>
    <w:rsid w:val="000D4705"/>
    <w:rsid w:val="000D4852"/>
    <w:rsid w:val="000D4897"/>
    <w:rsid w:val="000D4C01"/>
    <w:rsid w:val="000D4F53"/>
    <w:rsid w:val="000D5431"/>
    <w:rsid w:val="000D57D1"/>
    <w:rsid w:val="000D587B"/>
    <w:rsid w:val="000D5B52"/>
    <w:rsid w:val="000D5C5A"/>
    <w:rsid w:val="000D5D4A"/>
    <w:rsid w:val="000D5FA8"/>
    <w:rsid w:val="000D5FDA"/>
    <w:rsid w:val="000D610E"/>
    <w:rsid w:val="000D63C6"/>
    <w:rsid w:val="000D65B6"/>
    <w:rsid w:val="000D6B07"/>
    <w:rsid w:val="000D6BE9"/>
    <w:rsid w:val="000D6CE4"/>
    <w:rsid w:val="000D6D29"/>
    <w:rsid w:val="000D6FEF"/>
    <w:rsid w:val="000D7461"/>
    <w:rsid w:val="000D748A"/>
    <w:rsid w:val="000D7843"/>
    <w:rsid w:val="000D795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0FD1"/>
    <w:rsid w:val="000E2561"/>
    <w:rsid w:val="000E27A8"/>
    <w:rsid w:val="000E28BB"/>
    <w:rsid w:val="000E2AA7"/>
    <w:rsid w:val="000E2D0A"/>
    <w:rsid w:val="000E2ED3"/>
    <w:rsid w:val="000E2EE8"/>
    <w:rsid w:val="000E363D"/>
    <w:rsid w:val="000E38AD"/>
    <w:rsid w:val="000E3937"/>
    <w:rsid w:val="000E3998"/>
    <w:rsid w:val="000E39CD"/>
    <w:rsid w:val="000E44CA"/>
    <w:rsid w:val="000E458A"/>
    <w:rsid w:val="000E4904"/>
    <w:rsid w:val="000E4913"/>
    <w:rsid w:val="000E4B37"/>
    <w:rsid w:val="000E4B8A"/>
    <w:rsid w:val="000E4C8C"/>
    <w:rsid w:val="000E4D09"/>
    <w:rsid w:val="000E542C"/>
    <w:rsid w:val="000E5939"/>
    <w:rsid w:val="000E598F"/>
    <w:rsid w:val="000E643F"/>
    <w:rsid w:val="000E6441"/>
    <w:rsid w:val="000E64F9"/>
    <w:rsid w:val="000E6DFA"/>
    <w:rsid w:val="000E71A5"/>
    <w:rsid w:val="000E71ED"/>
    <w:rsid w:val="000E721F"/>
    <w:rsid w:val="000E77E0"/>
    <w:rsid w:val="000E78F9"/>
    <w:rsid w:val="000E7980"/>
    <w:rsid w:val="000E799F"/>
    <w:rsid w:val="000E79B9"/>
    <w:rsid w:val="000E7F6C"/>
    <w:rsid w:val="000F07DF"/>
    <w:rsid w:val="000F080B"/>
    <w:rsid w:val="000F0AC3"/>
    <w:rsid w:val="000F0B5E"/>
    <w:rsid w:val="000F0B7D"/>
    <w:rsid w:val="000F1056"/>
    <w:rsid w:val="000F1742"/>
    <w:rsid w:val="000F17EB"/>
    <w:rsid w:val="000F1EE8"/>
    <w:rsid w:val="000F1FC1"/>
    <w:rsid w:val="000F200D"/>
    <w:rsid w:val="000F2063"/>
    <w:rsid w:val="000F2288"/>
    <w:rsid w:val="000F2349"/>
    <w:rsid w:val="000F2415"/>
    <w:rsid w:val="000F2423"/>
    <w:rsid w:val="000F273A"/>
    <w:rsid w:val="000F2ED0"/>
    <w:rsid w:val="000F32DB"/>
    <w:rsid w:val="000F3725"/>
    <w:rsid w:val="000F38E3"/>
    <w:rsid w:val="000F3A0E"/>
    <w:rsid w:val="000F3A17"/>
    <w:rsid w:val="000F3BB5"/>
    <w:rsid w:val="000F3EB2"/>
    <w:rsid w:val="000F460B"/>
    <w:rsid w:val="000F47F1"/>
    <w:rsid w:val="000F4962"/>
    <w:rsid w:val="000F4D78"/>
    <w:rsid w:val="000F4E10"/>
    <w:rsid w:val="000F4F1B"/>
    <w:rsid w:val="000F5801"/>
    <w:rsid w:val="000F58BC"/>
    <w:rsid w:val="000F5A99"/>
    <w:rsid w:val="000F5BC7"/>
    <w:rsid w:val="000F5C53"/>
    <w:rsid w:val="000F5D03"/>
    <w:rsid w:val="000F5D6B"/>
    <w:rsid w:val="000F5E9B"/>
    <w:rsid w:val="000F6195"/>
    <w:rsid w:val="000F63E8"/>
    <w:rsid w:val="000F6774"/>
    <w:rsid w:val="000F6AEF"/>
    <w:rsid w:val="000F6C0A"/>
    <w:rsid w:val="000F72C2"/>
    <w:rsid w:val="000F7423"/>
    <w:rsid w:val="000F760B"/>
    <w:rsid w:val="000F7BF6"/>
    <w:rsid w:val="000F7F3F"/>
    <w:rsid w:val="001001BD"/>
    <w:rsid w:val="00100402"/>
    <w:rsid w:val="00100F9C"/>
    <w:rsid w:val="00101020"/>
    <w:rsid w:val="00101FB2"/>
    <w:rsid w:val="00102069"/>
    <w:rsid w:val="001020A3"/>
    <w:rsid w:val="0010227C"/>
    <w:rsid w:val="00102714"/>
    <w:rsid w:val="00102FDF"/>
    <w:rsid w:val="001032B4"/>
    <w:rsid w:val="00103576"/>
    <w:rsid w:val="00103690"/>
    <w:rsid w:val="0010391D"/>
    <w:rsid w:val="001039EA"/>
    <w:rsid w:val="00103A1E"/>
    <w:rsid w:val="00103BFC"/>
    <w:rsid w:val="00104295"/>
    <w:rsid w:val="001043E9"/>
    <w:rsid w:val="00104450"/>
    <w:rsid w:val="0010456D"/>
    <w:rsid w:val="00104781"/>
    <w:rsid w:val="00104AA8"/>
    <w:rsid w:val="00104B7D"/>
    <w:rsid w:val="001051BB"/>
    <w:rsid w:val="0010537A"/>
    <w:rsid w:val="001053B9"/>
    <w:rsid w:val="00105DC2"/>
    <w:rsid w:val="00105EB5"/>
    <w:rsid w:val="00106162"/>
    <w:rsid w:val="001062CC"/>
    <w:rsid w:val="001064C3"/>
    <w:rsid w:val="00106579"/>
    <w:rsid w:val="00106595"/>
    <w:rsid w:val="00106712"/>
    <w:rsid w:val="0010674E"/>
    <w:rsid w:val="001068B6"/>
    <w:rsid w:val="00106901"/>
    <w:rsid w:val="00106A7D"/>
    <w:rsid w:val="00106B89"/>
    <w:rsid w:val="00106BD3"/>
    <w:rsid w:val="00107460"/>
    <w:rsid w:val="0010751B"/>
    <w:rsid w:val="00107C13"/>
    <w:rsid w:val="00107C56"/>
    <w:rsid w:val="00107C70"/>
    <w:rsid w:val="00110065"/>
    <w:rsid w:val="00110463"/>
    <w:rsid w:val="00110485"/>
    <w:rsid w:val="0011184D"/>
    <w:rsid w:val="00111AFA"/>
    <w:rsid w:val="00111CFE"/>
    <w:rsid w:val="00111D6E"/>
    <w:rsid w:val="0011219F"/>
    <w:rsid w:val="00112221"/>
    <w:rsid w:val="001122B2"/>
    <w:rsid w:val="001124F9"/>
    <w:rsid w:val="00112889"/>
    <w:rsid w:val="00112D1C"/>
    <w:rsid w:val="00112F82"/>
    <w:rsid w:val="001134A2"/>
    <w:rsid w:val="0011362C"/>
    <w:rsid w:val="001136E1"/>
    <w:rsid w:val="001138EF"/>
    <w:rsid w:val="00113B22"/>
    <w:rsid w:val="00113C5E"/>
    <w:rsid w:val="00113EC0"/>
    <w:rsid w:val="001140F2"/>
    <w:rsid w:val="00114118"/>
    <w:rsid w:val="001141EE"/>
    <w:rsid w:val="001142F4"/>
    <w:rsid w:val="0011448E"/>
    <w:rsid w:val="001145D4"/>
    <w:rsid w:val="0011460B"/>
    <w:rsid w:val="00114C17"/>
    <w:rsid w:val="00114E63"/>
    <w:rsid w:val="00115470"/>
    <w:rsid w:val="001154BD"/>
    <w:rsid w:val="001155B1"/>
    <w:rsid w:val="001155C7"/>
    <w:rsid w:val="0011566A"/>
    <w:rsid w:val="00115745"/>
    <w:rsid w:val="001157C0"/>
    <w:rsid w:val="00115F70"/>
    <w:rsid w:val="001160FC"/>
    <w:rsid w:val="00116494"/>
    <w:rsid w:val="001165FA"/>
    <w:rsid w:val="00116710"/>
    <w:rsid w:val="0011676D"/>
    <w:rsid w:val="001167B0"/>
    <w:rsid w:val="001168D8"/>
    <w:rsid w:val="001169AC"/>
    <w:rsid w:val="00116AF5"/>
    <w:rsid w:val="00116D85"/>
    <w:rsid w:val="00117241"/>
    <w:rsid w:val="001175B4"/>
    <w:rsid w:val="00117CD8"/>
    <w:rsid w:val="001205DF"/>
    <w:rsid w:val="0012064C"/>
    <w:rsid w:val="00120A9F"/>
    <w:rsid w:val="00120AAC"/>
    <w:rsid w:val="00120D94"/>
    <w:rsid w:val="00120E9F"/>
    <w:rsid w:val="00121427"/>
    <w:rsid w:val="00121B28"/>
    <w:rsid w:val="00121B8F"/>
    <w:rsid w:val="00121EB6"/>
    <w:rsid w:val="0012209B"/>
    <w:rsid w:val="001220DA"/>
    <w:rsid w:val="001225E0"/>
    <w:rsid w:val="00122ACE"/>
    <w:rsid w:val="00122B1A"/>
    <w:rsid w:val="00122B28"/>
    <w:rsid w:val="00122C37"/>
    <w:rsid w:val="00122E2F"/>
    <w:rsid w:val="001230D4"/>
    <w:rsid w:val="00123228"/>
    <w:rsid w:val="0012337D"/>
    <w:rsid w:val="00123789"/>
    <w:rsid w:val="00123935"/>
    <w:rsid w:val="00123A1E"/>
    <w:rsid w:val="00123A2C"/>
    <w:rsid w:val="00123EA6"/>
    <w:rsid w:val="00124116"/>
    <w:rsid w:val="0012444E"/>
    <w:rsid w:val="00124638"/>
    <w:rsid w:val="001248D0"/>
    <w:rsid w:val="00124A32"/>
    <w:rsid w:val="00124AEF"/>
    <w:rsid w:val="00124FD7"/>
    <w:rsid w:val="0012523B"/>
    <w:rsid w:val="001254C6"/>
    <w:rsid w:val="001256A9"/>
    <w:rsid w:val="00125B23"/>
    <w:rsid w:val="00125F62"/>
    <w:rsid w:val="0012602A"/>
    <w:rsid w:val="001261B7"/>
    <w:rsid w:val="0012691E"/>
    <w:rsid w:val="00126B46"/>
    <w:rsid w:val="00126E57"/>
    <w:rsid w:val="001272F4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BB0"/>
    <w:rsid w:val="00130C1D"/>
    <w:rsid w:val="00130C49"/>
    <w:rsid w:val="00130D2B"/>
    <w:rsid w:val="00130D37"/>
    <w:rsid w:val="001316DD"/>
    <w:rsid w:val="001316F3"/>
    <w:rsid w:val="00131876"/>
    <w:rsid w:val="001318C4"/>
    <w:rsid w:val="00131E72"/>
    <w:rsid w:val="00131E8A"/>
    <w:rsid w:val="001320D5"/>
    <w:rsid w:val="00132257"/>
    <w:rsid w:val="001324E1"/>
    <w:rsid w:val="001324E7"/>
    <w:rsid w:val="00132874"/>
    <w:rsid w:val="001328DF"/>
    <w:rsid w:val="00132EB4"/>
    <w:rsid w:val="00132F17"/>
    <w:rsid w:val="001330B6"/>
    <w:rsid w:val="00133286"/>
    <w:rsid w:val="001334B5"/>
    <w:rsid w:val="001336BE"/>
    <w:rsid w:val="00133846"/>
    <w:rsid w:val="00133C4A"/>
    <w:rsid w:val="00133CE5"/>
    <w:rsid w:val="00133DA1"/>
    <w:rsid w:val="00133EDC"/>
    <w:rsid w:val="0013495E"/>
    <w:rsid w:val="00134B29"/>
    <w:rsid w:val="00134F0B"/>
    <w:rsid w:val="00134F6E"/>
    <w:rsid w:val="001353DF"/>
    <w:rsid w:val="0013552F"/>
    <w:rsid w:val="00135570"/>
    <w:rsid w:val="001355AF"/>
    <w:rsid w:val="001356CD"/>
    <w:rsid w:val="001358A8"/>
    <w:rsid w:val="00135A0B"/>
    <w:rsid w:val="00135F0C"/>
    <w:rsid w:val="00136098"/>
    <w:rsid w:val="00136217"/>
    <w:rsid w:val="001362D6"/>
    <w:rsid w:val="00136628"/>
    <w:rsid w:val="00136941"/>
    <w:rsid w:val="001369F8"/>
    <w:rsid w:val="00136DB5"/>
    <w:rsid w:val="00136F01"/>
    <w:rsid w:val="001378C0"/>
    <w:rsid w:val="001379FE"/>
    <w:rsid w:val="00140107"/>
    <w:rsid w:val="001406C5"/>
    <w:rsid w:val="001408D3"/>
    <w:rsid w:val="00140A87"/>
    <w:rsid w:val="00140D40"/>
    <w:rsid w:val="0014100A"/>
    <w:rsid w:val="0014115A"/>
    <w:rsid w:val="001414F5"/>
    <w:rsid w:val="00141551"/>
    <w:rsid w:val="00141A17"/>
    <w:rsid w:val="00141C2A"/>
    <w:rsid w:val="00141CB0"/>
    <w:rsid w:val="00141E5F"/>
    <w:rsid w:val="00141FBD"/>
    <w:rsid w:val="001428A7"/>
    <w:rsid w:val="0014290E"/>
    <w:rsid w:val="00142A5B"/>
    <w:rsid w:val="00142B42"/>
    <w:rsid w:val="00142BAD"/>
    <w:rsid w:val="00142C1E"/>
    <w:rsid w:val="00142F02"/>
    <w:rsid w:val="0014311F"/>
    <w:rsid w:val="001433EC"/>
    <w:rsid w:val="0014350C"/>
    <w:rsid w:val="0014358D"/>
    <w:rsid w:val="00143694"/>
    <w:rsid w:val="001436FF"/>
    <w:rsid w:val="001437BD"/>
    <w:rsid w:val="00143987"/>
    <w:rsid w:val="00143A87"/>
    <w:rsid w:val="00143CDA"/>
    <w:rsid w:val="00144404"/>
    <w:rsid w:val="00144410"/>
    <w:rsid w:val="0014441B"/>
    <w:rsid w:val="001446EE"/>
    <w:rsid w:val="00144749"/>
    <w:rsid w:val="00144E1B"/>
    <w:rsid w:val="00145122"/>
    <w:rsid w:val="001451A2"/>
    <w:rsid w:val="001451AA"/>
    <w:rsid w:val="00145601"/>
    <w:rsid w:val="0014579B"/>
    <w:rsid w:val="00145911"/>
    <w:rsid w:val="00145A16"/>
    <w:rsid w:val="0014607A"/>
    <w:rsid w:val="00146144"/>
    <w:rsid w:val="001461A3"/>
    <w:rsid w:val="001463F2"/>
    <w:rsid w:val="00146507"/>
    <w:rsid w:val="001468FE"/>
    <w:rsid w:val="00146D9D"/>
    <w:rsid w:val="00146FC4"/>
    <w:rsid w:val="0014714A"/>
    <w:rsid w:val="00147251"/>
    <w:rsid w:val="001474A4"/>
    <w:rsid w:val="001477E9"/>
    <w:rsid w:val="001478A4"/>
    <w:rsid w:val="0014796C"/>
    <w:rsid w:val="00147CAA"/>
    <w:rsid w:val="00147FC3"/>
    <w:rsid w:val="00150189"/>
    <w:rsid w:val="0015019B"/>
    <w:rsid w:val="0015028B"/>
    <w:rsid w:val="0015043B"/>
    <w:rsid w:val="0015048A"/>
    <w:rsid w:val="001504F7"/>
    <w:rsid w:val="00150507"/>
    <w:rsid w:val="001509F3"/>
    <w:rsid w:val="00150A4A"/>
    <w:rsid w:val="00150B55"/>
    <w:rsid w:val="00151379"/>
    <w:rsid w:val="001519D1"/>
    <w:rsid w:val="00151BD4"/>
    <w:rsid w:val="00151D07"/>
    <w:rsid w:val="00151F34"/>
    <w:rsid w:val="001520F7"/>
    <w:rsid w:val="00152182"/>
    <w:rsid w:val="001521BA"/>
    <w:rsid w:val="00152944"/>
    <w:rsid w:val="001529B0"/>
    <w:rsid w:val="00152F00"/>
    <w:rsid w:val="00152FB9"/>
    <w:rsid w:val="00153477"/>
    <w:rsid w:val="001534B2"/>
    <w:rsid w:val="0015383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086"/>
    <w:rsid w:val="00155269"/>
    <w:rsid w:val="001555BC"/>
    <w:rsid w:val="0015567B"/>
    <w:rsid w:val="0015576A"/>
    <w:rsid w:val="0015577D"/>
    <w:rsid w:val="0015580B"/>
    <w:rsid w:val="00155860"/>
    <w:rsid w:val="00155DAF"/>
    <w:rsid w:val="00155FD5"/>
    <w:rsid w:val="00156A11"/>
    <w:rsid w:val="00156F7E"/>
    <w:rsid w:val="001570FC"/>
    <w:rsid w:val="0015722F"/>
    <w:rsid w:val="001572E9"/>
    <w:rsid w:val="0015743D"/>
    <w:rsid w:val="0015767F"/>
    <w:rsid w:val="001577E9"/>
    <w:rsid w:val="00157D5C"/>
    <w:rsid w:val="00157EDE"/>
    <w:rsid w:val="00157F86"/>
    <w:rsid w:val="00160059"/>
    <w:rsid w:val="00160451"/>
    <w:rsid w:val="0016081D"/>
    <w:rsid w:val="00160AF2"/>
    <w:rsid w:val="00160D28"/>
    <w:rsid w:val="00160E6C"/>
    <w:rsid w:val="00161101"/>
    <w:rsid w:val="00161467"/>
    <w:rsid w:val="00161791"/>
    <w:rsid w:val="00161910"/>
    <w:rsid w:val="00161A3F"/>
    <w:rsid w:val="00161C88"/>
    <w:rsid w:val="00161DDA"/>
    <w:rsid w:val="00161EFD"/>
    <w:rsid w:val="00162094"/>
    <w:rsid w:val="0016219B"/>
    <w:rsid w:val="0016229B"/>
    <w:rsid w:val="001622BB"/>
    <w:rsid w:val="00162440"/>
    <w:rsid w:val="00162470"/>
    <w:rsid w:val="001626C8"/>
    <w:rsid w:val="001627C9"/>
    <w:rsid w:val="001627FC"/>
    <w:rsid w:val="0016298D"/>
    <w:rsid w:val="00162C42"/>
    <w:rsid w:val="00162DD0"/>
    <w:rsid w:val="00162DF3"/>
    <w:rsid w:val="00163377"/>
    <w:rsid w:val="001634BF"/>
    <w:rsid w:val="00163D8D"/>
    <w:rsid w:val="00164358"/>
    <w:rsid w:val="00164413"/>
    <w:rsid w:val="0016467B"/>
    <w:rsid w:val="001649C5"/>
    <w:rsid w:val="00164D08"/>
    <w:rsid w:val="00164F8E"/>
    <w:rsid w:val="0016517C"/>
    <w:rsid w:val="001652DE"/>
    <w:rsid w:val="001656D2"/>
    <w:rsid w:val="00165703"/>
    <w:rsid w:val="0016575D"/>
    <w:rsid w:val="00165AA9"/>
    <w:rsid w:val="00165D74"/>
    <w:rsid w:val="0016623F"/>
    <w:rsid w:val="0016626E"/>
    <w:rsid w:val="00166276"/>
    <w:rsid w:val="0016645E"/>
    <w:rsid w:val="00166605"/>
    <w:rsid w:val="00166700"/>
    <w:rsid w:val="00166898"/>
    <w:rsid w:val="001668C9"/>
    <w:rsid w:val="00166EB3"/>
    <w:rsid w:val="00167005"/>
    <w:rsid w:val="001671AB"/>
    <w:rsid w:val="0016747E"/>
    <w:rsid w:val="001676C2"/>
    <w:rsid w:val="00167886"/>
    <w:rsid w:val="001679F1"/>
    <w:rsid w:val="00167BAE"/>
    <w:rsid w:val="00167BE5"/>
    <w:rsid w:val="00167C9A"/>
    <w:rsid w:val="00167D9A"/>
    <w:rsid w:val="001700CC"/>
    <w:rsid w:val="001704AF"/>
    <w:rsid w:val="00170766"/>
    <w:rsid w:val="00170F0E"/>
    <w:rsid w:val="0017118E"/>
    <w:rsid w:val="00171563"/>
    <w:rsid w:val="001715E5"/>
    <w:rsid w:val="00171809"/>
    <w:rsid w:val="001719CD"/>
    <w:rsid w:val="0017209C"/>
    <w:rsid w:val="00172749"/>
    <w:rsid w:val="00172FA8"/>
    <w:rsid w:val="001730A8"/>
    <w:rsid w:val="00173167"/>
    <w:rsid w:val="0017317D"/>
    <w:rsid w:val="001731E5"/>
    <w:rsid w:val="00173641"/>
    <w:rsid w:val="0017398D"/>
    <w:rsid w:val="001739A9"/>
    <w:rsid w:val="00173C08"/>
    <w:rsid w:val="00173D53"/>
    <w:rsid w:val="00173D5A"/>
    <w:rsid w:val="00173E01"/>
    <w:rsid w:val="0017421C"/>
    <w:rsid w:val="00174626"/>
    <w:rsid w:val="001749F8"/>
    <w:rsid w:val="0017539E"/>
    <w:rsid w:val="00175610"/>
    <w:rsid w:val="001756E4"/>
    <w:rsid w:val="00175892"/>
    <w:rsid w:val="00175A00"/>
    <w:rsid w:val="00175D33"/>
    <w:rsid w:val="00175E2F"/>
    <w:rsid w:val="00175FC0"/>
    <w:rsid w:val="001762E3"/>
    <w:rsid w:val="00176325"/>
    <w:rsid w:val="001763EB"/>
    <w:rsid w:val="0017668D"/>
    <w:rsid w:val="00176709"/>
    <w:rsid w:val="001768F9"/>
    <w:rsid w:val="0017698A"/>
    <w:rsid w:val="00176AD5"/>
    <w:rsid w:val="00176C91"/>
    <w:rsid w:val="00176CC5"/>
    <w:rsid w:val="00176DA0"/>
    <w:rsid w:val="00176E4C"/>
    <w:rsid w:val="001770E2"/>
    <w:rsid w:val="001772A8"/>
    <w:rsid w:val="00177550"/>
    <w:rsid w:val="0017758E"/>
    <w:rsid w:val="0017767E"/>
    <w:rsid w:val="00177810"/>
    <w:rsid w:val="001800B2"/>
    <w:rsid w:val="001800F5"/>
    <w:rsid w:val="0018037C"/>
    <w:rsid w:val="001803E0"/>
    <w:rsid w:val="00180ADF"/>
    <w:rsid w:val="00180B53"/>
    <w:rsid w:val="00180B99"/>
    <w:rsid w:val="00180B9A"/>
    <w:rsid w:val="00180D38"/>
    <w:rsid w:val="0018124E"/>
    <w:rsid w:val="00181544"/>
    <w:rsid w:val="001817FC"/>
    <w:rsid w:val="0018197D"/>
    <w:rsid w:val="001819D1"/>
    <w:rsid w:val="00181B37"/>
    <w:rsid w:val="00181FF8"/>
    <w:rsid w:val="00182177"/>
    <w:rsid w:val="0018235F"/>
    <w:rsid w:val="0018240F"/>
    <w:rsid w:val="001825DF"/>
    <w:rsid w:val="00182681"/>
    <w:rsid w:val="001826BF"/>
    <w:rsid w:val="001831A2"/>
    <w:rsid w:val="00183221"/>
    <w:rsid w:val="00183345"/>
    <w:rsid w:val="00183744"/>
    <w:rsid w:val="00183B14"/>
    <w:rsid w:val="001841C9"/>
    <w:rsid w:val="001843AC"/>
    <w:rsid w:val="001849FF"/>
    <w:rsid w:val="00184ABE"/>
    <w:rsid w:val="00184C3F"/>
    <w:rsid w:val="001859A0"/>
    <w:rsid w:val="00185B32"/>
    <w:rsid w:val="00185E75"/>
    <w:rsid w:val="001863E7"/>
    <w:rsid w:val="00186AD7"/>
    <w:rsid w:val="00186B07"/>
    <w:rsid w:val="00186C3B"/>
    <w:rsid w:val="00186FB6"/>
    <w:rsid w:val="00187577"/>
    <w:rsid w:val="00187954"/>
    <w:rsid w:val="00187982"/>
    <w:rsid w:val="001905AF"/>
    <w:rsid w:val="001907FA"/>
    <w:rsid w:val="00190AEE"/>
    <w:rsid w:val="00190CE0"/>
    <w:rsid w:val="00190F28"/>
    <w:rsid w:val="001916A2"/>
    <w:rsid w:val="00191E06"/>
    <w:rsid w:val="001920F0"/>
    <w:rsid w:val="00192166"/>
    <w:rsid w:val="001924F0"/>
    <w:rsid w:val="00192527"/>
    <w:rsid w:val="00192611"/>
    <w:rsid w:val="00192AC2"/>
    <w:rsid w:val="00192DBF"/>
    <w:rsid w:val="00192EAF"/>
    <w:rsid w:val="0019339E"/>
    <w:rsid w:val="00193409"/>
    <w:rsid w:val="0019355A"/>
    <w:rsid w:val="001937B6"/>
    <w:rsid w:val="00193946"/>
    <w:rsid w:val="00193A3C"/>
    <w:rsid w:val="00193DD7"/>
    <w:rsid w:val="00193F4F"/>
    <w:rsid w:val="0019403B"/>
    <w:rsid w:val="0019415F"/>
    <w:rsid w:val="001945B4"/>
    <w:rsid w:val="001947E7"/>
    <w:rsid w:val="00194D51"/>
    <w:rsid w:val="00194DA0"/>
    <w:rsid w:val="00195071"/>
    <w:rsid w:val="001950A9"/>
    <w:rsid w:val="00195101"/>
    <w:rsid w:val="00195338"/>
    <w:rsid w:val="00195561"/>
    <w:rsid w:val="001956BC"/>
    <w:rsid w:val="00195857"/>
    <w:rsid w:val="001958E5"/>
    <w:rsid w:val="00195BC3"/>
    <w:rsid w:val="00195C2B"/>
    <w:rsid w:val="00195D17"/>
    <w:rsid w:val="001962EA"/>
    <w:rsid w:val="0019633F"/>
    <w:rsid w:val="001965A7"/>
    <w:rsid w:val="00196649"/>
    <w:rsid w:val="0019671F"/>
    <w:rsid w:val="00196740"/>
    <w:rsid w:val="00196974"/>
    <w:rsid w:val="001969BA"/>
    <w:rsid w:val="001969FD"/>
    <w:rsid w:val="00197151"/>
    <w:rsid w:val="001974C8"/>
    <w:rsid w:val="00197514"/>
    <w:rsid w:val="00197B5D"/>
    <w:rsid w:val="00197B7A"/>
    <w:rsid w:val="00197D2B"/>
    <w:rsid w:val="00197D49"/>
    <w:rsid w:val="001A022A"/>
    <w:rsid w:val="001A05F1"/>
    <w:rsid w:val="001A0A18"/>
    <w:rsid w:val="001A0A9F"/>
    <w:rsid w:val="001A0D4C"/>
    <w:rsid w:val="001A10EB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234"/>
    <w:rsid w:val="001A3A94"/>
    <w:rsid w:val="001A3AEE"/>
    <w:rsid w:val="001A3B8C"/>
    <w:rsid w:val="001A3EF9"/>
    <w:rsid w:val="001A3F0F"/>
    <w:rsid w:val="001A3F1E"/>
    <w:rsid w:val="001A4350"/>
    <w:rsid w:val="001A47A9"/>
    <w:rsid w:val="001A4952"/>
    <w:rsid w:val="001A4A11"/>
    <w:rsid w:val="001A4BB9"/>
    <w:rsid w:val="001A5213"/>
    <w:rsid w:val="001A5232"/>
    <w:rsid w:val="001A5310"/>
    <w:rsid w:val="001A5320"/>
    <w:rsid w:val="001A53CE"/>
    <w:rsid w:val="001A54A1"/>
    <w:rsid w:val="001A5548"/>
    <w:rsid w:val="001A5A41"/>
    <w:rsid w:val="001A5C5B"/>
    <w:rsid w:val="001A5CEF"/>
    <w:rsid w:val="001A5E70"/>
    <w:rsid w:val="001A6020"/>
    <w:rsid w:val="001A62E6"/>
    <w:rsid w:val="001A64EC"/>
    <w:rsid w:val="001A6B16"/>
    <w:rsid w:val="001A6F28"/>
    <w:rsid w:val="001A7139"/>
    <w:rsid w:val="001A737D"/>
    <w:rsid w:val="001A761D"/>
    <w:rsid w:val="001A776C"/>
    <w:rsid w:val="001A7A8A"/>
    <w:rsid w:val="001B016A"/>
    <w:rsid w:val="001B0261"/>
    <w:rsid w:val="001B048B"/>
    <w:rsid w:val="001B04FF"/>
    <w:rsid w:val="001B055A"/>
    <w:rsid w:val="001B0B51"/>
    <w:rsid w:val="001B0E99"/>
    <w:rsid w:val="001B1058"/>
    <w:rsid w:val="001B13B0"/>
    <w:rsid w:val="001B14DE"/>
    <w:rsid w:val="001B1500"/>
    <w:rsid w:val="001B1574"/>
    <w:rsid w:val="001B1947"/>
    <w:rsid w:val="001B1A46"/>
    <w:rsid w:val="001B1B37"/>
    <w:rsid w:val="001B1DF7"/>
    <w:rsid w:val="001B22B4"/>
    <w:rsid w:val="001B2310"/>
    <w:rsid w:val="001B23B4"/>
    <w:rsid w:val="001B26B9"/>
    <w:rsid w:val="001B277B"/>
    <w:rsid w:val="001B2B33"/>
    <w:rsid w:val="001B2C46"/>
    <w:rsid w:val="001B2EE2"/>
    <w:rsid w:val="001B2FFA"/>
    <w:rsid w:val="001B3190"/>
    <w:rsid w:val="001B3201"/>
    <w:rsid w:val="001B3437"/>
    <w:rsid w:val="001B3612"/>
    <w:rsid w:val="001B3DA7"/>
    <w:rsid w:val="001B41C9"/>
    <w:rsid w:val="001B4279"/>
    <w:rsid w:val="001B44E9"/>
    <w:rsid w:val="001B4529"/>
    <w:rsid w:val="001B4922"/>
    <w:rsid w:val="001B4B11"/>
    <w:rsid w:val="001B4BD3"/>
    <w:rsid w:val="001B4D09"/>
    <w:rsid w:val="001B4DA9"/>
    <w:rsid w:val="001B4F07"/>
    <w:rsid w:val="001B505C"/>
    <w:rsid w:val="001B5259"/>
    <w:rsid w:val="001B532D"/>
    <w:rsid w:val="001B5412"/>
    <w:rsid w:val="001B59AF"/>
    <w:rsid w:val="001B5ADD"/>
    <w:rsid w:val="001B5E83"/>
    <w:rsid w:val="001B6069"/>
    <w:rsid w:val="001B607A"/>
    <w:rsid w:val="001B630F"/>
    <w:rsid w:val="001B6B19"/>
    <w:rsid w:val="001B6C6F"/>
    <w:rsid w:val="001B7159"/>
    <w:rsid w:val="001B71F7"/>
    <w:rsid w:val="001B7360"/>
    <w:rsid w:val="001B7556"/>
    <w:rsid w:val="001B7BC0"/>
    <w:rsid w:val="001B7CAB"/>
    <w:rsid w:val="001C02E1"/>
    <w:rsid w:val="001C044E"/>
    <w:rsid w:val="001C053A"/>
    <w:rsid w:val="001C0B96"/>
    <w:rsid w:val="001C0F3E"/>
    <w:rsid w:val="001C1020"/>
    <w:rsid w:val="001C10B2"/>
    <w:rsid w:val="001C1288"/>
    <w:rsid w:val="001C13E7"/>
    <w:rsid w:val="001C143E"/>
    <w:rsid w:val="001C16AC"/>
    <w:rsid w:val="001C190D"/>
    <w:rsid w:val="001C1C6E"/>
    <w:rsid w:val="001C2151"/>
    <w:rsid w:val="001C22CB"/>
    <w:rsid w:val="001C244D"/>
    <w:rsid w:val="001C28C7"/>
    <w:rsid w:val="001C2962"/>
    <w:rsid w:val="001C2993"/>
    <w:rsid w:val="001C2A06"/>
    <w:rsid w:val="001C2BD9"/>
    <w:rsid w:val="001C2C55"/>
    <w:rsid w:val="001C30E5"/>
    <w:rsid w:val="001C3207"/>
    <w:rsid w:val="001C3259"/>
    <w:rsid w:val="001C340C"/>
    <w:rsid w:val="001C3590"/>
    <w:rsid w:val="001C375D"/>
    <w:rsid w:val="001C3A10"/>
    <w:rsid w:val="001C4119"/>
    <w:rsid w:val="001C42E0"/>
    <w:rsid w:val="001C43CE"/>
    <w:rsid w:val="001C4763"/>
    <w:rsid w:val="001C4918"/>
    <w:rsid w:val="001C4932"/>
    <w:rsid w:val="001C4989"/>
    <w:rsid w:val="001C4C4B"/>
    <w:rsid w:val="001C4DCE"/>
    <w:rsid w:val="001C4F36"/>
    <w:rsid w:val="001C52F5"/>
    <w:rsid w:val="001C53DD"/>
    <w:rsid w:val="001C5484"/>
    <w:rsid w:val="001C5678"/>
    <w:rsid w:val="001C595E"/>
    <w:rsid w:val="001C5A49"/>
    <w:rsid w:val="001C5CA7"/>
    <w:rsid w:val="001C5DAA"/>
    <w:rsid w:val="001C5E91"/>
    <w:rsid w:val="001C5F5B"/>
    <w:rsid w:val="001C63CA"/>
    <w:rsid w:val="001C650C"/>
    <w:rsid w:val="001C657D"/>
    <w:rsid w:val="001C6817"/>
    <w:rsid w:val="001C69BD"/>
    <w:rsid w:val="001C6BD7"/>
    <w:rsid w:val="001C73EB"/>
    <w:rsid w:val="001C7523"/>
    <w:rsid w:val="001C7585"/>
    <w:rsid w:val="001C784A"/>
    <w:rsid w:val="001C7901"/>
    <w:rsid w:val="001C7B17"/>
    <w:rsid w:val="001C7B2D"/>
    <w:rsid w:val="001C7B5F"/>
    <w:rsid w:val="001D02B8"/>
    <w:rsid w:val="001D0363"/>
    <w:rsid w:val="001D0741"/>
    <w:rsid w:val="001D0747"/>
    <w:rsid w:val="001D0880"/>
    <w:rsid w:val="001D092B"/>
    <w:rsid w:val="001D1207"/>
    <w:rsid w:val="001D13BD"/>
    <w:rsid w:val="001D1809"/>
    <w:rsid w:val="001D1C34"/>
    <w:rsid w:val="001D2209"/>
    <w:rsid w:val="001D233C"/>
    <w:rsid w:val="001D24AB"/>
    <w:rsid w:val="001D24C9"/>
    <w:rsid w:val="001D2763"/>
    <w:rsid w:val="001D2BA2"/>
    <w:rsid w:val="001D2CBF"/>
    <w:rsid w:val="001D2FE1"/>
    <w:rsid w:val="001D3012"/>
    <w:rsid w:val="001D309A"/>
    <w:rsid w:val="001D32DC"/>
    <w:rsid w:val="001D362E"/>
    <w:rsid w:val="001D3772"/>
    <w:rsid w:val="001D3953"/>
    <w:rsid w:val="001D3CD5"/>
    <w:rsid w:val="001D4F1D"/>
    <w:rsid w:val="001D4F2A"/>
    <w:rsid w:val="001D4FB7"/>
    <w:rsid w:val="001D5250"/>
    <w:rsid w:val="001D530E"/>
    <w:rsid w:val="001D555F"/>
    <w:rsid w:val="001D57DA"/>
    <w:rsid w:val="001D5AAA"/>
    <w:rsid w:val="001D5B4C"/>
    <w:rsid w:val="001D5B6C"/>
    <w:rsid w:val="001D5BDE"/>
    <w:rsid w:val="001D5C5E"/>
    <w:rsid w:val="001D5CF6"/>
    <w:rsid w:val="001D5EB4"/>
    <w:rsid w:val="001D5EC6"/>
    <w:rsid w:val="001D5F81"/>
    <w:rsid w:val="001D6134"/>
    <w:rsid w:val="001D6335"/>
    <w:rsid w:val="001D63A6"/>
    <w:rsid w:val="001D65E2"/>
    <w:rsid w:val="001D663D"/>
    <w:rsid w:val="001D665A"/>
    <w:rsid w:val="001D673C"/>
    <w:rsid w:val="001D693E"/>
    <w:rsid w:val="001D790D"/>
    <w:rsid w:val="001D7943"/>
    <w:rsid w:val="001D7D86"/>
    <w:rsid w:val="001D7F6E"/>
    <w:rsid w:val="001E0473"/>
    <w:rsid w:val="001E066E"/>
    <w:rsid w:val="001E0995"/>
    <w:rsid w:val="001E0B57"/>
    <w:rsid w:val="001E0BB5"/>
    <w:rsid w:val="001E0DEC"/>
    <w:rsid w:val="001E0EEA"/>
    <w:rsid w:val="001E1052"/>
    <w:rsid w:val="001E10FF"/>
    <w:rsid w:val="001E14A6"/>
    <w:rsid w:val="001E157A"/>
    <w:rsid w:val="001E178A"/>
    <w:rsid w:val="001E17E3"/>
    <w:rsid w:val="001E18DB"/>
    <w:rsid w:val="001E1B42"/>
    <w:rsid w:val="001E1E85"/>
    <w:rsid w:val="001E1F34"/>
    <w:rsid w:val="001E2007"/>
    <w:rsid w:val="001E213B"/>
    <w:rsid w:val="001E2147"/>
    <w:rsid w:val="001E2483"/>
    <w:rsid w:val="001E24AC"/>
    <w:rsid w:val="001E26BA"/>
    <w:rsid w:val="001E26D0"/>
    <w:rsid w:val="001E2C96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3F9"/>
    <w:rsid w:val="001E59FD"/>
    <w:rsid w:val="001E5B36"/>
    <w:rsid w:val="001E5B61"/>
    <w:rsid w:val="001E5D15"/>
    <w:rsid w:val="001E5EB4"/>
    <w:rsid w:val="001E613C"/>
    <w:rsid w:val="001E6350"/>
    <w:rsid w:val="001E67F3"/>
    <w:rsid w:val="001E67F9"/>
    <w:rsid w:val="001E6D27"/>
    <w:rsid w:val="001E6D4A"/>
    <w:rsid w:val="001E6FBD"/>
    <w:rsid w:val="001E746B"/>
    <w:rsid w:val="001E749B"/>
    <w:rsid w:val="001E76A7"/>
    <w:rsid w:val="001E78F9"/>
    <w:rsid w:val="001E79F5"/>
    <w:rsid w:val="001E7B71"/>
    <w:rsid w:val="001E7F4F"/>
    <w:rsid w:val="001E7F9F"/>
    <w:rsid w:val="001F0002"/>
    <w:rsid w:val="001F007E"/>
    <w:rsid w:val="001F026A"/>
    <w:rsid w:val="001F0555"/>
    <w:rsid w:val="001F08A0"/>
    <w:rsid w:val="001F08ED"/>
    <w:rsid w:val="001F0A42"/>
    <w:rsid w:val="001F0B6E"/>
    <w:rsid w:val="001F1170"/>
    <w:rsid w:val="001F1272"/>
    <w:rsid w:val="001F13F4"/>
    <w:rsid w:val="001F1494"/>
    <w:rsid w:val="001F19CC"/>
    <w:rsid w:val="001F19D6"/>
    <w:rsid w:val="001F19DD"/>
    <w:rsid w:val="001F1A4F"/>
    <w:rsid w:val="001F1BD2"/>
    <w:rsid w:val="001F1D81"/>
    <w:rsid w:val="001F20CA"/>
    <w:rsid w:val="001F2748"/>
    <w:rsid w:val="001F2ADC"/>
    <w:rsid w:val="001F328F"/>
    <w:rsid w:val="001F349D"/>
    <w:rsid w:val="001F353A"/>
    <w:rsid w:val="001F3693"/>
    <w:rsid w:val="001F36EC"/>
    <w:rsid w:val="001F3CB3"/>
    <w:rsid w:val="001F3D97"/>
    <w:rsid w:val="001F3EFC"/>
    <w:rsid w:val="001F3F81"/>
    <w:rsid w:val="001F3F8F"/>
    <w:rsid w:val="001F40D7"/>
    <w:rsid w:val="001F4130"/>
    <w:rsid w:val="001F41DF"/>
    <w:rsid w:val="001F4461"/>
    <w:rsid w:val="001F46A2"/>
    <w:rsid w:val="001F4AFF"/>
    <w:rsid w:val="001F5057"/>
    <w:rsid w:val="001F517B"/>
    <w:rsid w:val="001F525F"/>
    <w:rsid w:val="001F5644"/>
    <w:rsid w:val="001F58EB"/>
    <w:rsid w:val="001F59ED"/>
    <w:rsid w:val="001F5D6E"/>
    <w:rsid w:val="001F64C2"/>
    <w:rsid w:val="001F66C7"/>
    <w:rsid w:val="001F6767"/>
    <w:rsid w:val="001F68D0"/>
    <w:rsid w:val="001F698B"/>
    <w:rsid w:val="001F69B7"/>
    <w:rsid w:val="001F6A25"/>
    <w:rsid w:val="001F6A6A"/>
    <w:rsid w:val="001F6DAA"/>
    <w:rsid w:val="001F6E97"/>
    <w:rsid w:val="001F7017"/>
    <w:rsid w:val="001F703F"/>
    <w:rsid w:val="001F72F2"/>
    <w:rsid w:val="001F744C"/>
    <w:rsid w:val="001F788F"/>
    <w:rsid w:val="001F78A8"/>
    <w:rsid w:val="001F78AB"/>
    <w:rsid w:val="001F78AD"/>
    <w:rsid w:val="001F7935"/>
    <w:rsid w:val="001F7960"/>
    <w:rsid w:val="001F7A42"/>
    <w:rsid w:val="001F7B7B"/>
    <w:rsid w:val="001F7BF7"/>
    <w:rsid w:val="001F7CA3"/>
    <w:rsid w:val="001F7E68"/>
    <w:rsid w:val="001F7F68"/>
    <w:rsid w:val="002000AC"/>
    <w:rsid w:val="00200200"/>
    <w:rsid w:val="00200B07"/>
    <w:rsid w:val="00200DEA"/>
    <w:rsid w:val="00200EB6"/>
    <w:rsid w:val="0020113B"/>
    <w:rsid w:val="002014AA"/>
    <w:rsid w:val="00201545"/>
    <w:rsid w:val="002015F1"/>
    <w:rsid w:val="00201AF9"/>
    <w:rsid w:val="00201E9F"/>
    <w:rsid w:val="00202067"/>
    <w:rsid w:val="00202085"/>
    <w:rsid w:val="002024EE"/>
    <w:rsid w:val="00202512"/>
    <w:rsid w:val="00202792"/>
    <w:rsid w:val="002027B5"/>
    <w:rsid w:val="00202C66"/>
    <w:rsid w:val="00202D01"/>
    <w:rsid w:val="00202D89"/>
    <w:rsid w:val="00202EA2"/>
    <w:rsid w:val="00202FCA"/>
    <w:rsid w:val="00203107"/>
    <w:rsid w:val="00203520"/>
    <w:rsid w:val="002035D4"/>
    <w:rsid w:val="0020393E"/>
    <w:rsid w:val="00203B32"/>
    <w:rsid w:val="00203CC7"/>
    <w:rsid w:val="0020439E"/>
    <w:rsid w:val="002047BA"/>
    <w:rsid w:val="0020492C"/>
    <w:rsid w:val="00204A54"/>
    <w:rsid w:val="00204AB6"/>
    <w:rsid w:val="00204B52"/>
    <w:rsid w:val="00204C57"/>
    <w:rsid w:val="00204F6D"/>
    <w:rsid w:val="00205060"/>
    <w:rsid w:val="00205723"/>
    <w:rsid w:val="00205C8A"/>
    <w:rsid w:val="00205C90"/>
    <w:rsid w:val="00205E0F"/>
    <w:rsid w:val="00205F66"/>
    <w:rsid w:val="002060C9"/>
    <w:rsid w:val="00206511"/>
    <w:rsid w:val="0020670C"/>
    <w:rsid w:val="002067CD"/>
    <w:rsid w:val="0020697B"/>
    <w:rsid w:val="00206BD6"/>
    <w:rsid w:val="00206C25"/>
    <w:rsid w:val="0020750D"/>
    <w:rsid w:val="0020788E"/>
    <w:rsid w:val="0020791A"/>
    <w:rsid w:val="002079C0"/>
    <w:rsid w:val="00207A24"/>
    <w:rsid w:val="00207CB7"/>
    <w:rsid w:val="00207DA2"/>
    <w:rsid w:val="002101A5"/>
    <w:rsid w:val="00210348"/>
    <w:rsid w:val="00210353"/>
    <w:rsid w:val="002104D1"/>
    <w:rsid w:val="00210516"/>
    <w:rsid w:val="0021082C"/>
    <w:rsid w:val="00210A7F"/>
    <w:rsid w:val="00210CA8"/>
    <w:rsid w:val="00210D05"/>
    <w:rsid w:val="00210DAE"/>
    <w:rsid w:val="002110EE"/>
    <w:rsid w:val="002111C7"/>
    <w:rsid w:val="00211507"/>
    <w:rsid w:val="00211574"/>
    <w:rsid w:val="0021158F"/>
    <w:rsid w:val="002119E7"/>
    <w:rsid w:val="00211A04"/>
    <w:rsid w:val="00211AAB"/>
    <w:rsid w:val="00211B77"/>
    <w:rsid w:val="00211C1C"/>
    <w:rsid w:val="00211D01"/>
    <w:rsid w:val="00211E62"/>
    <w:rsid w:val="002121EE"/>
    <w:rsid w:val="00212262"/>
    <w:rsid w:val="00212476"/>
    <w:rsid w:val="002125C1"/>
    <w:rsid w:val="00212741"/>
    <w:rsid w:val="00212BB6"/>
    <w:rsid w:val="00212D65"/>
    <w:rsid w:val="00213170"/>
    <w:rsid w:val="002131B6"/>
    <w:rsid w:val="00213323"/>
    <w:rsid w:val="0021354B"/>
    <w:rsid w:val="00213C2D"/>
    <w:rsid w:val="00213E1C"/>
    <w:rsid w:val="00213F7A"/>
    <w:rsid w:val="00214400"/>
    <w:rsid w:val="002147FE"/>
    <w:rsid w:val="00214854"/>
    <w:rsid w:val="00214AFF"/>
    <w:rsid w:val="00214D08"/>
    <w:rsid w:val="00214D1A"/>
    <w:rsid w:val="00214E5D"/>
    <w:rsid w:val="0021523C"/>
    <w:rsid w:val="00215343"/>
    <w:rsid w:val="0021567F"/>
    <w:rsid w:val="002157EC"/>
    <w:rsid w:val="00215A36"/>
    <w:rsid w:val="00215CD5"/>
    <w:rsid w:val="00215DDA"/>
    <w:rsid w:val="00215E00"/>
    <w:rsid w:val="00215EED"/>
    <w:rsid w:val="00216181"/>
    <w:rsid w:val="00216579"/>
    <w:rsid w:val="00216620"/>
    <w:rsid w:val="002167F3"/>
    <w:rsid w:val="00216B70"/>
    <w:rsid w:val="00216CB1"/>
    <w:rsid w:val="00216D37"/>
    <w:rsid w:val="002174C2"/>
    <w:rsid w:val="002176D7"/>
    <w:rsid w:val="00217783"/>
    <w:rsid w:val="00217848"/>
    <w:rsid w:val="002178BB"/>
    <w:rsid w:val="00217B43"/>
    <w:rsid w:val="00217C02"/>
    <w:rsid w:val="00217EF8"/>
    <w:rsid w:val="00217F27"/>
    <w:rsid w:val="00217F9E"/>
    <w:rsid w:val="002200A1"/>
    <w:rsid w:val="0022086E"/>
    <w:rsid w:val="0022090D"/>
    <w:rsid w:val="002209DA"/>
    <w:rsid w:val="00220C80"/>
    <w:rsid w:val="00220DE2"/>
    <w:rsid w:val="00221278"/>
    <w:rsid w:val="002212C7"/>
    <w:rsid w:val="00221431"/>
    <w:rsid w:val="00221A86"/>
    <w:rsid w:val="00221C51"/>
    <w:rsid w:val="00221E7A"/>
    <w:rsid w:val="002222CE"/>
    <w:rsid w:val="00222618"/>
    <w:rsid w:val="00222625"/>
    <w:rsid w:val="002226C8"/>
    <w:rsid w:val="002227ED"/>
    <w:rsid w:val="00222859"/>
    <w:rsid w:val="00222877"/>
    <w:rsid w:val="00222A01"/>
    <w:rsid w:val="00222ABC"/>
    <w:rsid w:val="00222C1B"/>
    <w:rsid w:val="00222FD1"/>
    <w:rsid w:val="00222FDA"/>
    <w:rsid w:val="00224136"/>
    <w:rsid w:val="00224141"/>
    <w:rsid w:val="0022452C"/>
    <w:rsid w:val="0022465F"/>
    <w:rsid w:val="002247B0"/>
    <w:rsid w:val="002248AC"/>
    <w:rsid w:val="002249E5"/>
    <w:rsid w:val="00224A42"/>
    <w:rsid w:val="00224F71"/>
    <w:rsid w:val="00224FC6"/>
    <w:rsid w:val="0022506E"/>
    <w:rsid w:val="00225120"/>
    <w:rsid w:val="00225342"/>
    <w:rsid w:val="0022563E"/>
    <w:rsid w:val="00225C74"/>
    <w:rsid w:val="00225D25"/>
    <w:rsid w:val="00225F5E"/>
    <w:rsid w:val="00226148"/>
    <w:rsid w:val="002262FE"/>
    <w:rsid w:val="00226720"/>
    <w:rsid w:val="00226A2E"/>
    <w:rsid w:val="00226B53"/>
    <w:rsid w:val="00226C42"/>
    <w:rsid w:val="00226CF1"/>
    <w:rsid w:val="002270BC"/>
    <w:rsid w:val="0022732A"/>
    <w:rsid w:val="00227388"/>
    <w:rsid w:val="002273C9"/>
    <w:rsid w:val="0022773C"/>
    <w:rsid w:val="0022784B"/>
    <w:rsid w:val="00227886"/>
    <w:rsid w:val="00227A59"/>
    <w:rsid w:val="00227CB4"/>
    <w:rsid w:val="00227DFC"/>
    <w:rsid w:val="002300C8"/>
    <w:rsid w:val="002300F2"/>
    <w:rsid w:val="00230197"/>
    <w:rsid w:val="00230A04"/>
    <w:rsid w:val="00230CDB"/>
    <w:rsid w:val="002310D6"/>
    <w:rsid w:val="002315F1"/>
    <w:rsid w:val="002317F6"/>
    <w:rsid w:val="00231821"/>
    <w:rsid w:val="0023193F"/>
    <w:rsid w:val="00231C58"/>
    <w:rsid w:val="00231DFE"/>
    <w:rsid w:val="0023257C"/>
    <w:rsid w:val="00232580"/>
    <w:rsid w:val="002326CA"/>
    <w:rsid w:val="00232B28"/>
    <w:rsid w:val="00232BE0"/>
    <w:rsid w:val="00232C9C"/>
    <w:rsid w:val="00232F3A"/>
    <w:rsid w:val="0023302B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246"/>
    <w:rsid w:val="0023431C"/>
    <w:rsid w:val="002344EE"/>
    <w:rsid w:val="0023459C"/>
    <w:rsid w:val="00234A11"/>
    <w:rsid w:val="00234D12"/>
    <w:rsid w:val="00234D3F"/>
    <w:rsid w:val="00234EAF"/>
    <w:rsid w:val="00234FBA"/>
    <w:rsid w:val="0023543B"/>
    <w:rsid w:val="00235D78"/>
    <w:rsid w:val="0023632C"/>
    <w:rsid w:val="00236389"/>
    <w:rsid w:val="002363F0"/>
    <w:rsid w:val="00236537"/>
    <w:rsid w:val="00236874"/>
    <w:rsid w:val="00236B36"/>
    <w:rsid w:val="00236C4E"/>
    <w:rsid w:val="00236C66"/>
    <w:rsid w:val="00236FD0"/>
    <w:rsid w:val="002371CF"/>
    <w:rsid w:val="002372E1"/>
    <w:rsid w:val="002373A4"/>
    <w:rsid w:val="002376C2"/>
    <w:rsid w:val="002378C6"/>
    <w:rsid w:val="00237E66"/>
    <w:rsid w:val="00237EFB"/>
    <w:rsid w:val="00240080"/>
    <w:rsid w:val="0024010F"/>
    <w:rsid w:val="002401A4"/>
    <w:rsid w:val="002402F1"/>
    <w:rsid w:val="00240345"/>
    <w:rsid w:val="00240370"/>
    <w:rsid w:val="0024098B"/>
    <w:rsid w:val="002409F3"/>
    <w:rsid w:val="00240D7A"/>
    <w:rsid w:val="00240DB1"/>
    <w:rsid w:val="00240ECE"/>
    <w:rsid w:val="00240EF5"/>
    <w:rsid w:val="0024109E"/>
    <w:rsid w:val="0024122A"/>
    <w:rsid w:val="00241763"/>
    <w:rsid w:val="00241993"/>
    <w:rsid w:val="00241A18"/>
    <w:rsid w:val="00241ADB"/>
    <w:rsid w:val="00241BC8"/>
    <w:rsid w:val="00241F34"/>
    <w:rsid w:val="00241F36"/>
    <w:rsid w:val="0024206F"/>
    <w:rsid w:val="00242173"/>
    <w:rsid w:val="00242446"/>
    <w:rsid w:val="002426C6"/>
    <w:rsid w:val="00242DBA"/>
    <w:rsid w:val="002433AD"/>
    <w:rsid w:val="00244252"/>
    <w:rsid w:val="002442E1"/>
    <w:rsid w:val="002443E1"/>
    <w:rsid w:val="002445C2"/>
    <w:rsid w:val="002448A5"/>
    <w:rsid w:val="00244992"/>
    <w:rsid w:val="00244CD0"/>
    <w:rsid w:val="00244EF2"/>
    <w:rsid w:val="00244F60"/>
    <w:rsid w:val="00245117"/>
    <w:rsid w:val="00245499"/>
    <w:rsid w:val="0024564B"/>
    <w:rsid w:val="0024588E"/>
    <w:rsid w:val="00245A8E"/>
    <w:rsid w:val="00245AB2"/>
    <w:rsid w:val="00245BA7"/>
    <w:rsid w:val="00245D2E"/>
    <w:rsid w:val="00245FDF"/>
    <w:rsid w:val="002467E6"/>
    <w:rsid w:val="002467EF"/>
    <w:rsid w:val="002467F6"/>
    <w:rsid w:val="00246F00"/>
    <w:rsid w:val="00246F86"/>
    <w:rsid w:val="00247063"/>
    <w:rsid w:val="00247677"/>
    <w:rsid w:val="00247879"/>
    <w:rsid w:val="00247921"/>
    <w:rsid w:val="002479DC"/>
    <w:rsid w:val="00247CB9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16C"/>
    <w:rsid w:val="0025170E"/>
    <w:rsid w:val="002517D4"/>
    <w:rsid w:val="00251CC2"/>
    <w:rsid w:val="00251CCA"/>
    <w:rsid w:val="00251D93"/>
    <w:rsid w:val="0025203C"/>
    <w:rsid w:val="0025223B"/>
    <w:rsid w:val="002522BB"/>
    <w:rsid w:val="0025242A"/>
    <w:rsid w:val="0025275A"/>
    <w:rsid w:val="00252783"/>
    <w:rsid w:val="002528B9"/>
    <w:rsid w:val="00252DEC"/>
    <w:rsid w:val="00253351"/>
    <w:rsid w:val="00253A30"/>
    <w:rsid w:val="00253AC4"/>
    <w:rsid w:val="00253AC7"/>
    <w:rsid w:val="00253D54"/>
    <w:rsid w:val="002540BE"/>
    <w:rsid w:val="0025432B"/>
    <w:rsid w:val="00254AB8"/>
    <w:rsid w:val="00254FDC"/>
    <w:rsid w:val="00255223"/>
    <w:rsid w:val="00255285"/>
    <w:rsid w:val="002553F6"/>
    <w:rsid w:val="00255425"/>
    <w:rsid w:val="0025585B"/>
    <w:rsid w:val="002558CE"/>
    <w:rsid w:val="00255B5D"/>
    <w:rsid w:val="00255E58"/>
    <w:rsid w:val="00255FAA"/>
    <w:rsid w:val="00256002"/>
    <w:rsid w:val="00256309"/>
    <w:rsid w:val="00256487"/>
    <w:rsid w:val="002564DF"/>
    <w:rsid w:val="002567FC"/>
    <w:rsid w:val="00256AAE"/>
    <w:rsid w:val="00256B71"/>
    <w:rsid w:val="00256D0C"/>
    <w:rsid w:val="00256E16"/>
    <w:rsid w:val="00256E5F"/>
    <w:rsid w:val="002574D0"/>
    <w:rsid w:val="00257AD9"/>
    <w:rsid w:val="00257B21"/>
    <w:rsid w:val="00257B27"/>
    <w:rsid w:val="00257F50"/>
    <w:rsid w:val="0026077A"/>
    <w:rsid w:val="0026083D"/>
    <w:rsid w:val="00260932"/>
    <w:rsid w:val="00260AC4"/>
    <w:rsid w:val="0026101D"/>
    <w:rsid w:val="002611EA"/>
    <w:rsid w:val="002614A4"/>
    <w:rsid w:val="00261A11"/>
    <w:rsid w:val="00261C0E"/>
    <w:rsid w:val="0026204E"/>
    <w:rsid w:val="0026210A"/>
    <w:rsid w:val="002625C8"/>
    <w:rsid w:val="002626FC"/>
    <w:rsid w:val="00262AF4"/>
    <w:rsid w:val="00262B2D"/>
    <w:rsid w:val="00262F4F"/>
    <w:rsid w:val="00263021"/>
    <w:rsid w:val="0026312C"/>
    <w:rsid w:val="00263138"/>
    <w:rsid w:val="00263197"/>
    <w:rsid w:val="002636E1"/>
    <w:rsid w:val="002638B1"/>
    <w:rsid w:val="00263D87"/>
    <w:rsid w:val="00263E46"/>
    <w:rsid w:val="002642BE"/>
    <w:rsid w:val="00264665"/>
    <w:rsid w:val="002647D0"/>
    <w:rsid w:val="00264B20"/>
    <w:rsid w:val="00264BEA"/>
    <w:rsid w:val="00264C5F"/>
    <w:rsid w:val="00264E02"/>
    <w:rsid w:val="002652FB"/>
    <w:rsid w:val="00265354"/>
    <w:rsid w:val="002654E3"/>
    <w:rsid w:val="002655EB"/>
    <w:rsid w:val="0026563E"/>
    <w:rsid w:val="00265663"/>
    <w:rsid w:val="002656C5"/>
    <w:rsid w:val="00265727"/>
    <w:rsid w:val="00265A07"/>
    <w:rsid w:val="00265D03"/>
    <w:rsid w:val="00265D8C"/>
    <w:rsid w:val="0026673B"/>
    <w:rsid w:val="002668AC"/>
    <w:rsid w:val="002669A6"/>
    <w:rsid w:val="00266A62"/>
    <w:rsid w:val="00266AEE"/>
    <w:rsid w:val="00266BAB"/>
    <w:rsid w:val="00266D22"/>
    <w:rsid w:val="00266EBC"/>
    <w:rsid w:val="00266FF9"/>
    <w:rsid w:val="0026703F"/>
    <w:rsid w:val="002670DB"/>
    <w:rsid w:val="002673D0"/>
    <w:rsid w:val="002675D0"/>
    <w:rsid w:val="00267652"/>
    <w:rsid w:val="002676AD"/>
    <w:rsid w:val="002677F6"/>
    <w:rsid w:val="00267F77"/>
    <w:rsid w:val="00267FC9"/>
    <w:rsid w:val="0027025E"/>
    <w:rsid w:val="00270291"/>
    <w:rsid w:val="0027030E"/>
    <w:rsid w:val="00270529"/>
    <w:rsid w:val="00270670"/>
    <w:rsid w:val="002708F2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562"/>
    <w:rsid w:val="00272840"/>
    <w:rsid w:val="00272CAB"/>
    <w:rsid w:val="00272E94"/>
    <w:rsid w:val="00273064"/>
    <w:rsid w:val="00273124"/>
    <w:rsid w:val="002732C4"/>
    <w:rsid w:val="002735A5"/>
    <w:rsid w:val="002737EC"/>
    <w:rsid w:val="00273914"/>
    <w:rsid w:val="00273D58"/>
    <w:rsid w:val="00273D99"/>
    <w:rsid w:val="00273DF8"/>
    <w:rsid w:val="00273DFC"/>
    <w:rsid w:val="00273E1A"/>
    <w:rsid w:val="00274238"/>
    <w:rsid w:val="002745CD"/>
    <w:rsid w:val="00274C16"/>
    <w:rsid w:val="00275059"/>
    <w:rsid w:val="002751DC"/>
    <w:rsid w:val="00275277"/>
    <w:rsid w:val="0027554E"/>
    <w:rsid w:val="00275D22"/>
    <w:rsid w:val="0027601D"/>
    <w:rsid w:val="00276133"/>
    <w:rsid w:val="002762E6"/>
    <w:rsid w:val="002763FC"/>
    <w:rsid w:val="0027665F"/>
    <w:rsid w:val="002766E5"/>
    <w:rsid w:val="00276711"/>
    <w:rsid w:val="002768A4"/>
    <w:rsid w:val="002768F5"/>
    <w:rsid w:val="00276AFF"/>
    <w:rsid w:val="00276D70"/>
    <w:rsid w:val="00276FEF"/>
    <w:rsid w:val="00277266"/>
    <w:rsid w:val="0027774F"/>
    <w:rsid w:val="002777D3"/>
    <w:rsid w:val="00277C6A"/>
    <w:rsid w:val="00277D7B"/>
    <w:rsid w:val="00277D9A"/>
    <w:rsid w:val="0028018D"/>
    <w:rsid w:val="0028023F"/>
    <w:rsid w:val="0028033B"/>
    <w:rsid w:val="00280801"/>
    <w:rsid w:val="00280847"/>
    <w:rsid w:val="00280875"/>
    <w:rsid w:val="002809BC"/>
    <w:rsid w:val="00280C8B"/>
    <w:rsid w:val="00280C94"/>
    <w:rsid w:val="00280D38"/>
    <w:rsid w:val="00280DD8"/>
    <w:rsid w:val="0028124C"/>
    <w:rsid w:val="0028134E"/>
    <w:rsid w:val="00281576"/>
    <w:rsid w:val="0028170F"/>
    <w:rsid w:val="00281BD9"/>
    <w:rsid w:val="00281C19"/>
    <w:rsid w:val="00281D0A"/>
    <w:rsid w:val="00281DDA"/>
    <w:rsid w:val="00281FBD"/>
    <w:rsid w:val="00281FC1"/>
    <w:rsid w:val="00281FF3"/>
    <w:rsid w:val="00282186"/>
    <w:rsid w:val="0028232A"/>
    <w:rsid w:val="002823FB"/>
    <w:rsid w:val="0028242D"/>
    <w:rsid w:val="002825BA"/>
    <w:rsid w:val="002825D9"/>
    <w:rsid w:val="00282684"/>
    <w:rsid w:val="00282A44"/>
    <w:rsid w:val="00282AA3"/>
    <w:rsid w:val="00282AFC"/>
    <w:rsid w:val="00282E99"/>
    <w:rsid w:val="002831DC"/>
    <w:rsid w:val="0028331B"/>
    <w:rsid w:val="00283592"/>
    <w:rsid w:val="002835A5"/>
    <w:rsid w:val="00283721"/>
    <w:rsid w:val="00283BAB"/>
    <w:rsid w:val="00283E27"/>
    <w:rsid w:val="0028406D"/>
    <w:rsid w:val="00284603"/>
    <w:rsid w:val="00285030"/>
    <w:rsid w:val="0028503B"/>
    <w:rsid w:val="002856A6"/>
    <w:rsid w:val="00285AFF"/>
    <w:rsid w:val="00285BD0"/>
    <w:rsid w:val="00285D03"/>
    <w:rsid w:val="00285EF2"/>
    <w:rsid w:val="00285FB8"/>
    <w:rsid w:val="00286258"/>
    <w:rsid w:val="00286400"/>
    <w:rsid w:val="00286580"/>
    <w:rsid w:val="002866FF"/>
    <w:rsid w:val="0028687A"/>
    <w:rsid w:val="00286A5F"/>
    <w:rsid w:val="00286A6D"/>
    <w:rsid w:val="00286C26"/>
    <w:rsid w:val="00286E27"/>
    <w:rsid w:val="00286F1B"/>
    <w:rsid w:val="002871F6"/>
    <w:rsid w:val="002872C0"/>
    <w:rsid w:val="002873A4"/>
    <w:rsid w:val="00287795"/>
    <w:rsid w:val="00287A70"/>
    <w:rsid w:val="00287CE3"/>
    <w:rsid w:val="0029028B"/>
    <w:rsid w:val="002902C0"/>
    <w:rsid w:val="002904D7"/>
    <w:rsid w:val="00290561"/>
    <w:rsid w:val="00290821"/>
    <w:rsid w:val="00290B22"/>
    <w:rsid w:val="00290CF4"/>
    <w:rsid w:val="00290E52"/>
    <w:rsid w:val="00291022"/>
    <w:rsid w:val="0029148F"/>
    <w:rsid w:val="00291599"/>
    <w:rsid w:val="00291A09"/>
    <w:rsid w:val="0029200C"/>
    <w:rsid w:val="002922B7"/>
    <w:rsid w:val="002924EE"/>
    <w:rsid w:val="00292BB2"/>
    <w:rsid w:val="00292C35"/>
    <w:rsid w:val="00292F42"/>
    <w:rsid w:val="002931F4"/>
    <w:rsid w:val="00293260"/>
    <w:rsid w:val="00293336"/>
    <w:rsid w:val="0029333F"/>
    <w:rsid w:val="00293355"/>
    <w:rsid w:val="0029367A"/>
    <w:rsid w:val="002939AD"/>
    <w:rsid w:val="00293AD8"/>
    <w:rsid w:val="00293D2F"/>
    <w:rsid w:val="00293D41"/>
    <w:rsid w:val="00293F54"/>
    <w:rsid w:val="00293FC4"/>
    <w:rsid w:val="00293FCD"/>
    <w:rsid w:val="002941E7"/>
    <w:rsid w:val="00294291"/>
    <w:rsid w:val="002942BC"/>
    <w:rsid w:val="00294384"/>
    <w:rsid w:val="002948E2"/>
    <w:rsid w:val="00294D78"/>
    <w:rsid w:val="00294F8B"/>
    <w:rsid w:val="00295260"/>
    <w:rsid w:val="002953A9"/>
    <w:rsid w:val="00295B74"/>
    <w:rsid w:val="00295BA9"/>
    <w:rsid w:val="00295CD7"/>
    <w:rsid w:val="00295E32"/>
    <w:rsid w:val="002962A0"/>
    <w:rsid w:val="0029630E"/>
    <w:rsid w:val="0029639D"/>
    <w:rsid w:val="002963E6"/>
    <w:rsid w:val="00296674"/>
    <w:rsid w:val="002967A1"/>
    <w:rsid w:val="00296973"/>
    <w:rsid w:val="00296AFD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97ED1"/>
    <w:rsid w:val="002A00C1"/>
    <w:rsid w:val="002A0854"/>
    <w:rsid w:val="002A0B6F"/>
    <w:rsid w:val="002A0BE3"/>
    <w:rsid w:val="002A0F73"/>
    <w:rsid w:val="002A1416"/>
    <w:rsid w:val="002A1851"/>
    <w:rsid w:val="002A1906"/>
    <w:rsid w:val="002A1C3A"/>
    <w:rsid w:val="002A1DF4"/>
    <w:rsid w:val="002A257D"/>
    <w:rsid w:val="002A269A"/>
    <w:rsid w:val="002A2FCA"/>
    <w:rsid w:val="002A31CA"/>
    <w:rsid w:val="002A33F5"/>
    <w:rsid w:val="002A3583"/>
    <w:rsid w:val="002A38C8"/>
    <w:rsid w:val="002A3909"/>
    <w:rsid w:val="002A3AF5"/>
    <w:rsid w:val="002A3EE0"/>
    <w:rsid w:val="002A3EFC"/>
    <w:rsid w:val="002A3FF7"/>
    <w:rsid w:val="002A416B"/>
    <w:rsid w:val="002A43FD"/>
    <w:rsid w:val="002A447E"/>
    <w:rsid w:val="002A4A19"/>
    <w:rsid w:val="002A4A3B"/>
    <w:rsid w:val="002A4E81"/>
    <w:rsid w:val="002A4EBD"/>
    <w:rsid w:val="002A5160"/>
    <w:rsid w:val="002A52A3"/>
    <w:rsid w:val="002A5404"/>
    <w:rsid w:val="002A5640"/>
    <w:rsid w:val="002A578A"/>
    <w:rsid w:val="002A5ACA"/>
    <w:rsid w:val="002A5CDF"/>
    <w:rsid w:val="002A5E64"/>
    <w:rsid w:val="002A5F7C"/>
    <w:rsid w:val="002A606E"/>
    <w:rsid w:val="002A60D7"/>
    <w:rsid w:val="002A6276"/>
    <w:rsid w:val="002A6B67"/>
    <w:rsid w:val="002A6BA5"/>
    <w:rsid w:val="002A6C19"/>
    <w:rsid w:val="002A6D94"/>
    <w:rsid w:val="002A6DB2"/>
    <w:rsid w:val="002A6F77"/>
    <w:rsid w:val="002A6F84"/>
    <w:rsid w:val="002A74F0"/>
    <w:rsid w:val="002A757E"/>
    <w:rsid w:val="002A7594"/>
    <w:rsid w:val="002A75FB"/>
    <w:rsid w:val="002A774A"/>
    <w:rsid w:val="002A7A3B"/>
    <w:rsid w:val="002A7CBA"/>
    <w:rsid w:val="002A7F1D"/>
    <w:rsid w:val="002B037A"/>
    <w:rsid w:val="002B0795"/>
    <w:rsid w:val="002B09B1"/>
    <w:rsid w:val="002B0AA5"/>
    <w:rsid w:val="002B0CCA"/>
    <w:rsid w:val="002B0E2E"/>
    <w:rsid w:val="002B16E1"/>
    <w:rsid w:val="002B1A7A"/>
    <w:rsid w:val="002B1A8F"/>
    <w:rsid w:val="002B1CCC"/>
    <w:rsid w:val="002B1E69"/>
    <w:rsid w:val="002B23EB"/>
    <w:rsid w:val="002B2AFA"/>
    <w:rsid w:val="002B2EC4"/>
    <w:rsid w:val="002B2EF8"/>
    <w:rsid w:val="002B2F31"/>
    <w:rsid w:val="002B3003"/>
    <w:rsid w:val="002B3090"/>
    <w:rsid w:val="002B32CE"/>
    <w:rsid w:val="002B3736"/>
    <w:rsid w:val="002B3C8A"/>
    <w:rsid w:val="002B473A"/>
    <w:rsid w:val="002B479C"/>
    <w:rsid w:val="002B49AF"/>
    <w:rsid w:val="002B4CBF"/>
    <w:rsid w:val="002B4DEF"/>
    <w:rsid w:val="002B4FD9"/>
    <w:rsid w:val="002B55F7"/>
    <w:rsid w:val="002B5A02"/>
    <w:rsid w:val="002B5B22"/>
    <w:rsid w:val="002B5BEF"/>
    <w:rsid w:val="002B5D20"/>
    <w:rsid w:val="002B6295"/>
    <w:rsid w:val="002B6312"/>
    <w:rsid w:val="002B6504"/>
    <w:rsid w:val="002B67E4"/>
    <w:rsid w:val="002B67EC"/>
    <w:rsid w:val="002B6AF6"/>
    <w:rsid w:val="002B6B30"/>
    <w:rsid w:val="002B6D10"/>
    <w:rsid w:val="002B6E79"/>
    <w:rsid w:val="002B6FC4"/>
    <w:rsid w:val="002B70E9"/>
    <w:rsid w:val="002B71CA"/>
    <w:rsid w:val="002B71F3"/>
    <w:rsid w:val="002B71F9"/>
    <w:rsid w:val="002B7293"/>
    <w:rsid w:val="002B778E"/>
    <w:rsid w:val="002B7BB7"/>
    <w:rsid w:val="002B7BE7"/>
    <w:rsid w:val="002B7FE3"/>
    <w:rsid w:val="002C023D"/>
    <w:rsid w:val="002C05DD"/>
    <w:rsid w:val="002C0F5C"/>
    <w:rsid w:val="002C102B"/>
    <w:rsid w:val="002C135E"/>
    <w:rsid w:val="002C18B1"/>
    <w:rsid w:val="002C19CA"/>
    <w:rsid w:val="002C1A5B"/>
    <w:rsid w:val="002C1D7C"/>
    <w:rsid w:val="002C1E7B"/>
    <w:rsid w:val="002C1FD1"/>
    <w:rsid w:val="002C226C"/>
    <w:rsid w:val="002C26F7"/>
    <w:rsid w:val="002C2AC0"/>
    <w:rsid w:val="002C2CD1"/>
    <w:rsid w:val="002C2F7F"/>
    <w:rsid w:val="002C324C"/>
    <w:rsid w:val="002C3343"/>
    <w:rsid w:val="002C33D6"/>
    <w:rsid w:val="002C35CF"/>
    <w:rsid w:val="002C36EB"/>
    <w:rsid w:val="002C38D7"/>
    <w:rsid w:val="002C38DA"/>
    <w:rsid w:val="002C3900"/>
    <w:rsid w:val="002C3925"/>
    <w:rsid w:val="002C3C92"/>
    <w:rsid w:val="002C3DA3"/>
    <w:rsid w:val="002C3E9A"/>
    <w:rsid w:val="002C443E"/>
    <w:rsid w:val="002C4544"/>
    <w:rsid w:val="002C4776"/>
    <w:rsid w:val="002C47BA"/>
    <w:rsid w:val="002C4A4A"/>
    <w:rsid w:val="002C4E1D"/>
    <w:rsid w:val="002C5259"/>
    <w:rsid w:val="002C5262"/>
    <w:rsid w:val="002C52C2"/>
    <w:rsid w:val="002C5348"/>
    <w:rsid w:val="002C53BA"/>
    <w:rsid w:val="002C53C6"/>
    <w:rsid w:val="002C5416"/>
    <w:rsid w:val="002C5A69"/>
    <w:rsid w:val="002C612C"/>
    <w:rsid w:val="002C6422"/>
    <w:rsid w:val="002C644F"/>
    <w:rsid w:val="002C6804"/>
    <w:rsid w:val="002C6903"/>
    <w:rsid w:val="002C6A8B"/>
    <w:rsid w:val="002C6D9C"/>
    <w:rsid w:val="002C6DE0"/>
    <w:rsid w:val="002C6FF9"/>
    <w:rsid w:val="002C709F"/>
    <w:rsid w:val="002C73FD"/>
    <w:rsid w:val="002C7B24"/>
    <w:rsid w:val="002C7E56"/>
    <w:rsid w:val="002C7FD5"/>
    <w:rsid w:val="002D00F1"/>
    <w:rsid w:val="002D026C"/>
    <w:rsid w:val="002D09BB"/>
    <w:rsid w:val="002D09DE"/>
    <w:rsid w:val="002D0A4A"/>
    <w:rsid w:val="002D1277"/>
    <w:rsid w:val="002D17C6"/>
    <w:rsid w:val="002D1A32"/>
    <w:rsid w:val="002D1C5C"/>
    <w:rsid w:val="002D1CCA"/>
    <w:rsid w:val="002D1E42"/>
    <w:rsid w:val="002D1F51"/>
    <w:rsid w:val="002D1FF1"/>
    <w:rsid w:val="002D22EA"/>
    <w:rsid w:val="002D24A1"/>
    <w:rsid w:val="002D24AC"/>
    <w:rsid w:val="002D2500"/>
    <w:rsid w:val="002D257C"/>
    <w:rsid w:val="002D2695"/>
    <w:rsid w:val="002D26F4"/>
    <w:rsid w:val="002D282F"/>
    <w:rsid w:val="002D2837"/>
    <w:rsid w:val="002D2A77"/>
    <w:rsid w:val="002D2DA6"/>
    <w:rsid w:val="002D2E3F"/>
    <w:rsid w:val="002D3165"/>
    <w:rsid w:val="002D334C"/>
    <w:rsid w:val="002D33F2"/>
    <w:rsid w:val="002D3586"/>
    <w:rsid w:val="002D367C"/>
    <w:rsid w:val="002D3702"/>
    <w:rsid w:val="002D3828"/>
    <w:rsid w:val="002D3D85"/>
    <w:rsid w:val="002D45E8"/>
    <w:rsid w:val="002D496A"/>
    <w:rsid w:val="002D49F9"/>
    <w:rsid w:val="002D4A76"/>
    <w:rsid w:val="002D4DFD"/>
    <w:rsid w:val="002D4FCF"/>
    <w:rsid w:val="002D5075"/>
    <w:rsid w:val="002D5206"/>
    <w:rsid w:val="002D54E0"/>
    <w:rsid w:val="002D551C"/>
    <w:rsid w:val="002D55B3"/>
    <w:rsid w:val="002D55B6"/>
    <w:rsid w:val="002D55C0"/>
    <w:rsid w:val="002D59ED"/>
    <w:rsid w:val="002D5BB1"/>
    <w:rsid w:val="002D600A"/>
    <w:rsid w:val="002D618E"/>
    <w:rsid w:val="002D62D1"/>
    <w:rsid w:val="002D63DB"/>
    <w:rsid w:val="002D6478"/>
    <w:rsid w:val="002D65A1"/>
    <w:rsid w:val="002D671F"/>
    <w:rsid w:val="002D67F4"/>
    <w:rsid w:val="002D68B1"/>
    <w:rsid w:val="002D6B00"/>
    <w:rsid w:val="002D6CA8"/>
    <w:rsid w:val="002D6CC9"/>
    <w:rsid w:val="002D6CFD"/>
    <w:rsid w:val="002D6DA9"/>
    <w:rsid w:val="002D6DC8"/>
    <w:rsid w:val="002D6F82"/>
    <w:rsid w:val="002D7053"/>
    <w:rsid w:val="002D7083"/>
    <w:rsid w:val="002D7367"/>
    <w:rsid w:val="002D739D"/>
    <w:rsid w:val="002D7A3F"/>
    <w:rsid w:val="002E01A0"/>
    <w:rsid w:val="002E0201"/>
    <w:rsid w:val="002E023F"/>
    <w:rsid w:val="002E08FA"/>
    <w:rsid w:val="002E09AD"/>
    <w:rsid w:val="002E0A97"/>
    <w:rsid w:val="002E0AB0"/>
    <w:rsid w:val="002E0CB9"/>
    <w:rsid w:val="002E0DA7"/>
    <w:rsid w:val="002E0E51"/>
    <w:rsid w:val="002E0EDE"/>
    <w:rsid w:val="002E0FE6"/>
    <w:rsid w:val="002E11B5"/>
    <w:rsid w:val="002E13FE"/>
    <w:rsid w:val="002E17FC"/>
    <w:rsid w:val="002E1A18"/>
    <w:rsid w:val="002E1A6E"/>
    <w:rsid w:val="002E1E4E"/>
    <w:rsid w:val="002E2484"/>
    <w:rsid w:val="002E262F"/>
    <w:rsid w:val="002E2C9C"/>
    <w:rsid w:val="002E30D6"/>
    <w:rsid w:val="002E31A9"/>
    <w:rsid w:val="002E330D"/>
    <w:rsid w:val="002E3355"/>
    <w:rsid w:val="002E33E7"/>
    <w:rsid w:val="002E3475"/>
    <w:rsid w:val="002E3676"/>
    <w:rsid w:val="002E36B1"/>
    <w:rsid w:val="002E3A3D"/>
    <w:rsid w:val="002E3A5F"/>
    <w:rsid w:val="002E3A89"/>
    <w:rsid w:val="002E3AC3"/>
    <w:rsid w:val="002E3B04"/>
    <w:rsid w:val="002E3B2D"/>
    <w:rsid w:val="002E3B46"/>
    <w:rsid w:val="002E3D6A"/>
    <w:rsid w:val="002E410C"/>
    <w:rsid w:val="002E479E"/>
    <w:rsid w:val="002E47D9"/>
    <w:rsid w:val="002E489B"/>
    <w:rsid w:val="002E4B37"/>
    <w:rsid w:val="002E4B57"/>
    <w:rsid w:val="002E4B69"/>
    <w:rsid w:val="002E4D6B"/>
    <w:rsid w:val="002E4F77"/>
    <w:rsid w:val="002E5195"/>
    <w:rsid w:val="002E519B"/>
    <w:rsid w:val="002E5567"/>
    <w:rsid w:val="002E5DE0"/>
    <w:rsid w:val="002E5E19"/>
    <w:rsid w:val="002E62BB"/>
    <w:rsid w:val="002E62D0"/>
    <w:rsid w:val="002E63A6"/>
    <w:rsid w:val="002E643B"/>
    <w:rsid w:val="002E650C"/>
    <w:rsid w:val="002E68AF"/>
    <w:rsid w:val="002E69AE"/>
    <w:rsid w:val="002E69CC"/>
    <w:rsid w:val="002E69F3"/>
    <w:rsid w:val="002E6A8A"/>
    <w:rsid w:val="002E6D93"/>
    <w:rsid w:val="002E7211"/>
    <w:rsid w:val="002E7314"/>
    <w:rsid w:val="002E73B8"/>
    <w:rsid w:val="002E74DC"/>
    <w:rsid w:val="002E76FB"/>
    <w:rsid w:val="002F00F9"/>
    <w:rsid w:val="002F01E6"/>
    <w:rsid w:val="002F050C"/>
    <w:rsid w:val="002F07E1"/>
    <w:rsid w:val="002F0F42"/>
    <w:rsid w:val="002F1466"/>
    <w:rsid w:val="002F16A7"/>
    <w:rsid w:val="002F177D"/>
    <w:rsid w:val="002F1988"/>
    <w:rsid w:val="002F1A24"/>
    <w:rsid w:val="002F1ED6"/>
    <w:rsid w:val="002F20E9"/>
    <w:rsid w:val="002F21E7"/>
    <w:rsid w:val="002F2377"/>
    <w:rsid w:val="002F2B2B"/>
    <w:rsid w:val="002F2D4E"/>
    <w:rsid w:val="002F2DBB"/>
    <w:rsid w:val="002F2EE7"/>
    <w:rsid w:val="002F2F1A"/>
    <w:rsid w:val="002F31BC"/>
    <w:rsid w:val="002F33B3"/>
    <w:rsid w:val="002F34DB"/>
    <w:rsid w:val="002F350B"/>
    <w:rsid w:val="002F3603"/>
    <w:rsid w:val="002F37B3"/>
    <w:rsid w:val="002F38E7"/>
    <w:rsid w:val="002F3A97"/>
    <w:rsid w:val="002F3B04"/>
    <w:rsid w:val="002F3C99"/>
    <w:rsid w:val="002F416B"/>
    <w:rsid w:val="002F41C7"/>
    <w:rsid w:val="002F41D5"/>
    <w:rsid w:val="002F42CE"/>
    <w:rsid w:val="002F4502"/>
    <w:rsid w:val="002F47D9"/>
    <w:rsid w:val="002F48B4"/>
    <w:rsid w:val="002F548D"/>
    <w:rsid w:val="002F54FB"/>
    <w:rsid w:val="002F5874"/>
    <w:rsid w:val="002F59EB"/>
    <w:rsid w:val="002F5C27"/>
    <w:rsid w:val="002F5E8C"/>
    <w:rsid w:val="002F5F77"/>
    <w:rsid w:val="002F6210"/>
    <w:rsid w:val="002F62DB"/>
    <w:rsid w:val="002F63B8"/>
    <w:rsid w:val="002F641C"/>
    <w:rsid w:val="002F64A6"/>
    <w:rsid w:val="002F6531"/>
    <w:rsid w:val="002F6A29"/>
    <w:rsid w:val="002F6A31"/>
    <w:rsid w:val="002F6AB5"/>
    <w:rsid w:val="002F6B7B"/>
    <w:rsid w:val="002F6CF8"/>
    <w:rsid w:val="002F6FB7"/>
    <w:rsid w:val="002F7024"/>
    <w:rsid w:val="002F710C"/>
    <w:rsid w:val="002F7123"/>
    <w:rsid w:val="002F7171"/>
    <w:rsid w:val="002F71D1"/>
    <w:rsid w:val="002F7287"/>
    <w:rsid w:val="002F7499"/>
    <w:rsid w:val="002F7CF5"/>
    <w:rsid w:val="002F7F39"/>
    <w:rsid w:val="0030032E"/>
    <w:rsid w:val="00300347"/>
    <w:rsid w:val="00300765"/>
    <w:rsid w:val="00300872"/>
    <w:rsid w:val="00300C16"/>
    <w:rsid w:val="00300D6F"/>
    <w:rsid w:val="00300E3D"/>
    <w:rsid w:val="00301040"/>
    <w:rsid w:val="00301074"/>
    <w:rsid w:val="0030155A"/>
    <w:rsid w:val="003015BE"/>
    <w:rsid w:val="003017EA"/>
    <w:rsid w:val="0030180B"/>
    <w:rsid w:val="003018C2"/>
    <w:rsid w:val="00301B34"/>
    <w:rsid w:val="003027D0"/>
    <w:rsid w:val="00302BA4"/>
    <w:rsid w:val="00302D39"/>
    <w:rsid w:val="003030FB"/>
    <w:rsid w:val="00303126"/>
    <w:rsid w:val="003034F1"/>
    <w:rsid w:val="0030352F"/>
    <w:rsid w:val="0030357D"/>
    <w:rsid w:val="00303647"/>
    <w:rsid w:val="003036F3"/>
    <w:rsid w:val="00303754"/>
    <w:rsid w:val="00303B91"/>
    <w:rsid w:val="00303C2B"/>
    <w:rsid w:val="00304000"/>
    <w:rsid w:val="003047D8"/>
    <w:rsid w:val="00304A86"/>
    <w:rsid w:val="00304DDC"/>
    <w:rsid w:val="00305165"/>
    <w:rsid w:val="00305593"/>
    <w:rsid w:val="003055EC"/>
    <w:rsid w:val="00305768"/>
    <w:rsid w:val="003057AA"/>
    <w:rsid w:val="00305968"/>
    <w:rsid w:val="00305AA8"/>
    <w:rsid w:val="00305BB8"/>
    <w:rsid w:val="00305C34"/>
    <w:rsid w:val="00305FD1"/>
    <w:rsid w:val="00305FD9"/>
    <w:rsid w:val="003065D5"/>
    <w:rsid w:val="00306616"/>
    <w:rsid w:val="0030682B"/>
    <w:rsid w:val="00306936"/>
    <w:rsid w:val="00306943"/>
    <w:rsid w:val="00306E30"/>
    <w:rsid w:val="003070E9"/>
    <w:rsid w:val="003073DD"/>
    <w:rsid w:val="003079B8"/>
    <w:rsid w:val="00307A76"/>
    <w:rsid w:val="0031070E"/>
    <w:rsid w:val="00310987"/>
    <w:rsid w:val="00311075"/>
    <w:rsid w:val="003114B0"/>
    <w:rsid w:val="00311501"/>
    <w:rsid w:val="0031176B"/>
    <w:rsid w:val="003117FF"/>
    <w:rsid w:val="00311907"/>
    <w:rsid w:val="003119EA"/>
    <w:rsid w:val="00311ACD"/>
    <w:rsid w:val="00311CE3"/>
    <w:rsid w:val="00311D92"/>
    <w:rsid w:val="00311FFE"/>
    <w:rsid w:val="00312142"/>
    <w:rsid w:val="003121A1"/>
    <w:rsid w:val="0031263E"/>
    <w:rsid w:val="0031280F"/>
    <w:rsid w:val="003129A7"/>
    <w:rsid w:val="00312A46"/>
    <w:rsid w:val="00312C63"/>
    <w:rsid w:val="00312FB1"/>
    <w:rsid w:val="003131FF"/>
    <w:rsid w:val="0031322A"/>
    <w:rsid w:val="00313689"/>
    <w:rsid w:val="00313D06"/>
    <w:rsid w:val="00313D0E"/>
    <w:rsid w:val="00313DBD"/>
    <w:rsid w:val="00313EC7"/>
    <w:rsid w:val="003144C0"/>
    <w:rsid w:val="003148E6"/>
    <w:rsid w:val="00314BD8"/>
    <w:rsid w:val="00314D93"/>
    <w:rsid w:val="00314E8F"/>
    <w:rsid w:val="00315769"/>
    <w:rsid w:val="003157FF"/>
    <w:rsid w:val="00315F74"/>
    <w:rsid w:val="00315F81"/>
    <w:rsid w:val="00316212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17F56"/>
    <w:rsid w:val="0032005A"/>
    <w:rsid w:val="0032011C"/>
    <w:rsid w:val="00320125"/>
    <w:rsid w:val="003201CE"/>
    <w:rsid w:val="0032021D"/>
    <w:rsid w:val="00320291"/>
    <w:rsid w:val="00320372"/>
    <w:rsid w:val="003203E0"/>
    <w:rsid w:val="0032052A"/>
    <w:rsid w:val="00320708"/>
    <w:rsid w:val="0032071B"/>
    <w:rsid w:val="00320752"/>
    <w:rsid w:val="003207A1"/>
    <w:rsid w:val="003207AA"/>
    <w:rsid w:val="003207CE"/>
    <w:rsid w:val="0032095B"/>
    <w:rsid w:val="00320CF6"/>
    <w:rsid w:val="00321027"/>
    <w:rsid w:val="003217EE"/>
    <w:rsid w:val="00321A46"/>
    <w:rsid w:val="00321F81"/>
    <w:rsid w:val="00321F9F"/>
    <w:rsid w:val="003220E1"/>
    <w:rsid w:val="003223F4"/>
    <w:rsid w:val="0032258C"/>
    <w:rsid w:val="00322799"/>
    <w:rsid w:val="003227B9"/>
    <w:rsid w:val="003227F1"/>
    <w:rsid w:val="00322A4F"/>
    <w:rsid w:val="00322E8E"/>
    <w:rsid w:val="00322FF2"/>
    <w:rsid w:val="003231D6"/>
    <w:rsid w:val="00323402"/>
    <w:rsid w:val="00323453"/>
    <w:rsid w:val="00323613"/>
    <w:rsid w:val="00323895"/>
    <w:rsid w:val="00323B11"/>
    <w:rsid w:val="00323B6A"/>
    <w:rsid w:val="00323BEF"/>
    <w:rsid w:val="00323FC3"/>
    <w:rsid w:val="003243F5"/>
    <w:rsid w:val="003244A3"/>
    <w:rsid w:val="003245F8"/>
    <w:rsid w:val="0032490F"/>
    <w:rsid w:val="0032493B"/>
    <w:rsid w:val="00324974"/>
    <w:rsid w:val="003249B3"/>
    <w:rsid w:val="00324B05"/>
    <w:rsid w:val="00324DBC"/>
    <w:rsid w:val="00325316"/>
    <w:rsid w:val="00325363"/>
    <w:rsid w:val="00325586"/>
    <w:rsid w:val="003255DC"/>
    <w:rsid w:val="003256BC"/>
    <w:rsid w:val="00325786"/>
    <w:rsid w:val="00325908"/>
    <w:rsid w:val="00325AA9"/>
    <w:rsid w:val="00325D7F"/>
    <w:rsid w:val="0032611A"/>
    <w:rsid w:val="00326704"/>
    <w:rsid w:val="0032677F"/>
    <w:rsid w:val="0032748C"/>
    <w:rsid w:val="00327789"/>
    <w:rsid w:val="003277C2"/>
    <w:rsid w:val="003277E6"/>
    <w:rsid w:val="00327C3C"/>
    <w:rsid w:val="00327F7C"/>
    <w:rsid w:val="003300F1"/>
    <w:rsid w:val="003302AC"/>
    <w:rsid w:val="003303C7"/>
    <w:rsid w:val="003306C3"/>
    <w:rsid w:val="0033091C"/>
    <w:rsid w:val="00330B38"/>
    <w:rsid w:val="00330BF1"/>
    <w:rsid w:val="00330F1B"/>
    <w:rsid w:val="00330F60"/>
    <w:rsid w:val="0033107C"/>
    <w:rsid w:val="003312D9"/>
    <w:rsid w:val="003313D5"/>
    <w:rsid w:val="00331AEA"/>
    <w:rsid w:val="00331B77"/>
    <w:rsid w:val="00331BCE"/>
    <w:rsid w:val="00331EF8"/>
    <w:rsid w:val="003321AA"/>
    <w:rsid w:val="0033229B"/>
    <w:rsid w:val="00332384"/>
    <w:rsid w:val="003324CD"/>
    <w:rsid w:val="0033252C"/>
    <w:rsid w:val="0033267A"/>
    <w:rsid w:val="0033272F"/>
    <w:rsid w:val="00332789"/>
    <w:rsid w:val="00332898"/>
    <w:rsid w:val="003328D3"/>
    <w:rsid w:val="00332BF9"/>
    <w:rsid w:val="00332DB2"/>
    <w:rsid w:val="00332DDE"/>
    <w:rsid w:val="00332DFB"/>
    <w:rsid w:val="0033314A"/>
    <w:rsid w:val="003332A8"/>
    <w:rsid w:val="003332C8"/>
    <w:rsid w:val="003333CB"/>
    <w:rsid w:val="0033357E"/>
    <w:rsid w:val="003336C4"/>
    <w:rsid w:val="003336E5"/>
    <w:rsid w:val="003337C4"/>
    <w:rsid w:val="00333E3D"/>
    <w:rsid w:val="00334196"/>
    <w:rsid w:val="0033428C"/>
    <w:rsid w:val="003346AD"/>
    <w:rsid w:val="00334798"/>
    <w:rsid w:val="00334A7B"/>
    <w:rsid w:val="00334AE8"/>
    <w:rsid w:val="00334B87"/>
    <w:rsid w:val="00334B9E"/>
    <w:rsid w:val="00334E54"/>
    <w:rsid w:val="0033502E"/>
    <w:rsid w:val="0033515B"/>
    <w:rsid w:val="0033566D"/>
    <w:rsid w:val="00335A75"/>
    <w:rsid w:val="00335DC5"/>
    <w:rsid w:val="00335F1F"/>
    <w:rsid w:val="0033635C"/>
    <w:rsid w:val="0033636E"/>
    <w:rsid w:val="00336566"/>
    <w:rsid w:val="003366A0"/>
    <w:rsid w:val="0033698F"/>
    <w:rsid w:val="00336B8E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137"/>
    <w:rsid w:val="003403F8"/>
    <w:rsid w:val="003405B3"/>
    <w:rsid w:val="003405C2"/>
    <w:rsid w:val="0034069F"/>
    <w:rsid w:val="00340994"/>
    <w:rsid w:val="00340AAC"/>
    <w:rsid w:val="00340B7E"/>
    <w:rsid w:val="00340D11"/>
    <w:rsid w:val="00340F9F"/>
    <w:rsid w:val="00341125"/>
    <w:rsid w:val="00341156"/>
    <w:rsid w:val="003411CD"/>
    <w:rsid w:val="00341266"/>
    <w:rsid w:val="00341343"/>
    <w:rsid w:val="00341445"/>
    <w:rsid w:val="0034146E"/>
    <w:rsid w:val="003414E7"/>
    <w:rsid w:val="00341592"/>
    <w:rsid w:val="003415D7"/>
    <w:rsid w:val="00341626"/>
    <w:rsid w:val="00341656"/>
    <w:rsid w:val="003418A3"/>
    <w:rsid w:val="003419B7"/>
    <w:rsid w:val="00341CEF"/>
    <w:rsid w:val="00341D22"/>
    <w:rsid w:val="00341F03"/>
    <w:rsid w:val="00341F27"/>
    <w:rsid w:val="00342662"/>
    <w:rsid w:val="003427CB"/>
    <w:rsid w:val="0034282A"/>
    <w:rsid w:val="00342893"/>
    <w:rsid w:val="00342C29"/>
    <w:rsid w:val="00342EFF"/>
    <w:rsid w:val="0034302A"/>
    <w:rsid w:val="00343247"/>
    <w:rsid w:val="0034350F"/>
    <w:rsid w:val="0034355A"/>
    <w:rsid w:val="003435A0"/>
    <w:rsid w:val="003435F5"/>
    <w:rsid w:val="003436B6"/>
    <w:rsid w:val="0034375D"/>
    <w:rsid w:val="003441BA"/>
    <w:rsid w:val="00344207"/>
    <w:rsid w:val="003446B3"/>
    <w:rsid w:val="003446B8"/>
    <w:rsid w:val="003446F0"/>
    <w:rsid w:val="00344A17"/>
    <w:rsid w:val="00344A7C"/>
    <w:rsid w:val="00344E03"/>
    <w:rsid w:val="00344E60"/>
    <w:rsid w:val="00345015"/>
    <w:rsid w:val="00345417"/>
    <w:rsid w:val="00345645"/>
    <w:rsid w:val="00345652"/>
    <w:rsid w:val="003456CA"/>
    <w:rsid w:val="003456D3"/>
    <w:rsid w:val="003459A5"/>
    <w:rsid w:val="00345BEE"/>
    <w:rsid w:val="00345C1F"/>
    <w:rsid w:val="00345DD7"/>
    <w:rsid w:val="00345E11"/>
    <w:rsid w:val="00345E15"/>
    <w:rsid w:val="0034610C"/>
    <w:rsid w:val="003461D5"/>
    <w:rsid w:val="0034632B"/>
    <w:rsid w:val="003463F2"/>
    <w:rsid w:val="00346654"/>
    <w:rsid w:val="0034675F"/>
    <w:rsid w:val="00346967"/>
    <w:rsid w:val="00346F7C"/>
    <w:rsid w:val="00346FF6"/>
    <w:rsid w:val="00347292"/>
    <w:rsid w:val="003472C4"/>
    <w:rsid w:val="00347443"/>
    <w:rsid w:val="003475BE"/>
    <w:rsid w:val="003475FA"/>
    <w:rsid w:val="00347AD7"/>
    <w:rsid w:val="00347BF8"/>
    <w:rsid w:val="00347D73"/>
    <w:rsid w:val="00347EB1"/>
    <w:rsid w:val="003500A0"/>
    <w:rsid w:val="003500AF"/>
    <w:rsid w:val="0035036D"/>
    <w:rsid w:val="003503A2"/>
    <w:rsid w:val="003503C7"/>
    <w:rsid w:val="00350667"/>
    <w:rsid w:val="003508CD"/>
    <w:rsid w:val="00350993"/>
    <w:rsid w:val="00350B1F"/>
    <w:rsid w:val="00350DF8"/>
    <w:rsid w:val="00350FE9"/>
    <w:rsid w:val="0035157A"/>
    <w:rsid w:val="003519FD"/>
    <w:rsid w:val="00351B67"/>
    <w:rsid w:val="00351F24"/>
    <w:rsid w:val="00351F25"/>
    <w:rsid w:val="0035216D"/>
    <w:rsid w:val="0035226B"/>
    <w:rsid w:val="00352647"/>
    <w:rsid w:val="00352851"/>
    <w:rsid w:val="003529A3"/>
    <w:rsid w:val="00352BB1"/>
    <w:rsid w:val="00352DC5"/>
    <w:rsid w:val="00352E2A"/>
    <w:rsid w:val="00352EE5"/>
    <w:rsid w:val="00352EE6"/>
    <w:rsid w:val="003533F9"/>
    <w:rsid w:val="00353401"/>
    <w:rsid w:val="00353442"/>
    <w:rsid w:val="003534EE"/>
    <w:rsid w:val="00353B6D"/>
    <w:rsid w:val="00353CD3"/>
    <w:rsid w:val="00353F5E"/>
    <w:rsid w:val="00354095"/>
    <w:rsid w:val="0035438F"/>
    <w:rsid w:val="003543C1"/>
    <w:rsid w:val="0035440C"/>
    <w:rsid w:val="0035513E"/>
    <w:rsid w:val="0035574C"/>
    <w:rsid w:val="00355993"/>
    <w:rsid w:val="00355AA0"/>
    <w:rsid w:val="00355DA8"/>
    <w:rsid w:val="00355E14"/>
    <w:rsid w:val="00355E4F"/>
    <w:rsid w:val="00355F7B"/>
    <w:rsid w:val="00356200"/>
    <w:rsid w:val="0035671A"/>
    <w:rsid w:val="00356B95"/>
    <w:rsid w:val="003570BA"/>
    <w:rsid w:val="003571A5"/>
    <w:rsid w:val="00357310"/>
    <w:rsid w:val="00357BA1"/>
    <w:rsid w:val="00357D40"/>
    <w:rsid w:val="00360184"/>
    <w:rsid w:val="003601DC"/>
    <w:rsid w:val="00360359"/>
    <w:rsid w:val="0036046E"/>
    <w:rsid w:val="00360FC4"/>
    <w:rsid w:val="00361085"/>
    <w:rsid w:val="00361746"/>
    <w:rsid w:val="00361F6C"/>
    <w:rsid w:val="00362796"/>
    <w:rsid w:val="003627EE"/>
    <w:rsid w:val="0036280A"/>
    <w:rsid w:val="00362826"/>
    <w:rsid w:val="0036289A"/>
    <w:rsid w:val="003628DD"/>
    <w:rsid w:val="00362C63"/>
    <w:rsid w:val="00362E05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99"/>
    <w:rsid w:val="003640A7"/>
    <w:rsid w:val="003642C4"/>
    <w:rsid w:val="00364700"/>
    <w:rsid w:val="0036472D"/>
    <w:rsid w:val="00364839"/>
    <w:rsid w:val="00364A00"/>
    <w:rsid w:val="00364BEC"/>
    <w:rsid w:val="00365003"/>
    <w:rsid w:val="00365769"/>
    <w:rsid w:val="003660F6"/>
    <w:rsid w:val="003661F1"/>
    <w:rsid w:val="0036622F"/>
    <w:rsid w:val="003664F2"/>
    <w:rsid w:val="00366513"/>
    <w:rsid w:val="0036668F"/>
    <w:rsid w:val="00366811"/>
    <w:rsid w:val="003668D3"/>
    <w:rsid w:val="00366A64"/>
    <w:rsid w:val="003672C8"/>
    <w:rsid w:val="00367355"/>
    <w:rsid w:val="003674CB"/>
    <w:rsid w:val="00367560"/>
    <w:rsid w:val="00367651"/>
    <w:rsid w:val="00367AD9"/>
    <w:rsid w:val="00367B62"/>
    <w:rsid w:val="00367D3E"/>
    <w:rsid w:val="00370018"/>
    <w:rsid w:val="0037001D"/>
    <w:rsid w:val="0037018B"/>
    <w:rsid w:val="003702A0"/>
    <w:rsid w:val="0037040D"/>
    <w:rsid w:val="00370631"/>
    <w:rsid w:val="0037068B"/>
    <w:rsid w:val="00370A07"/>
    <w:rsid w:val="00370BF7"/>
    <w:rsid w:val="00370C10"/>
    <w:rsid w:val="00370CB6"/>
    <w:rsid w:val="00371315"/>
    <w:rsid w:val="003714EC"/>
    <w:rsid w:val="0037155F"/>
    <w:rsid w:val="00371B2D"/>
    <w:rsid w:val="00371B66"/>
    <w:rsid w:val="00371DBC"/>
    <w:rsid w:val="00371EEC"/>
    <w:rsid w:val="00371FFB"/>
    <w:rsid w:val="003721DE"/>
    <w:rsid w:val="00372599"/>
    <w:rsid w:val="00372842"/>
    <w:rsid w:val="0037289B"/>
    <w:rsid w:val="0037293D"/>
    <w:rsid w:val="0037298D"/>
    <w:rsid w:val="003729D0"/>
    <w:rsid w:val="00372C48"/>
    <w:rsid w:val="00372CFD"/>
    <w:rsid w:val="00372E51"/>
    <w:rsid w:val="00372F3C"/>
    <w:rsid w:val="00372F51"/>
    <w:rsid w:val="00372FCA"/>
    <w:rsid w:val="003732D3"/>
    <w:rsid w:val="00373609"/>
    <w:rsid w:val="00373DDF"/>
    <w:rsid w:val="00373F56"/>
    <w:rsid w:val="00374125"/>
    <w:rsid w:val="00374575"/>
    <w:rsid w:val="003745B9"/>
    <w:rsid w:val="00374691"/>
    <w:rsid w:val="00374ACE"/>
    <w:rsid w:val="00374BB3"/>
    <w:rsid w:val="003750A1"/>
    <w:rsid w:val="00375193"/>
    <w:rsid w:val="003755B7"/>
    <w:rsid w:val="003759EA"/>
    <w:rsid w:val="00375A04"/>
    <w:rsid w:val="00375C88"/>
    <w:rsid w:val="00375E99"/>
    <w:rsid w:val="00375F0C"/>
    <w:rsid w:val="00375F36"/>
    <w:rsid w:val="0037609E"/>
    <w:rsid w:val="003762F7"/>
    <w:rsid w:val="00376513"/>
    <w:rsid w:val="003769B4"/>
    <w:rsid w:val="00376A3D"/>
    <w:rsid w:val="00376B4C"/>
    <w:rsid w:val="00376CE2"/>
    <w:rsid w:val="0037720F"/>
    <w:rsid w:val="0037773E"/>
    <w:rsid w:val="003778E4"/>
    <w:rsid w:val="003779E5"/>
    <w:rsid w:val="00377AA1"/>
    <w:rsid w:val="00377D6C"/>
    <w:rsid w:val="00377DB2"/>
    <w:rsid w:val="0038026E"/>
    <w:rsid w:val="00380501"/>
    <w:rsid w:val="0038068C"/>
    <w:rsid w:val="0038077A"/>
    <w:rsid w:val="0038078D"/>
    <w:rsid w:val="0038084E"/>
    <w:rsid w:val="00380B70"/>
    <w:rsid w:val="00380D5E"/>
    <w:rsid w:val="00380E4D"/>
    <w:rsid w:val="00381010"/>
    <w:rsid w:val="00381187"/>
    <w:rsid w:val="00381259"/>
    <w:rsid w:val="0038159C"/>
    <w:rsid w:val="003819C6"/>
    <w:rsid w:val="0038252F"/>
    <w:rsid w:val="00382760"/>
    <w:rsid w:val="00382934"/>
    <w:rsid w:val="003829E2"/>
    <w:rsid w:val="00382E35"/>
    <w:rsid w:val="00382FE0"/>
    <w:rsid w:val="00383142"/>
    <w:rsid w:val="00383466"/>
    <w:rsid w:val="003838B3"/>
    <w:rsid w:val="00383AA1"/>
    <w:rsid w:val="00383ACB"/>
    <w:rsid w:val="00383F11"/>
    <w:rsid w:val="00383F81"/>
    <w:rsid w:val="00383F9B"/>
    <w:rsid w:val="003842B0"/>
    <w:rsid w:val="003842DD"/>
    <w:rsid w:val="003847D0"/>
    <w:rsid w:val="00384C95"/>
    <w:rsid w:val="00384D2D"/>
    <w:rsid w:val="00384F3A"/>
    <w:rsid w:val="00384FF6"/>
    <w:rsid w:val="003853FE"/>
    <w:rsid w:val="0038550F"/>
    <w:rsid w:val="003857C8"/>
    <w:rsid w:val="0038588A"/>
    <w:rsid w:val="00385E3E"/>
    <w:rsid w:val="00385EFC"/>
    <w:rsid w:val="00386172"/>
    <w:rsid w:val="003863C0"/>
    <w:rsid w:val="0038664C"/>
    <w:rsid w:val="0038675F"/>
    <w:rsid w:val="00386764"/>
    <w:rsid w:val="003867E2"/>
    <w:rsid w:val="003868A8"/>
    <w:rsid w:val="00386F68"/>
    <w:rsid w:val="003871F3"/>
    <w:rsid w:val="00387263"/>
    <w:rsid w:val="00387445"/>
    <w:rsid w:val="00387764"/>
    <w:rsid w:val="00387CEB"/>
    <w:rsid w:val="00387DC3"/>
    <w:rsid w:val="00390153"/>
    <w:rsid w:val="003901B4"/>
    <w:rsid w:val="003902CE"/>
    <w:rsid w:val="003904B2"/>
    <w:rsid w:val="0039090C"/>
    <w:rsid w:val="00390DA2"/>
    <w:rsid w:val="00390E1F"/>
    <w:rsid w:val="00390FD0"/>
    <w:rsid w:val="003912A9"/>
    <w:rsid w:val="0039154E"/>
    <w:rsid w:val="00391841"/>
    <w:rsid w:val="00391B38"/>
    <w:rsid w:val="00391C06"/>
    <w:rsid w:val="00391C7D"/>
    <w:rsid w:val="00391D4F"/>
    <w:rsid w:val="00391DC4"/>
    <w:rsid w:val="00391DC8"/>
    <w:rsid w:val="00392384"/>
    <w:rsid w:val="00392EBA"/>
    <w:rsid w:val="00393266"/>
    <w:rsid w:val="00393611"/>
    <w:rsid w:val="00393866"/>
    <w:rsid w:val="00393D2C"/>
    <w:rsid w:val="00393D44"/>
    <w:rsid w:val="00393E83"/>
    <w:rsid w:val="0039472F"/>
    <w:rsid w:val="0039492B"/>
    <w:rsid w:val="003949CB"/>
    <w:rsid w:val="00394B19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6D"/>
    <w:rsid w:val="003960BF"/>
    <w:rsid w:val="003962BF"/>
    <w:rsid w:val="003962CC"/>
    <w:rsid w:val="00396315"/>
    <w:rsid w:val="00396520"/>
    <w:rsid w:val="0039663F"/>
    <w:rsid w:val="0039699F"/>
    <w:rsid w:val="00396A48"/>
    <w:rsid w:val="003970D1"/>
    <w:rsid w:val="00397322"/>
    <w:rsid w:val="0039758D"/>
    <w:rsid w:val="003978BA"/>
    <w:rsid w:val="0039796D"/>
    <w:rsid w:val="00397BCF"/>
    <w:rsid w:val="00397BFE"/>
    <w:rsid w:val="00397D5C"/>
    <w:rsid w:val="00397F99"/>
    <w:rsid w:val="00397FF9"/>
    <w:rsid w:val="003A011F"/>
    <w:rsid w:val="003A031F"/>
    <w:rsid w:val="003A05DE"/>
    <w:rsid w:val="003A065A"/>
    <w:rsid w:val="003A0870"/>
    <w:rsid w:val="003A09D5"/>
    <w:rsid w:val="003A09E3"/>
    <w:rsid w:val="003A0D99"/>
    <w:rsid w:val="003A102A"/>
    <w:rsid w:val="003A13DB"/>
    <w:rsid w:val="003A146A"/>
    <w:rsid w:val="003A1518"/>
    <w:rsid w:val="003A1548"/>
    <w:rsid w:val="003A157F"/>
    <w:rsid w:val="003A16D1"/>
    <w:rsid w:val="003A191E"/>
    <w:rsid w:val="003A194A"/>
    <w:rsid w:val="003A1B23"/>
    <w:rsid w:val="003A1D02"/>
    <w:rsid w:val="003A2670"/>
    <w:rsid w:val="003A26E7"/>
    <w:rsid w:val="003A2897"/>
    <w:rsid w:val="003A2F25"/>
    <w:rsid w:val="003A2F6C"/>
    <w:rsid w:val="003A329F"/>
    <w:rsid w:val="003A3572"/>
    <w:rsid w:val="003A36A3"/>
    <w:rsid w:val="003A3943"/>
    <w:rsid w:val="003A3DCF"/>
    <w:rsid w:val="003A436F"/>
    <w:rsid w:val="003A456F"/>
    <w:rsid w:val="003A4895"/>
    <w:rsid w:val="003A495F"/>
    <w:rsid w:val="003A5158"/>
    <w:rsid w:val="003A520A"/>
    <w:rsid w:val="003A525F"/>
    <w:rsid w:val="003A6005"/>
    <w:rsid w:val="003A618C"/>
    <w:rsid w:val="003A6EC1"/>
    <w:rsid w:val="003A7577"/>
    <w:rsid w:val="003A7738"/>
    <w:rsid w:val="003A7A1D"/>
    <w:rsid w:val="003A7D62"/>
    <w:rsid w:val="003A7DE9"/>
    <w:rsid w:val="003A7E29"/>
    <w:rsid w:val="003A7E5B"/>
    <w:rsid w:val="003A7F37"/>
    <w:rsid w:val="003A7F47"/>
    <w:rsid w:val="003B011E"/>
    <w:rsid w:val="003B038E"/>
    <w:rsid w:val="003B0593"/>
    <w:rsid w:val="003B0B7B"/>
    <w:rsid w:val="003B101E"/>
    <w:rsid w:val="003B12CC"/>
    <w:rsid w:val="003B197A"/>
    <w:rsid w:val="003B1A1A"/>
    <w:rsid w:val="003B1A90"/>
    <w:rsid w:val="003B1DFA"/>
    <w:rsid w:val="003B1E74"/>
    <w:rsid w:val="003B1EDF"/>
    <w:rsid w:val="003B2353"/>
    <w:rsid w:val="003B254C"/>
    <w:rsid w:val="003B2584"/>
    <w:rsid w:val="003B264B"/>
    <w:rsid w:val="003B2760"/>
    <w:rsid w:val="003B2D00"/>
    <w:rsid w:val="003B2F63"/>
    <w:rsid w:val="003B31CF"/>
    <w:rsid w:val="003B34C1"/>
    <w:rsid w:val="003B362F"/>
    <w:rsid w:val="003B3940"/>
    <w:rsid w:val="003B39CB"/>
    <w:rsid w:val="003B39E2"/>
    <w:rsid w:val="003B3DEE"/>
    <w:rsid w:val="003B4008"/>
    <w:rsid w:val="003B4116"/>
    <w:rsid w:val="003B428B"/>
    <w:rsid w:val="003B437D"/>
    <w:rsid w:val="003B44DB"/>
    <w:rsid w:val="003B48BA"/>
    <w:rsid w:val="003B497F"/>
    <w:rsid w:val="003B49BF"/>
    <w:rsid w:val="003B4B00"/>
    <w:rsid w:val="003B4D3D"/>
    <w:rsid w:val="003B4DBD"/>
    <w:rsid w:val="003B50E4"/>
    <w:rsid w:val="003B5127"/>
    <w:rsid w:val="003B5518"/>
    <w:rsid w:val="003B57BF"/>
    <w:rsid w:val="003B5B82"/>
    <w:rsid w:val="003B5DE9"/>
    <w:rsid w:val="003B6099"/>
    <w:rsid w:val="003B60BF"/>
    <w:rsid w:val="003B64F1"/>
    <w:rsid w:val="003B65D4"/>
    <w:rsid w:val="003B662D"/>
    <w:rsid w:val="003B6772"/>
    <w:rsid w:val="003B67EC"/>
    <w:rsid w:val="003B68CF"/>
    <w:rsid w:val="003B6E71"/>
    <w:rsid w:val="003B6F2C"/>
    <w:rsid w:val="003B7053"/>
    <w:rsid w:val="003B7234"/>
    <w:rsid w:val="003B74A3"/>
    <w:rsid w:val="003B7663"/>
    <w:rsid w:val="003B7715"/>
    <w:rsid w:val="003B78B6"/>
    <w:rsid w:val="003B78F7"/>
    <w:rsid w:val="003B7A14"/>
    <w:rsid w:val="003B7C26"/>
    <w:rsid w:val="003B7C94"/>
    <w:rsid w:val="003B7D63"/>
    <w:rsid w:val="003B7DE0"/>
    <w:rsid w:val="003B7ED6"/>
    <w:rsid w:val="003C010A"/>
    <w:rsid w:val="003C0245"/>
    <w:rsid w:val="003C045D"/>
    <w:rsid w:val="003C0794"/>
    <w:rsid w:val="003C07F9"/>
    <w:rsid w:val="003C0916"/>
    <w:rsid w:val="003C0AAC"/>
    <w:rsid w:val="003C0C53"/>
    <w:rsid w:val="003C0EF6"/>
    <w:rsid w:val="003C10F7"/>
    <w:rsid w:val="003C12FC"/>
    <w:rsid w:val="003C16E0"/>
    <w:rsid w:val="003C1782"/>
    <w:rsid w:val="003C1B38"/>
    <w:rsid w:val="003C1DEA"/>
    <w:rsid w:val="003C1F51"/>
    <w:rsid w:val="003C20A3"/>
    <w:rsid w:val="003C21DB"/>
    <w:rsid w:val="003C2480"/>
    <w:rsid w:val="003C2616"/>
    <w:rsid w:val="003C263C"/>
    <w:rsid w:val="003C2943"/>
    <w:rsid w:val="003C2A50"/>
    <w:rsid w:val="003C2A77"/>
    <w:rsid w:val="003C2BEE"/>
    <w:rsid w:val="003C30F2"/>
    <w:rsid w:val="003C3199"/>
    <w:rsid w:val="003C3320"/>
    <w:rsid w:val="003C33D0"/>
    <w:rsid w:val="003C33D5"/>
    <w:rsid w:val="003C3799"/>
    <w:rsid w:val="003C3975"/>
    <w:rsid w:val="003C39BA"/>
    <w:rsid w:val="003C3A00"/>
    <w:rsid w:val="003C3CB0"/>
    <w:rsid w:val="003C3EA8"/>
    <w:rsid w:val="003C400E"/>
    <w:rsid w:val="003C41E8"/>
    <w:rsid w:val="003C440E"/>
    <w:rsid w:val="003C47A8"/>
    <w:rsid w:val="003C5427"/>
    <w:rsid w:val="003C5D0B"/>
    <w:rsid w:val="003C5F1D"/>
    <w:rsid w:val="003C5FF7"/>
    <w:rsid w:val="003C6026"/>
    <w:rsid w:val="003C6093"/>
    <w:rsid w:val="003C62B7"/>
    <w:rsid w:val="003C638E"/>
    <w:rsid w:val="003C6435"/>
    <w:rsid w:val="003C64E1"/>
    <w:rsid w:val="003C65FF"/>
    <w:rsid w:val="003C66B9"/>
    <w:rsid w:val="003C676B"/>
    <w:rsid w:val="003C6927"/>
    <w:rsid w:val="003C69D5"/>
    <w:rsid w:val="003C6D5E"/>
    <w:rsid w:val="003C6DF9"/>
    <w:rsid w:val="003C6EA0"/>
    <w:rsid w:val="003C7056"/>
    <w:rsid w:val="003C7171"/>
    <w:rsid w:val="003C7388"/>
    <w:rsid w:val="003C742C"/>
    <w:rsid w:val="003C74BC"/>
    <w:rsid w:val="003C75ED"/>
    <w:rsid w:val="003C79B5"/>
    <w:rsid w:val="003C7CFC"/>
    <w:rsid w:val="003C7DA7"/>
    <w:rsid w:val="003C7EC1"/>
    <w:rsid w:val="003D000F"/>
    <w:rsid w:val="003D0064"/>
    <w:rsid w:val="003D060E"/>
    <w:rsid w:val="003D08DF"/>
    <w:rsid w:val="003D0995"/>
    <w:rsid w:val="003D09CE"/>
    <w:rsid w:val="003D0A10"/>
    <w:rsid w:val="003D0A15"/>
    <w:rsid w:val="003D0A7B"/>
    <w:rsid w:val="003D107B"/>
    <w:rsid w:val="003D155C"/>
    <w:rsid w:val="003D180C"/>
    <w:rsid w:val="003D195A"/>
    <w:rsid w:val="003D1970"/>
    <w:rsid w:val="003D221F"/>
    <w:rsid w:val="003D245D"/>
    <w:rsid w:val="003D2543"/>
    <w:rsid w:val="003D268D"/>
    <w:rsid w:val="003D2772"/>
    <w:rsid w:val="003D2839"/>
    <w:rsid w:val="003D2A05"/>
    <w:rsid w:val="003D2A6F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6"/>
    <w:rsid w:val="003D3F4D"/>
    <w:rsid w:val="003D406F"/>
    <w:rsid w:val="003D4271"/>
    <w:rsid w:val="003D43F1"/>
    <w:rsid w:val="003D4595"/>
    <w:rsid w:val="003D475B"/>
    <w:rsid w:val="003D4AC7"/>
    <w:rsid w:val="003D4AD2"/>
    <w:rsid w:val="003D4E92"/>
    <w:rsid w:val="003D4F7F"/>
    <w:rsid w:val="003D5184"/>
    <w:rsid w:val="003D53FD"/>
    <w:rsid w:val="003D55F1"/>
    <w:rsid w:val="003D58AA"/>
    <w:rsid w:val="003D5B5B"/>
    <w:rsid w:val="003D5BFF"/>
    <w:rsid w:val="003D5CA6"/>
    <w:rsid w:val="003D5CF8"/>
    <w:rsid w:val="003D6185"/>
    <w:rsid w:val="003D6615"/>
    <w:rsid w:val="003D6644"/>
    <w:rsid w:val="003D6660"/>
    <w:rsid w:val="003D6AE2"/>
    <w:rsid w:val="003D6CE2"/>
    <w:rsid w:val="003D7336"/>
    <w:rsid w:val="003D747B"/>
    <w:rsid w:val="003D7709"/>
    <w:rsid w:val="003D7AD2"/>
    <w:rsid w:val="003D7BF2"/>
    <w:rsid w:val="003D7F99"/>
    <w:rsid w:val="003E003F"/>
    <w:rsid w:val="003E004A"/>
    <w:rsid w:val="003E014B"/>
    <w:rsid w:val="003E0204"/>
    <w:rsid w:val="003E0744"/>
    <w:rsid w:val="003E1077"/>
    <w:rsid w:val="003E111E"/>
    <w:rsid w:val="003E11D2"/>
    <w:rsid w:val="003E134E"/>
    <w:rsid w:val="003E18A5"/>
    <w:rsid w:val="003E1B16"/>
    <w:rsid w:val="003E1C62"/>
    <w:rsid w:val="003E1E68"/>
    <w:rsid w:val="003E2306"/>
    <w:rsid w:val="003E25C1"/>
    <w:rsid w:val="003E2C16"/>
    <w:rsid w:val="003E2DE9"/>
    <w:rsid w:val="003E2E4D"/>
    <w:rsid w:val="003E2EC8"/>
    <w:rsid w:val="003E3264"/>
    <w:rsid w:val="003E3A5E"/>
    <w:rsid w:val="003E3ABB"/>
    <w:rsid w:val="003E3D2C"/>
    <w:rsid w:val="003E3D93"/>
    <w:rsid w:val="003E3F40"/>
    <w:rsid w:val="003E3F74"/>
    <w:rsid w:val="003E420F"/>
    <w:rsid w:val="003E4372"/>
    <w:rsid w:val="003E46A5"/>
    <w:rsid w:val="003E4C40"/>
    <w:rsid w:val="003E50B1"/>
    <w:rsid w:val="003E5303"/>
    <w:rsid w:val="003E5326"/>
    <w:rsid w:val="003E5422"/>
    <w:rsid w:val="003E5441"/>
    <w:rsid w:val="003E572B"/>
    <w:rsid w:val="003E5939"/>
    <w:rsid w:val="003E5BE1"/>
    <w:rsid w:val="003E5FF6"/>
    <w:rsid w:val="003E6078"/>
    <w:rsid w:val="003E62A2"/>
    <w:rsid w:val="003E62CF"/>
    <w:rsid w:val="003E648E"/>
    <w:rsid w:val="003E6B4C"/>
    <w:rsid w:val="003E6CA0"/>
    <w:rsid w:val="003E6DAB"/>
    <w:rsid w:val="003E6E9C"/>
    <w:rsid w:val="003E7159"/>
    <w:rsid w:val="003E72F3"/>
    <w:rsid w:val="003E79B6"/>
    <w:rsid w:val="003E7C8A"/>
    <w:rsid w:val="003E7F61"/>
    <w:rsid w:val="003E7FD6"/>
    <w:rsid w:val="003F065E"/>
    <w:rsid w:val="003F0EA9"/>
    <w:rsid w:val="003F1134"/>
    <w:rsid w:val="003F147D"/>
    <w:rsid w:val="003F1517"/>
    <w:rsid w:val="003F1B35"/>
    <w:rsid w:val="003F1B97"/>
    <w:rsid w:val="003F1BE2"/>
    <w:rsid w:val="003F1C34"/>
    <w:rsid w:val="003F1F6D"/>
    <w:rsid w:val="003F1FB0"/>
    <w:rsid w:val="003F23BD"/>
    <w:rsid w:val="003F23E2"/>
    <w:rsid w:val="003F2471"/>
    <w:rsid w:val="003F263D"/>
    <w:rsid w:val="003F2A26"/>
    <w:rsid w:val="003F2B74"/>
    <w:rsid w:val="003F2F09"/>
    <w:rsid w:val="003F2FF4"/>
    <w:rsid w:val="003F32EE"/>
    <w:rsid w:val="003F33DE"/>
    <w:rsid w:val="003F3586"/>
    <w:rsid w:val="003F3B86"/>
    <w:rsid w:val="003F3C74"/>
    <w:rsid w:val="003F3DA5"/>
    <w:rsid w:val="003F4013"/>
    <w:rsid w:val="003F41FC"/>
    <w:rsid w:val="003F4323"/>
    <w:rsid w:val="003F47D8"/>
    <w:rsid w:val="003F49C2"/>
    <w:rsid w:val="003F4ABB"/>
    <w:rsid w:val="003F4EC6"/>
    <w:rsid w:val="003F56E3"/>
    <w:rsid w:val="003F5A6F"/>
    <w:rsid w:val="003F5AE4"/>
    <w:rsid w:val="003F5C03"/>
    <w:rsid w:val="003F60B4"/>
    <w:rsid w:val="003F61B9"/>
    <w:rsid w:val="003F6609"/>
    <w:rsid w:val="003F68BC"/>
    <w:rsid w:val="003F68C4"/>
    <w:rsid w:val="003F6A69"/>
    <w:rsid w:val="003F6CCB"/>
    <w:rsid w:val="003F6D33"/>
    <w:rsid w:val="003F6DCF"/>
    <w:rsid w:val="003F7160"/>
    <w:rsid w:val="003F71C1"/>
    <w:rsid w:val="003F7658"/>
    <w:rsid w:val="003F78E5"/>
    <w:rsid w:val="003F7A55"/>
    <w:rsid w:val="003F7A73"/>
    <w:rsid w:val="003F7C46"/>
    <w:rsid w:val="003F7E09"/>
    <w:rsid w:val="003F7E92"/>
    <w:rsid w:val="00400311"/>
    <w:rsid w:val="004005B5"/>
    <w:rsid w:val="004005E8"/>
    <w:rsid w:val="00400908"/>
    <w:rsid w:val="00400C57"/>
    <w:rsid w:val="00400F4A"/>
    <w:rsid w:val="004010B7"/>
    <w:rsid w:val="00401123"/>
    <w:rsid w:val="00401241"/>
    <w:rsid w:val="0040145F"/>
    <w:rsid w:val="004014B1"/>
    <w:rsid w:val="004014D5"/>
    <w:rsid w:val="00401A1B"/>
    <w:rsid w:val="00401C57"/>
    <w:rsid w:val="004020B9"/>
    <w:rsid w:val="00402EBA"/>
    <w:rsid w:val="00403102"/>
    <w:rsid w:val="00403331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4A3D"/>
    <w:rsid w:val="00404A84"/>
    <w:rsid w:val="00405130"/>
    <w:rsid w:val="004052A0"/>
    <w:rsid w:val="004053FF"/>
    <w:rsid w:val="00405907"/>
    <w:rsid w:val="00405C19"/>
    <w:rsid w:val="00405C9E"/>
    <w:rsid w:val="004060E9"/>
    <w:rsid w:val="00406495"/>
    <w:rsid w:val="00406662"/>
    <w:rsid w:val="00406695"/>
    <w:rsid w:val="00406970"/>
    <w:rsid w:val="00406C49"/>
    <w:rsid w:val="00406DD1"/>
    <w:rsid w:val="004074E7"/>
    <w:rsid w:val="00407677"/>
    <w:rsid w:val="004076BB"/>
    <w:rsid w:val="004078F3"/>
    <w:rsid w:val="00410073"/>
    <w:rsid w:val="004100F9"/>
    <w:rsid w:val="004101E6"/>
    <w:rsid w:val="004102CF"/>
    <w:rsid w:val="0041039D"/>
    <w:rsid w:val="0041064D"/>
    <w:rsid w:val="0041071D"/>
    <w:rsid w:val="00410E40"/>
    <w:rsid w:val="0041106D"/>
    <w:rsid w:val="004111A7"/>
    <w:rsid w:val="00411389"/>
    <w:rsid w:val="00411742"/>
    <w:rsid w:val="00411A64"/>
    <w:rsid w:val="00411A84"/>
    <w:rsid w:val="00411BB9"/>
    <w:rsid w:val="00411C6F"/>
    <w:rsid w:val="00411E7F"/>
    <w:rsid w:val="00412445"/>
    <w:rsid w:val="00412790"/>
    <w:rsid w:val="00412795"/>
    <w:rsid w:val="00412E73"/>
    <w:rsid w:val="00412F69"/>
    <w:rsid w:val="004130C2"/>
    <w:rsid w:val="0041330E"/>
    <w:rsid w:val="0041338D"/>
    <w:rsid w:val="00413583"/>
    <w:rsid w:val="004135B2"/>
    <w:rsid w:val="004136BB"/>
    <w:rsid w:val="004136CD"/>
    <w:rsid w:val="0041386E"/>
    <w:rsid w:val="004139C3"/>
    <w:rsid w:val="00413D14"/>
    <w:rsid w:val="00413DFB"/>
    <w:rsid w:val="00413F0E"/>
    <w:rsid w:val="0041408B"/>
    <w:rsid w:val="0041423D"/>
    <w:rsid w:val="0041453C"/>
    <w:rsid w:val="00414693"/>
    <w:rsid w:val="004146C5"/>
    <w:rsid w:val="004146F1"/>
    <w:rsid w:val="0041484B"/>
    <w:rsid w:val="00414889"/>
    <w:rsid w:val="004149DF"/>
    <w:rsid w:val="00414C6D"/>
    <w:rsid w:val="00414E5D"/>
    <w:rsid w:val="0041506F"/>
    <w:rsid w:val="004153AB"/>
    <w:rsid w:val="0041593B"/>
    <w:rsid w:val="00415961"/>
    <w:rsid w:val="00415C9D"/>
    <w:rsid w:val="00415CE8"/>
    <w:rsid w:val="0041625D"/>
    <w:rsid w:val="0041634B"/>
    <w:rsid w:val="0041650B"/>
    <w:rsid w:val="00416657"/>
    <w:rsid w:val="0041666A"/>
    <w:rsid w:val="00416A3D"/>
    <w:rsid w:val="00416ACD"/>
    <w:rsid w:val="00416B2A"/>
    <w:rsid w:val="00416E96"/>
    <w:rsid w:val="004172B8"/>
    <w:rsid w:val="0041759F"/>
    <w:rsid w:val="00417652"/>
    <w:rsid w:val="00417BCA"/>
    <w:rsid w:val="00417C0A"/>
    <w:rsid w:val="00417F7A"/>
    <w:rsid w:val="00417FC2"/>
    <w:rsid w:val="00420057"/>
    <w:rsid w:val="0042019D"/>
    <w:rsid w:val="004201E1"/>
    <w:rsid w:val="00420468"/>
    <w:rsid w:val="0042080B"/>
    <w:rsid w:val="004209BC"/>
    <w:rsid w:val="00420A85"/>
    <w:rsid w:val="00420AA5"/>
    <w:rsid w:val="00420D07"/>
    <w:rsid w:val="00421120"/>
    <w:rsid w:val="004213C8"/>
    <w:rsid w:val="0042140B"/>
    <w:rsid w:val="0042182C"/>
    <w:rsid w:val="004219C5"/>
    <w:rsid w:val="00421C82"/>
    <w:rsid w:val="00421D32"/>
    <w:rsid w:val="00422124"/>
    <w:rsid w:val="00422162"/>
    <w:rsid w:val="004221BB"/>
    <w:rsid w:val="004228BB"/>
    <w:rsid w:val="00422C92"/>
    <w:rsid w:val="00422CE5"/>
    <w:rsid w:val="00422DA0"/>
    <w:rsid w:val="00422F15"/>
    <w:rsid w:val="00423027"/>
    <w:rsid w:val="00423082"/>
    <w:rsid w:val="0042309C"/>
    <w:rsid w:val="004233A5"/>
    <w:rsid w:val="0042351B"/>
    <w:rsid w:val="0042384E"/>
    <w:rsid w:val="00423926"/>
    <w:rsid w:val="004239D1"/>
    <w:rsid w:val="00423B1D"/>
    <w:rsid w:val="0042481C"/>
    <w:rsid w:val="0042496B"/>
    <w:rsid w:val="00424C54"/>
    <w:rsid w:val="00424E66"/>
    <w:rsid w:val="00424FDC"/>
    <w:rsid w:val="004253B0"/>
    <w:rsid w:val="004253B5"/>
    <w:rsid w:val="00425868"/>
    <w:rsid w:val="004259D2"/>
    <w:rsid w:val="00425B1C"/>
    <w:rsid w:val="00425FD1"/>
    <w:rsid w:val="004262A8"/>
    <w:rsid w:val="00426366"/>
    <w:rsid w:val="0042642B"/>
    <w:rsid w:val="0042645D"/>
    <w:rsid w:val="0042679A"/>
    <w:rsid w:val="004268CC"/>
    <w:rsid w:val="00426AE1"/>
    <w:rsid w:val="00426AF8"/>
    <w:rsid w:val="00426B63"/>
    <w:rsid w:val="00426CB5"/>
    <w:rsid w:val="00427180"/>
    <w:rsid w:val="004272D4"/>
    <w:rsid w:val="0042766B"/>
    <w:rsid w:val="0042791D"/>
    <w:rsid w:val="00427B3A"/>
    <w:rsid w:val="00427D16"/>
    <w:rsid w:val="00427FDB"/>
    <w:rsid w:val="004308C4"/>
    <w:rsid w:val="00430A18"/>
    <w:rsid w:val="00431163"/>
    <w:rsid w:val="004312BF"/>
    <w:rsid w:val="004313C7"/>
    <w:rsid w:val="00431592"/>
    <w:rsid w:val="00431621"/>
    <w:rsid w:val="0043165C"/>
    <w:rsid w:val="004316A2"/>
    <w:rsid w:val="00431A79"/>
    <w:rsid w:val="00431F90"/>
    <w:rsid w:val="00432038"/>
    <w:rsid w:val="0043216A"/>
    <w:rsid w:val="00432458"/>
    <w:rsid w:val="00432974"/>
    <w:rsid w:val="004330E9"/>
    <w:rsid w:val="00433125"/>
    <w:rsid w:val="00433279"/>
    <w:rsid w:val="004332F9"/>
    <w:rsid w:val="00433325"/>
    <w:rsid w:val="0043349D"/>
    <w:rsid w:val="00433A07"/>
    <w:rsid w:val="00433CC6"/>
    <w:rsid w:val="00434048"/>
    <w:rsid w:val="00434322"/>
    <w:rsid w:val="00434856"/>
    <w:rsid w:val="00434940"/>
    <w:rsid w:val="004349F9"/>
    <w:rsid w:val="00434B79"/>
    <w:rsid w:val="00434E30"/>
    <w:rsid w:val="004350CA"/>
    <w:rsid w:val="0043515D"/>
    <w:rsid w:val="00435282"/>
    <w:rsid w:val="00435419"/>
    <w:rsid w:val="00435830"/>
    <w:rsid w:val="00435871"/>
    <w:rsid w:val="00435999"/>
    <w:rsid w:val="00435B55"/>
    <w:rsid w:val="00435B9A"/>
    <w:rsid w:val="00435E66"/>
    <w:rsid w:val="00435EB1"/>
    <w:rsid w:val="00436037"/>
    <w:rsid w:val="00436237"/>
    <w:rsid w:val="0043627A"/>
    <w:rsid w:val="00436287"/>
    <w:rsid w:val="004362C9"/>
    <w:rsid w:val="004365E5"/>
    <w:rsid w:val="0043679B"/>
    <w:rsid w:val="00436AC1"/>
    <w:rsid w:val="00436D21"/>
    <w:rsid w:val="0043714B"/>
    <w:rsid w:val="0043734F"/>
    <w:rsid w:val="00437595"/>
    <w:rsid w:val="004377B7"/>
    <w:rsid w:val="00437A1E"/>
    <w:rsid w:val="00440277"/>
    <w:rsid w:val="00440979"/>
    <w:rsid w:val="00440CAD"/>
    <w:rsid w:val="00440D5E"/>
    <w:rsid w:val="00440F9E"/>
    <w:rsid w:val="00441756"/>
    <w:rsid w:val="00442116"/>
    <w:rsid w:val="00442146"/>
    <w:rsid w:val="0044258F"/>
    <w:rsid w:val="00442676"/>
    <w:rsid w:val="004428A8"/>
    <w:rsid w:val="004428CB"/>
    <w:rsid w:val="004432E1"/>
    <w:rsid w:val="0044332F"/>
    <w:rsid w:val="004434FB"/>
    <w:rsid w:val="004435CF"/>
    <w:rsid w:val="004437D9"/>
    <w:rsid w:val="00443D99"/>
    <w:rsid w:val="004443B2"/>
    <w:rsid w:val="0044441E"/>
    <w:rsid w:val="004445D6"/>
    <w:rsid w:val="00444A45"/>
    <w:rsid w:val="00444A73"/>
    <w:rsid w:val="00444C7D"/>
    <w:rsid w:val="00445334"/>
    <w:rsid w:val="0044546D"/>
    <w:rsid w:val="00445D90"/>
    <w:rsid w:val="00445EA2"/>
    <w:rsid w:val="004461C7"/>
    <w:rsid w:val="0044622F"/>
    <w:rsid w:val="00446245"/>
    <w:rsid w:val="004463E1"/>
    <w:rsid w:val="00446985"/>
    <w:rsid w:val="00446B84"/>
    <w:rsid w:val="00446C61"/>
    <w:rsid w:val="00446CE8"/>
    <w:rsid w:val="00446D47"/>
    <w:rsid w:val="004470C0"/>
    <w:rsid w:val="0044726B"/>
    <w:rsid w:val="004477B4"/>
    <w:rsid w:val="00447B74"/>
    <w:rsid w:val="00447BE9"/>
    <w:rsid w:val="00447CF5"/>
    <w:rsid w:val="00450223"/>
    <w:rsid w:val="00450386"/>
    <w:rsid w:val="004503C5"/>
    <w:rsid w:val="0045063A"/>
    <w:rsid w:val="00450766"/>
    <w:rsid w:val="00450ADC"/>
    <w:rsid w:val="00450BE0"/>
    <w:rsid w:val="00450C56"/>
    <w:rsid w:val="00450CCF"/>
    <w:rsid w:val="00450EBE"/>
    <w:rsid w:val="00450EDB"/>
    <w:rsid w:val="00451121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2D2"/>
    <w:rsid w:val="0045233B"/>
    <w:rsid w:val="004525EE"/>
    <w:rsid w:val="00452718"/>
    <w:rsid w:val="004527FA"/>
    <w:rsid w:val="0045292F"/>
    <w:rsid w:val="00452F2A"/>
    <w:rsid w:val="00453249"/>
    <w:rsid w:val="004533EE"/>
    <w:rsid w:val="00453410"/>
    <w:rsid w:val="0045343E"/>
    <w:rsid w:val="00453491"/>
    <w:rsid w:val="004534CA"/>
    <w:rsid w:val="004535C7"/>
    <w:rsid w:val="004535FA"/>
    <w:rsid w:val="00453AF0"/>
    <w:rsid w:val="00453CB1"/>
    <w:rsid w:val="00453FF9"/>
    <w:rsid w:val="00454205"/>
    <w:rsid w:val="004542CD"/>
    <w:rsid w:val="0045474E"/>
    <w:rsid w:val="00454A65"/>
    <w:rsid w:val="00454A7A"/>
    <w:rsid w:val="00454B17"/>
    <w:rsid w:val="0045513B"/>
    <w:rsid w:val="00455417"/>
    <w:rsid w:val="0045570E"/>
    <w:rsid w:val="00455A6A"/>
    <w:rsid w:val="00455AF6"/>
    <w:rsid w:val="00455E2E"/>
    <w:rsid w:val="00455E77"/>
    <w:rsid w:val="00455E94"/>
    <w:rsid w:val="00455F39"/>
    <w:rsid w:val="00456211"/>
    <w:rsid w:val="0045625E"/>
    <w:rsid w:val="00456359"/>
    <w:rsid w:val="004563C0"/>
    <w:rsid w:val="00456410"/>
    <w:rsid w:val="0045679B"/>
    <w:rsid w:val="00456B69"/>
    <w:rsid w:val="00456BD9"/>
    <w:rsid w:val="00456C65"/>
    <w:rsid w:val="00456C7E"/>
    <w:rsid w:val="00456FEF"/>
    <w:rsid w:val="004571A4"/>
    <w:rsid w:val="0045720D"/>
    <w:rsid w:val="00457263"/>
    <w:rsid w:val="004573EC"/>
    <w:rsid w:val="0045750E"/>
    <w:rsid w:val="004575A5"/>
    <w:rsid w:val="0045771C"/>
    <w:rsid w:val="00457CA8"/>
    <w:rsid w:val="00457EB1"/>
    <w:rsid w:val="00457EFE"/>
    <w:rsid w:val="004600B4"/>
    <w:rsid w:val="004607A2"/>
    <w:rsid w:val="00460A48"/>
    <w:rsid w:val="00460AA6"/>
    <w:rsid w:val="00460B30"/>
    <w:rsid w:val="00460F78"/>
    <w:rsid w:val="00461324"/>
    <w:rsid w:val="004613C4"/>
    <w:rsid w:val="004614CB"/>
    <w:rsid w:val="00461503"/>
    <w:rsid w:val="0046161D"/>
    <w:rsid w:val="004616A7"/>
    <w:rsid w:val="0046180A"/>
    <w:rsid w:val="0046199A"/>
    <w:rsid w:val="00461BB3"/>
    <w:rsid w:val="00461BE8"/>
    <w:rsid w:val="00461E5F"/>
    <w:rsid w:val="004624A2"/>
    <w:rsid w:val="0046274B"/>
    <w:rsid w:val="00462878"/>
    <w:rsid w:val="004628D1"/>
    <w:rsid w:val="00462A3C"/>
    <w:rsid w:val="00462A69"/>
    <w:rsid w:val="004630EF"/>
    <w:rsid w:val="004630FF"/>
    <w:rsid w:val="0046327E"/>
    <w:rsid w:val="00463479"/>
    <w:rsid w:val="00463502"/>
    <w:rsid w:val="0046385C"/>
    <w:rsid w:val="00463B86"/>
    <w:rsid w:val="00463CC1"/>
    <w:rsid w:val="00464354"/>
    <w:rsid w:val="004644E0"/>
    <w:rsid w:val="004646D9"/>
    <w:rsid w:val="00464944"/>
    <w:rsid w:val="00464D42"/>
    <w:rsid w:val="00465266"/>
    <w:rsid w:val="00465813"/>
    <w:rsid w:val="00465A75"/>
    <w:rsid w:val="00466115"/>
    <w:rsid w:val="00466255"/>
    <w:rsid w:val="0046656E"/>
    <w:rsid w:val="0046684D"/>
    <w:rsid w:val="0046706D"/>
    <w:rsid w:val="004670FB"/>
    <w:rsid w:val="004673B2"/>
    <w:rsid w:val="00467557"/>
    <w:rsid w:val="0046797F"/>
    <w:rsid w:val="00467B16"/>
    <w:rsid w:val="00467EDF"/>
    <w:rsid w:val="00470304"/>
    <w:rsid w:val="0047038E"/>
    <w:rsid w:val="004705F1"/>
    <w:rsid w:val="004705F3"/>
    <w:rsid w:val="0047067E"/>
    <w:rsid w:val="004708BE"/>
    <w:rsid w:val="00470A5B"/>
    <w:rsid w:val="00470C8F"/>
    <w:rsid w:val="00470D4D"/>
    <w:rsid w:val="00470F4F"/>
    <w:rsid w:val="0047105F"/>
    <w:rsid w:val="00471084"/>
    <w:rsid w:val="00471243"/>
    <w:rsid w:val="0047142B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3265"/>
    <w:rsid w:val="00473377"/>
    <w:rsid w:val="00473615"/>
    <w:rsid w:val="00473743"/>
    <w:rsid w:val="00473AEE"/>
    <w:rsid w:val="00473C6B"/>
    <w:rsid w:val="00473D95"/>
    <w:rsid w:val="00473FE1"/>
    <w:rsid w:val="004740A0"/>
    <w:rsid w:val="004743B7"/>
    <w:rsid w:val="004744FE"/>
    <w:rsid w:val="0047469F"/>
    <w:rsid w:val="00474892"/>
    <w:rsid w:val="004748E0"/>
    <w:rsid w:val="00474C4A"/>
    <w:rsid w:val="00474E78"/>
    <w:rsid w:val="004756DB"/>
    <w:rsid w:val="004757E1"/>
    <w:rsid w:val="00475857"/>
    <w:rsid w:val="00475C83"/>
    <w:rsid w:val="00475CF4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7EB"/>
    <w:rsid w:val="004809D1"/>
    <w:rsid w:val="00480A78"/>
    <w:rsid w:val="00480C77"/>
    <w:rsid w:val="00480D38"/>
    <w:rsid w:val="00480FE2"/>
    <w:rsid w:val="00480FEB"/>
    <w:rsid w:val="00481014"/>
    <w:rsid w:val="004810B6"/>
    <w:rsid w:val="004812A1"/>
    <w:rsid w:val="004812BC"/>
    <w:rsid w:val="0048179C"/>
    <w:rsid w:val="00481DB9"/>
    <w:rsid w:val="0048232D"/>
    <w:rsid w:val="0048273C"/>
    <w:rsid w:val="0048278A"/>
    <w:rsid w:val="00482824"/>
    <w:rsid w:val="00482A70"/>
    <w:rsid w:val="00482D6A"/>
    <w:rsid w:val="00482E4E"/>
    <w:rsid w:val="00482E86"/>
    <w:rsid w:val="00482F28"/>
    <w:rsid w:val="00483018"/>
    <w:rsid w:val="00483128"/>
    <w:rsid w:val="004831A0"/>
    <w:rsid w:val="004832CA"/>
    <w:rsid w:val="00483384"/>
    <w:rsid w:val="00483581"/>
    <w:rsid w:val="004838B9"/>
    <w:rsid w:val="00483C59"/>
    <w:rsid w:val="00483D7D"/>
    <w:rsid w:val="004840EC"/>
    <w:rsid w:val="00484155"/>
    <w:rsid w:val="00484276"/>
    <w:rsid w:val="004842EB"/>
    <w:rsid w:val="0048433D"/>
    <w:rsid w:val="0048466C"/>
    <w:rsid w:val="00484A63"/>
    <w:rsid w:val="00484BAF"/>
    <w:rsid w:val="0048500E"/>
    <w:rsid w:val="00485066"/>
    <w:rsid w:val="004857F9"/>
    <w:rsid w:val="004859FE"/>
    <w:rsid w:val="00485AF4"/>
    <w:rsid w:val="00485D4E"/>
    <w:rsid w:val="00485F0D"/>
    <w:rsid w:val="00485F0F"/>
    <w:rsid w:val="0048620D"/>
    <w:rsid w:val="0048649D"/>
    <w:rsid w:val="0048686E"/>
    <w:rsid w:val="0048699E"/>
    <w:rsid w:val="00486B90"/>
    <w:rsid w:val="00486FFD"/>
    <w:rsid w:val="0048720D"/>
    <w:rsid w:val="004874D2"/>
    <w:rsid w:val="00487AAA"/>
    <w:rsid w:val="00487C12"/>
    <w:rsid w:val="00487CE6"/>
    <w:rsid w:val="00487E67"/>
    <w:rsid w:val="00487F25"/>
    <w:rsid w:val="004901CC"/>
    <w:rsid w:val="004901E9"/>
    <w:rsid w:val="00490291"/>
    <w:rsid w:val="00490557"/>
    <w:rsid w:val="00490765"/>
    <w:rsid w:val="00490839"/>
    <w:rsid w:val="00490A5E"/>
    <w:rsid w:val="00490A98"/>
    <w:rsid w:val="00490D53"/>
    <w:rsid w:val="00490DF1"/>
    <w:rsid w:val="00491270"/>
    <w:rsid w:val="0049138E"/>
    <w:rsid w:val="004914AF"/>
    <w:rsid w:val="004916CB"/>
    <w:rsid w:val="004917AE"/>
    <w:rsid w:val="004917CF"/>
    <w:rsid w:val="00491EA3"/>
    <w:rsid w:val="00491F31"/>
    <w:rsid w:val="00491F66"/>
    <w:rsid w:val="00492205"/>
    <w:rsid w:val="00492859"/>
    <w:rsid w:val="00492B9B"/>
    <w:rsid w:val="00492BCA"/>
    <w:rsid w:val="00492D93"/>
    <w:rsid w:val="00492FB0"/>
    <w:rsid w:val="00493202"/>
    <w:rsid w:val="004933D7"/>
    <w:rsid w:val="0049387D"/>
    <w:rsid w:val="00493C8F"/>
    <w:rsid w:val="00493CDA"/>
    <w:rsid w:val="00493D5F"/>
    <w:rsid w:val="00493EB5"/>
    <w:rsid w:val="00493EB6"/>
    <w:rsid w:val="00494306"/>
    <w:rsid w:val="00494ABE"/>
    <w:rsid w:val="00494DCB"/>
    <w:rsid w:val="00494DE8"/>
    <w:rsid w:val="00494FE8"/>
    <w:rsid w:val="00495052"/>
    <w:rsid w:val="00495087"/>
    <w:rsid w:val="00495130"/>
    <w:rsid w:val="004951C7"/>
    <w:rsid w:val="0049522E"/>
    <w:rsid w:val="0049529A"/>
    <w:rsid w:val="00495350"/>
    <w:rsid w:val="00495487"/>
    <w:rsid w:val="0049566A"/>
    <w:rsid w:val="00495721"/>
    <w:rsid w:val="00495956"/>
    <w:rsid w:val="00495BB0"/>
    <w:rsid w:val="00495F56"/>
    <w:rsid w:val="00495FE0"/>
    <w:rsid w:val="00496466"/>
    <w:rsid w:val="004965AD"/>
    <w:rsid w:val="0049674D"/>
    <w:rsid w:val="00496ACB"/>
    <w:rsid w:val="00496AD3"/>
    <w:rsid w:val="00496B83"/>
    <w:rsid w:val="00496BC9"/>
    <w:rsid w:val="00496DC5"/>
    <w:rsid w:val="00496E59"/>
    <w:rsid w:val="0049764A"/>
    <w:rsid w:val="00497705"/>
    <w:rsid w:val="00497BB0"/>
    <w:rsid w:val="00497BF2"/>
    <w:rsid w:val="00497D04"/>
    <w:rsid w:val="00497D4D"/>
    <w:rsid w:val="00497D57"/>
    <w:rsid w:val="004A002F"/>
    <w:rsid w:val="004A014E"/>
    <w:rsid w:val="004A0185"/>
    <w:rsid w:val="004A01BD"/>
    <w:rsid w:val="004A01D9"/>
    <w:rsid w:val="004A0299"/>
    <w:rsid w:val="004A049F"/>
    <w:rsid w:val="004A04B7"/>
    <w:rsid w:val="004A0840"/>
    <w:rsid w:val="004A09E4"/>
    <w:rsid w:val="004A0C34"/>
    <w:rsid w:val="004A0D77"/>
    <w:rsid w:val="004A0DD0"/>
    <w:rsid w:val="004A0FAE"/>
    <w:rsid w:val="004A0FD4"/>
    <w:rsid w:val="004A0FE4"/>
    <w:rsid w:val="004A10CF"/>
    <w:rsid w:val="004A10F3"/>
    <w:rsid w:val="004A1244"/>
    <w:rsid w:val="004A15FE"/>
    <w:rsid w:val="004A177F"/>
    <w:rsid w:val="004A1924"/>
    <w:rsid w:val="004A1CDC"/>
    <w:rsid w:val="004A1D8C"/>
    <w:rsid w:val="004A1E30"/>
    <w:rsid w:val="004A1ECA"/>
    <w:rsid w:val="004A20E7"/>
    <w:rsid w:val="004A22B9"/>
    <w:rsid w:val="004A234A"/>
    <w:rsid w:val="004A2906"/>
    <w:rsid w:val="004A29A7"/>
    <w:rsid w:val="004A2E5B"/>
    <w:rsid w:val="004A2F33"/>
    <w:rsid w:val="004A3267"/>
    <w:rsid w:val="004A33E1"/>
    <w:rsid w:val="004A34A2"/>
    <w:rsid w:val="004A38E9"/>
    <w:rsid w:val="004A3901"/>
    <w:rsid w:val="004A3978"/>
    <w:rsid w:val="004A3B65"/>
    <w:rsid w:val="004A3F56"/>
    <w:rsid w:val="004A43FE"/>
    <w:rsid w:val="004A451C"/>
    <w:rsid w:val="004A4BD3"/>
    <w:rsid w:val="004A508F"/>
    <w:rsid w:val="004A5A18"/>
    <w:rsid w:val="004A5A22"/>
    <w:rsid w:val="004A5BFC"/>
    <w:rsid w:val="004A5FE9"/>
    <w:rsid w:val="004A6634"/>
    <w:rsid w:val="004A6CF6"/>
    <w:rsid w:val="004A7039"/>
    <w:rsid w:val="004A73A9"/>
    <w:rsid w:val="004A74FC"/>
    <w:rsid w:val="004A75FE"/>
    <w:rsid w:val="004A77AF"/>
    <w:rsid w:val="004A77B6"/>
    <w:rsid w:val="004A7B68"/>
    <w:rsid w:val="004A7C2B"/>
    <w:rsid w:val="004A7F36"/>
    <w:rsid w:val="004B0039"/>
    <w:rsid w:val="004B01C2"/>
    <w:rsid w:val="004B0478"/>
    <w:rsid w:val="004B06DE"/>
    <w:rsid w:val="004B07F1"/>
    <w:rsid w:val="004B08C7"/>
    <w:rsid w:val="004B0B5C"/>
    <w:rsid w:val="004B0C5A"/>
    <w:rsid w:val="004B0D43"/>
    <w:rsid w:val="004B0D75"/>
    <w:rsid w:val="004B0DF2"/>
    <w:rsid w:val="004B0E57"/>
    <w:rsid w:val="004B1428"/>
    <w:rsid w:val="004B1816"/>
    <w:rsid w:val="004B1CC3"/>
    <w:rsid w:val="004B1EC4"/>
    <w:rsid w:val="004B20C1"/>
    <w:rsid w:val="004B2105"/>
    <w:rsid w:val="004B242B"/>
    <w:rsid w:val="004B26C5"/>
    <w:rsid w:val="004B2807"/>
    <w:rsid w:val="004B2973"/>
    <w:rsid w:val="004B2B95"/>
    <w:rsid w:val="004B30D4"/>
    <w:rsid w:val="004B341A"/>
    <w:rsid w:val="004B3496"/>
    <w:rsid w:val="004B364C"/>
    <w:rsid w:val="004B3EE1"/>
    <w:rsid w:val="004B45D5"/>
    <w:rsid w:val="004B47C2"/>
    <w:rsid w:val="004B4B6A"/>
    <w:rsid w:val="004B4C47"/>
    <w:rsid w:val="004B4FB7"/>
    <w:rsid w:val="004B522C"/>
    <w:rsid w:val="004B5373"/>
    <w:rsid w:val="004B54B3"/>
    <w:rsid w:val="004B54B7"/>
    <w:rsid w:val="004B556F"/>
    <w:rsid w:val="004B5634"/>
    <w:rsid w:val="004B5702"/>
    <w:rsid w:val="004B58D8"/>
    <w:rsid w:val="004B593D"/>
    <w:rsid w:val="004B5B97"/>
    <w:rsid w:val="004B5BC0"/>
    <w:rsid w:val="004B5CA7"/>
    <w:rsid w:val="004B5F0B"/>
    <w:rsid w:val="004B61A7"/>
    <w:rsid w:val="004B61C3"/>
    <w:rsid w:val="004B689B"/>
    <w:rsid w:val="004B6A94"/>
    <w:rsid w:val="004B6B2F"/>
    <w:rsid w:val="004B6B6A"/>
    <w:rsid w:val="004B731D"/>
    <w:rsid w:val="004B735D"/>
    <w:rsid w:val="004B759F"/>
    <w:rsid w:val="004B75BF"/>
    <w:rsid w:val="004B7668"/>
    <w:rsid w:val="004B766E"/>
    <w:rsid w:val="004B76C4"/>
    <w:rsid w:val="004B7A13"/>
    <w:rsid w:val="004B7A5C"/>
    <w:rsid w:val="004B7C33"/>
    <w:rsid w:val="004B7C7B"/>
    <w:rsid w:val="004B7F96"/>
    <w:rsid w:val="004C060D"/>
    <w:rsid w:val="004C0955"/>
    <w:rsid w:val="004C0A7C"/>
    <w:rsid w:val="004C0AD1"/>
    <w:rsid w:val="004C0AEA"/>
    <w:rsid w:val="004C0C04"/>
    <w:rsid w:val="004C1373"/>
    <w:rsid w:val="004C179C"/>
    <w:rsid w:val="004C1AB9"/>
    <w:rsid w:val="004C1B6E"/>
    <w:rsid w:val="004C1B73"/>
    <w:rsid w:val="004C1D3B"/>
    <w:rsid w:val="004C1DC0"/>
    <w:rsid w:val="004C1F69"/>
    <w:rsid w:val="004C22B7"/>
    <w:rsid w:val="004C22BC"/>
    <w:rsid w:val="004C2651"/>
    <w:rsid w:val="004C2A3B"/>
    <w:rsid w:val="004C2B93"/>
    <w:rsid w:val="004C2F07"/>
    <w:rsid w:val="004C302B"/>
    <w:rsid w:val="004C3056"/>
    <w:rsid w:val="004C30B2"/>
    <w:rsid w:val="004C3517"/>
    <w:rsid w:val="004C3BD3"/>
    <w:rsid w:val="004C3DB4"/>
    <w:rsid w:val="004C3E89"/>
    <w:rsid w:val="004C406D"/>
    <w:rsid w:val="004C44B9"/>
    <w:rsid w:val="004C45A3"/>
    <w:rsid w:val="004C48B9"/>
    <w:rsid w:val="004C490D"/>
    <w:rsid w:val="004C4AB6"/>
    <w:rsid w:val="004C4B81"/>
    <w:rsid w:val="004C4CD9"/>
    <w:rsid w:val="004C4EDD"/>
    <w:rsid w:val="004C4F8A"/>
    <w:rsid w:val="004C5083"/>
    <w:rsid w:val="004C50D1"/>
    <w:rsid w:val="004C5160"/>
    <w:rsid w:val="004C5172"/>
    <w:rsid w:val="004C5301"/>
    <w:rsid w:val="004C542A"/>
    <w:rsid w:val="004C5CE9"/>
    <w:rsid w:val="004C5DC4"/>
    <w:rsid w:val="004C5F24"/>
    <w:rsid w:val="004C61EB"/>
    <w:rsid w:val="004C6589"/>
    <w:rsid w:val="004C65E3"/>
    <w:rsid w:val="004C6697"/>
    <w:rsid w:val="004C68B1"/>
    <w:rsid w:val="004C695A"/>
    <w:rsid w:val="004C6BCF"/>
    <w:rsid w:val="004C6E46"/>
    <w:rsid w:val="004C6EE8"/>
    <w:rsid w:val="004C6FCD"/>
    <w:rsid w:val="004C74FC"/>
    <w:rsid w:val="004C7665"/>
    <w:rsid w:val="004C7874"/>
    <w:rsid w:val="004C795A"/>
    <w:rsid w:val="004C7D8C"/>
    <w:rsid w:val="004C7DDF"/>
    <w:rsid w:val="004C7F99"/>
    <w:rsid w:val="004D00A4"/>
    <w:rsid w:val="004D00FC"/>
    <w:rsid w:val="004D048F"/>
    <w:rsid w:val="004D0526"/>
    <w:rsid w:val="004D0692"/>
    <w:rsid w:val="004D09CA"/>
    <w:rsid w:val="004D0CC6"/>
    <w:rsid w:val="004D0FCA"/>
    <w:rsid w:val="004D1102"/>
    <w:rsid w:val="004D1294"/>
    <w:rsid w:val="004D1478"/>
    <w:rsid w:val="004D151A"/>
    <w:rsid w:val="004D15D6"/>
    <w:rsid w:val="004D1611"/>
    <w:rsid w:val="004D16AF"/>
    <w:rsid w:val="004D175A"/>
    <w:rsid w:val="004D1869"/>
    <w:rsid w:val="004D1C1D"/>
    <w:rsid w:val="004D1D1D"/>
    <w:rsid w:val="004D1ED1"/>
    <w:rsid w:val="004D2042"/>
    <w:rsid w:val="004D2080"/>
    <w:rsid w:val="004D23E1"/>
    <w:rsid w:val="004D25AD"/>
    <w:rsid w:val="004D2675"/>
    <w:rsid w:val="004D27E4"/>
    <w:rsid w:val="004D2BD1"/>
    <w:rsid w:val="004D2C4E"/>
    <w:rsid w:val="004D2D55"/>
    <w:rsid w:val="004D2D63"/>
    <w:rsid w:val="004D2E89"/>
    <w:rsid w:val="004D3146"/>
    <w:rsid w:val="004D35EF"/>
    <w:rsid w:val="004D382B"/>
    <w:rsid w:val="004D390F"/>
    <w:rsid w:val="004D3AA1"/>
    <w:rsid w:val="004D3BC7"/>
    <w:rsid w:val="004D40C7"/>
    <w:rsid w:val="004D44EA"/>
    <w:rsid w:val="004D45F1"/>
    <w:rsid w:val="004D463F"/>
    <w:rsid w:val="004D4833"/>
    <w:rsid w:val="004D4A47"/>
    <w:rsid w:val="004D4A96"/>
    <w:rsid w:val="004D4C1B"/>
    <w:rsid w:val="004D4D08"/>
    <w:rsid w:val="004D5281"/>
    <w:rsid w:val="004D53D7"/>
    <w:rsid w:val="004D53F8"/>
    <w:rsid w:val="004D565F"/>
    <w:rsid w:val="004D56EC"/>
    <w:rsid w:val="004D5788"/>
    <w:rsid w:val="004D5B99"/>
    <w:rsid w:val="004D6033"/>
    <w:rsid w:val="004D60B5"/>
    <w:rsid w:val="004D66AA"/>
    <w:rsid w:val="004D66CD"/>
    <w:rsid w:val="004D67B6"/>
    <w:rsid w:val="004D67F4"/>
    <w:rsid w:val="004D696D"/>
    <w:rsid w:val="004D70D4"/>
    <w:rsid w:val="004D72DB"/>
    <w:rsid w:val="004D739A"/>
    <w:rsid w:val="004D77DC"/>
    <w:rsid w:val="004D795F"/>
    <w:rsid w:val="004D7D69"/>
    <w:rsid w:val="004D7ECF"/>
    <w:rsid w:val="004E0091"/>
    <w:rsid w:val="004E02C9"/>
    <w:rsid w:val="004E067A"/>
    <w:rsid w:val="004E06CA"/>
    <w:rsid w:val="004E06F4"/>
    <w:rsid w:val="004E0997"/>
    <w:rsid w:val="004E0A5B"/>
    <w:rsid w:val="004E0DFF"/>
    <w:rsid w:val="004E0EF7"/>
    <w:rsid w:val="004E0F8A"/>
    <w:rsid w:val="004E113A"/>
    <w:rsid w:val="004E11F5"/>
    <w:rsid w:val="004E147B"/>
    <w:rsid w:val="004E182D"/>
    <w:rsid w:val="004E1C9E"/>
    <w:rsid w:val="004E1E02"/>
    <w:rsid w:val="004E1F1A"/>
    <w:rsid w:val="004E20BA"/>
    <w:rsid w:val="004E23AA"/>
    <w:rsid w:val="004E2B50"/>
    <w:rsid w:val="004E2B62"/>
    <w:rsid w:val="004E2CD4"/>
    <w:rsid w:val="004E2E9D"/>
    <w:rsid w:val="004E32C9"/>
    <w:rsid w:val="004E3422"/>
    <w:rsid w:val="004E3C3C"/>
    <w:rsid w:val="004E3EA5"/>
    <w:rsid w:val="004E3F77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1F"/>
    <w:rsid w:val="004E4AD7"/>
    <w:rsid w:val="004E4D8E"/>
    <w:rsid w:val="004E4FB0"/>
    <w:rsid w:val="004E5004"/>
    <w:rsid w:val="004E51A9"/>
    <w:rsid w:val="004E51D3"/>
    <w:rsid w:val="004E5454"/>
    <w:rsid w:val="004E54A8"/>
    <w:rsid w:val="004E55DF"/>
    <w:rsid w:val="004E56C9"/>
    <w:rsid w:val="004E5A18"/>
    <w:rsid w:val="004E5AD6"/>
    <w:rsid w:val="004E5B76"/>
    <w:rsid w:val="004E6085"/>
    <w:rsid w:val="004E61DC"/>
    <w:rsid w:val="004E6720"/>
    <w:rsid w:val="004E685F"/>
    <w:rsid w:val="004E6D13"/>
    <w:rsid w:val="004E6D82"/>
    <w:rsid w:val="004E6E7F"/>
    <w:rsid w:val="004E6F71"/>
    <w:rsid w:val="004E7004"/>
    <w:rsid w:val="004E7099"/>
    <w:rsid w:val="004E76CD"/>
    <w:rsid w:val="004E7820"/>
    <w:rsid w:val="004E78B5"/>
    <w:rsid w:val="004E7967"/>
    <w:rsid w:val="004E7A60"/>
    <w:rsid w:val="004E7C7A"/>
    <w:rsid w:val="004E7D18"/>
    <w:rsid w:val="004E7DAF"/>
    <w:rsid w:val="004E7FC8"/>
    <w:rsid w:val="004F03E6"/>
    <w:rsid w:val="004F04CA"/>
    <w:rsid w:val="004F051E"/>
    <w:rsid w:val="004F0698"/>
    <w:rsid w:val="004F0A29"/>
    <w:rsid w:val="004F1042"/>
    <w:rsid w:val="004F11EB"/>
    <w:rsid w:val="004F13DC"/>
    <w:rsid w:val="004F1AED"/>
    <w:rsid w:val="004F1C01"/>
    <w:rsid w:val="004F1C94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207"/>
    <w:rsid w:val="004F324C"/>
    <w:rsid w:val="004F33ED"/>
    <w:rsid w:val="004F367B"/>
    <w:rsid w:val="004F36C3"/>
    <w:rsid w:val="004F399A"/>
    <w:rsid w:val="004F3A66"/>
    <w:rsid w:val="004F4186"/>
    <w:rsid w:val="004F42FD"/>
    <w:rsid w:val="004F4419"/>
    <w:rsid w:val="004F4676"/>
    <w:rsid w:val="004F4721"/>
    <w:rsid w:val="004F4AC5"/>
    <w:rsid w:val="004F4E59"/>
    <w:rsid w:val="004F4E8C"/>
    <w:rsid w:val="004F4F2A"/>
    <w:rsid w:val="004F50E4"/>
    <w:rsid w:val="004F52D0"/>
    <w:rsid w:val="004F5449"/>
    <w:rsid w:val="004F5B40"/>
    <w:rsid w:val="004F5B61"/>
    <w:rsid w:val="004F5DD3"/>
    <w:rsid w:val="004F5FED"/>
    <w:rsid w:val="004F6106"/>
    <w:rsid w:val="004F612F"/>
    <w:rsid w:val="004F61DE"/>
    <w:rsid w:val="004F628D"/>
    <w:rsid w:val="004F6468"/>
    <w:rsid w:val="004F6680"/>
    <w:rsid w:val="004F6917"/>
    <w:rsid w:val="004F6C51"/>
    <w:rsid w:val="004F6C83"/>
    <w:rsid w:val="004F714D"/>
    <w:rsid w:val="004F72D1"/>
    <w:rsid w:val="004F748D"/>
    <w:rsid w:val="004F7691"/>
    <w:rsid w:val="004F778A"/>
    <w:rsid w:val="004F783E"/>
    <w:rsid w:val="004F7B10"/>
    <w:rsid w:val="004F7C16"/>
    <w:rsid w:val="0050009F"/>
    <w:rsid w:val="005003AB"/>
    <w:rsid w:val="005004C9"/>
    <w:rsid w:val="00500878"/>
    <w:rsid w:val="00500975"/>
    <w:rsid w:val="00500D46"/>
    <w:rsid w:val="00500D6E"/>
    <w:rsid w:val="00500F2D"/>
    <w:rsid w:val="005010CE"/>
    <w:rsid w:val="005016E7"/>
    <w:rsid w:val="0050189B"/>
    <w:rsid w:val="00501913"/>
    <w:rsid w:val="0050202F"/>
    <w:rsid w:val="00502329"/>
    <w:rsid w:val="00502344"/>
    <w:rsid w:val="00502521"/>
    <w:rsid w:val="005029AE"/>
    <w:rsid w:val="00502E4D"/>
    <w:rsid w:val="00503054"/>
    <w:rsid w:val="0050309F"/>
    <w:rsid w:val="0050333C"/>
    <w:rsid w:val="0050341F"/>
    <w:rsid w:val="0050389D"/>
    <w:rsid w:val="00503C5C"/>
    <w:rsid w:val="00503DB1"/>
    <w:rsid w:val="005042F7"/>
    <w:rsid w:val="00504708"/>
    <w:rsid w:val="0050472C"/>
    <w:rsid w:val="00504B2A"/>
    <w:rsid w:val="00504F10"/>
    <w:rsid w:val="00504F20"/>
    <w:rsid w:val="00505044"/>
    <w:rsid w:val="005050A4"/>
    <w:rsid w:val="005050A9"/>
    <w:rsid w:val="00505B61"/>
    <w:rsid w:val="00505D44"/>
    <w:rsid w:val="0050617C"/>
    <w:rsid w:val="00506259"/>
    <w:rsid w:val="0050626E"/>
    <w:rsid w:val="005062D9"/>
    <w:rsid w:val="0050655D"/>
    <w:rsid w:val="00506834"/>
    <w:rsid w:val="005069B3"/>
    <w:rsid w:val="00506C5E"/>
    <w:rsid w:val="00506DBE"/>
    <w:rsid w:val="00506E67"/>
    <w:rsid w:val="005072ED"/>
    <w:rsid w:val="0050757B"/>
    <w:rsid w:val="00507591"/>
    <w:rsid w:val="005076E1"/>
    <w:rsid w:val="00507903"/>
    <w:rsid w:val="00507F66"/>
    <w:rsid w:val="005100DF"/>
    <w:rsid w:val="0051048A"/>
    <w:rsid w:val="0051082B"/>
    <w:rsid w:val="00510842"/>
    <w:rsid w:val="005108EF"/>
    <w:rsid w:val="00510B97"/>
    <w:rsid w:val="00510C4C"/>
    <w:rsid w:val="00510DF5"/>
    <w:rsid w:val="00510E72"/>
    <w:rsid w:val="00510ECC"/>
    <w:rsid w:val="005118D8"/>
    <w:rsid w:val="00511A1C"/>
    <w:rsid w:val="00511C05"/>
    <w:rsid w:val="00511FD7"/>
    <w:rsid w:val="00512385"/>
    <w:rsid w:val="005123ED"/>
    <w:rsid w:val="00512B00"/>
    <w:rsid w:val="00512D66"/>
    <w:rsid w:val="005134EF"/>
    <w:rsid w:val="005136E6"/>
    <w:rsid w:val="00513913"/>
    <w:rsid w:val="00513C21"/>
    <w:rsid w:val="00513D36"/>
    <w:rsid w:val="00513E4F"/>
    <w:rsid w:val="005140AE"/>
    <w:rsid w:val="00514283"/>
    <w:rsid w:val="005142BE"/>
    <w:rsid w:val="00514397"/>
    <w:rsid w:val="00514A6D"/>
    <w:rsid w:val="00514C39"/>
    <w:rsid w:val="00514D42"/>
    <w:rsid w:val="00514DBA"/>
    <w:rsid w:val="00514DD6"/>
    <w:rsid w:val="00515259"/>
    <w:rsid w:val="005152EA"/>
    <w:rsid w:val="00515317"/>
    <w:rsid w:val="0051580C"/>
    <w:rsid w:val="0051591E"/>
    <w:rsid w:val="00515FB7"/>
    <w:rsid w:val="0051603C"/>
    <w:rsid w:val="00516184"/>
    <w:rsid w:val="005162F9"/>
    <w:rsid w:val="00516328"/>
    <w:rsid w:val="00516797"/>
    <w:rsid w:val="00516A38"/>
    <w:rsid w:val="00516DBF"/>
    <w:rsid w:val="00516FC5"/>
    <w:rsid w:val="00517230"/>
    <w:rsid w:val="0051766F"/>
    <w:rsid w:val="00517A1A"/>
    <w:rsid w:val="00517D6F"/>
    <w:rsid w:val="0052090A"/>
    <w:rsid w:val="00520965"/>
    <w:rsid w:val="00520B02"/>
    <w:rsid w:val="00520BDB"/>
    <w:rsid w:val="00520BFE"/>
    <w:rsid w:val="00520DD3"/>
    <w:rsid w:val="00521473"/>
    <w:rsid w:val="005218A5"/>
    <w:rsid w:val="00521B16"/>
    <w:rsid w:val="00521D1B"/>
    <w:rsid w:val="00521D48"/>
    <w:rsid w:val="00521ED1"/>
    <w:rsid w:val="005223C5"/>
    <w:rsid w:val="00522784"/>
    <w:rsid w:val="00522A2C"/>
    <w:rsid w:val="00522A4C"/>
    <w:rsid w:val="00522DE1"/>
    <w:rsid w:val="00523603"/>
    <w:rsid w:val="00523899"/>
    <w:rsid w:val="005238D2"/>
    <w:rsid w:val="005239B6"/>
    <w:rsid w:val="00523E37"/>
    <w:rsid w:val="0052427A"/>
    <w:rsid w:val="0052434A"/>
    <w:rsid w:val="0052483C"/>
    <w:rsid w:val="005249B6"/>
    <w:rsid w:val="00524B28"/>
    <w:rsid w:val="00524B7F"/>
    <w:rsid w:val="00524D2A"/>
    <w:rsid w:val="00524D59"/>
    <w:rsid w:val="00524F7F"/>
    <w:rsid w:val="00525029"/>
    <w:rsid w:val="005250B0"/>
    <w:rsid w:val="00525131"/>
    <w:rsid w:val="00525319"/>
    <w:rsid w:val="005254E2"/>
    <w:rsid w:val="005254F8"/>
    <w:rsid w:val="00525B7C"/>
    <w:rsid w:val="00525CCC"/>
    <w:rsid w:val="00525D95"/>
    <w:rsid w:val="00525E77"/>
    <w:rsid w:val="005261B8"/>
    <w:rsid w:val="005261FF"/>
    <w:rsid w:val="0052636F"/>
    <w:rsid w:val="00526528"/>
    <w:rsid w:val="0052652C"/>
    <w:rsid w:val="00526596"/>
    <w:rsid w:val="00526642"/>
    <w:rsid w:val="00526A3B"/>
    <w:rsid w:val="00527132"/>
    <w:rsid w:val="005273B6"/>
    <w:rsid w:val="005273CF"/>
    <w:rsid w:val="005273F0"/>
    <w:rsid w:val="00527618"/>
    <w:rsid w:val="00527749"/>
    <w:rsid w:val="00527844"/>
    <w:rsid w:val="005278ED"/>
    <w:rsid w:val="00527F4F"/>
    <w:rsid w:val="00530291"/>
    <w:rsid w:val="005302B3"/>
    <w:rsid w:val="0053042E"/>
    <w:rsid w:val="0053067E"/>
    <w:rsid w:val="00530A67"/>
    <w:rsid w:val="00530B67"/>
    <w:rsid w:val="00530BFB"/>
    <w:rsid w:val="00530CE4"/>
    <w:rsid w:val="00530E3B"/>
    <w:rsid w:val="00530EFC"/>
    <w:rsid w:val="0053109C"/>
    <w:rsid w:val="005310C0"/>
    <w:rsid w:val="0053114B"/>
    <w:rsid w:val="0053173A"/>
    <w:rsid w:val="005317A6"/>
    <w:rsid w:val="00531A61"/>
    <w:rsid w:val="00531F4A"/>
    <w:rsid w:val="0053237E"/>
    <w:rsid w:val="005327AD"/>
    <w:rsid w:val="00532A94"/>
    <w:rsid w:val="00532C4F"/>
    <w:rsid w:val="00532D0A"/>
    <w:rsid w:val="00532DBC"/>
    <w:rsid w:val="00532E67"/>
    <w:rsid w:val="00532EE9"/>
    <w:rsid w:val="00532F93"/>
    <w:rsid w:val="0053300C"/>
    <w:rsid w:val="005330BA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CFE"/>
    <w:rsid w:val="00533E99"/>
    <w:rsid w:val="00534250"/>
    <w:rsid w:val="005342B5"/>
    <w:rsid w:val="005345DD"/>
    <w:rsid w:val="005349FA"/>
    <w:rsid w:val="00534EA6"/>
    <w:rsid w:val="00535011"/>
    <w:rsid w:val="005350C7"/>
    <w:rsid w:val="00535617"/>
    <w:rsid w:val="0053562C"/>
    <w:rsid w:val="0053567E"/>
    <w:rsid w:val="005357A7"/>
    <w:rsid w:val="00535CFA"/>
    <w:rsid w:val="00536263"/>
    <w:rsid w:val="0053630D"/>
    <w:rsid w:val="005364F3"/>
    <w:rsid w:val="00536607"/>
    <w:rsid w:val="00536736"/>
    <w:rsid w:val="005369E3"/>
    <w:rsid w:val="00536A51"/>
    <w:rsid w:val="00536A82"/>
    <w:rsid w:val="00536B76"/>
    <w:rsid w:val="00536EF8"/>
    <w:rsid w:val="0053707D"/>
    <w:rsid w:val="00537579"/>
    <w:rsid w:val="00537666"/>
    <w:rsid w:val="005378A0"/>
    <w:rsid w:val="0053795B"/>
    <w:rsid w:val="00537A01"/>
    <w:rsid w:val="00537A73"/>
    <w:rsid w:val="00537C76"/>
    <w:rsid w:val="00537CB4"/>
    <w:rsid w:val="00537F51"/>
    <w:rsid w:val="005401D0"/>
    <w:rsid w:val="005407B1"/>
    <w:rsid w:val="00540DEA"/>
    <w:rsid w:val="00540E32"/>
    <w:rsid w:val="00540F98"/>
    <w:rsid w:val="00540FAD"/>
    <w:rsid w:val="00540FD4"/>
    <w:rsid w:val="005410D4"/>
    <w:rsid w:val="005412DD"/>
    <w:rsid w:val="00541340"/>
    <w:rsid w:val="0054162D"/>
    <w:rsid w:val="00541832"/>
    <w:rsid w:val="005419C8"/>
    <w:rsid w:val="00541BA4"/>
    <w:rsid w:val="00541BCC"/>
    <w:rsid w:val="00541C2F"/>
    <w:rsid w:val="0054200A"/>
    <w:rsid w:val="00542272"/>
    <w:rsid w:val="00542361"/>
    <w:rsid w:val="00542468"/>
    <w:rsid w:val="0054249B"/>
    <w:rsid w:val="0054252D"/>
    <w:rsid w:val="00542579"/>
    <w:rsid w:val="00542A1F"/>
    <w:rsid w:val="00542C99"/>
    <w:rsid w:val="00542DD2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A5B"/>
    <w:rsid w:val="00544B5A"/>
    <w:rsid w:val="00544CFA"/>
    <w:rsid w:val="00544D82"/>
    <w:rsid w:val="00544E33"/>
    <w:rsid w:val="00544EC8"/>
    <w:rsid w:val="0054507F"/>
    <w:rsid w:val="00545087"/>
    <w:rsid w:val="0054516A"/>
    <w:rsid w:val="0054579A"/>
    <w:rsid w:val="0054591D"/>
    <w:rsid w:val="00545BD9"/>
    <w:rsid w:val="00545CB1"/>
    <w:rsid w:val="00545D6C"/>
    <w:rsid w:val="005461E5"/>
    <w:rsid w:val="0054625F"/>
    <w:rsid w:val="005463A7"/>
    <w:rsid w:val="0054645D"/>
    <w:rsid w:val="00546693"/>
    <w:rsid w:val="00546755"/>
    <w:rsid w:val="00546AE3"/>
    <w:rsid w:val="00547616"/>
    <w:rsid w:val="00547B9B"/>
    <w:rsid w:val="00547BEC"/>
    <w:rsid w:val="00547CE7"/>
    <w:rsid w:val="00550217"/>
    <w:rsid w:val="00550A9B"/>
    <w:rsid w:val="00550AC1"/>
    <w:rsid w:val="00550C05"/>
    <w:rsid w:val="00550CF8"/>
    <w:rsid w:val="0055107C"/>
    <w:rsid w:val="005515B8"/>
    <w:rsid w:val="005515BE"/>
    <w:rsid w:val="00551707"/>
    <w:rsid w:val="005518D2"/>
    <w:rsid w:val="00551C40"/>
    <w:rsid w:val="00551FDB"/>
    <w:rsid w:val="005522B0"/>
    <w:rsid w:val="005522D3"/>
    <w:rsid w:val="005522DF"/>
    <w:rsid w:val="00552412"/>
    <w:rsid w:val="005527B7"/>
    <w:rsid w:val="005528DE"/>
    <w:rsid w:val="00552928"/>
    <w:rsid w:val="00552F68"/>
    <w:rsid w:val="00553463"/>
    <w:rsid w:val="005534EA"/>
    <w:rsid w:val="005538E2"/>
    <w:rsid w:val="005539FA"/>
    <w:rsid w:val="00553BED"/>
    <w:rsid w:val="00553D2D"/>
    <w:rsid w:val="0055407E"/>
    <w:rsid w:val="005543C1"/>
    <w:rsid w:val="00554463"/>
    <w:rsid w:val="0055461D"/>
    <w:rsid w:val="005547B8"/>
    <w:rsid w:val="00554951"/>
    <w:rsid w:val="00554C39"/>
    <w:rsid w:val="00554CE7"/>
    <w:rsid w:val="00554E52"/>
    <w:rsid w:val="00554EC2"/>
    <w:rsid w:val="00554F3E"/>
    <w:rsid w:val="0055514B"/>
    <w:rsid w:val="005551A6"/>
    <w:rsid w:val="005553EE"/>
    <w:rsid w:val="00555400"/>
    <w:rsid w:val="0055557D"/>
    <w:rsid w:val="00555672"/>
    <w:rsid w:val="0055575A"/>
    <w:rsid w:val="0055577B"/>
    <w:rsid w:val="005557B6"/>
    <w:rsid w:val="00556F4D"/>
    <w:rsid w:val="0055707C"/>
    <w:rsid w:val="005570DC"/>
    <w:rsid w:val="0055731D"/>
    <w:rsid w:val="005574AA"/>
    <w:rsid w:val="00557547"/>
    <w:rsid w:val="005575A7"/>
    <w:rsid w:val="005575C0"/>
    <w:rsid w:val="00557894"/>
    <w:rsid w:val="00557D7A"/>
    <w:rsid w:val="00557F6F"/>
    <w:rsid w:val="00557FA8"/>
    <w:rsid w:val="005601E3"/>
    <w:rsid w:val="0056022A"/>
    <w:rsid w:val="0056085A"/>
    <w:rsid w:val="00560867"/>
    <w:rsid w:val="0056086E"/>
    <w:rsid w:val="005608C8"/>
    <w:rsid w:val="005609A8"/>
    <w:rsid w:val="00560A61"/>
    <w:rsid w:val="00560BB2"/>
    <w:rsid w:val="0056109B"/>
    <w:rsid w:val="00561125"/>
    <w:rsid w:val="00561139"/>
    <w:rsid w:val="005612E1"/>
    <w:rsid w:val="00561653"/>
    <w:rsid w:val="005618C4"/>
    <w:rsid w:val="00561C67"/>
    <w:rsid w:val="00561DE5"/>
    <w:rsid w:val="00561F94"/>
    <w:rsid w:val="00562040"/>
    <w:rsid w:val="00562265"/>
    <w:rsid w:val="005622DF"/>
    <w:rsid w:val="005622F8"/>
    <w:rsid w:val="0056248B"/>
    <w:rsid w:val="00562601"/>
    <w:rsid w:val="005628C9"/>
    <w:rsid w:val="00562912"/>
    <w:rsid w:val="00562D56"/>
    <w:rsid w:val="00563762"/>
    <w:rsid w:val="00563AAE"/>
    <w:rsid w:val="00563CB9"/>
    <w:rsid w:val="00563E58"/>
    <w:rsid w:val="005640B8"/>
    <w:rsid w:val="00564278"/>
    <w:rsid w:val="005643ED"/>
    <w:rsid w:val="0056459E"/>
    <w:rsid w:val="005648BE"/>
    <w:rsid w:val="00564BBF"/>
    <w:rsid w:val="00564C2B"/>
    <w:rsid w:val="00564D03"/>
    <w:rsid w:val="00564D13"/>
    <w:rsid w:val="00565350"/>
    <w:rsid w:val="005654C1"/>
    <w:rsid w:val="00565570"/>
    <w:rsid w:val="0056593E"/>
    <w:rsid w:val="00565B1C"/>
    <w:rsid w:val="005665F5"/>
    <w:rsid w:val="0056663E"/>
    <w:rsid w:val="0056699C"/>
    <w:rsid w:val="005669B9"/>
    <w:rsid w:val="00566ECB"/>
    <w:rsid w:val="00566F29"/>
    <w:rsid w:val="00566F99"/>
    <w:rsid w:val="0056700F"/>
    <w:rsid w:val="005670B4"/>
    <w:rsid w:val="005671FB"/>
    <w:rsid w:val="00567213"/>
    <w:rsid w:val="0056763A"/>
    <w:rsid w:val="0056775B"/>
    <w:rsid w:val="005679FE"/>
    <w:rsid w:val="00567ADE"/>
    <w:rsid w:val="00567BF2"/>
    <w:rsid w:val="00567C00"/>
    <w:rsid w:val="00567C89"/>
    <w:rsid w:val="00567E24"/>
    <w:rsid w:val="005700D5"/>
    <w:rsid w:val="00570117"/>
    <w:rsid w:val="00570138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BD"/>
    <w:rsid w:val="005712EF"/>
    <w:rsid w:val="0057141B"/>
    <w:rsid w:val="00571740"/>
    <w:rsid w:val="00571AD2"/>
    <w:rsid w:val="00571B31"/>
    <w:rsid w:val="00571BAB"/>
    <w:rsid w:val="00571BF0"/>
    <w:rsid w:val="0057203E"/>
    <w:rsid w:val="0057249C"/>
    <w:rsid w:val="00572654"/>
    <w:rsid w:val="00572D11"/>
    <w:rsid w:val="00573032"/>
    <w:rsid w:val="00573227"/>
    <w:rsid w:val="0057325D"/>
    <w:rsid w:val="005735F1"/>
    <w:rsid w:val="00573814"/>
    <w:rsid w:val="00573A13"/>
    <w:rsid w:val="00573B75"/>
    <w:rsid w:val="00573E00"/>
    <w:rsid w:val="00573E32"/>
    <w:rsid w:val="00573FD1"/>
    <w:rsid w:val="00574078"/>
    <w:rsid w:val="00574100"/>
    <w:rsid w:val="0057441A"/>
    <w:rsid w:val="00574440"/>
    <w:rsid w:val="005744C4"/>
    <w:rsid w:val="0057456C"/>
    <w:rsid w:val="00574575"/>
    <w:rsid w:val="00574613"/>
    <w:rsid w:val="00574797"/>
    <w:rsid w:val="00574C2C"/>
    <w:rsid w:val="00574CE3"/>
    <w:rsid w:val="00574F73"/>
    <w:rsid w:val="00575148"/>
    <w:rsid w:val="0057523A"/>
    <w:rsid w:val="00575448"/>
    <w:rsid w:val="005755A7"/>
    <w:rsid w:val="0057573D"/>
    <w:rsid w:val="005758BD"/>
    <w:rsid w:val="0057590C"/>
    <w:rsid w:val="00575A34"/>
    <w:rsid w:val="00575D89"/>
    <w:rsid w:val="00575DA2"/>
    <w:rsid w:val="00576269"/>
    <w:rsid w:val="00576413"/>
    <w:rsid w:val="00576790"/>
    <w:rsid w:val="00576AAC"/>
    <w:rsid w:val="00576ACB"/>
    <w:rsid w:val="00576ADA"/>
    <w:rsid w:val="00576AF5"/>
    <w:rsid w:val="00576C62"/>
    <w:rsid w:val="00577401"/>
    <w:rsid w:val="005778D7"/>
    <w:rsid w:val="005779D2"/>
    <w:rsid w:val="00577AE6"/>
    <w:rsid w:val="00577C88"/>
    <w:rsid w:val="00577F19"/>
    <w:rsid w:val="0058084A"/>
    <w:rsid w:val="005808A6"/>
    <w:rsid w:val="00580A26"/>
    <w:rsid w:val="00580AB1"/>
    <w:rsid w:val="00580B84"/>
    <w:rsid w:val="00580C87"/>
    <w:rsid w:val="00580F86"/>
    <w:rsid w:val="00580FCE"/>
    <w:rsid w:val="005815F0"/>
    <w:rsid w:val="0058180B"/>
    <w:rsid w:val="005821FD"/>
    <w:rsid w:val="00582268"/>
    <w:rsid w:val="00582359"/>
    <w:rsid w:val="00582573"/>
    <w:rsid w:val="00582703"/>
    <w:rsid w:val="005828D7"/>
    <w:rsid w:val="0058290E"/>
    <w:rsid w:val="0058298F"/>
    <w:rsid w:val="00582B2C"/>
    <w:rsid w:val="00582E28"/>
    <w:rsid w:val="00582FEA"/>
    <w:rsid w:val="00583296"/>
    <w:rsid w:val="0058376E"/>
    <w:rsid w:val="00583780"/>
    <w:rsid w:val="00583B1A"/>
    <w:rsid w:val="00583DDA"/>
    <w:rsid w:val="00583DEB"/>
    <w:rsid w:val="00583E3A"/>
    <w:rsid w:val="005843C1"/>
    <w:rsid w:val="00584678"/>
    <w:rsid w:val="00584722"/>
    <w:rsid w:val="00584A02"/>
    <w:rsid w:val="00584F45"/>
    <w:rsid w:val="00585254"/>
    <w:rsid w:val="00585516"/>
    <w:rsid w:val="00585632"/>
    <w:rsid w:val="005858F1"/>
    <w:rsid w:val="00585977"/>
    <w:rsid w:val="00585978"/>
    <w:rsid w:val="00585A40"/>
    <w:rsid w:val="00585B46"/>
    <w:rsid w:val="00585BB6"/>
    <w:rsid w:val="005860DB"/>
    <w:rsid w:val="005862A8"/>
    <w:rsid w:val="005863EE"/>
    <w:rsid w:val="005867A1"/>
    <w:rsid w:val="00586855"/>
    <w:rsid w:val="005869FC"/>
    <w:rsid w:val="00586A29"/>
    <w:rsid w:val="00586B18"/>
    <w:rsid w:val="00587516"/>
    <w:rsid w:val="00587661"/>
    <w:rsid w:val="00587825"/>
    <w:rsid w:val="00587C0F"/>
    <w:rsid w:val="00587CD1"/>
    <w:rsid w:val="00587D43"/>
    <w:rsid w:val="005900C1"/>
    <w:rsid w:val="005907CE"/>
    <w:rsid w:val="00590C9E"/>
    <w:rsid w:val="00590D84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498"/>
    <w:rsid w:val="005924A5"/>
    <w:rsid w:val="00592B60"/>
    <w:rsid w:val="00592DF0"/>
    <w:rsid w:val="00592FC9"/>
    <w:rsid w:val="0059333D"/>
    <w:rsid w:val="00593384"/>
    <w:rsid w:val="0059344F"/>
    <w:rsid w:val="00593536"/>
    <w:rsid w:val="00593546"/>
    <w:rsid w:val="00593E14"/>
    <w:rsid w:val="00594047"/>
    <w:rsid w:val="0059407C"/>
    <w:rsid w:val="00594097"/>
    <w:rsid w:val="0059432B"/>
    <w:rsid w:val="0059436C"/>
    <w:rsid w:val="00594430"/>
    <w:rsid w:val="005946F4"/>
    <w:rsid w:val="00594ACC"/>
    <w:rsid w:val="00594B8F"/>
    <w:rsid w:val="005957AF"/>
    <w:rsid w:val="00595A4D"/>
    <w:rsid w:val="00595AC0"/>
    <w:rsid w:val="00595D77"/>
    <w:rsid w:val="005960F3"/>
    <w:rsid w:val="005961AE"/>
    <w:rsid w:val="0059659E"/>
    <w:rsid w:val="0059698B"/>
    <w:rsid w:val="005969DB"/>
    <w:rsid w:val="00596B1F"/>
    <w:rsid w:val="00596E19"/>
    <w:rsid w:val="00596E9D"/>
    <w:rsid w:val="00597024"/>
    <w:rsid w:val="0059706E"/>
    <w:rsid w:val="0059713C"/>
    <w:rsid w:val="005972A4"/>
    <w:rsid w:val="005972A5"/>
    <w:rsid w:val="00597321"/>
    <w:rsid w:val="005975B0"/>
    <w:rsid w:val="005976E9"/>
    <w:rsid w:val="00597776"/>
    <w:rsid w:val="00597AC8"/>
    <w:rsid w:val="00597B49"/>
    <w:rsid w:val="00597D18"/>
    <w:rsid w:val="00597DED"/>
    <w:rsid w:val="005A05A7"/>
    <w:rsid w:val="005A064E"/>
    <w:rsid w:val="005A08AA"/>
    <w:rsid w:val="005A0A5B"/>
    <w:rsid w:val="005A0AF7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1DF7"/>
    <w:rsid w:val="005A23B3"/>
    <w:rsid w:val="005A23B6"/>
    <w:rsid w:val="005A23F0"/>
    <w:rsid w:val="005A24DC"/>
    <w:rsid w:val="005A256D"/>
    <w:rsid w:val="005A28D2"/>
    <w:rsid w:val="005A299A"/>
    <w:rsid w:val="005A2C90"/>
    <w:rsid w:val="005A2D8C"/>
    <w:rsid w:val="005A3216"/>
    <w:rsid w:val="005A33BE"/>
    <w:rsid w:val="005A3452"/>
    <w:rsid w:val="005A37E6"/>
    <w:rsid w:val="005A3958"/>
    <w:rsid w:val="005A3B65"/>
    <w:rsid w:val="005A3D46"/>
    <w:rsid w:val="005A3FB1"/>
    <w:rsid w:val="005A4130"/>
    <w:rsid w:val="005A48BF"/>
    <w:rsid w:val="005A49F2"/>
    <w:rsid w:val="005A4B5E"/>
    <w:rsid w:val="005A4DA4"/>
    <w:rsid w:val="005A4FF3"/>
    <w:rsid w:val="005A5359"/>
    <w:rsid w:val="005A5566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6F64"/>
    <w:rsid w:val="005A7341"/>
    <w:rsid w:val="005A781B"/>
    <w:rsid w:val="005A7C2E"/>
    <w:rsid w:val="005A7F44"/>
    <w:rsid w:val="005B02CB"/>
    <w:rsid w:val="005B02CD"/>
    <w:rsid w:val="005B0351"/>
    <w:rsid w:val="005B041A"/>
    <w:rsid w:val="005B0603"/>
    <w:rsid w:val="005B0695"/>
    <w:rsid w:val="005B072A"/>
    <w:rsid w:val="005B09FD"/>
    <w:rsid w:val="005B11E7"/>
    <w:rsid w:val="005B1412"/>
    <w:rsid w:val="005B15A3"/>
    <w:rsid w:val="005B169B"/>
    <w:rsid w:val="005B19F5"/>
    <w:rsid w:val="005B1B58"/>
    <w:rsid w:val="005B1CEB"/>
    <w:rsid w:val="005B1F2F"/>
    <w:rsid w:val="005B21E3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4AD3"/>
    <w:rsid w:val="005B4D17"/>
    <w:rsid w:val="005B50A0"/>
    <w:rsid w:val="005B5464"/>
    <w:rsid w:val="005B55EA"/>
    <w:rsid w:val="005B56D6"/>
    <w:rsid w:val="005B57FC"/>
    <w:rsid w:val="005B5A7C"/>
    <w:rsid w:val="005B5D69"/>
    <w:rsid w:val="005B5EF7"/>
    <w:rsid w:val="005B6094"/>
    <w:rsid w:val="005B6367"/>
    <w:rsid w:val="005B661E"/>
    <w:rsid w:val="005B6629"/>
    <w:rsid w:val="005B666B"/>
    <w:rsid w:val="005B66C6"/>
    <w:rsid w:val="005B6717"/>
    <w:rsid w:val="005B68B9"/>
    <w:rsid w:val="005B691C"/>
    <w:rsid w:val="005B6BCC"/>
    <w:rsid w:val="005B6C31"/>
    <w:rsid w:val="005B6CC0"/>
    <w:rsid w:val="005B6DB7"/>
    <w:rsid w:val="005B6DDC"/>
    <w:rsid w:val="005B6F08"/>
    <w:rsid w:val="005B6F45"/>
    <w:rsid w:val="005B7029"/>
    <w:rsid w:val="005B70C3"/>
    <w:rsid w:val="005B7367"/>
    <w:rsid w:val="005B73A2"/>
    <w:rsid w:val="005B7C89"/>
    <w:rsid w:val="005C02CE"/>
    <w:rsid w:val="005C0453"/>
    <w:rsid w:val="005C04BA"/>
    <w:rsid w:val="005C0770"/>
    <w:rsid w:val="005C0783"/>
    <w:rsid w:val="005C0D79"/>
    <w:rsid w:val="005C0E01"/>
    <w:rsid w:val="005C154F"/>
    <w:rsid w:val="005C1C9C"/>
    <w:rsid w:val="005C1DAE"/>
    <w:rsid w:val="005C1FC0"/>
    <w:rsid w:val="005C21AC"/>
    <w:rsid w:val="005C26C9"/>
    <w:rsid w:val="005C276F"/>
    <w:rsid w:val="005C2A4A"/>
    <w:rsid w:val="005C2DFE"/>
    <w:rsid w:val="005C2F56"/>
    <w:rsid w:val="005C2F64"/>
    <w:rsid w:val="005C3080"/>
    <w:rsid w:val="005C3082"/>
    <w:rsid w:val="005C31BC"/>
    <w:rsid w:val="005C33F4"/>
    <w:rsid w:val="005C383A"/>
    <w:rsid w:val="005C3898"/>
    <w:rsid w:val="005C3AAD"/>
    <w:rsid w:val="005C3BB6"/>
    <w:rsid w:val="005C40B2"/>
    <w:rsid w:val="005C42FF"/>
    <w:rsid w:val="005C43BC"/>
    <w:rsid w:val="005C468A"/>
    <w:rsid w:val="005C47D8"/>
    <w:rsid w:val="005C4871"/>
    <w:rsid w:val="005C49F7"/>
    <w:rsid w:val="005C4DDA"/>
    <w:rsid w:val="005C5341"/>
    <w:rsid w:val="005C5751"/>
    <w:rsid w:val="005C579F"/>
    <w:rsid w:val="005C583B"/>
    <w:rsid w:val="005C584C"/>
    <w:rsid w:val="005C587C"/>
    <w:rsid w:val="005C5AAC"/>
    <w:rsid w:val="005C5BA5"/>
    <w:rsid w:val="005C5DBF"/>
    <w:rsid w:val="005C5FF6"/>
    <w:rsid w:val="005C611A"/>
    <w:rsid w:val="005C62C5"/>
    <w:rsid w:val="005C631B"/>
    <w:rsid w:val="005C633C"/>
    <w:rsid w:val="005C639F"/>
    <w:rsid w:val="005C64EF"/>
    <w:rsid w:val="005C6684"/>
    <w:rsid w:val="005C6904"/>
    <w:rsid w:val="005C6B8A"/>
    <w:rsid w:val="005C6C1F"/>
    <w:rsid w:val="005C6EC5"/>
    <w:rsid w:val="005C7056"/>
    <w:rsid w:val="005C711F"/>
    <w:rsid w:val="005C716E"/>
    <w:rsid w:val="005C7219"/>
    <w:rsid w:val="005C7716"/>
    <w:rsid w:val="005C797C"/>
    <w:rsid w:val="005C7EE3"/>
    <w:rsid w:val="005C7F04"/>
    <w:rsid w:val="005D0144"/>
    <w:rsid w:val="005D01F0"/>
    <w:rsid w:val="005D0572"/>
    <w:rsid w:val="005D0734"/>
    <w:rsid w:val="005D0965"/>
    <w:rsid w:val="005D0C2A"/>
    <w:rsid w:val="005D0E9E"/>
    <w:rsid w:val="005D0ED9"/>
    <w:rsid w:val="005D1191"/>
    <w:rsid w:val="005D12CA"/>
    <w:rsid w:val="005D13C7"/>
    <w:rsid w:val="005D1626"/>
    <w:rsid w:val="005D1681"/>
    <w:rsid w:val="005D187B"/>
    <w:rsid w:val="005D1889"/>
    <w:rsid w:val="005D1D2A"/>
    <w:rsid w:val="005D1D37"/>
    <w:rsid w:val="005D1ECE"/>
    <w:rsid w:val="005D1FC5"/>
    <w:rsid w:val="005D20BE"/>
    <w:rsid w:val="005D20EA"/>
    <w:rsid w:val="005D22B7"/>
    <w:rsid w:val="005D231E"/>
    <w:rsid w:val="005D242A"/>
    <w:rsid w:val="005D2480"/>
    <w:rsid w:val="005D2654"/>
    <w:rsid w:val="005D2937"/>
    <w:rsid w:val="005D2EBF"/>
    <w:rsid w:val="005D3245"/>
    <w:rsid w:val="005D348C"/>
    <w:rsid w:val="005D37C1"/>
    <w:rsid w:val="005D3A84"/>
    <w:rsid w:val="005D3D77"/>
    <w:rsid w:val="005D439E"/>
    <w:rsid w:val="005D43D0"/>
    <w:rsid w:val="005D4447"/>
    <w:rsid w:val="005D44F2"/>
    <w:rsid w:val="005D45BF"/>
    <w:rsid w:val="005D46BE"/>
    <w:rsid w:val="005D46C3"/>
    <w:rsid w:val="005D47B3"/>
    <w:rsid w:val="005D48AD"/>
    <w:rsid w:val="005D497D"/>
    <w:rsid w:val="005D5145"/>
    <w:rsid w:val="005D53A9"/>
    <w:rsid w:val="005D5578"/>
    <w:rsid w:val="005D58C2"/>
    <w:rsid w:val="005D5ED3"/>
    <w:rsid w:val="005D611B"/>
    <w:rsid w:val="005D63E1"/>
    <w:rsid w:val="005D66D7"/>
    <w:rsid w:val="005D6746"/>
    <w:rsid w:val="005D690E"/>
    <w:rsid w:val="005D6999"/>
    <w:rsid w:val="005D6C73"/>
    <w:rsid w:val="005D6EE1"/>
    <w:rsid w:val="005D7151"/>
    <w:rsid w:val="005D71D0"/>
    <w:rsid w:val="005D72D3"/>
    <w:rsid w:val="005D7493"/>
    <w:rsid w:val="005D7541"/>
    <w:rsid w:val="005D7552"/>
    <w:rsid w:val="005D7580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BB3"/>
    <w:rsid w:val="005E0F47"/>
    <w:rsid w:val="005E10C4"/>
    <w:rsid w:val="005E12DA"/>
    <w:rsid w:val="005E1856"/>
    <w:rsid w:val="005E2018"/>
    <w:rsid w:val="005E204C"/>
    <w:rsid w:val="005E23F1"/>
    <w:rsid w:val="005E25B0"/>
    <w:rsid w:val="005E277E"/>
    <w:rsid w:val="005E27A2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45D"/>
    <w:rsid w:val="005E4503"/>
    <w:rsid w:val="005E461F"/>
    <w:rsid w:val="005E4697"/>
    <w:rsid w:val="005E4764"/>
    <w:rsid w:val="005E4791"/>
    <w:rsid w:val="005E49B1"/>
    <w:rsid w:val="005E4BF1"/>
    <w:rsid w:val="005E4CB9"/>
    <w:rsid w:val="005E4E4C"/>
    <w:rsid w:val="005E4EE4"/>
    <w:rsid w:val="005E4F08"/>
    <w:rsid w:val="005E56CF"/>
    <w:rsid w:val="005E5A73"/>
    <w:rsid w:val="005E5C65"/>
    <w:rsid w:val="005E60BE"/>
    <w:rsid w:val="005E60E3"/>
    <w:rsid w:val="005E638D"/>
    <w:rsid w:val="005E649F"/>
    <w:rsid w:val="005E6533"/>
    <w:rsid w:val="005E653E"/>
    <w:rsid w:val="005E6581"/>
    <w:rsid w:val="005E669F"/>
    <w:rsid w:val="005E689C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3E8"/>
    <w:rsid w:val="005F051D"/>
    <w:rsid w:val="005F0528"/>
    <w:rsid w:val="005F0652"/>
    <w:rsid w:val="005F0797"/>
    <w:rsid w:val="005F084A"/>
    <w:rsid w:val="005F0D29"/>
    <w:rsid w:val="005F0F27"/>
    <w:rsid w:val="005F0F8E"/>
    <w:rsid w:val="005F10B9"/>
    <w:rsid w:val="005F14AF"/>
    <w:rsid w:val="005F1593"/>
    <w:rsid w:val="005F15A6"/>
    <w:rsid w:val="005F164B"/>
    <w:rsid w:val="005F1AC8"/>
    <w:rsid w:val="005F1B2C"/>
    <w:rsid w:val="005F1EFF"/>
    <w:rsid w:val="005F22BA"/>
    <w:rsid w:val="005F274F"/>
    <w:rsid w:val="005F276E"/>
    <w:rsid w:val="005F28D4"/>
    <w:rsid w:val="005F2AE6"/>
    <w:rsid w:val="005F2EF2"/>
    <w:rsid w:val="005F2FC3"/>
    <w:rsid w:val="005F3274"/>
    <w:rsid w:val="005F334B"/>
    <w:rsid w:val="005F3680"/>
    <w:rsid w:val="005F3A11"/>
    <w:rsid w:val="005F3D18"/>
    <w:rsid w:val="005F41CC"/>
    <w:rsid w:val="005F43CF"/>
    <w:rsid w:val="005F49AB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946"/>
    <w:rsid w:val="005F69D4"/>
    <w:rsid w:val="005F6B8D"/>
    <w:rsid w:val="005F6E8C"/>
    <w:rsid w:val="005F73F8"/>
    <w:rsid w:val="005F7505"/>
    <w:rsid w:val="005F773F"/>
    <w:rsid w:val="005F775F"/>
    <w:rsid w:val="005F7808"/>
    <w:rsid w:val="005F79E4"/>
    <w:rsid w:val="005F7B65"/>
    <w:rsid w:val="005F7ECF"/>
    <w:rsid w:val="005F7EEA"/>
    <w:rsid w:val="005F7FB3"/>
    <w:rsid w:val="006001C0"/>
    <w:rsid w:val="0060073C"/>
    <w:rsid w:val="00600995"/>
    <w:rsid w:val="00600BBF"/>
    <w:rsid w:val="00600C8F"/>
    <w:rsid w:val="00600EF4"/>
    <w:rsid w:val="00600F7D"/>
    <w:rsid w:val="00601066"/>
    <w:rsid w:val="0060107F"/>
    <w:rsid w:val="0060112A"/>
    <w:rsid w:val="00601408"/>
    <w:rsid w:val="0060159F"/>
    <w:rsid w:val="006017D8"/>
    <w:rsid w:val="006018DD"/>
    <w:rsid w:val="006019C1"/>
    <w:rsid w:val="00601AB5"/>
    <w:rsid w:val="00601EF7"/>
    <w:rsid w:val="00601FBE"/>
    <w:rsid w:val="00602190"/>
    <w:rsid w:val="00602197"/>
    <w:rsid w:val="0060248D"/>
    <w:rsid w:val="00602A0A"/>
    <w:rsid w:val="00602B94"/>
    <w:rsid w:val="00602C34"/>
    <w:rsid w:val="00602CB5"/>
    <w:rsid w:val="00602E62"/>
    <w:rsid w:val="00602FC1"/>
    <w:rsid w:val="00603350"/>
    <w:rsid w:val="00603506"/>
    <w:rsid w:val="00603632"/>
    <w:rsid w:val="00603773"/>
    <w:rsid w:val="006037F3"/>
    <w:rsid w:val="00603921"/>
    <w:rsid w:val="00603924"/>
    <w:rsid w:val="00603BAC"/>
    <w:rsid w:val="00603BC1"/>
    <w:rsid w:val="00603C09"/>
    <w:rsid w:val="006040DE"/>
    <w:rsid w:val="00604B61"/>
    <w:rsid w:val="00604E0D"/>
    <w:rsid w:val="00604E1B"/>
    <w:rsid w:val="00604E44"/>
    <w:rsid w:val="00604FAE"/>
    <w:rsid w:val="006055E5"/>
    <w:rsid w:val="00605622"/>
    <w:rsid w:val="006056D8"/>
    <w:rsid w:val="006059CF"/>
    <w:rsid w:val="0060624A"/>
    <w:rsid w:val="0060662A"/>
    <w:rsid w:val="0060680C"/>
    <w:rsid w:val="006068A8"/>
    <w:rsid w:val="006068F7"/>
    <w:rsid w:val="00606A62"/>
    <w:rsid w:val="00606B1E"/>
    <w:rsid w:val="00606D28"/>
    <w:rsid w:val="00607357"/>
    <w:rsid w:val="006073B3"/>
    <w:rsid w:val="00607A77"/>
    <w:rsid w:val="00607B6E"/>
    <w:rsid w:val="00607DA6"/>
    <w:rsid w:val="00607F54"/>
    <w:rsid w:val="00610366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5B5"/>
    <w:rsid w:val="006116D3"/>
    <w:rsid w:val="006119EF"/>
    <w:rsid w:val="00611AB0"/>
    <w:rsid w:val="00611EBD"/>
    <w:rsid w:val="00611F4A"/>
    <w:rsid w:val="006120EB"/>
    <w:rsid w:val="00612353"/>
    <w:rsid w:val="006123B2"/>
    <w:rsid w:val="00612628"/>
    <w:rsid w:val="0061278E"/>
    <w:rsid w:val="006127F0"/>
    <w:rsid w:val="00612D03"/>
    <w:rsid w:val="00612D7A"/>
    <w:rsid w:val="00612E5C"/>
    <w:rsid w:val="00612F78"/>
    <w:rsid w:val="00613292"/>
    <w:rsid w:val="00613304"/>
    <w:rsid w:val="00613542"/>
    <w:rsid w:val="00613568"/>
    <w:rsid w:val="00613B5D"/>
    <w:rsid w:val="00613D33"/>
    <w:rsid w:val="00614178"/>
    <w:rsid w:val="0061424D"/>
    <w:rsid w:val="006147F7"/>
    <w:rsid w:val="00614990"/>
    <w:rsid w:val="00614CA3"/>
    <w:rsid w:val="00614CCB"/>
    <w:rsid w:val="00614DC9"/>
    <w:rsid w:val="00614E8A"/>
    <w:rsid w:val="00615294"/>
    <w:rsid w:val="006157F8"/>
    <w:rsid w:val="0061597E"/>
    <w:rsid w:val="00615B86"/>
    <w:rsid w:val="00615C80"/>
    <w:rsid w:val="00615EE2"/>
    <w:rsid w:val="00616321"/>
    <w:rsid w:val="00616746"/>
    <w:rsid w:val="00616AF2"/>
    <w:rsid w:val="00616B63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803"/>
    <w:rsid w:val="006209FC"/>
    <w:rsid w:val="00620A14"/>
    <w:rsid w:val="00620A8A"/>
    <w:rsid w:val="00620DF0"/>
    <w:rsid w:val="00620FCE"/>
    <w:rsid w:val="0062112F"/>
    <w:rsid w:val="00621170"/>
    <w:rsid w:val="0062136C"/>
    <w:rsid w:val="0062151B"/>
    <w:rsid w:val="00621649"/>
    <w:rsid w:val="00621A62"/>
    <w:rsid w:val="00621AE2"/>
    <w:rsid w:val="00621BB4"/>
    <w:rsid w:val="00621BD5"/>
    <w:rsid w:val="00621E5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690"/>
    <w:rsid w:val="00623773"/>
    <w:rsid w:val="00623875"/>
    <w:rsid w:val="006238BA"/>
    <w:rsid w:val="006239B6"/>
    <w:rsid w:val="00623A34"/>
    <w:rsid w:val="00623BC4"/>
    <w:rsid w:val="00623CB9"/>
    <w:rsid w:val="00624328"/>
    <w:rsid w:val="0062446C"/>
    <w:rsid w:val="006249B3"/>
    <w:rsid w:val="00624FAD"/>
    <w:rsid w:val="006250C7"/>
    <w:rsid w:val="006255ED"/>
    <w:rsid w:val="00625626"/>
    <w:rsid w:val="00625711"/>
    <w:rsid w:val="00625D07"/>
    <w:rsid w:val="00625EA4"/>
    <w:rsid w:val="00626078"/>
    <w:rsid w:val="006262ED"/>
    <w:rsid w:val="00626300"/>
    <w:rsid w:val="006265DB"/>
    <w:rsid w:val="00626641"/>
    <w:rsid w:val="0062671C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3E2"/>
    <w:rsid w:val="006276DF"/>
    <w:rsid w:val="00627A27"/>
    <w:rsid w:val="00627B5D"/>
    <w:rsid w:val="00627BAA"/>
    <w:rsid w:val="00627CFE"/>
    <w:rsid w:val="00627D86"/>
    <w:rsid w:val="00627E76"/>
    <w:rsid w:val="00627FAB"/>
    <w:rsid w:val="00630033"/>
    <w:rsid w:val="006305F7"/>
    <w:rsid w:val="00630618"/>
    <w:rsid w:val="00630805"/>
    <w:rsid w:val="006308F0"/>
    <w:rsid w:val="006309AD"/>
    <w:rsid w:val="00630C90"/>
    <w:rsid w:val="00630DDC"/>
    <w:rsid w:val="00630E31"/>
    <w:rsid w:val="00630E4C"/>
    <w:rsid w:val="00631000"/>
    <w:rsid w:val="00631003"/>
    <w:rsid w:val="00631168"/>
    <w:rsid w:val="006311F4"/>
    <w:rsid w:val="006313D0"/>
    <w:rsid w:val="0063152A"/>
    <w:rsid w:val="006315FA"/>
    <w:rsid w:val="006316F6"/>
    <w:rsid w:val="00631774"/>
    <w:rsid w:val="00631BD0"/>
    <w:rsid w:val="0063211D"/>
    <w:rsid w:val="006321E4"/>
    <w:rsid w:val="006322AD"/>
    <w:rsid w:val="0063231A"/>
    <w:rsid w:val="0063234A"/>
    <w:rsid w:val="006324A8"/>
    <w:rsid w:val="00632622"/>
    <w:rsid w:val="00632710"/>
    <w:rsid w:val="00632A44"/>
    <w:rsid w:val="00632D67"/>
    <w:rsid w:val="00632D94"/>
    <w:rsid w:val="006330A0"/>
    <w:rsid w:val="0063339C"/>
    <w:rsid w:val="00633592"/>
    <w:rsid w:val="00633690"/>
    <w:rsid w:val="006336DC"/>
    <w:rsid w:val="0063381A"/>
    <w:rsid w:val="00633A02"/>
    <w:rsid w:val="00633A65"/>
    <w:rsid w:val="00633B02"/>
    <w:rsid w:val="00633F68"/>
    <w:rsid w:val="0063448C"/>
    <w:rsid w:val="00634856"/>
    <w:rsid w:val="00634F26"/>
    <w:rsid w:val="00634FAC"/>
    <w:rsid w:val="00635074"/>
    <w:rsid w:val="006351C0"/>
    <w:rsid w:val="00635234"/>
    <w:rsid w:val="00635291"/>
    <w:rsid w:val="0063545A"/>
    <w:rsid w:val="006355EB"/>
    <w:rsid w:val="006358B7"/>
    <w:rsid w:val="006358C5"/>
    <w:rsid w:val="00635BAC"/>
    <w:rsid w:val="00635DFD"/>
    <w:rsid w:val="00635EC3"/>
    <w:rsid w:val="00635F0F"/>
    <w:rsid w:val="00635F67"/>
    <w:rsid w:val="00636246"/>
    <w:rsid w:val="006364CA"/>
    <w:rsid w:val="0063651A"/>
    <w:rsid w:val="00636541"/>
    <w:rsid w:val="0063665A"/>
    <w:rsid w:val="0063669B"/>
    <w:rsid w:val="006368AC"/>
    <w:rsid w:val="006368FC"/>
    <w:rsid w:val="00636BDD"/>
    <w:rsid w:val="00636BF9"/>
    <w:rsid w:val="00636D6B"/>
    <w:rsid w:val="00636E89"/>
    <w:rsid w:val="00636F44"/>
    <w:rsid w:val="00637692"/>
    <w:rsid w:val="006376F1"/>
    <w:rsid w:val="0063785D"/>
    <w:rsid w:val="00637BA4"/>
    <w:rsid w:val="00637EE8"/>
    <w:rsid w:val="00637F4F"/>
    <w:rsid w:val="00640145"/>
    <w:rsid w:val="0064027F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C90"/>
    <w:rsid w:val="00642D79"/>
    <w:rsid w:val="00642D91"/>
    <w:rsid w:val="00642E5A"/>
    <w:rsid w:val="00642E98"/>
    <w:rsid w:val="00643087"/>
    <w:rsid w:val="00643325"/>
    <w:rsid w:val="00643941"/>
    <w:rsid w:val="00644127"/>
    <w:rsid w:val="00644553"/>
    <w:rsid w:val="00644681"/>
    <w:rsid w:val="00644749"/>
    <w:rsid w:val="006447D2"/>
    <w:rsid w:val="006449C2"/>
    <w:rsid w:val="00644EF5"/>
    <w:rsid w:val="0064511E"/>
    <w:rsid w:val="0064514D"/>
    <w:rsid w:val="00645334"/>
    <w:rsid w:val="00645348"/>
    <w:rsid w:val="0064534C"/>
    <w:rsid w:val="006453D7"/>
    <w:rsid w:val="006453E1"/>
    <w:rsid w:val="0064579F"/>
    <w:rsid w:val="00645822"/>
    <w:rsid w:val="00645887"/>
    <w:rsid w:val="00645959"/>
    <w:rsid w:val="006459EF"/>
    <w:rsid w:val="00645A6C"/>
    <w:rsid w:val="00645ACC"/>
    <w:rsid w:val="00645AEA"/>
    <w:rsid w:val="00645B8F"/>
    <w:rsid w:val="006460E5"/>
    <w:rsid w:val="006460F0"/>
    <w:rsid w:val="006463D3"/>
    <w:rsid w:val="006466BE"/>
    <w:rsid w:val="006467D8"/>
    <w:rsid w:val="00646DE8"/>
    <w:rsid w:val="00646DEA"/>
    <w:rsid w:val="00647163"/>
    <w:rsid w:val="006474D4"/>
    <w:rsid w:val="00647D4E"/>
    <w:rsid w:val="00647FAE"/>
    <w:rsid w:val="0065010F"/>
    <w:rsid w:val="006502D2"/>
    <w:rsid w:val="006504CD"/>
    <w:rsid w:val="006506E1"/>
    <w:rsid w:val="00650744"/>
    <w:rsid w:val="00650D2B"/>
    <w:rsid w:val="00650F9B"/>
    <w:rsid w:val="00650FF3"/>
    <w:rsid w:val="006510AC"/>
    <w:rsid w:val="00651228"/>
    <w:rsid w:val="00651235"/>
    <w:rsid w:val="00651484"/>
    <w:rsid w:val="00651509"/>
    <w:rsid w:val="0065165B"/>
    <w:rsid w:val="006516AC"/>
    <w:rsid w:val="00651778"/>
    <w:rsid w:val="006517FA"/>
    <w:rsid w:val="00651BF1"/>
    <w:rsid w:val="00651CFD"/>
    <w:rsid w:val="00651E5E"/>
    <w:rsid w:val="00652143"/>
    <w:rsid w:val="00652181"/>
    <w:rsid w:val="00652592"/>
    <w:rsid w:val="00652F13"/>
    <w:rsid w:val="00652FBE"/>
    <w:rsid w:val="00653124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425"/>
    <w:rsid w:val="00654470"/>
    <w:rsid w:val="006549E3"/>
    <w:rsid w:val="00654BC4"/>
    <w:rsid w:val="00654DFE"/>
    <w:rsid w:val="00654F06"/>
    <w:rsid w:val="006550C5"/>
    <w:rsid w:val="006553C2"/>
    <w:rsid w:val="006553F3"/>
    <w:rsid w:val="00655439"/>
    <w:rsid w:val="00655586"/>
    <w:rsid w:val="0065576B"/>
    <w:rsid w:val="006559CC"/>
    <w:rsid w:val="00655BAE"/>
    <w:rsid w:val="00655E11"/>
    <w:rsid w:val="00656035"/>
    <w:rsid w:val="006560E1"/>
    <w:rsid w:val="006562FC"/>
    <w:rsid w:val="0065648B"/>
    <w:rsid w:val="00656497"/>
    <w:rsid w:val="0065680A"/>
    <w:rsid w:val="00656EB2"/>
    <w:rsid w:val="00656EDB"/>
    <w:rsid w:val="00656FD6"/>
    <w:rsid w:val="0065736F"/>
    <w:rsid w:val="006577D3"/>
    <w:rsid w:val="0065794A"/>
    <w:rsid w:val="0065796E"/>
    <w:rsid w:val="006579ED"/>
    <w:rsid w:val="00657AA7"/>
    <w:rsid w:val="00657AB4"/>
    <w:rsid w:val="00657ACF"/>
    <w:rsid w:val="00657D23"/>
    <w:rsid w:val="006600B2"/>
    <w:rsid w:val="00660472"/>
    <w:rsid w:val="00660676"/>
    <w:rsid w:val="006606D2"/>
    <w:rsid w:val="00660786"/>
    <w:rsid w:val="006608AA"/>
    <w:rsid w:val="00660AD7"/>
    <w:rsid w:val="00660B4B"/>
    <w:rsid w:val="00660BAA"/>
    <w:rsid w:val="00660E1B"/>
    <w:rsid w:val="006612C5"/>
    <w:rsid w:val="00661ABF"/>
    <w:rsid w:val="00661E55"/>
    <w:rsid w:val="00661F51"/>
    <w:rsid w:val="0066211A"/>
    <w:rsid w:val="00662160"/>
    <w:rsid w:val="00662AB3"/>
    <w:rsid w:val="00662CC9"/>
    <w:rsid w:val="00663425"/>
    <w:rsid w:val="006634BD"/>
    <w:rsid w:val="006636DE"/>
    <w:rsid w:val="006637F0"/>
    <w:rsid w:val="00663800"/>
    <w:rsid w:val="006638EE"/>
    <w:rsid w:val="006639F3"/>
    <w:rsid w:val="00663BD0"/>
    <w:rsid w:val="00663DDE"/>
    <w:rsid w:val="00663F9D"/>
    <w:rsid w:val="00663FF9"/>
    <w:rsid w:val="00664034"/>
    <w:rsid w:val="00664091"/>
    <w:rsid w:val="00664522"/>
    <w:rsid w:val="00664A3D"/>
    <w:rsid w:val="00664AF0"/>
    <w:rsid w:val="00664C1E"/>
    <w:rsid w:val="00664E58"/>
    <w:rsid w:val="00664F97"/>
    <w:rsid w:val="006658AD"/>
    <w:rsid w:val="006658CD"/>
    <w:rsid w:val="006658D3"/>
    <w:rsid w:val="00665A7D"/>
    <w:rsid w:val="00665AF3"/>
    <w:rsid w:val="00665CD3"/>
    <w:rsid w:val="00665F48"/>
    <w:rsid w:val="00666079"/>
    <w:rsid w:val="0066627F"/>
    <w:rsid w:val="00666363"/>
    <w:rsid w:val="00666517"/>
    <w:rsid w:val="00666626"/>
    <w:rsid w:val="0066663F"/>
    <w:rsid w:val="00666E41"/>
    <w:rsid w:val="00666E61"/>
    <w:rsid w:val="00666E63"/>
    <w:rsid w:val="0066700A"/>
    <w:rsid w:val="006670D9"/>
    <w:rsid w:val="00667328"/>
    <w:rsid w:val="0066746F"/>
    <w:rsid w:val="00667517"/>
    <w:rsid w:val="006675A5"/>
    <w:rsid w:val="006678E7"/>
    <w:rsid w:val="006679D1"/>
    <w:rsid w:val="00667DDC"/>
    <w:rsid w:val="00667E75"/>
    <w:rsid w:val="006701F3"/>
    <w:rsid w:val="00670797"/>
    <w:rsid w:val="00670893"/>
    <w:rsid w:val="006708BD"/>
    <w:rsid w:val="00670C03"/>
    <w:rsid w:val="00670DBA"/>
    <w:rsid w:val="00670E93"/>
    <w:rsid w:val="0067143D"/>
    <w:rsid w:val="006718F8"/>
    <w:rsid w:val="00671993"/>
    <w:rsid w:val="00671E06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2F5E"/>
    <w:rsid w:val="006733E4"/>
    <w:rsid w:val="00673519"/>
    <w:rsid w:val="00673671"/>
    <w:rsid w:val="006738BC"/>
    <w:rsid w:val="0067399C"/>
    <w:rsid w:val="00673D9F"/>
    <w:rsid w:val="00674003"/>
    <w:rsid w:val="00674085"/>
    <w:rsid w:val="006743C8"/>
    <w:rsid w:val="00674414"/>
    <w:rsid w:val="006745DD"/>
    <w:rsid w:val="0067500C"/>
    <w:rsid w:val="0067523E"/>
    <w:rsid w:val="006754F9"/>
    <w:rsid w:val="00675637"/>
    <w:rsid w:val="006756FC"/>
    <w:rsid w:val="006757A3"/>
    <w:rsid w:val="00675A52"/>
    <w:rsid w:val="00675AC3"/>
    <w:rsid w:val="00675B3F"/>
    <w:rsid w:val="00675E90"/>
    <w:rsid w:val="00675F8F"/>
    <w:rsid w:val="0067604D"/>
    <w:rsid w:val="006761FA"/>
    <w:rsid w:val="006763C1"/>
    <w:rsid w:val="006767B5"/>
    <w:rsid w:val="006768CB"/>
    <w:rsid w:val="00676AE9"/>
    <w:rsid w:val="00676B5C"/>
    <w:rsid w:val="006770D6"/>
    <w:rsid w:val="006772DD"/>
    <w:rsid w:val="006775BD"/>
    <w:rsid w:val="00677967"/>
    <w:rsid w:val="00677A06"/>
    <w:rsid w:val="00677DB7"/>
    <w:rsid w:val="00677DD3"/>
    <w:rsid w:val="00680047"/>
    <w:rsid w:val="006801FC"/>
    <w:rsid w:val="006802C1"/>
    <w:rsid w:val="00680377"/>
    <w:rsid w:val="00680729"/>
    <w:rsid w:val="006808A1"/>
    <w:rsid w:val="00680C74"/>
    <w:rsid w:val="00680FF0"/>
    <w:rsid w:val="0068128D"/>
    <w:rsid w:val="006812E8"/>
    <w:rsid w:val="00681686"/>
    <w:rsid w:val="006816D3"/>
    <w:rsid w:val="006817C3"/>
    <w:rsid w:val="00681AA1"/>
    <w:rsid w:val="00681EE9"/>
    <w:rsid w:val="00681FB8"/>
    <w:rsid w:val="006820D1"/>
    <w:rsid w:val="006820DE"/>
    <w:rsid w:val="00682275"/>
    <w:rsid w:val="00682321"/>
    <w:rsid w:val="006825FF"/>
    <w:rsid w:val="006827D1"/>
    <w:rsid w:val="006828E1"/>
    <w:rsid w:val="00682BAE"/>
    <w:rsid w:val="00682F57"/>
    <w:rsid w:val="0068306C"/>
    <w:rsid w:val="00683569"/>
    <w:rsid w:val="00683602"/>
    <w:rsid w:val="00683634"/>
    <w:rsid w:val="006837D2"/>
    <w:rsid w:val="00683E7B"/>
    <w:rsid w:val="00683EB0"/>
    <w:rsid w:val="00683FDE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389"/>
    <w:rsid w:val="00685689"/>
    <w:rsid w:val="006858AA"/>
    <w:rsid w:val="0068595B"/>
    <w:rsid w:val="00685DCB"/>
    <w:rsid w:val="00685FF6"/>
    <w:rsid w:val="0068630F"/>
    <w:rsid w:val="00686337"/>
    <w:rsid w:val="006869C1"/>
    <w:rsid w:val="00686B28"/>
    <w:rsid w:val="00686C14"/>
    <w:rsid w:val="00686CDB"/>
    <w:rsid w:val="00686D98"/>
    <w:rsid w:val="00687496"/>
    <w:rsid w:val="006874FB"/>
    <w:rsid w:val="00687B18"/>
    <w:rsid w:val="00687B4A"/>
    <w:rsid w:val="00687BEF"/>
    <w:rsid w:val="00687DF0"/>
    <w:rsid w:val="00687F5D"/>
    <w:rsid w:val="00687FE9"/>
    <w:rsid w:val="0069003D"/>
    <w:rsid w:val="00690133"/>
    <w:rsid w:val="006902F3"/>
    <w:rsid w:val="00690329"/>
    <w:rsid w:val="006906F7"/>
    <w:rsid w:val="00690A19"/>
    <w:rsid w:val="00690A6F"/>
    <w:rsid w:val="00690E9C"/>
    <w:rsid w:val="00691087"/>
    <w:rsid w:val="006910AF"/>
    <w:rsid w:val="0069114D"/>
    <w:rsid w:val="0069121D"/>
    <w:rsid w:val="0069141F"/>
    <w:rsid w:val="0069147D"/>
    <w:rsid w:val="006914FA"/>
    <w:rsid w:val="00691708"/>
    <w:rsid w:val="00691866"/>
    <w:rsid w:val="00691AF1"/>
    <w:rsid w:val="00691D6A"/>
    <w:rsid w:val="00691D98"/>
    <w:rsid w:val="00691EB1"/>
    <w:rsid w:val="006920AD"/>
    <w:rsid w:val="006922E2"/>
    <w:rsid w:val="006925D9"/>
    <w:rsid w:val="00692A8E"/>
    <w:rsid w:val="00692E64"/>
    <w:rsid w:val="0069331B"/>
    <w:rsid w:val="006934CF"/>
    <w:rsid w:val="006935C0"/>
    <w:rsid w:val="0069368E"/>
    <w:rsid w:val="00693793"/>
    <w:rsid w:val="006939DE"/>
    <w:rsid w:val="00693A36"/>
    <w:rsid w:val="00693A85"/>
    <w:rsid w:val="00693D0D"/>
    <w:rsid w:val="00693D32"/>
    <w:rsid w:val="00693DE1"/>
    <w:rsid w:val="006942AB"/>
    <w:rsid w:val="0069455E"/>
    <w:rsid w:val="006946D3"/>
    <w:rsid w:val="006949B2"/>
    <w:rsid w:val="00694BF7"/>
    <w:rsid w:val="00694DD6"/>
    <w:rsid w:val="00694E3A"/>
    <w:rsid w:val="006950F8"/>
    <w:rsid w:val="00695D73"/>
    <w:rsid w:val="00695E46"/>
    <w:rsid w:val="006961B4"/>
    <w:rsid w:val="0069664E"/>
    <w:rsid w:val="00696B98"/>
    <w:rsid w:val="00696E32"/>
    <w:rsid w:val="00696E39"/>
    <w:rsid w:val="00697126"/>
    <w:rsid w:val="006971F0"/>
    <w:rsid w:val="006974D8"/>
    <w:rsid w:val="006975D9"/>
    <w:rsid w:val="00697CA8"/>
    <w:rsid w:val="00697D5C"/>
    <w:rsid w:val="006A03DC"/>
    <w:rsid w:val="006A045D"/>
    <w:rsid w:val="006A072E"/>
    <w:rsid w:val="006A0BC4"/>
    <w:rsid w:val="006A0E88"/>
    <w:rsid w:val="006A1104"/>
    <w:rsid w:val="006A14CA"/>
    <w:rsid w:val="006A16AE"/>
    <w:rsid w:val="006A1B16"/>
    <w:rsid w:val="006A2189"/>
    <w:rsid w:val="006A21BB"/>
    <w:rsid w:val="006A2222"/>
    <w:rsid w:val="006A22EB"/>
    <w:rsid w:val="006A2987"/>
    <w:rsid w:val="006A2CD4"/>
    <w:rsid w:val="006A3316"/>
    <w:rsid w:val="006A3432"/>
    <w:rsid w:val="006A3784"/>
    <w:rsid w:val="006A3A3D"/>
    <w:rsid w:val="006A3BA2"/>
    <w:rsid w:val="006A3FE5"/>
    <w:rsid w:val="006A4653"/>
    <w:rsid w:val="006A48E5"/>
    <w:rsid w:val="006A4B7A"/>
    <w:rsid w:val="006A4C21"/>
    <w:rsid w:val="006A4EE2"/>
    <w:rsid w:val="006A5043"/>
    <w:rsid w:val="006A51C5"/>
    <w:rsid w:val="006A5283"/>
    <w:rsid w:val="006A52B6"/>
    <w:rsid w:val="006A534A"/>
    <w:rsid w:val="006A572F"/>
    <w:rsid w:val="006A5ACC"/>
    <w:rsid w:val="006A5CAD"/>
    <w:rsid w:val="006A6139"/>
    <w:rsid w:val="006A6458"/>
    <w:rsid w:val="006A676C"/>
    <w:rsid w:val="006A6907"/>
    <w:rsid w:val="006A6DF5"/>
    <w:rsid w:val="006A7135"/>
    <w:rsid w:val="006A7146"/>
    <w:rsid w:val="006A7201"/>
    <w:rsid w:val="006A74DC"/>
    <w:rsid w:val="006A76A3"/>
    <w:rsid w:val="006A78C2"/>
    <w:rsid w:val="006A79DB"/>
    <w:rsid w:val="006A7CC1"/>
    <w:rsid w:val="006B0065"/>
    <w:rsid w:val="006B0158"/>
    <w:rsid w:val="006B05AC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299"/>
    <w:rsid w:val="006B354E"/>
    <w:rsid w:val="006B405D"/>
    <w:rsid w:val="006B4179"/>
    <w:rsid w:val="006B43BE"/>
    <w:rsid w:val="006B4671"/>
    <w:rsid w:val="006B47B0"/>
    <w:rsid w:val="006B497B"/>
    <w:rsid w:val="006B4A2F"/>
    <w:rsid w:val="006B4BAA"/>
    <w:rsid w:val="006B4BC7"/>
    <w:rsid w:val="006B5166"/>
    <w:rsid w:val="006B5338"/>
    <w:rsid w:val="006B55C6"/>
    <w:rsid w:val="006B570F"/>
    <w:rsid w:val="006B5BA3"/>
    <w:rsid w:val="006B5C74"/>
    <w:rsid w:val="006B5DA2"/>
    <w:rsid w:val="006B5DC2"/>
    <w:rsid w:val="006B6018"/>
    <w:rsid w:val="006B607C"/>
    <w:rsid w:val="006B61F8"/>
    <w:rsid w:val="006B6495"/>
    <w:rsid w:val="006B66F5"/>
    <w:rsid w:val="006B6952"/>
    <w:rsid w:val="006B6A5C"/>
    <w:rsid w:val="006B7181"/>
    <w:rsid w:val="006B72CC"/>
    <w:rsid w:val="006B7446"/>
    <w:rsid w:val="006B74F0"/>
    <w:rsid w:val="006B7748"/>
    <w:rsid w:val="006B77D8"/>
    <w:rsid w:val="006B7827"/>
    <w:rsid w:val="006B784F"/>
    <w:rsid w:val="006B78C2"/>
    <w:rsid w:val="006B7C1A"/>
    <w:rsid w:val="006C0240"/>
    <w:rsid w:val="006C05A1"/>
    <w:rsid w:val="006C0927"/>
    <w:rsid w:val="006C0C73"/>
    <w:rsid w:val="006C0DD6"/>
    <w:rsid w:val="006C0E29"/>
    <w:rsid w:val="006C1067"/>
    <w:rsid w:val="006C1391"/>
    <w:rsid w:val="006C13A8"/>
    <w:rsid w:val="006C1BA4"/>
    <w:rsid w:val="006C1CDF"/>
    <w:rsid w:val="006C1DC1"/>
    <w:rsid w:val="006C1EE2"/>
    <w:rsid w:val="006C1F94"/>
    <w:rsid w:val="006C1FA9"/>
    <w:rsid w:val="006C2256"/>
    <w:rsid w:val="006C24B4"/>
    <w:rsid w:val="006C253B"/>
    <w:rsid w:val="006C256B"/>
    <w:rsid w:val="006C2A66"/>
    <w:rsid w:val="006C2D36"/>
    <w:rsid w:val="006C2EB3"/>
    <w:rsid w:val="006C3152"/>
    <w:rsid w:val="006C31B7"/>
    <w:rsid w:val="006C31C0"/>
    <w:rsid w:val="006C33DF"/>
    <w:rsid w:val="006C33E3"/>
    <w:rsid w:val="006C3433"/>
    <w:rsid w:val="006C36F0"/>
    <w:rsid w:val="006C370E"/>
    <w:rsid w:val="006C3A1A"/>
    <w:rsid w:val="006C3C86"/>
    <w:rsid w:val="006C3D32"/>
    <w:rsid w:val="006C4106"/>
    <w:rsid w:val="006C45C6"/>
    <w:rsid w:val="006C4614"/>
    <w:rsid w:val="006C46A0"/>
    <w:rsid w:val="006C47F5"/>
    <w:rsid w:val="006C4800"/>
    <w:rsid w:val="006C492A"/>
    <w:rsid w:val="006C4B68"/>
    <w:rsid w:val="006C4BD0"/>
    <w:rsid w:val="006C4E71"/>
    <w:rsid w:val="006C51FC"/>
    <w:rsid w:val="006C5219"/>
    <w:rsid w:val="006C56EB"/>
    <w:rsid w:val="006C5991"/>
    <w:rsid w:val="006C5BB9"/>
    <w:rsid w:val="006C5E11"/>
    <w:rsid w:val="006C6152"/>
    <w:rsid w:val="006C69AB"/>
    <w:rsid w:val="006C6B14"/>
    <w:rsid w:val="006C6B2E"/>
    <w:rsid w:val="006C6B7B"/>
    <w:rsid w:val="006C6C3F"/>
    <w:rsid w:val="006C6E33"/>
    <w:rsid w:val="006C6EFC"/>
    <w:rsid w:val="006C6F06"/>
    <w:rsid w:val="006C71AE"/>
    <w:rsid w:val="006C77C3"/>
    <w:rsid w:val="006C7859"/>
    <w:rsid w:val="006C7AAA"/>
    <w:rsid w:val="006C7FC0"/>
    <w:rsid w:val="006D01D0"/>
    <w:rsid w:val="006D01E6"/>
    <w:rsid w:val="006D02D0"/>
    <w:rsid w:val="006D0321"/>
    <w:rsid w:val="006D03CC"/>
    <w:rsid w:val="006D075F"/>
    <w:rsid w:val="006D087C"/>
    <w:rsid w:val="006D1167"/>
    <w:rsid w:val="006D1401"/>
    <w:rsid w:val="006D1494"/>
    <w:rsid w:val="006D16DC"/>
    <w:rsid w:val="006D18CC"/>
    <w:rsid w:val="006D1A90"/>
    <w:rsid w:val="006D1B21"/>
    <w:rsid w:val="006D1BE3"/>
    <w:rsid w:val="006D1D14"/>
    <w:rsid w:val="006D1D9D"/>
    <w:rsid w:val="006D211F"/>
    <w:rsid w:val="006D21AB"/>
    <w:rsid w:val="006D228E"/>
    <w:rsid w:val="006D22FB"/>
    <w:rsid w:val="006D234F"/>
    <w:rsid w:val="006D24AB"/>
    <w:rsid w:val="006D2519"/>
    <w:rsid w:val="006D2BC4"/>
    <w:rsid w:val="006D2CED"/>
    <w:rsid w:val="006D2D7B"/>
    <w:rsid w:val="006D2E58"/>
    <w:rsid w:val="006D2F6D"/>
    <w:rsid w:val="006D33B5"/>
    <w:rsid w:val="006D35CB"/>
    <w:rsid w:val="006D391F"/>
    <w:rsid w:val="006D3ACC"/>
    <w:rsid w:val="006D3B71"/>
    <w:rsid w:val="006D3D64"/>
    <w:rsid w:val="006D44BC"/>
    <w:rsid w:val="006D4623"/>
    <w:rsid w:val="006D4795"/>
    <w:rsid w:val="006D4AE9"/>
    <w:rsid w:val="006D4FDA"/>
    <w:rsid w:val="006D5247"/>
    <w:rsid w:val="006D546B"/>
    <w:rsid w:val="006D549A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3F"/>
    <w:rsid w:val="006E0142"/>
    <w:rsid w:val="006E02AD"/>
    <w:rsid w:val="006E052E"/>
    <w:rsid w:val="006E0877"/>
    <w:rsid w:val="006E09AC"/>
    <w:rsid w:val="006E0A58"/>
    <w:rsid w:val="006E0AF7"/>
    <w:rsid w:val="006E0D05"/>
    <w:rsid w:val="006E0E35"/>
    <w:rsid w:val="006E0F4A"/>
    <w:rsid w:val="006E13B1"/>
    <w:rsid w:val="006E1633"/>
    <w:rsid w:val="006E170A"/>
    <w:rsid w:val="006E19ED"/>
    <w:rsid w:val="006E1CC8"/>
    <w:rsid w:val="006E20AF"/>
    <w:rsid w:val="006E23E2"/>
    <w:rsid w:val="006E25E2"/>
    <w:rsid w:val="006E2703"/>
    <w:rsid w:val="006E2759"/>
    <w:rsid w:val="006E27D7"/>
    <w:rsid w:val="006E2A5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1C8"/>
    <w:rsid w:val="006E4666"/>
    <w:rsid w:val="006E47EC"/>
    <w:rsid w:val="006E4B5B"/>
    <w:rsid w:val="006E5060"/>
    <w:rsid w:val="006E5201"/>
    <w:rsid w:val="006E529F"/>
    <w:rsid w:val="006E5375"/>
    <w:rsid w:val="006E53C7"/>
    <w:rsid w:val="006E542C"/>
    <w:rsid w:val="006E5665"/>
    <w:rsid w:val="006E5674"/>
    <w:rsid w:val="006E594F"/>
    <w:rsid w:val="006E5B40"/>
    <w:rsid w:val="006E5B7C"/>
    <w:rsid w:val="006E5C56"/>
    <w:rsid w:val="006E5C79"/>
    <w:rsid w:val="006E5CAC"/>
    <w:rsid w:val="006E621B"/>
    <w:rsid w:val="006E62D4"/>
    <w:rsid w:val="006E640D"/>
    <w:rsid w:val="006E674A"/>
    <w:rsid w:val="006E7091"/>
    <w:rsid w:val="006E70C1"/>
    <w:rsid w:val="006E7432"/>
    <w:rsid w:val="006E756A"/>
    <w:rsid w:val="006E773A"/>
    <w:rsid w:val="006E7880"/>
    <w:rsid w:val="006E7936"/>
    <w:rsid w:val="006E7B5E"/>
    <w:rsid w:val="006E7DED"/>
    <w:rsid w:val="006E7FDA"/>
    <w:rsid w:val="006F00EF"/>
    <w:rsid w:val="006F02DD"/>
    <w:rsid w:val="006F05B0"/>
    <w:rsid w:val="006F060B"/>
    <w:rsid w:val="006F07C1"/>
    <w:rsid w:val="006F099E"/>
    <w:rsid w:val="006F09E0"/>
    <w:rsid w:val="006F09EF"/>
    <w:rsid w:val="006F0A6D"/>
    <w:rsid w:val="006F0DD7"/>
    <w:rsid w:val="006F0F8B"/>
    <w:rsid w:val="006F127F"/>
    <w:rsid w:val="006F1352"/>
    <w:rsid w:val="006F13E0"/>
    <w:rsid w:val="006F16AF"/>
    <w:rsid w:val="006F1737"/>
    <w:rsid w:val="006F17B8"/>
    <w:rsid w:val="006F1F8C"/>
    <w:rsid w:val="006F20D1"/>
    <w:rsid w:val="006F2149"/>
    <w:rsid w:val="006F2192"/>
    <w:rsid w:val="006F21BF"/>
    <w:rsid w:val="006F25E0"/>
    <w:rsid w:val="006F260A"/>
    <w:rsid w:val="006F2642"/>
    <w:rsid w:val="006F2730"/>
    <w:rsid w:val="006F2CF7"/>
    <w:rsid w:val="006F2F28"/>
    <w:rsid w:val="006F2FE3"/>
    <w:rsid w:val="006F3AC7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26"/>
    <w:rsid w:val="006F56F7"/>
    <w:rsid w:val="006F58ED"/>
    <w:rsid w:val="006F5991"/>
    <w:rsid w:val="006F5A24"/>
    <w:rsid w:val="006F5FDB"/>
    <w:rsid w:val="006F60D6"/>
    <w:rsid w:val="006F6368"/>
    <w:rsid w:val="006F677A"/>
    <w:rsid w:val="006F67D2"/>
    <w:rsid w:val="006F6807"/>
    <w:rsid w:val="006F6835"/>
    <w:rsid w:val="006F6A4F"/>
    <w:rsid w:val="006F6C83"/>
    <w:rsid w:val="006F6CF5"/>
    <w:rsid w:val="006F6D6E"/>
    <w:rsid w:val="006F6FBA"/>
    <w:rsid w:val="006F6FDE"/>
    <w:rsid w:val="006F6FF3"/>
    <w:rsid w:val="006F73F7"/>
    <w:rsid w:val="006F74EB"/>
    <w:rsid w:val="006F792F"/>
    <w:rsid w:val="006F7AB6"/>
    <w:rsid w:val="006F7B96"/>
    <w:rsid w:val="006F7C8B"/>
    <w:rsid w:val="006F7D1B"/>
    <w:rsid w:val="006F7FB7"/>
    <w:rsid w:val="00700055"/>
    <w:rsid w:val="00700443"/>
    <w:rsid w:val="0070048B"/>
    <w:rsid w:val="00700546"/>
    <w:rsid w:val="0070090E"/>
    <w:rsid w:val="00700A6C"/>
    <w:rsid w:val="00700A7D"/>
    <w:rsid w:val="00700D73"/>
    <w:rsid w:val="00700F08"/>
    <w:rsid w:val="00700F0B"/>
    <w:rsid w:val="0070123B"/>
    <w:rsid w:val="007018DA"/>
    <w:rsid w:val="00701A77"/>
    <w:rsid w:val="00701C6E"/>
    <w:rsid w:val="0070214B"/>
    <w:rsid w:val="007023C9"/>
    <w:rsid w:val="007028E1"/>
    <w:rsid w:val="0070292E"/>
    <w:rsid w:val="00702A0A"/>
    <w:rsid w:val="00702BBB"/>
    <w:rsid w:val="00702CF2"/>
    <w:rsid w:val="00702F53"/>
    <w:rsid w:val="007030AF"/>
    <w:rsid w:val="0070399F"/>
    <w:rsid w:val="00703C84"/>
    <w:rsid w:val="00703F1B"/>
    <w:rsid w:val="00703F92"/>
    <w:rsid w:val="007041C3"/>
    <w:rsid w:val="0070434F"/>
    <w:rsid w:val="00704A58"/>
    <w:rsid w:val="00704D0B"/>
    <w:rsid w:val="00705389"/>
    <w:rsid w:val="00705901"/>
    <w:rsid w:val="00705AF2"/>
    <w:rsid w:val="00705D39"/>
    <w:rsid w:val="00705D60"/>
    <w:rsid w:val="007060C6"/>
    <w:rsid w:val="0070620D"/>
    <w:rsid w:val="00706390"/>
    <w:rsid w:val="007065F2"/>
    <w:rsid w:val="00706812"/>
    <w:rsid w:val="007068E3"/>
    <w:rsid w:val="007069B8"/>
    <w:rsid w:val="007069D0"/>
    <w:rsid w:val="00706D74"/>
    <w:rsid w:val="00706E35"/>
    <w:rsid w:val="00707087"/>
    <w:rsid w:val="00707134"/>
    <w:rsid w:val="0070739B"/>
    <w:rsid w:val="00707412"/>
    <w:rsid w:val="00707482"/>
    <w:rsid w:val="0070771B"/>
    <w:rsid w:val="00707856"/>
    <w:rsid w:val="00707C16"/>
    <w:rsid w:val="00707D64"/>
    <w:rsid w:val="00707E57"/>
    <w:rsid w:val="0071008F"/>
    <w:rsid w:val="0071014F"/>
    <w:rsid w:val="0071028A"/>
    <w:rsid w:val="007102B0"/>
    <w:rsid w:val="007103DE"/>
    <w:rsid w:val="007103EF"/>
    <w:rsid w:val="00710490"/>
    <w:rsid w:val="00710962"/>
    <w:rsid w:val="00710A85"/>
    <w:rsid w:val="00710C73"/>
    <w:rsid w:val="00710E62"/>
    <w:rsid w:val="00710F4B"/>
    <w:rsid w:val="00711327"/>
    <w:rsid w:val="0071142D"/>
    <w:rsid w:val="0071143D"/>
    <w:rsid w:val="00711448"/>
    <w:rsid w:val="0071171C"/>
    <w:rsid w:val="0071176C"/>
    <w:rsid w:val="007118EF"/>
    <w:rsid w:val="00711A40"/>
    <w:rsid w:val="00711E54"/>
    <w:rsid w:val="0071222C"/>
    <w:rsid w:val="007122D5"/>
    <w:rsid w:val="007122FE"/>
    <w:rsid w:val="00712320"/>
    <w:rsid w:val="0071244A"/>
    <w:rsid w:val="00712563"/>
    <w:rsid w:val="00712622"/>
    <w:rsid w:val="0071265E"/>
    <w:rsid w:val="0071274C"/>
    <w:rsid w:val="007129FF"/>
    <w:rsid w:val="00712ED8"/>
    <w:rsid w:val="00713297"/>
    <w:rsid w:val="00713446"/>
    <w:rsid w:val="00713600"/>
    <w:rsid w:val="007139C5"/>
    <w:rsid w:val="00713A64"/>
    <w:rsid w:val="00713D71"/>
    <w:rsid w:val="00713D92"/>
    <w:rsid w:val="00714038"/>
    <w:rsid w:val="007141E8"/>
    <w:rsid w:val="00714319"/>
    <w:rsid w:val="00714349"/>
    <w:rsid w:val="007146AE"/>
    <w:rsid w:val="00714A00"/>
    <w:rsid w:val="00714B76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A2A"/>
    <w:rsid w:val="00715C91"/>
    <w:rsid w:val="00715EDB"/>
    <w:rsid w:val="007160F7"/>
    <w:rsid w:val="00716186"/>
    <w:rsid w:val="00716293"/>
    <w:rsid w:val="00716BF9"/>
    <w:rsid w:val="00716F60"/>
    <w:rsid w:val="0071710D"/>
    <w:rsid w:val="007173AF"/>
    <w:rsid w:val="007173DF"/>
    <w:rsid w:val="007175E8"/>
    <w:rsid w:val="00717642"/>
    <w:rsid w:val="0071769F"/>
    <w:rsid w:val="007178FE"/>
    <w:rsid w:val="00717D4D"/>
    <w:rsid w:val="00717D74"/>
    <w:rsid w:val="007200BD"/>
    <w:rsid w:val="007202C0"/>
    <w:rsid w:val="00720327"/>
    <w:rsid w:val="00720520"/>
    <w:rsid w:val="007207E1"/>
    <w:rsid w:val="00720B2E"/>
    <w:rsid w:val="00720E23"/>
    <w:rsid w:val="00720EFE"/>
    <w:rsid w:val="00720F09"/>
    <w:rsid w:val="00720F2B"/>
    <w:rsid w:val="00721166"/>
    <w:rsid w:val="00721328"/>
    <w:rsid w:val="00721925"/>
    <w:rsid w:val="007219AD"/>
    <w:rsid w:val="00721B36"/>
    <w:rsid w:val="00721C08"/>
    <w:rsid w:val="00721E1C"/>
    <w:rsid w:val="00721FE8"/>
    <w:rsid w:val="00722055"/>
    <w:rsid w:val="00722068"/>
    <w:rsid w:val="007220B1"/>
    <w:rsid w:val="007221DF"/>
    <w:rsid w:val="007223AD"/>
    <w:rsid w:val="00722470"/>
    <w:rsid w:val="0072256D"/>
    <w:rsid w:val="00722C08"/>
    <w:rsid w:val="00722E43"/>
    <w:rsid w:val="00722E93"/>
    <w:rsid w:val="0072315C"/>
    <w:rsid w:val="00723214"/>
    <w:rsid w:val="007232F0"/>
    <w:rsid w:val="00723316"/>
    <w:rsid w:val="00723448"/>
    <w:rsid w:val="00723502"/>
    <w:rsid w:val="00723567"/>
    <w:rsid w:val="007235AD"/>
    <w:rsid w:val="00723704"/>
    <w:rsid w:val="00723C26"/>
    <w:rsid w:val="00724156"/>
    <w:rsid w:val="007244F1"/>
    <w:rsid w:val="007245C6"/>
    <w:rsid w:val="007245E0"/>
    <w:rsid w:val="00724626"/>
    <w:rsid w:val="00724764"/>
    <w:rsid w:val="007247AC"/>
    <w:rsid w:val="00724A32"/>
    <w:rsid w:val="00724C90"/>
    <w:rsid w:val="00724DE3"/>
    <w:rsid w:val="00725644"/>
    <w:rsid w:val="0072566D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920"/>
    <w:rsid w:val="00726D9D"/>
    <w:rsid w:val="00726E7C"/>
    <w:rsid w:val="00726F0B"/>
    <w:rsid w:val="007271D0"/>
    <w:rsid w:val="007272AF"/>
    <w:rsid w:val="007273DC"/>
    <w:rsid w:val="007276D3"/>
    <w:rsid w:val="00727A19"/>
    <w:rsid w:val="00727AC8"/>
    <w:rsid w:val="00727C20"/>
    <w:rsid w:val="00727C4A"/>
    <w:rsid w:val="00727DB1"/>
    <w:rsid w:val="00727F8D"/>
    <w:rsid w:val="00727FF6"/>
    <w:rsid w:val="00730D10"/>
    <w:rsid w:val="00730EF4"/>
    <w:rsid w:val="00731478"/>
    <w:rsid w:val="007318D9"/>
    <w:rsid w:val="007318DE"/>
    <w:rsid w:val="00731D72"/>
    <w:rsid w:val="00731D86"/>
    <w:rsid w:val="00732302"/>
    <w:rsid w:val="00732367"/>
    <w:rsid w:val="00732AF4"/>
    <w:rsid w:val="00732C36"/>
    <w:rsid w:val="00732C8F"/>
    <w:rsid w:val="00732C94"/>
    <w:rsid w:val="00732C99"/>
    <w:rsid w:val="00732D79"/>
    <w:rsid w:val="00732DD8"/>
    <w:rsid w:val="007330CF"/>
    <w:rsid w:val="007331A4"/>
    <w:rsid w:val="0073344C"/>
    <w:rsid w:val="00733661"/>
    <w:rsid w:val="007338A1"/>
    <w:rsid w:val="00733FD1"/>
    <w:rsid w:val="0073416E"/>
    <w:rsid w:val="00734242"/>
    <w:rsid w:val="007343D3"/>
    <w:rsid w:val="007345C3"/>
    <w:rsid w:val="0073477F"/>
    <w:rsid w:val="00734A4C"/>
    <w:rsid w:val="00734AED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135"/>
    <w:rsid w:val="00736216"/>
    <w:rsid w:val="00736338"/>
    <w:rsid w:val="00736511"/>
    <w:rsid w:val="00736603"/>
    <w:rsid w:val="00736A64"/>
    <w:rsid w:val="00736B87"/>
    <w:rsid w:val="00736F20"/>
    <w:rsid w:val="0073711B"/>
    <w:rsid w:val="007372A9"/>
    <w:rsid w:val="00737435"/>
    <w:rsid w:val="0073747E"/>
    <w:rsid w:val="007379AB"/>
    <w:rsid w:val="00737E94"/>
    <w:rsid w:val="00737FCA"/>
    <w:rsid w:val="00737FDD"/>
    <w:rsid w:val="00740311"/>
    <w:rsid w:val="0074059C"/>
    <w:rsid w:val="00740691"/>
    <w:rsid w:val="00740701"/>
    <w:rsid w:val="007408DD"/>
    <w:rsid w:val="00740B84"/>
    <w:rsid w:val="00740D6E"/>
    <w:rsid w:val="00741188"/>
    <w:rsid w:val="007413EC"/>
    <w:rsid w:val="007415F1"/>
    <w:rsid w:val="00741761"/>
    <w:rsid w:val="00741859"/>
    <w:rsid w:val="00741A44"/>
    <w:rsid w:val="00741C03"/>
    <w:rsid w:val="00741FED"/>
    <w:rsid w:val="00742310"/>
    <w:rsid w:val="007424CB"/>
    <w:rsid w:val="00742D0C"/>
    <w:rsid w:val="00742D11"/>
    <w:rsid w:val="00742D80"/>
    <w:rsid w:val="00742E20"/>
    <w:rsid w:val="00743180"/>
    <w:rsid w:val="00743232"/>
    <w:rsid w:val="007432A1"/>
    <w:rsid w:val="00743315"/>
    <w:rsid w:val="0074364C"/>
    <w:rsid w:val="007437E0"/>
    <w:rsid w:val="00743824"/>
    <w:rsid w:val="00743B5B"/>
    <w:rsid w:val="00743DDD"/>
    <w:rsid w:val="00744554"/>
    <w:rsid w:val="007445D7"/>
    <w:rsid w:val="00744ABE"/>
    <w:rsid w:val="00744C40"/>
    <w:rsid w:val="00744DA2"/>
    <w:rsid w:val="0074501B"/>
    <w:rsid w:val="007452A3"/>
    <w:rsid w:val="0074593F"/>
    <w:rsid w:val="00745CC0"/>
    <w:rsid w:val="00745EB9"/>
    <w:rsid w:val="00745F04"/>
    <w:rsid w:val="0074619F"/>
    <w:rsid w:val="00746261"/>
    <w:rsid w:val="007465A6"/>
    <w:rsid w:val="007468DE"/>
    <w:rsid w:val="0074690A"/>
    <w:rsid w:val="00746BBA"/>
    <w:rsid w:val="00746EE4"/>
    <w:rsid w:val="00746F1B"/>
    <w:rsid w:val="00747152"/>
    <w:rsid w:val="007471CB"/>
    <w:rsid w:val="00747461"/>
    <w:rsid w:val="0074785A"/>
    <w:rsid w:val="00747DCE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07"/>
    <w:rsid w:val="0075115B"/>
    <w:rsid w:val="007512C4"/>
    <w:rsid w:val="007519E0"/>
    <w:rsid w:val="00751FFA"/>
    <w:rsid w:val="00752083"/>
    <w:rsid w:val="00752089"/>
    <w:rsid w:val="007520C7"/>
    <w:rsid w:val="00752191"/>
    <w:rsid w:val="007522B2"/>
    <w:rsid w:val="00752450"/>
    <w:rsid w:val="0075247F"/>
    <w:rsid w:val="007527A3"/>
    <w:rsid w:val="007527E9"/>
    <w:rsid w:val="00752B3C"/>
    <w:rsid w:val="00752D04"/>
    <w:rsid w:val="00752D34"/>
    <w:rsid w:val="00752D8E"/>
    <w:rsid w:val="00752E90"/>
    <w:rsid w:val="00752FC5"/>
    <w:rsid w:val="00752FEC"/>
    <w:rsid w:val="00753031"/>
    <w:rsid w:val="007531A9"/>
    <w:rsid w:val="00753509"/>
    <w:rsid w:val="00753B1A"/>
    <w:rsid w:val="00753B5A"/>
    <w:rsid w:val="00753C93"/>
    <w:rsid w:val="00753E64"/>
    <w:rsid w:val="00753EC1"/>
    <w:rsid w:val="0075446B"/>
    <w:rsid w:val="007548A8"/>
    <w:rsid w:val="00754A88"/>
    <w:rsid w:val="00754B83"/>
    <w:rsid w:val="00754C2B"/>
    <w:rsid w:val="00754C8B"/>
    <w:rsid w:val="00754C8C"/>
    <w:rsid w:val="00754E12"/>
    <w:rsid w:val="0075502E"/>
    <w:rsid w:val="00755243"/>
    <w:rsid w:val="007552EF"/>
    <w:rsid w:val="00755761"/>
    <w:rsid w:val="00755868"/>
    <w:rsid w:val="00755AE3"/>
    <w:rsid w:val="00755FD2"/>
    <w:rsid w:val="007564EA"/>
    <w:rsid w:val="00756618"/>
    <w:rsid w:val="00756840"/>
    <w:rsid w:val="007568F7"/>
    <w:rsid w:val="00756A15"/>
    <w:rsid w:val="00756AD4"/>
    <w:rsid w:val="00756C2E"/>
    <w:rsid w:val="00756E22"/>
    <w:rsid w:val="00756FAE"/>
    <w:rsid w:val="0075705F"/>
    <w:rsid w:val="007572CA"/>
    <w:rsid w:val="007577A6"/>
    <w:rsid w:val="00757B1A"/>
    <w:rsid w:val="00757D4C"/>
    <w:rsid w:val="00757DD6"/>
    <w:rsid w:val="00757E10"/>
    <w:rsid w:val="007602A4"/>
    <w:rsid w:val="00760300"/>
    <w:rsid w:val="007605EC"/>
    <w:rsid w:val="0076081F"/>
    <w:rsid w:val="0076090A"/>
    <w:rsid w:val="00760C3F"/>
    <w:rsid w:val="00760CA1"/>
    <w:rsid w:val="00760E6C"/>
    <w:rsid w:val="007612B1"/>
    <w:rsid w:val="0076144D"/>
    <w:rsid w:val="007615EB"/>
    <w:rsid w:val="00761A30"/>
    <w:rsid w:val="00761F0C"/>
    <w:rsid w:val="00761F8F"/>
    <w:rsid w:val="0076200D"/>
    <w:rsid w:val="00762AA4"/>
    <w:rsid w:val="00762C23"/>
    <w:rsid w:val="00762F82"/>
    <w:rsid w:val="00763307"/>
    <w:rsid w:val="0076332B"/>
    <w:rsid w:val="007635CF"/>
    <w:rsid w:val="00763A58"/>
    <w:rsid w:val="00763AB5"/>
    <w:rsid w:val="00764221"/>
    <w:rsid w:val="0076426E"/>
    <w:rsid w:val="007643B7"/>
    <w:rsid w:val="007646D3"/>
    <w:rsid w:val="00764A7D"/>
    <w:rsid w:val="00764C8F"/>
    <w:rsid w:val="00764E63"/>
    <w:rsid w:val="00764FB6"/>
    <w:rsid w:val="00764FE6"/>
    <w:rsid w:val="0076507C"/>
    <w:rsid w:val="00765163"/>
    <w:rsid w:val="007654A0"/>
    <w:rsid w:val="00765654"/>
    <w:rsid w:val="00765802"/>
    <w:rsid w:val="00765A0C"/>
    <w:rsid w:val="00765EA5"/>
    <w:rsid w:val="00765F09"/>
    <w:rsid w:val="007661FF"/>
    <w:rsid w:val="0076665B"/>
    <w:rsid w:val="00766DBA"/>
    <w:rsid w:val="00766F00"/>
    <w:rsid w:val="007672E1"/>
    <w:rsid w:val="00767599"/>
    <w:rsid w:val="007675DB"/>
    <w:rsid w:val="00767A84"/>
    <w:rsid w:val="00767B11"/>
    <w:rsid w:val="00767D93"/>
    <w:rsid w:val="007700A6"/>
    <w:rsid w:val="0077049D"/>
    <w:rsid w:val="00770912"/>
    <w:rsid w:val="00770DB5"/>
    <w:rsid w:val="00770E77"/>
    <w:rsid w:val="00771036"/>
    <w:rsid w:val="0077105A"/>
    <w:rsid w:val="00771483"/>
    <w:rsid w:val="007715BB"/>
    <w:rsid w:val="00771899"/>
    <w:rsid w:val="00771B70"/>
    <w:rsid w:val="00771D9D"/>
    <w:rsid w:val="00771EEC"/>
    <w:rsid w:val="00771F90"/>
    <w:rsid w:val="007720BB"/>
    <w:rsid w:val="00772112"/>
    <w:rsid w:val="00772447"/>
    <w:rsid w:val="0077244C"/>
    <w:rsid w:val="00772784"/>
    <w:rsid w:val="00772F70"/>
    <w:rsid w:val="00772FAD"/>
    <w:rsid w:val="00772FE5"/>
    <w:rsid w:val="00773040"/>
    <w:rsid w:val="007733D8"/>
    <w:rsid w:val="0077353F"/>
    <w:rsid w:val="0077374D"/>
    <w:rsid w:val="007737A8"/>
    <w:rsid w:val="007738D2"/>
    <w:rsid w:val="00773BDB"/>
    <w:rsid w:val="00774331"/>
    <w:rsid w:val="00774405"/>
    <w:rsid w:val="0077459A"/>
    <w:rsid w:val="00774673"/>
    <w:rsid w:val="00774BF3"/>
    <w:rsid w:val="00774C19"/>
    <w:rsid w:val="00774D6B"/>
    <w:rsid w:val="007751A7"/>
    <w:rsid w:val="0077524F"/>
    <w:rsid w:val="00775512"/>
    <w:rsid w:val="007755E2"/>
    <w:rsid w:val="0077584C"/>
    <w:rsid w:val="00775971"/>
    <w:rsid w:val="007759FE"/>
    <w:rsid w:val="00775B61"/>
    <w:rsid w:val="00775D99"/>
    <w:rsid w:val="00775F8A"/>
    <w:rsid w:val="00776265"/>
    <w:rsid w:val="0077651C"/>
    <w:rsid w:val="007768AE"/>
    <w:rsid w:val="00776E31"/>
    <w:rsid w:val="00776F1B"/>
    <w:rsid w:val="00776FA0"/>
    <w:rsid w:val="00777107"/>
    <w:rsid w:val="00777193"/>
    <w:rsid w:val="007772B0"/>
    <w:rsid w:val="007773E1"/>
    <w:rsid w:val="00777477"/>
    <w:rsid w:val="0077750C"/>
    <w:rsid w:val="00777C9F"/>
    <w:rsid w:val="00780365"/>
    <w:rsid w:val="007803E0"/>
    <w:rsid w:val="007805AB"/>
    <w:rsid w:val="00780862"/>
    <w:rsid w:val="00780947"/>
    <w:rsid w:val="00780B6F"/>
    <w:rsid w:val="00780B98"/>
    <w:rsid w:val="00780D75"/>
    <w:rsid w:val="00780DE5"/>
    <w:rsid w:val="00781238"/>
    <w:rsid w:val="00781BB0"/>
    <w:rsid w:val="00781E74"/>
    <w:rsid w:val="007822A0"/>
    <w:rsid w:val="0078256E"/>
    <w:rsid w:val="007829A7"/>
    <w:rsid w:val="00782D4A"/>
    <w:rsid w:val="00782EC7"/>
    <w:rsid w:val="00783241"/>
    <w:rsid w:val="00783295"/>
    <w:rsid w:val="00783312"/>
    <w:rsid w:val="007833BC"/>
    <w:rsid w:val="0078354A"/>
    <w:rsid w:val="00783816"/>
    <w:rsid w:val="00784076"/>
    <w:rsid w:val="007842B7"/>
    <w:rsid w:val="0078459F"/>
    <w:rsid w:val="00784682"/>
    <w:rsid w:val="00784C98"/>
    <w:rsid w:val="00784E94"/>
    <w:rsid w:val="00784EA1"/>
    <w:rsid w:val="007852DF"/>
    <w:rsid w:val="007857CA"/>
    <w:rsid w:val="0078597A"/>
    <w:rsid w:val="00785C0C"/>
    <w:rsid w:val="00785ECD"/>
    <w:rsid w:val="00785EF4"/>
    <w:rsid w:val="00785F44"/>
    <w:rsid w:val="00785FD0"/>
    <w:rsid w:val="00786371"/>
    <w:rsid w:val="007865B0"/>
    <w:rsid w:val="007865ED"/>
    <w:rsid w:val="007866D1"/>
    <w:rsid w:val="00786905"/>
    <w:rsid w:val="00786FB2"/>
    <w:rsid w:val="00787214"/>
    <w:rsid w:val="00787921"/>
    <w:rsid w:val="00787C7C"/>
    <w:rsid w:val="00787D8B"/>
    <w:rsid w:val="00787EC6"/>
    <w:rsid w:val="00790050"/>
    <w:rsid w:val="00790203"/>
    <w:rsid w:val="007903DA"/>
    <w:rsid w:val="0079058D"/>
    <w:rsid w:val="00790AA3"/>
    <w:rsid w:val="00790D0C"/>
    <w:rsid w:val="00790D9F"/>
    <w:rsid w:val="00790FB8"/>
    <w:rsid w:val="00791084"/>
    <w:rsid w:val="0079112F"/>
    <w:rsid w:val="007913F5"/>
    <w:rsid w:val="00791731"/>
    <w:rsid w:val="007917C3"/>
    <w:rsid w:val="00791935"/>
    <w:rsid w:val="0079195F"/>
    <w:rsid w:val="00791A58"/>
    <w:rsid w:val="00791DE2"/>
    <w:rsid w:val="00791F0C"/>
    <w:rsid w:val="00792387"/>
    <w:rsid w:val="007926B1"/>
    <w:rsid w:val="00792902"/>
    <w:rsid w:val="00792EA1"/>
    <w:rsid w:val="00793402"/>
    <w:rsid w:val="007937AB"/>
    <w:rsid w:val="0079392A"/>
    <w:rsid w:val="007939C6"/>
    <w:rsid w:val="00793B73"/>
    <w:rsid w:val="00793F1D"/>
    <w:rsid w:val="007947E5"/>
    <w:rsid w:val="0079514F"/>
    <w:rsid w:val="007952AA"/>
    <w:rsid w:val="00795742"/>
    <w:rsid w:val="00795A30"/>
    <w:rsid w:val="00795E08"/>
    <w:rsid w:val="00796026"/>
    <w:rsid w:val="00796178"/>
    <w:rsid w:val="00796182"/>
    <w:rsid w:val="007961D4"/>
    <w:rsid w:val="00796537"/>
    <w:rsid w:val="007966F1"/>
    <w:rsid w:val="007967DD"/>
    <w:rsid w:val="007967E4"/>
    <w:rsid w:val="00796812"/>
    <w:rsid w:val="00796A0B"/>
    <w:rsid w:val="00797183"/>
    <w:rsid w:val="007973C3"/>
    <w:rsid w:val="00797619"/>
    <w:rsid w:val="007976CE"/>
    <w:rsid w:val="00797BCB"/>
    <w:rsid w:val="00797CF4"/>
    <w:rsid w:val="007A00B9"/>
    <w:rsid w:val="007A06EC"/>
    <w:rsid w:val="007A0805"/>
    <w:rsid w:val="007A08E5"/>
    <w:rsid w:val="007A0D7C"/>
    <w:rsid w:val="007A1268"/>
    <w:rsid w:val="007A15CC"/>
    <w:rsid w:val="007A160D"/>
    <w:rsid w:val="007A1899"/>
    <w:rsid w:val="007A1B86"/>
    <w:rsid w:val="007A1D89"/>
    <w:rsid w:val="007A1FF6"/>
    <w:rsid w:val="007A23B7"/>
    <w:rsid w:val="007A23C3"/>
    <w:rsid w:val="007A23D6"/>
    <w:rsid w:val="007A2427"/>
    <w:rsid w:val="007A25E9"/>
    <w:rsid w:val="007A26EE"/>
    <w:rsid w:val="007A2C91"/>
    <w:rsid w:val="007A2E3A"/>
    <w:rsid w:val="007A3124"/>
    <w:rsid w:val="007A33F6"/>
    <w:rsid w:val="007A34E4"/>
    <w:rsid w:val="007A3590"/>
    <w:rsid w:val="007A3830"/>
    <w:rsid w:val="007A385E"/>
    <w:rsid w:val="007A3904"/>
    <w:rsid w:val="007A3C04"/>
    <w:rsid w:val="007A3F8C"/>
    <w:rsid w:val="007A40B4"/>
    <w:rsid w:val="007A43E9"/>
    <w:rsid w:val="007A44A7"/>
    <w:rsid w:val="007A4640"/>
    <w:rsid w:val="007A4871"/>
    <w:rsid w:val="007A4D7F"/>
    <w:rsid w:val="007A4D91"/>
    <w:rsid w:val="007A508E"/>
    <w:rsid w:val="007A53AA"/>
    <w:rsid w:val="007A551C"/>
    <w:rsid w:val="007A56A7"/>
    <w:rsid w:val="007A5A59"/>
    <w:rsid w:val="007A5ABA"/>
    <w:rsid w:val="007A5D9F"/>
    <w:rsid w:val="007A5E14"/>
    <w:rsid w:val="007A5F50"/>
    <w:rsid w:val="007A609F"/>
    <w:rsid w:val="007A6136"/>
    <w:rsid w:val="007A619E"/>
    <w:rsid w:val="007A6360"/>
    <w:rsid w:val="007A661B"/>
    <w:rsid w:val="007A662C"/>
    <w:rsid w:val="007A6752"/>
    <w:rsid w:val="007A6B21"/>
    <w:rsid w:val="007A6D9D"/>
    <w:rsid w:val="007A6F05"/>
    <w:rsid w:val="007A6F65"/>
    <w:rsid w:val="007A6F6F"/>
    <w:rsid w:val="007A6F8D"/>
    <w:rsid w:val="007A729F"/>
    <w:rsid w:val="007A73DA"/>
    <w:rsid w:val="007A765C"/>
    <w:rsid w:val="007A7F95"/>
    <w:rsid w:val="007B0C77"/>
    <w:rsid w:val="007B0D21"/>
    <w:rsid w:val="007B1019"/>
    <w:rsid w:val="007B11DF"/>
    <w:rsid w:val="007B133A"/>
    <w:rsid w:val="007B1527"/>
    <w:rsid w:val="007B17F2"/>
    <w:rsid w:val="007B1A54"/>
    <w:rsid w:val="007B208B"/>
    <w:rsid w:val="007B21BA"/>
    <w:rsid w:val="007B2231"/>
    <w:rsid w:val="007B2271"/>
    <w:rsid w:val="007B239B"/>
    <w:rsid w:val="007B2433"/>
    <w:rsid w:val="007B273E"/>
    <w:rsid w:val="007B29A4"/>
    <w:rsid w:val="007B2CEA"/>
    <w:rsid w:val="007B2E19"/>
    <w:rsid w:val="007B300D"/>
    <w:rsid w:val="007B3251"/>
    <w:rsid w:val="007B32D5"/>
    <w:rsid w:val="007B37EB"/>
    <w:rsid w:val="007B3B3E"/>
    <w:rsid w:val="007B3C1D"/>
    <w:rsid w:val="007B3D4F"/>
    <w:rsid w:val="007B3DF0"/>
    <w:rsid w:val="007B3F0D"/>
    <w:rsid w:val="007B408D"/>
    <w:rsid w:val="007B4560"/>
    <w:rsid w:val="007B45E4"/>
    <w:rsid w:val="007B472B"/>
    <w:rsid w:val="007B48B8"/>
    <w:rsid w:val="007B48BB"/>
    <w:rsid w:val="007B50AB"/>
    <w:rsid w:val="007B5268"/>
    <w:rsid w:val="007B5455"/>
    <w:rsid w:val="007B55A8"/>
    <w:rsid w:val="007B5AD3"/>
    <w:rsid w:val="007B5E76"/>
    <w:rsid w:val="007B615B"/>
    <w:rsid w:val="007B65E3"/>
    <w:rsid w:val="007B67EF"/>
    <w:rsid w:val="007B6867"/>
    <w:rsid w:val="007B69F1"/>
    <w:rsid w:val="007B69FE"/>
    <w:rsid w:val="007B6E5D"/>
    <w:rsid w:val="007B6E62"/>
    <w:rsid w:val="007B715D"/>
    <w:rsid w:val="007B725B"/>
    <w:rsid w:val="007B73F9"/>
    <w:rsid w:val="007B7484"/>
    <w:rsid w:val="007B762F"/>
    <w:rsid w:val="007B7768"/>
    <w:rsid w:val="007C0002"/>
    <w:rsid w:val="007C07E6"/>
    <w:rsid w:val="007C08D2"/>
    <w:rsid w:val="007C0AD6"/>
    <w:rsid w:val="007C123A"/>
    <w:rsid w:val="007C165B"/>
    <w:rsid w:val="007C1C2C"/>
    <w:rsid w:val="007C1F62"/>
    <w:rsid w:val="007C1FCF"/>
    <w:rsid w:val="007C2FDD"/>
    <w:rsid w:val="007C3176"/>
    <w:rsid w:val="007C33AA"/>
    <w:rsid w:val="007C33C2"/>
    <w:rsid w:val="007C3514"/>
    <w:rsid w:val="007C3534"/>
    <w:rsid w:val="007C3AB8"/>
    <w:rsid w:val="007C4033"/>
    <w:rsid w:val="007C4499"/>
    <w:rsid w:val="007C44FA"/>
    <w:rsid w:val="007C456E"/>
    <w:rsid w:val="007C45C4"/>
    <w:rsid w:val="007C4878"/>
    <w:rsid w:val="007C49F2"/>
    <w:rsid w:val="007C4AA8"/>
    <w:rsid w:val="007C4C7D"/>
    <w:rsid w:val="007C4DBA"/>
    <w:rsid w:val="007C507D"/>
    <w:rsid w:val="007C540C"/>
    <w:rsid w:val="007C560B"/>
    <w:rsid w:val="007C5658"/>
    <w:rsid w:val="007C566D"/>
    <w:rsid w:val="007C5908"/>
    <w:rsid w:val="007C5CAD"/>
    <w:rsid w:val="007C6027"/>
    <w:rsid w:val="007C65DE"/>
    <w:rsid w:val="007C671E"/>
    <w:rsid w:val="007C6A0A"/>
    <w:rsid w:val="007C6E11"/>
    <w:rsid w:val="007C7148"/>
    <w:rsid w:val="007C7283"/>
    <w:rsid w:val="007C7A5E"/>
    <w:rsid w:val="007C7E5F"/>
    <w:rsid w:val="007C7ED3"/>
    <w:rsid w:val="007C7FE2"/>
    <w:rsid w:val="007D014B"/>
    <w:rsid w:val="007D02ED"/>
    <w:rsid w:val="007D033D"/>
    <w:rsid w:val="007D04EB"/>
    <w:rsid w:val="007D05BD"/>
    <w:rsid w:val="007D08A8"/>
    <w:rsid w:val="007D0D59"/>
    <w:rsid w:val="007D0F95"/>
    <w:rsid w:val="007D1172"/>
    <w:rsid w:val="007D16C8"/>
    <w:rsid w:val="007D192D"/>
    <w:rsid w:val="007D1B15"/>
    <w:rsid w:val="007D1C3C"/>
    <w:rsid w:val="007D1C80"/>
    <w:rsid w:val="007D1D3A"/>
    <w:rsid w:val="007D1DA7"/>
    <w:rsid w:val="007D1F20"/>
    <w:rsid w:val="007D21EA"/>
    <w:rsid w:val="007D2337"/>
    <w:rsid w:val="007D2482"/>
    <w:rsid w:val="007D2547"/>
    <w:rsid w:val="007D2C49"/>
    <w:rsid w:val="007D2E41"/>
    <w:rsid w:val="007D309A"/>
    <w:rsid w:val="007D34BA"/>
    <w:rsid w:val="007D3578"/>
    <w:rsid w:val="007D37F7"/>
    <w:rsid w:val="007D3918"/>
    <w:rsid w:val="007D3C25"/>
    <w:rsid w:val="007D3EAE"/>
    <w:rsid w:val="007D3F91"/>
    <w:rsid w:val="007D45C1"/>
    <w:rsid w:val="007D486D"/>
    <w:rsid w:val="007D4A06"/>
    <w:rsid w:val="007D4BEE"/>
    <w:rsid w:val="007D4EA1"/>
    <w:rsid w:val="007D4F71"/>
    <w:rsid w:val="007D52CB"/>
    <w:rsid w:val="007D54B2"/>
    <w:rsid w:val="007D58C9"/>
    <w:rsid w:val="007D5925"/>
    <w:rsid w:val="007D5A97"/>
    <w:rsid w:val="007D5B6D"/>
    <w:rsid w:val="007D5C24"/>
    <w:rsid w:val="007D61B5"/>
    <w:rsid w:val="007D6500"/>
    <w:rsid w:val="007D6566"/>
    <w:rsid w:val="007D6915"/>
    <w:rsid w:val="007D6E5A"/>
    <w:rsid w:val="007D6EDB"/>
    <w:rsid w:val="007D7024"/>
    <w:rsid w:val="007D73D2"/>
    <w:rsid w:val="007D744F"/>
    <w:rsid w:val="007D7506"/>
    <w:rsid w:val="007D7760"/>
    <w:rsid w:val="007D78A0"/>
    <w:rsid w:val="007D7A43"/>
    <w:rsid w:val="007D7C37"/>
    <w:rsid w:val="007D7C8B"/>
    <w:rsid w:val="007D7CF3"/>
    <w:rsid w:val="007D7E66"/>
    <w:rsid w:val="007D7F03"/>
    <w:rsid w:val="007E01B4"/>
    <w:rsid w:val="007E0212"/>
    <w:rsid w:val="007E02C4"/>
    <w:rsid w:val="007E0770"/>
    <w:rsid w:val="007E0B05"/>
    <w:rsid w:val="007E0B9E"/>
    <w:rsid w:val="007E0C3B"/>
    <w:rsid w:val="007E0EDA"/>
    <w:rsid w:val="007E10FC"/>
    <w:rsid w:val="007E114F"/>
    <w:rsid w:val="007E116D"/>
    <w:rsid w:val="007E1290"/>
    <w:rsid w:val="007E138E"/>
    <w:rsid w:val="007E142A"/>
    <w:rsid w:val="007E1752"/>
    <w:rsid w:val="007E17BE"/>
    <w:rsid w:val="007E180E"/>
    <w:rsid w:val="007E1A36"/>
    <w:rsid w:val="007E1A67"/>
    <w:rsid w:val="007E2004"/>
    <w:rsid w:val="007E20F9"/>
    <w:rsid w:val="007E2330"/>
    <w:rsid w:val="007E2361"/>
    <w:rsid w:val="007E23F8"/>
    <w:rsid w:val="007E247E"/>
    <w:rsid w:val="007E297C"/>
    <w:rsid w:val="007E2984"/>
    <w:rsid w:val="007E312E"/>
    <w:rsid w:val="007E356D"/>
    <w:rsid w:val="007E3847"/>
    <w:rsid w:val="007E39D5"/>
    <w:rsid w:val="007E3C4D"/>
    <w:rsid w:val="007E3D50"/>
    <w:rsid w:val="007E3FBB"/>
    <w:rsid w:val="007E4035"/>
    <w:rsid w:val="007E40BB"/>
    <w:rsid w:val="007E41D9"/>
    <w:rsid w:val="007E41F7"/>
    <w:rsid w:val="007E42BF"/>
    <w:rsid w:val="007E4365"/>
    <w:rsid w:val="007E4423"/>
    <w:rsid w:val="007E4F5C"/>
    <w:rsid w:val="007E4FA6"/>
    <w:rsid w:val="007E521C"/>
    <w:rsid w:val="007E53F6"/>
    <w:rsid w:val="007E5690"/>
    <w:rsid w:val="007E5ED4"/>
    <w:rsid w:val="007E6383"/>
    <w:rsid w:val="007E6796"/>
    <w:rsid w:val="007E69BB"/>
    <w:rsid w:val="007E6A20"/>
    <w:rsid w:val="007E70C3"/>
    <w:rsid w:val="007E72FA"/>
    <w:rsid w:val="007E79E3"/>
    <w:rsid w:val="007E7A6A"/>
    <w:rsid w:val="007E7C0A"/>
    <w:rsid w:val="007E7D04"/>
    <w:rsid w:val="007E7EF0"/>
    <w:rsid w:val="007E7F2E"/>
    <w:rsid w:val="007F0162"/>
    <w:rsid w:val="007F01F5"/>
    <w:rsid w:val="007F0232"/>
    <w:rsid w:val="007F043C"/>
    <w:rsid w:val="007F0496"/>
    <w:rsid w:val="007F05E8"/>
    <w:rsid w:val="007F06B9"/>
    <w:rsid w:val="007F0A42"/>
    <w:rsid w:val="007F0C6E"/>
    <w:rsid w:val="007F0E1B"/>
    <w:rsid w:val="007F0E2B"/>
    <w:rsid w:val="007F0F4A"/>
    <w:rsid w:val="007F138A"/>
    <w:rsid w:val="007F1B3F"/>
    <w:rsid w:val="007F1FA0"/>
    <w:rsid w:val="007F2100"/>
    <w:rsid w:val="007F2290"/>
    <w:rsid w:val="007F22C2"/>
    <w:rsid w:val="007F248D"/>
    <w:rsid w:val="007F2688"/>
    <w:rsid w:val="007F274D"/>
    <w:rsid w:val="007F2ABB"/>
    <w:rsid w:val="007F2B13"/>
    <w:rsid w:val="007F2BCF"/>
    <w:rsid w:val="007F2C25"/>
    <w:rsid w:val="007F2ECF"/>
    <w:rsid w:val="007F2F8D"/>
    <w:rsid w:val="007F304B"/>
    <w:rsid w:val="007F3425"/>
    <w:rsid w:val="007F3812"/>
    <w:rsid w:val="007F3833"/>
    <w:rsid w:val="007F38C2"/>
    <w:rsid w:val="007F38FE"/>
    <w:rsid w:val="007F3EBD"/>
    <w:rsid w:val="007F3FCB"/>
    <w:rsid w:val="007F40EF"/>
    <w:rsid w:val="007F41E1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04E"/>
    <w:rsid w:val="007F52BA"/>
    <w:rsid w:val="007F585D"/>
    <w:rsid w:val="007F597D"/>
    <w:rsid w:val="007F59DD"/>
    <w:rsid w:val="007F60C2"/>
    <w:rsid w:val="007F64E3"/>
    <w:rsid w:val="007F6B14"/>
    <w:rsid w:val="007F6CCA"/>
    <w:rsid w:val="007F6E61"/>
    <w:rsid w:val="007F6FB2"/>
    <w:rsid w:val="007F6FD1"/>
    <w:rsid w:val="007F7034"/>
    <w:rsid w:val="007F75ED"/>
    <w:rsid w:val="007F765A"/>
    <w:rsid w:val="007F7A6E"/>
    <w:rsid w:val="007F7E07"/>
    <w:rsid w:val="007F7EA0"/>
    <w:rsid w:val="007F7F72"/>
    <w:rsid w:val="00800019"/>
    <w:rsid w:val="008003FF"/>
    <w:rsid w:val="00800410"/>
    <w:rsid w:val="00800491"/>
    <w:rsid w:val="008004F4"/>
    <w:rsid w:val="00800658"/>
    <w:rsid w:val="00800A7B"/>
    <w:rsid w:val="00801214"/>
    <w:rsid w:val="00801241"/>
    <w:rsid w:val="0080128B"/>
    <w:rsid w:val="00801304"/>
    <w:rsid w:val="0080130D"/>
    <w:rsid w:val="0080152A"/>
    <w:rsid w:val="00801BC2"/>
    <w:rsid w:val="00801F10"/>
    <w:rsid w:val="00802440"/>
    <w:rsid w:val="0080244B"/>
    <w:rsid w:val="008024BD"/>
    <w:rsid w:val="008025F6"/>
    <w:rsid w:val="00802B64"/>
    <w:rsid w:val="00802F8F"/>
    <w:rsid w:val="00802FD3"/>
    <w:rsid w:val="0080331D"/>
    <w:rsid w:val="00803421"/>
    <w:rsid w:val="0080347C"/>
    <w:rsid w:val="008034A7"/>
    <w:rsid w:val="00803769"/>
    <w:rsid w:val="0080392D"/>
    <w:rsid w:val="00803CCE"/>
    <w:rsid w:val="00803FAC"/>
    <w:rsid w:val="008040B5"/>
    <w:rsid w:val="00804103"/>
    <w:rsid w:val="0080420E"/>
    <w:rsid w:val="00804420"/>
    <w:rsid w:val="00804B6D"/>
    <w:rsid w:val="00804B8F"/>
    <w:rsid w:val="00804BFA"/>
    <w:rsid w:val="00804C8A"/>
    <w:rsid w:val="00805420"/>
    <w:rsid w:val="00805434"/>
    <w:rsid w:val="00805628"/>
    <w:rsid w:val="008059B1"/>
    <w:rsid w:val="00805A4F"/>
    <w:rsid w:val="00805E60"/>
    <w:rsid w:val="00805EFB"/>
    <w:rsid w:val="00806156"/>
    <w:rsid w:val="00806526"/>
    <w:rsid w:val="00806598"/>
    <w:rsid w:val="00806938"/>
    <w:rsid w:val="00806B87"/>
    <w:rsid w:val="00806DF8"/>
    <w:rsid w:val="00807091"/>
    <w:rsid w:val="0080736B"/>
    <w:rsid w:val="00807814"/>
    <w:rsid w:val="0080793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312"/>
    <w:rsid w:val="008115F2"/>
    <w:rsid w:val="00811672"/>
    <w:rsid w:val="008116D6"/>
    <w:rsid w:val="00811ED5"/>
    <w:rsid w:val="00811EEE"/>
    <w:rsid w:val="00812371"/>
    <w:rsid w:val="0081255A"/>
    <w:rsid w:val="008127DE"/>
    <w:rsid w:val="00812987"/>
    <w:rsid w:val="00812B08"/>
    <w:rsid w:val="00812B91"/>
    <w:rsid w:val="008134F4"/>
    <w:rsid w:val="008135BD"/>
    <w:rsid w:val="008137EA"/>
    <w:rsid w:val="00813807"/>
    <w:rsid w:val="00813A22"/>
    <w:rsid w:val="00813ACB"/>
    <w:rsid w:val="00813C47"/>
    <w:rsid w:val="00814013"/>
    <w:rsid w:val="008142F6"/>
    <w:rsid w:val="008146DA"/>
    <w:rsid w:val="008146EA"/>
    <w:rsid w:val="00814AEE"/>
    <w:rsid w:val="00814BF7"/>
    <w:rsid w:val="008150EF"/>
    <w:rsid w:val="008153D7"/>
    <w:rsid w:val="008154CB"/>
    <w:rsid w:val="008157FA"/>
    <w:rsid w:val="00815BBC"/>
    <w:rsid w:val="00815C92"/>
    <w:rsid w:val="00816340"/>
    <w:rsid w:val="008165BF"/>
    <w:rsid w:val="0081671F"/>
    <w:rsid w:val="00816AB4"/>
    <w:rsid w:val="00816FF3"/>
    <w:rsid w:val="0081701D"/>
    <w:rsid w:val="00817051"/>
    <w:rsid w:val="00817101"/>
    <w:rsid w:val="00817238"/>
    <w:rsid w:val="008175F6"/>
    <w:rsid w:val="00817687"/>
    <w:rsid w:val="008179D9"/>
    <w:rsid w:val="008179DD"/>
    <w:rsid w:val="00817CEE"/>
    <w:rsid w:val="00817DAC"/>
    <w:rsid w:val="00820036"/>
    <w:rsid w:val="008202B6"/>
    <w:rsid w:val="00820438"/>
    <w:rsid w:val="0082084A"/>
    <w:rsid w:val="00820868"/>
    <w:rsid w:val="00820896"/>
    <w:rsid w:val="00820AFD"/>
    <w:rsid w:val="00820B98"/>
    <w:rsid w:val="00820EE4"/>
    <w:rsid w:val="008213AF"/>
    <w:rsid w:val="008214A1"/>
    <w:rsid w:val="0082159B"/>
    <w:rsid w:val="0082196C"/>
    <w:rsid w:val="00821A37"/>
    <w:rsid w:val="00821A79"/>
    <w:rsid w:val="00821DAB"/>
    <w:rsid w:val="00821EF1"/>
    <w:rsid w:val="00821FFC"/>
    <w:rsid w:val="008220EB"/>
    <w:rsid w:val="0082239F"/>
    <w:rsid w:val="00822836"/>
    <w:rsid w:val="00822894"/>
    <w:rsid w:val="00822B96"/>
    <w:rsid w:val="00822C4D"/>
    <w:rsid w:val="00822E41"/>
    <w:rsid w:val="00822E8C"/>
    <w:rsid w:val="0082333D"/>
    <w:rsid w:val="008233F0"/>
    <w:rsid w:val="008235AF"/>
    <w:rsid w:val="0082367B"/>
    <w:rsid w:val="008236FD"/>
    <w:rsid w:val="00823754"/>
    <w:rsid w:val="008237FD"/>
    <w:rsid w:val="00823802"/>
    <w:rsid w:val="00823D98"/>
    <w:rsid w:val="00824309"/>
    <w:rsid w:val="008246D7"/>
    <w:rsid w:val="00824889"/>
    <w:rsid w:val="00824CA0"/>
    <w:rsid w:val="00824DEA"/>
    <w:rsid w:val="00824E0B"/>
    <w:rsid w:val="00824E53"/>
    <w:rsid w:val="00824E9E"/>
    <w:rsid w:val="00825273"/>
    <w:rsid w:val="008252EA"/>
    <w:rsid w:val="0082530D"/>
    <w:rsid w:val="008257D7"/>
    <w:rsid w:val="00825816"/>
    <w:rsid w:val="008258CD"/>
    <w:rsid w:val="00825D39"/>
    <w:rsid w:val="00825F30"/>
    <w:rsid w:val="00826077"/>
    <w:rsid w:val="00826D5D"/>
    <w:rsid w:val="00826EC5"/>
    <w:rsid w:val="00826ED7"/>
    <w:rsid w:val="00826FA4"/>
    <w:rsid w:val="00826FB3"/>
    <w:rsid w:val="008273B9"/>
    <w:rsid w:val="008274AF"/>
    <w:rsid w:val="00827981"/>
    <w:rsid w:val="008279D0"/>
    <w:rsid w:val="008279DC"/>
    <w:rsid w:val="00827A46"/>
    <w:rsid w:val="00827B86"/>
    <w:rsid w:val="00827B89"/>
    <w:rsid w:val="00827C87"/>
    <w:rsid w:val="0083009E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21F1"/>
    <w:rsid w:val="008326F6"/>
    <w:rsid w:val="0083276D"/>
    <w:rsid w:val="00832F6F"/>
    <w:rsid w:val="00832F9D"/>
    <w:rsid w:val="00832FD4"/>
    <w:rsid w:val="0083322F"/>
    <w:rsid w:val="00833299"/>
    <w:rsid w:val="008336BF"/>
    <w:rsid w:val="008336D4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1E2"/>
    <w:rsid w:val="00834289"/>
    <w:rsid w:val="00834366"/>
    <w:rsid w:val="00834758"/>
    <w:rsid w:val="008347CA"/>
    <w:rsid w:val="008347D5"/>
    <w:rsid w:val="00834A0D"/>
    <w:rsid w:val="00834C44"/>
    <w:rsid w:val="00835221"/>
    <w:rsid w:val="008353A2"/>
    <w:rsid w:val="00835550"/>
    <w:rsid w:val="00835A42"/>
    <w:rsid w:val="0083623D"/>
    <w:rsid w:val="00836377"/>
    <w:rsid w:val="0083653C"/>
    <w:rsid w:val="00836725"/>
    <w:rsid w:val="008368F0"/>
    <w:rsid w:val="0083693E"/>
    <w:rsid w:val="00836B01"/>
    <w:rsid w:val="008370B0"/>
    <w:rsid w:val="0083743F"/>
    <w:rsid w:val="008375B5"/>
    <w:rsid w:val="00837764"/>
    <w:rsid w:val="008377C7"/>
    <w:rsid w:val="00837B28"/>
    <w:rsid w:val="00837CFB"/>
    <w:rsid w:val="00837E29"/>
    <w:rsid w:val="00837FD3"/>
    <w:rsid w:val="00840486"/>
    <w:rsid w:val="00840892"/>
    <w:rsid w:val="00840C45"/>
    <w:rsid w:val="008413D1"/>
    <w:rsid w:val="008416B6"/>
    <w:rsid w:val="008416CB"/>
    <w:rsid w:val="00841719"/>
    <w:rsid w:val="008418BF"/>
    <w:rsid w:val="00841B73"/>
    <w:rsid w:val="008425B3"/>
    <w:rsid w:val="0084274F"/>
    <w:rsid w:val="00842758"/>
    <w:rsid w:val="008428D4"/>
    <w:rsid w:val="00842A88"/>
    <w:rsid w:val="00842B0B"/>
    <w:rsid w:val="00842B0E"/>
    <w:rsid w:val="008432B2"/>
    <w:rsid w:val="00843385"/>
    <w:rsid w:val="008434E7"/>
    <w:rsid w:val="00843B64"/>
    <w:rsid w:val="00843D6C"/>
    <w:rsid w:val="00843F52"/>
    <w:rsid w:val="008440A7"/>
    <w:rsid w:val="00844151"/>
    <w:rsid w:val="00844301"/>
    <w:rsid w:val="0084493D"/>
    <w:rsid w:val="00844AB7"/>
    <w:rsid w:val="00844E9E"/>
    <w:rsid w:val="00845023"/>
    <w:rsid w:val="0084573C"/>
    <w:rsid w:val="008457FF"/>
    <w:rsid w:val="00845C5D"/>
    <w:rsid w:val="00845D31"/>
    <w:rsid w:val="00845FCE"/>
    <w:rsid w:val="0084623E"/>
    <w:rsid w:val="008462C1"/>
    <w:rsid w:val="0084634D"/>
    <w:rsid w:val="008463ED"/>
    <w:rsid w:val="00846512"/>
    <w:rsid w:val="00846684"/>
    <w:rsid w:val="008466EF"/>
    <w:rsid w:val="00847507"/>
    <w:rsid w:val="0084780F"/>
    <w:rsid w:val="0084797B"/>
    <w:rsid w:val="00847E02"/>
    <w:rsid w:val="00850477"/>
    <w:rsid w:val="0085047E"/>
    <w:rsid w:val="008504F0"/>
    <w:rsid w:val="00850667"/>
    <w:rsid w:val="00850699"/>
    <w:rsid w:val="00850839"/>
    <w:rsid w:val="0085091E"/>
    <w:rsid w:val="00850BBF"/>
    <w:rsid w:val="00850C29"/>
    <w:rsid w:val="00850D7D"/>
    <w:rsid w:val="00850FEE"/>
    <w:rsid w:val="00851369"/>
    <w:rsid w:val="00851868"/>
    <w:rsid w:val="00851CAD"/>
    <w:rsid w:val="00851CED"/>
    <w:rsid w:val="00851D82"/>
    <w:rsid w:val="00851DB2"/>
    <w:rsid w:val="00851E91"/>
    <w:rsid w:val="008523EC"/>
    <w:rsid w:val="00852887"/>
    <w:rsid w:val="008529A6"/>
    <w:rsid w:val="00852D5F"/>
    <w:rsid w:val="00852D77"/>
    <w:rsid w:val="00852D97"/>
    <w:rsid w:val="00852DB7"/>
    <w:rsid w:val="00852DFB"/>
    <w:rsid w:val="00852EF2"/>
    <w:rsid w:val="00853429"/>
    <w:rsid w:val="00853483"/>
    <w:rsid w:val="00853A8C"/>
    <w:rsid w:val="00853C84"/>
    <w:rsid w:val="00854418"/>
    <w:rsid w:val="008545DD"/>
    <w:rsid w:val="0085462C"/>
    <w:rsid w:val="008546BD"/>
    <w:rsid w:val="00854760"/>
    <w:rsid w:val="0085483F"/>
    <w:rsid w:val="00854D17"/>
    <w:rsid w:val="00854FED"/>
    <w:rsid w:val="0085514B"/>
    <w:rsid w:val="00855320"/>
    <w:rsid w:val="0085544B"/>
    <w:rsid w:val="008554B9"/>
    <w:rsid w:val="00855A64"/>
    <w:rsid w:val="00855C4E"/>
    <w:rsid w:val="00855C79"/>
    <w:rsid w:val="00855C9A"/>
    <w:rsid w:val="008563C8"/>
    <w:rsid w:val="00856597"/>
    <w:rsid w:val="00856643"/>
    <w:rsid w:val="008567D5"/>
    <w:rsid w:val="00856821"/>
    <w:rsid w:val="008568F2"/>
    <w:rsid w:val="008569CE"/>
    <w:rsid w:val="00856AD6"/>
    <w:rsid w:val="00856C33"/>
    <w:rsid w:val="00856E8A"/>
    <w:rsid w:val="00856E93"/>
    <w:rsid w:val="00856EED"/>
    <w:rsid w:val="00857033"/>
    <w:rsid w:val="00857163"/>
    <w:rsid w:val="008579DB"/>
    <w:rsid w:val="00857C8B"/>
    <w:rsid w:val="00857E2B"/>
    <w:rsid w:val="00860215"/>
    <w:rsid w:val="0086047C"/>
    <w:rsid w:val="008604E6"/>
    <w:rsid w:val="008604EF"/>
    <w:rsid w:val="00860683"/>
    <w:rsid w:val="00860799"/>
    <w:rsid w:val="00860987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06F"/>
    <w:rsid w:val="008631EA"/>
    <w:rsid w:val="008636D3"/>
    <w:rsid w:val="0086393E"/>
    <w:rsid w:val="00863AD0"/>
    <w:rsid w:val="00863C0E"/>
    <w:rsid w:val="00863EBE"/>
    <w:rsid w:val="00864005"/>
    <w:rsid w:val="00864197"/>
    <w:rsid w:val="008643A7"/>
    <w:rsid w:val="008644F8"/>
    <w:rsid w:val="008645A4"/>
    <w:rsid w:val="00864876"/>
    <w:rsid w:val="00864AF2"/>
    <w:rsid w:val="00864D45"/>
    <w:rsid w:val="00864E79"/>
    <w:rsid w:val="00865424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1D"/>
    <w:rsid w:val="00866868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5B6"/>
    <w:rsid w:val="008675E3"/>
    <w:rsid w:val="00867754"/>
    <w:rsid w:val="00867B8C"/>
    <w:rsid w:val="00867C5D"/>
    <w:rsid w:val="00867CA6"/>
    <w:rsid w:val="00867D43"/>
    <w:rsid w:val="00867EBE"/>
    <w:rsid w:val="00870060"/>
    <w:rsid w:val="008700C4"/>
    <w:rsid w:val="008700E1"/>
    <w:rsid w:val="00870648"/>
    <w:rsid w:val="00870AF5"/>
    <w:rsid w:val="00870C73"/>
    <w:rsid w:val="00870C79"/>
    <w:rsid w:val="00870F2C"/>
    <w:rsid w:val="00871191"/>
    <w:rsid w:val="008712EA"/>
    <w:rsid w:val="0087197F"/>
    <w:rsid w:val="0087198C"/>
    <w:rsid w:val="00871C80"/>
    <w:rsid w:val="00871CAC"/>
    <w:rsid w:val="008720F4"/>
    <w:rsid w:val="0087217D"/>
    <w:rsid w:val="008722BD"/>
    <w:rsid w:val="00872388"/>
    <w:rsid w:val="008723AF"/>
    <w:rsid w:val="00872661"/>
    <w:rsid w:val="008727A1"/>
    <w:rsid w:val="00872C34"/>
    <w:rsid w:val="00872CCA"/>
    <w:rsid w:val="008732DB"/>
    <w:rsid w:val="00873594"/>
    <w:rsid w:val="008736D7"/>
    <w:rsid w:val="00873744"/>
    <w:rsid w:val="00873936"/>
    <w:rsid w:val="00873B54"/>
    <w:rsid w:val="00873C49"/>
    <w:rsid w:val="00874095"/>
    <w:rsid w:val="008740BE"/>
    <w:rsid w:val="00874113"/>
    <w:rsid w:val="0087427F"/>
    <w:rsid w:val="008742E3"/>
    <w:rsid w:val="00874970"/>
    <w:rsid w:val="00874D62"/>
    <w:rsid w:val="00874D95"/>
    <w:rsid w:val="00875090"/>
    <w:rsid w:val="008751EA"/>
    <w:rsid w:val="008753CD"/>
    <w:rsid w:val="008753FC"/>
    <w:rsid w:val="00875568"/>
    <w:rsid w:val="0087571D"/>
    <w:rsid w:val="008757E3"/>
    <w:rsid w:val="00875D32"/>
    <w:rsid w:val="00875D92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A62"/>
    <w:rsid w:val="00877B83"/>
    <w:rsid w:val="00877C75"/>
    <w:rsid w:val="00877EE3"/>
    <w:rsid w:val="008800D4"/>
    <w:rsid w:val="00880178"/>
    <w:rsid w:val="00880B81"/>
    <w:rsid w:val="00880C15"/>
    <w:rsid w:val="00880CD9"/>
    <w:rsid w:val="00881114"/>
    <w:rsid w:val="008812C0"/>
    <w:rsid w:val="008813D6"/>
    <w:rsid w:val="00881737"/>
    <w:rsid w:val="008817F4"/>
    <w:rsid w:val="00881826"/>
    <w:rsid w:val="00881B57"/>
    <w:rsid w:val="00881B65"/>
    <w:rsid w:val="00881D15"/>
    <w:rsid w:val="00881EA1"/>
    <w:rsid w:val="00881F4E"/>
    <w:rsid w:val="008822E5"/>
    <w:rsid w:val="008823B2"/>
    <w:rsid w:val="008824AD"/>
    <w:rsid w:val="00882527"/>
    <w:rsid w:val="00882CB5"/>
    <w:rsid w:val="0088305C"/>
    <w:rsid w:val="0088336E"/>
    <w:rsid w:val="00883650"/>
    <w:rsid w:val="0088370F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5F9"/>
    <w:rsid w:val="0088575B"/>
    <w:rsid w:val="00885BC1"/>
    <w:rsid w:val="0088693E"/>
    <w:rsid w:val="008869FF"/>
    <w:rsid w:val="00886CDF"/>
    <w:rsid w:val="008872FD"/>
    <w:rsid w:val="0088780B"/>
    <w:rsid w:val="00887951"/>
    <w:rsid w:val="00887957"/>
    <w:rsid w:val="00887A69"/>
    <w:rsid w:val="00887B0B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A8"/>
    <w:rsid w:val="008911FF"/>
    <w:rsid w:val="00891225"/>
    <w:rsid w:val="008917FB"/>
    <w:rsid w:val="00891B02"/>
    <w:rsid w:val="00891CBE"/>
    <w:rsid w:val="00892049"/>
    <w:rsid w:val="00892217"/>
    <w:rsid w:val="0089255E"/>
    <w:rsid w:val="00892664"/>
    <w:rsid w:val="0089272A"/>
    <w:rsid w:val="008927AD"/>
    <w:rsid w:val="00892959"/>
    <w:rsid w:val="00892A47"/>
    <w:rsid w:val="00892AE2"/>
    <w:rsid w:val="00892B7E"/>
    <w:rsid w:val="00893003"/>
    <w:rsid w:val="008933FE"/>
    <w:rsid w:val="00893475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CB"/>
    <w:rsid w:val="008947B1"/>
    <w:rsid w:val="008948DE"/>
    <w:rsid w:val="0089513B"/>
    <w:rsid w:val="008954F1"/>
    <w:rsid w:val="008958B6"/>
    <w:rsid w:val="00895D6A"/>
    <w:rsid w:val="00895DD2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6C44"/>
    <w:rsid w:val="00896DC8"/>
    <w:rsid w:val="00897082"/>
    <w:rsid w:val="008970CD"/>
    <w:rsid w:val="00897213"/>
    <w:rsid w:val="00897372"/>
    <w:rsid w:val="00897427"/>
    <w:rsid w:val="008974F1"/>
    <w:rsid w:val="008975F5"/>
    <w:rsid w:val="008976B7"/>
    <w:rsid w:val="008978ED"/>
    <w:rsid w:val="00897EAD"/>
    <w:rsid w:val="008A00E5"/>
    <w:rsid w:val="008A01A1"/>
    <w:rsid w:val="008A0505"/>
    <w:rsid w:val="008A06E4"/>
    <w:rsid w:val="008A08A0"/>
    <w:rsid w:val="008A1000"/>
    <w:rsid w:val="008A11D5"/>
    <w:rsid w:val="008A14D5"/>
    <w:rsid w:val="008A1542"/>
    <w:rsid w:val="008A1678"/>
    <w:rsid w:val="008A1B81"/>
    <w:rsid w:val="008A1E10"/>
    <w:rsid w:val="008A1E15"/>
    <w:rsid w:val="008A1FC7"/>
    <w:rsid w:val="008A2028"/>
    <w:rsid w:val="008A217D"/>
    <w:rsid w:val="008A2613"/>
    <w:rsid w:val="008A2794"/>
    <w:rsid w:val="008A29C9"/>
    <w:rsid w:val="008A2AA3"/>
    <w:rsid w:val="008A2C7F"/>
    <w:rsid w:val="008A2D76"/>
    <w:rsid w:val="008A2F8F"/>
    <w:rsid w:val="008A354D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584"/>
    <w:rsid w:val="008A48E7"/>
    <w:rsid w:val="008A4CBF"/>
    <w:rsid w:val="008A4F5E"/>
    <w:rsid w:val="008A533F"/>
    <w:rsid w:val="008A5396"/>
    <w:rsid w:val="008A5519"/>
    <w:rsid w:val="008A5549"/>
    <w:rsid w:val="008A5579"/>
    <w:rsid w:val="008A55A2"/>
    <w:rsid w:val="008A566E"/>
    <w:rsid w:val="008A5815"/>
    <w:rsid w:val="008A5B9F"/>
    <w:rsid w:val="008A5DD7"/>
    <w:rsid w:val="008A5FE5"/>
    <w:rsid w:val="008A6115"/>
    <w:rsid w:val="008A61DD"/>
    <w:rsid w:val="008A6849"/>
    <w:rsid w:val="008A6A2B"/>
    <w:rsid w:val="008A6A41"/>
    <w:rsid w:val="008A6F48"/>
    <w:rsid w:val="008A717B"/>
    <w:rsid w:val="008A71D0"/>
    <w:rsid w:val="008A71DC"/>
    <w:rsid w:val="008A740F"/>
    <w:rsid w:val="008A7415"/>
    <w:rsid w:val="008A78C7"/>
    <w:rsid w:val="008A7900"/>
    <w:rsid w:val="008A7F6D"/>
    <w:rsid w:val="008B0320"/>
    <w:rsid w:val="008B077E"/>
    <w:rsid w:val="008B07EA"/>
    <w:rsid w:val="008B08A4"/>
    <w:rsid w:val="008B08F1"/>
    <w:rsid w:val="008B0C84"/>
    <w:rsid w:val="008B0CE9"/>
    <w:rsid w:val="008B11AA"/>
    <w:rsid w:val="008B1451"/>
    <w:rsid w:val="008B168C"/>
    <w:rsid w:val="008B16E6"/>
    <w:rsid w:val="008B1706"/>
    <w:rsid w:val="008B176B"/>
    <w:rsid w:val="008B17BD"/>
    <w:rsid w:val="008B18F5"/>
    <w:rsid w:val="008B1F59"/>
    <w:rsid w:val="008B222E"/>
    <w:rsid w:val="008B236A"/>
    <w:rsid w:val="008B286E"/>
    <w:rsid w:val="008B2CE2"/>
    <w:rsid w:val="008B2DF0"/>
    <w:rsid w:val="008B30C8"/>
    <w:rsid w:val="008B315A"/>
    <w:rsid w:val="008B3174"/>
    <w:rsid w:val="008B3925"/>
    <w:rsid w:val="008B3BBA"/>
    <w:rsid w:val="008B3C2A"/>
    <w:rsid w:val="008B40CD"/>
    <w:rsid w:val="008B4266"/>
    <w:rsid w:val="008B42CB"/>
    <w:rsid w:val="008B457F"/>
    <w:rsid w:val="008B4645"/>
    <w:rsid w:val="008B4718"/>
    <w:rsid w:val="008B47D3"/>
    <w:rsid w:val="008B4AE3"/>
    <w:rsid w:val="008B4AED"/>
    <w:rsid w:val="008B501F"/>
    <w:rsid w:val="008B5071"/>
    <w:rsid w:val="008B542F"/>
    <w:rsid w:val="008B55EC"/>
    <w:rsid w:val="008B55FA"/>
    <w:rsid w:val="008B5916"/>
    <w:rsid w:val="008B5A4B"/>
    <w:rsid w:val="008B5BFA"/>
    <w:rsid w:val="008B5C8D"/>
    <w:rsid w:val="008B5E08"/>
    <w:rsid w:val="008B6009"/>
    <w:rsid w:val="008B650B"/>
    <w:rsid w:val="008B6537"/>
    <w:rsid w:val="008B6785"/>
    <w:rsid w:val="008B67A2"/>
    <w:rsid w:val="008B6909"/>
    <w:rsid w:val="008B6A02"/>
    <w:rsid w:val="008B6A6E"/>
    <w:rsid w:val="008B6C46"/>
    <w:rsid w:val="008B72C7"/>
    <w:rsid w:val="008B754C"/>
    <w:rsid w:val="008B7609"/>
    <w:rsid w:val="008B7A57"/>
    <w:rsid w:val="008B7CE7"/>
    <w:rsid w:val="008B7FF2"/>
    <w:rsid w:val="008C0095"/>
    <w:rsid w:val="008C0261"/>
    <w:rsid w:val="008C0270"/>
    <w:rsid w:val="008C02E4"/>
    <w:rsid w:val="008C0705"/>
    <w:rsid w:val="008C0BFA"/>
    <w:rsid w:val="008C0DA5"/>
    <w:rsid w:val="008C0F4D"/>
    <w:rsid w:val="008C1516"/>
    <w:rsid w:val="008C15D7"/>
    <w:rsid w:val="008C1902"/>
    <w:rsid w:val="008C1A5E"/>
    <w:rsid w:val="008C1C0E"/>
    <w:rsid w:val="008C1DBC"/>
    <w:rsid w:val="008C1E6D"/>
    <w:rsid w:val="008C1F22"/>
    <w:rsid w:val="008C1F32"/>
    <w:rsid w:val="008C21BE"/>
    <w:rsid w:val="008C225C"/>
    <w:rsid w:val="008C2286"/>
    <w:rsid w:val="008C268B"/>
    <w:rsid w:val="008C28E5"/>
    <w:rsid w:val="008C2A2B"/>
    <w:rsid w:val="008C2DE7"/>
    <w:rsid w:val="008C2E18"/>
    <w:rsid w:val="008C2FDC"/>
    <w:rsid w:val="008C31BE"/>
    <w:rsid w:val="008C3D99"/>
    <w:rsid w:val="008C3E64"/>
    <w:rsid w:val="008C3F44"/>
    <w:rsid w:val="008C3FB9"/>
    <w:rsid w:val="008C3FBF"/>
    <w:rsid w:val="008C4246"/>
    <w:rsid w:val="008C44DB"/>
    <w:rsid w:val="008C46A5"/>
    <w:rsid w:val="008C4819"/>
    <w:rsid w:val="008C494C"/>
    <w:rsid w:val="008C4991"/>
    <w:rsid w:val="008C4C18"/>
    <w:rsid w:val="008C4F4A"/>
    <w:rsid w:val="008C51E7"/>
    <w:rsid w:val="008C5310"/>
    <w:rsid w:val="008C5502"/>
    <w:rsid w:val="008C5C7E"/>
    <w:rsid w:val="008C5D73"/>
    <w:rsid w:val="008C61DD"/>
    <w:rsid w:val="008C6317"/>
    <w:rsid w:val="008C65A7"/>
    <w:rsid w:val="008C6643"/>
    <w:rsid w:val="008C716F"/>
    <w:rsid w:val="008C7645"/>
    <w:rsid w:val="008C764B"/>
    <w:rsid w:val="008C76F4"/>
    <w:rsid w:val="008C7786"/>
    <w:rsid w:val="008C77AC"/>
    <w:rsid w:val="008C7C44"/>
    <w:rsid w:val="008C7D00"/>
    <w:rsid w:val="008C7D31"/>
    <w:rsid w:val="008C7F62"/>
    <w:rsid w:val="008D00BE"/>
    <w:rsid w:val="008D034D"/>
    <w:rsid w:val="008D07DB"/>
    <w:rsid w:val="008D08C3"/>
    <w:rsid w:val="008D0939"/>
    <w:rsid w:val="008D097F"/>
    <w:rsid w:val="008D0BDF"/>
    <w:rsid w:val="008D0D11"/>
    <w:rsid w:val="008D0F2F"/>
    <w:rsid w:val="008D104F"/>
    <w:rsid w:val="008D1237"/>
    <w:rsid w:val="008D13A2"/>
    <w:rsid w:val="008D13C8"/>
    <w:rsid w:val="008D1583"/>
    <w:rsid w:val="008D1D7D"/>
    <w:rsid w:val="008D1FBC"/>
    <w:rsid w:val="008D1FD6"/>
    <w:rsid w:val="008D2015"/>
    <w:rsid w:val="008D2287"/>
    <w:rsid w:val="008D22B2"/>
    <w:rsid w:val="008D23BA"/>
    <w:rsid w:val="008D2687"/>
    <w:rsid w:val="008D2927"/>
    <w:rsid w:val="008D2CEF"/>
    <w:rsid w:val="008D2E4D"/>
    <w:rsid w:val="008D2F12"/>
    <w:rsid w:val="008D3080"/>
    <w:rsid w:val="008D30EA"/>
    <w:rsid w:val="008D373C"/>
    <w:rsid w:val="008D37E5"/>
    <w:rsid w:val="008D3848"/>
    <w:rsid w:val="008D3956"/>
    <w:rsid w:val="008D3A0E"/>
    <w:rsid w:val="008D3FE2"/>
    <w:rsid w:val="008D4275"/>
    <w:rsid w:val="008D42A1"/>
    <w:rsid w:val="008D43C9"/>
    <w:rsid w:val="008D459F"/>
    <w:rsid w:val="008D4604"/>
    <w:rsid w:val="008D4832"/>
    <w:rsid w:val="008D494A"/>
    <w:rsid w:val="008D56B2"/>
    <w:rsid w:val="008D5CE7"/>
    <w:rsid w:val="008D5D6A"/>
    <w:rsid w:val="008D5E24"/>
    <w:rsid w:val="008D5E33"/>
    <w:rsid w:val="008D5E68"/>
    <w:rsid w:val="008D60B2"/>
    <w:rsid w:val="008D634E"/>
    <w:rsid w:val="008D6378"/>
    <w:rsid w:val="008D6899"/>
    <w:rsid w:val="008D69A5"/>
    <w:rsid w:val="008D6ADE"/>
    <w:rsid w:val="008D6B5A"/>
    <w:rsid w:val="008D6C39"/>
    <w:rsid w:val="008D6DCB"/>
    <w:rsid w:val="008D6EAB"/>
    <w:rsid w:val="008D6F4A"/>
    <w:rsid w:val="008D70CF"/>
    <w:rsid w:val="008D72F5"/>
    <w:rsid w:val="008D767F"/>
    <w:rsid w:val="008D774E"/>
    <w:rsid w:val="008D78A7"/>
    <w:rsid w:val="008D7B35"/>
    <w:rsid w:val="008D7BDC"/>
    <w:rsid w:val="008D7C28"/>
    <w:rsid w:val="008D7CCE"/>
    <w:rsid w:val="008D7DCF"/>
    <w:rsid w:val="008D7E9C"/>
    <w:rsid w:val="008E02CD"/>
    <w:rsid w:val="008E09BF"/>
    <w:rsid w:val="008E0ABD"/>
    <w:rsid w:val="008E0BB3"/>
    <w:rsid w:val="008E0E58"/>
    <w:rsid w:val="008E0FBD"/>
    <w:rsid w:val="008E10FB"/>
    <w:rsid w:val="008E15AB"/>
    <w:rsid w:val="008E16EC"/>
    <w:rsid w:val="008E1E73"/>
    <w:rsid w:val="008E1F64"/>
    <w:rsid w:val="008E2035"/>
    <w:rsid w:val="008E2134"/>
    <w:rsid w:val="008E23E6"/>
    <w:rsid w:val="008E2636"/>
    <w:rsid w:val="008E26DD"/>
    <w:rsid w:val="008E27DB"/>
    <w:rsid w:val="008E283B"/>
    <w:rsid w:val="008E28CF"/>
    <w:rsid w:val="008E2A2E"/>
    <w:rsid w:val="008E2AD3"/>
    <w:rsid w:val="008E2B5D"/>
    <w:rsid w:val="008E3045"/>
    <w:rsid w:val="008E3312"/>
    <w:rsid w:val="008E348D"/>
    <w:rsid w:val="008E3815"/>
    <w:rsid w:val="008E3D24"/>
    <w:rsid w:val="008E3E2D"/>
    <w:rsid w:val="008E429F"/>
    <w:rsid w:val="008E435C"/>
    <w:rsid w:val="008E4543"/>
    <w:rsid w:val="008E4A45"/>
    <w:rsid w:val="008E4B10"/>
    <w:rsid w:val="008E4B33"/>
    <w:rsid w:val="008E4CFE"/>
    <w:rsid w:val="008E4D88"/>
    <w:rsid w:val="008E4E2F"/>
    <w:rsid w:val="008E4F5E"/>
    <w:rsid w:val="008E502C"/>
    <w:rsid w:val="008E5063"/>
    <w:rsid w:val="008E5159"/>
    <w:rsid w:val="008E51BB"/>
    <w:rsid w:val="008E5481"/>
    <w:rsid w:val="008E58E2"/>
    <w:rsid w:val="008E5957"/>
    <w:rsid w:val="008E5ECF"/>
    <w:rsid w:val="008E613B"/>
    <w:rsid w:val="008E6196"/>
    <w:rsid w:val="008E6395"/>
    <w:rsid w:val="008E63F1"/>
    <w:rsid w:val="008E6552"/>
    <w:rsid w:val="008E6619"/>
    <w:rsid w:val="008E66CD"/>
    <w:rsid w:val="008E67EF"/>
    <w:rsid w:val="008E6AD0"/>
    <w:rsid w:val="008E6F1B"/>
    <w:rsid w:val="008E6FD1"/>
    <w:rsid w:val="008E718F"/>
    <w:rsid w:val="008E74F2"/>
    <w:rsid w:val="008E7978"/>
    <w:rsid w:val="008E7E68"/>
    <w:rsid w:val="008E7F6A"/>
    <w:rsid w:val="008F06B6"/>
    <w:rsid w:val="008F0761"/>
    <w:rsid w:val="008F0A86"/>
    <w:rsid w:val="008F0AF6"/>
    <w:rsid w:val="008F0AFF"/>
    <w:rsid w:val="008F0D71"/>
    <w:rsid w:val="008F0F26"/>
    <w:rsid w:val="008F1333"/>
    <w:rsid w:val="008F13EF"/>
    <w:rsid w:val="008F1532"/>
    <w:rsid w:val="008F1550"/>
    <w:rsid w:val="008F17F3"/>
    <w:rsid w:val="008F1A5D"/>
    <w:rsid w:val="008F1B23"/>
    <w:rsid w:val="008F1B9A"/>
    <w:rsid w:val="008F1C32"/>
    <w:rsid w:val="008F1C51"/>
    <w:rsid w:val="008F20C7"/>
    <w:rsid w:val="008F236F"/>
    <w:rsid w:val="008F2943"/>
    <w:rsid w:val="008F29E9"/>
    <w:rsid w:val="008F2B5F"/>
    <w:rsid w:val="008F3030"/>
    <w:rsid w:val="008F31B5"/>
    <w:rsid w:val="008F3444"/>
    <w:rsid w:val="008F363C"/>
    <w:rsid w:val="008F38EF"/>
    <w:rsid w:val="008F3B7E"/>
    <w:rsid w:val="008F3BCC"/>
    <w:rsid w:val="008F3C53"/>
    <w:rsid w:val="008F3D56"/>
    <w:rsid w:val="008F423F"/>
    <w:rsid w:val="008F441F"/>
    <w:rsid w:val="008F44E6"/>
    <w:rsid w:val="008F45A9"/>
    <w:rsid w:val="008F463D"/>
    <w:rsid w:val="008F4729"/>
    <w:rsid w:val="008F482D"/>
    <w:rsid w:val="008F4932"/>
    <w:rsid w:val="008F49B3"/>
    <w:rsid w:val="008F4A97"/>
    <w:rsid w:val="008F4AD6"/>
    <w:rsid w:val="008F4D95"/>
    <w:rsid w:val="008F50E0"/>
    <w:rsid w:val="008F52CE"/>
    <w:rsid w:val="008F53FC"/>
    <w:rsid w:val="008F5C02"/>
    <w:rsid w:val="008F5CC4"/>
    <w:rsid w:val="008F601C"/>
    <w:rsid w:val="008F624E"/>
    <w:rsid w:val="008F698C"/>
    <w:rsid w:val="008F6A6D"/>
    <w:rsid w:val="008F6BBF"/>
    <w:rsid w:val="008F6C90"/>
    <w:rsid w:val="008F6CC5"/>
    <w:rsid w:val="008F6E13"/>
    <w:rsid w:val="008F6F31"/>
    <w:rsid w:val="008F6FFB"/>
    <w:rsid w:val="008F70B4"/>
    <w:rsid w:val="008F758D"/>
    <w:rsid w:val="008F780F"/>
    <w:rsid w:val="008F7EBF"/>
    <w:rsid w:val="008F7EE4"/>
    <w:rsid w:val="008F7EFA"/>
    <w:rsid w:val="00900044"/>
    <w:rsid w:val="0090020A"/>
    <w:rsid w:val="00900335"/>
    <w:rsid w:val="00900766"/>
    <w:rsid w:val="00900E94"/>
    <w:rsid w:val="00900FA0"/>
    <w:rsid w:val="0090102E"/>
    <w:rsid w:val="0090112F"/>
    <w:rsid w:val="00901279"/>
    <w:rsid w:val="00901374"/>
    <w:rsid w:val="00901E36"/>
    <w:rsid w:val="0090266B"/>
    <w:rsid w:val="00902B08"/>
    <w:rsid w:val="00902D35"/>
    <w:rsid w:val="00902D9B"/>
    <w:rsid w:val="00903048"/>
    <w:rsid w:val="009030C0"/>
    <w:rsid w:val="00903146"/>
    <w:rsid w:val="0090348B"/>
    <w:rsid w:val="009035D9"/>
    <w:rsid w:val="00903870"/>
    <w:rsid w:val="0090387B"/>
    <w:rsid w:val="0090394A"/>
    <w:rsid w:val="00903962"/>
    <w:rsid w:val="00903B65"/>
    <w:rsid w:val="00903E0C"/>
    <w:rsid w:val="00903E4F"/>
    <w:rsid w:val="00903F3D"/>
    <w:rsid w:val="009042D3"/>
    <w:rsid w:val="0090432C"/>
    <w:rsid w:val="00904648"/>
    <w:rsid w:val="00904843"/>
    <w:rsid w:val="00904846"/>
    <w:rsid w:val="009048D5"/>
    <w:rsid w:val="00904A4C"/>
    <w:rsid w:val="00904B54"/>
    <w:rsid w:val="00904F0A"/>
    <w:rsid w:val="00904FD2"/>
    <w:rsid w:val="0090504E"/>
    <w:rsid w:val="009056DA"/>
    <w:rsid w:val="00905767"/>
    <w:rsid w:val="009059C4"/>
    <w:rsid w:val="00905B07"/>
    <w:rsid w:val="00905C54"/>
    <w:rsid w:val="00905F36"/>
    <w:rsid w:val="00905FA3"/>
    <w:rsid w:val="00906694"/>
    <w:rsid w:val="0090674D"/>
    <w:rsid w:val="00906829"/>
    <w:rsid w:val="0090687F"/>
    <w:rsid w:val="00906CB3"/>
    <w:rsid w:val="00906F49"/>
    <w:rsid w:val="00906F9E"/>
    <w:rsid w:val="0090703B"/>
    <w:rsid w:val="009070A8"/>
    <w:rsid w:val="009073D9"/>
    <w:rsid w:val="00907457"/>
    <w:rsid w:val="00907F55"/>
    <w:rsid w:val="0091049D"/>
    <w:rsid w:val="009104D4"/>
    <w:rsid w:val="009105B4"/>
    <w:rsid w:val="00910702"/>
    <w:rsid w:val="00910B68"/>
    <w:rsid w:val="00910F90"/>
    <w:rsid w:val="009110E9"/>
    <w:rsid w:val="0091117E"/>
    <w:rsid w:val="009113B4"/>
    <w:rsid w:val="00911562"/>
    <w:rsid w:val="00911863"/>
    <w:rsid w:val="00911A63"/>
    <w:rsid w:val="00911B37"/>
    <w:rsid w:val="00911C6C"/>
    <w:rsid w:val="00911DAC"/>
    <w:rsid w:val="00911F1C"/>
    <w:rsid w:val="00911F2C"/>
    <w:rsid w:val="009121AA"/>
    <w:rsid w:val="00912320"/>
    <w:rsid w:val="00912336"/>
    <w:rsid w:val="009123C1"/>
    <w:rsid w:val="009124BB"/>
    <w:rsid w:val="009124C5"/>
    <w:rsid w:val="0091255B"/>
    <w:rsid w:val="009126C1"/>
    <w:rsid w:val="00912908"/>
    <w:rsid w:val="00912A14"/>
    <w:rsid w:val="00912F11"/>
    <w:rsid w:val="009130DB"/>
    <w:rsid w:val="00913285"/>
    <w:rsid w:val="00913823"/>
    <w:rsid w:val="00913894"/>
    <w:rsid w:val="0091396B"/>
    <w:rsid w:val="00913BE2"/>
    <w:rsid w:val="0091408C"/>
    <w:rsid w:val="009140C8"/>
    <w:rsid w:val="009147D3"/>
    <w:rsid w:val="00914823"/>
    <w:rsid w:val="00914FC8"/>
    <w:rsid w:val="00915034"/>
    <w:rsid w:val="0091526A"/>
    <w:rsid w:val="0091529D"/>
    <w:rsid w:val="0091559D"/>
    <w:rsid w:val="009157B8"/>
    <w:rsid w:val="00915832"/>
    <w:rsid w:val="00915863"/>
    <w:rsid w:val="009158B7"/>
    <w:rsid w:val="009158CF"/>
    <w:rsid w:val="00915950"/>
    <w:rsid w:val="00915BE7"/>
    <w:rsid w:val="00915CF7"/>
    <w:rsid w:val="00915D07"/>
    <w:rsid w:val="00915D15"/>
    <w:rsid w:val="00915D79"/>
    <w:rsid w:val="00915EA0"/>
    <w:rsid w:val="00915EAF"/>
    <w:rsid w:val="009164DD"/>
    <w:rsid w:val="009167B6"/>
    <w:rsid w:val="00916A82"/>
    <w:rsid w:val="00916C01"/>
    <w:rsid w:val="00916DEC"/>
    <w:rsid w:val="00917276"/>
    <w:rsid w:val="0091760F"/>
    <w:rsid w:val="009176AD"/>
    <w:rsid w:val="009176E3"/>
    <w:rsid w:val="00917B2D"/>
    <w:rsid w:val="00917BA9"/>
    <w:rsid w:val="009201B7"/>
    <w:rsid w:val="009201F6"/>
    <w:rsid w:val="009204C9"/>
    <w:rsid w:val="0092067F"/>
    <w:rsid w:val="00920840"/>
    <w:rsid w:val="00920D15"/>
    <w:rsid w:val="00920E8B"/>
    <w:rsid w:val="00921429"/>
    <w:rsid w:val="009214BE"/>
    <w:rsid w:val="009217B1"/>
    <w:rsid w:val="009219B6"/>
    <w:rsid w:val="00921CEB"/>
    <w:rsid w:val="00921E29"/>
    <w:rsid w:val="00921EED"/>
    <w:rsid w:val="0092206D"/>
    <w:rsid w:val="0092216D"/>
    <w:rsid w:val="009223B7"/>
    <w:rsid w:val="009223E1"/>
    <w:rsid w:val="00922771"/>
    <w:rsid w:val="009228E0"/>
    <w:rsid w:val="0092297F"/>
    <w:rsid w:val="009229B1"/>
    <w:rsid w:val="00922B75"/>
    <w:rsid w:val="00922BD3"/>
    <w:rsid w:val="00923176"/>
    <w:rsid w:val="00923183"/>
    <w:rsid w:val="009231B4"/>
    <w:rsid w:val="0092328B"/>
    <w:rsid w:val="00923879"/>
    <w:rsid w:val="00923EF6"/>
    <w:rsid w:val="00923FBA"/>
    <w:rsid w:val="00924A46"/>
    <w:rsid w:val="00924D79"/>
    <w:rsid w:val="00924D7F"/>
    <w:rsid w:val="0092504D"/>
    <w:rsid w:val="009252A6"/>
    <w:rsid w:val="009255CB"/>
    <w:rsid w:val="00925847"/>
    <w:rsid w:val="009258B8"/>
    <w:rsid w:val="00925A64"/>
    <w:rsid w:val="00925D3A"/>
    <w:rsid w:val="009264FF"/>
    <w:rsid w:val="009265B8"/>
    <w:rsid w:val="00926768"/>
    <w:rsid w:val="00927376"/>
    <w:rsid w:val="00927909"/>
    <w:rsid w:val="00927B12"/>
    <w:rsid w:val="00927CBB"/>
    <w:rsid w:val="00927D42"/>
    <w:rsid w:val="0093001A"/>
    <w:rsid w:val="00930055"/>
    <w:rsid w:val="009301DE"/>
    <w:rsid w:val="00930298"/>
    <w:rsid w:val="009305FD"/>
    <w:rsid w:val="009306DC"/>
    <w:rsid w:val="00930A1B"/>
    <w:rsid w:val="00930BE7"/>
    <w:rsid w:val="009311E1"/>
    <w:rsid w:val="009316A5"/>
    <w:rsid w:val="00931CB1"/>
    <w:rsid w:val="00931FA3"/>
    <w:rsid w:val="009321CE"/>
    <w:rsid w:val="00932440"/>
    <w:rsid w:val="0093277B"/>
    <w:rsid w:val="0093282C"/>
    <w:rsid w:val="00932BFC"/>
    <w:rsid w:val="00932C00"/>
    <w:rsid w:val="00932D9F"/>
    <w:rsid w:val="00932F2A"/>
    <w:rsid w:val="0093332E"/>
    <w:rsid w:val="009334EB"/>
    <w:rsid w:val="00933864"/>
    <w:rsid w:val="00933DDD"/>
    <w:rsid w:val="0093432D"/>
    <w:rsid w:val="0093435D"/>
    <w:rsid w:val="0093445B"/>
    <w:rsid w:val="0093459A"/>
    <w:rsid w:val="0093488C"/>
    <w:rsid w:val="00934F74"/>
    <w:rsid w:val="0093546B"/>
    <w:rsid w:val="00935716"/>
    <w:rsid w:val="00935A16"/>
    <w:rsid w:val="00935BA7"/>
    <w:rsid w:val="00935D1B"/>
    <w:rsid w:val="00935E25"/>
    <w:rsid w:val="009361CE"/>
    <w:rsid w:val="0093670F"/>
    <w:rsid w:val="00936783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C33"/>
    <w:rsid w:val="009411EB"/>
    <w:rsid w:val="00941240"/>
    <w:rsid w:val="00941267"/>
    <w:rsid w:val="00941375"/>
    <w:rsid w:val="0094139A"/>
    <w:rsid w:val="009413F0"/>
    <w:rsid w:val="009414B7"/>
    <w:rsid w:val="00941978"/>
    <w:rsid w:val="00941C81"/>
    <w:rsid w:val="00941F21"/>
    <w:rsid w:val="00942196"/>
    <w:rsid w:val="00942557"/>
    <w:rsid w:val="00942565"/>
    <w:rsid w:val="009427D8"/>
    <w:rsid w:val="00942924"/>
    <w:rsid w:val="00942926"/>
    <w:rsid w:val="00942989"/>
    <w:rsid w:val="009429A7"/>
    <w:rsid w:val="00942AB6"/>
    <w:rsid w:val="00942D1A"/>
    <w:rsid w:val="00942DEB"/>
    <w:rsid w:val="00942E69"/>
    <w:rsid w:val="00942F0B"/>
    <w:rsid w:val="009430B3"/>
    <w:rsid w:val="009431F6"/>
    <w:rsid w:val="009437A2"/>
    <w:rsid w:val="00943871"/>
    <w:rsid w:val="00943BA7"/>
    <w:rsid w:val="0094414D"/>
    <w:rsid w:val="009442F1"/>
    <w:rsid w:val="009443C8"/>
    <w:rsid w:val="00944507"/>
    <w:rsid w:val="009447E8"/>
    <w:rsid w:val="009447FE"/>
    <w:rsid w:val="0094491D"/>
    <w:rsid w:val="009449D2"/>
    <w:rsid w:val="00944AEC"/>
    <w:rsid w:val="009450FC"/>
    <w:rsid w:val="0094537A"/>
    <w:rsid w:val="0094550C"/>
    <w:rsid w:val="00945597"/>
    <w:rsid w:val="009455B5"/>
    <w:rsid w:val="009455B6"/>
    <w:rsid w:val="00945717"/>
    <w:rsid w:val="009458E3"/>
    <w:rsid w:val="0094595B"/>
    <w:rsid w:val="00945A06"/>
    <w:rsid w:val="00945FBB"/>
    <w:rsid w:val="009463F8"/>
    <w:rsid w:val="009469EF"/>
    <w:rsid w:val="00946BDC"/>
    <w:rsid w:val="00946C22"/>
    <w:rsid w:val="00946D9C"/>
    <w:rsid w:val="009470C1"/>
    <w:rsid w:val="009471F7"/>
    <w:rsid w:val="00947247"/>
    <w:rsid w:val="009473C4"/>
    <w:rsid w:val="009474EE"/>
    <w:rsid w:val="00947614"/>
    <w:rsid w:val="0094780C"/>
    <w:rsid w:val="0094790B"/>
    <w:rsid w:val="0095032E"/>
    <w:rsid w:val="009503E4"/>
    <w:rsid w:val="00950721"/>
    <w:rsid w:val="0095091D"/>
    <w:rsid w:val="00950D4B"/>
    <w:rsid w:val="00950DE9"/>
    <w:rsid w:val="00950E60"/>
    <w:rsid w:val="00950EC7"/>
    <w:rsid w:val="0095105D"/>
    <w:rsid w:val="009510C6"/>
    <w:rsid w:val="009512F7"/>
    <w:rsid w:val="0095167E"/>
    <w:rsid w:val="009516E9"/>
    <w:rsid w:val="009516F1"/>
    <w:rsid w:val="009517CD"/>
    <w:rsid w:val="009518B8"/>
    <w:rsid w:val="00951BFB"/>
    <w:rsid w:val="00951E2D"/>
    <w:rsid w:val="00952160"/>
    <w:rsid w:val="00952634"/>
    <w:rsid w:val="00952A27"/>
    <w:rsid w:val="0095303D"/>
    <w:rsid w:val="00953094"/>
    <w:rsid w:val="0095317C"/>
    <w:rsid w:val="0095317E"/>
    <w:rsid w:val="009538DD"/>
    <w:rsid w:val="009538DE"/>
    <w:rsid w:val="00953C45"/>
    <w:rsid w:val="00953D2E"/>
    <w:rsid w:val="00953D43"/>
    <w:rsid w:val="00953F41"/>
    <w:rsid w:val="00954441"/>
    <w:rsid w:val="0095462C"/>
    <w:rsid w:val="009546CA"/>
    <w:rsid w:val="0095484A"/>
    <w:rsid w:val="00954ADA"/>
    <w:rsid w:val="00954B2C"/>
    <w:rsid w:val="00954B82"/>
    <w:rsid w:val="00954D16"/>
    <w:rsid w:val="00954DFC"/>
    <w:rsid w:val="00955237"/>
    <w:rsid w:val="0095541C"/>
    <w:rsid w:val="00955555"/>
    <w:rsid w:val="0095576F"/>
    <w:rsid w:val="0095596E"/>
    <w:rsid w:val="009559C6"/>
    <w:rsid w:val="009559F9"/>
    <w:rsid w:val="00955B7A"/>
    <w:rsid w:val="009562BF"/>
    <w:rsid w:val="00956326"/>
    <w:rsid w:val="00956668"/>
    <w:rsid w:val="00956710"/>
    <w:rsid w:val="0095682B"/>
    <w:rsid w:val="009568CD"/>
    <w:rsid w:val="00956BA8"/>
    <w:rsid w:val="00956E03"/>
    <w:rsid w:val="009570C3"/>
    <w:rsid w:val="009572C2"/>
    <w:rsid w:val="00957555"/>
    <w:rsid w:val="00957782"/>
    <w:rsid w:val="0095789A"/>
    <w:rsid w:val="00957C8F"/>
    <w:rsid w:val="00957E4B"/>
    <w:rsid w:val="00957FC2"/>
    <w:rsid w:val="00960148"/>
    <w:rsid w:val="009603A1"/>
    <w:rsid w:val="0096052D"/>
    <w:rsid w:val="0096057C"/>
    <w:rsid w:val="00960595"/>
    <w:rsid w:val="0096066E"/>
    <w:rsid w:val="00960892"/>
    <w:rsid w:val="0096093A"/>
    <w:rsid w:val="009609EC"/>
    <w:rsid w:val="00960B22"/>
    <w:rsid w:val="00960B79"/>
    <w:rsid w:val="00960C78"/>
    <w:rsid w:val="00960D60"/>
    <w:rsid w:val="00960EC1"/>
    <w:rsid w:val="00960F2C"/>
    <w:rsid w:val="0096103B"/>
    <w:rsid w:val="00961164"/>
    <w:rsid w:val="00961582"/>
    <w:rsid w:val="0096160D"/>
    <w:rsid w:val="00961968"/>
    <w:rsid w:val="00962079"/>
    <w:rsid w:val="0096278D"/>
    <w:rsid w:val="0096280C"/>
    <w:rsid w:val="0096288D"/>
    <w:rsid w:val="009629BA"/>
    <w:rsid w:val="00962E39"/>
    <w:rsid w:val="009633D1"/>
    <w:rsid w:val="0096346E"/>
    <w:rsid w:val="0096352E"/>
    <w:rsid w:val="0096360B"/>
    <w:rsid w:val="00963DF3"/>
    <w:rsid w:val="00964423"/>
    <w:rsid w:val="00964485"/>
    <w:rsid w:val="0096450A"/>
    <w:rsid w:val="009647BB"/>
    <w:rsid w:val="00964A7D"/>
    <w:rsid w:val="00964CF7"/>
    <w:rsid w:val="00964E62"/>
    <w:rsid w:val="009650CF"/>
    <w:rsid w:val="009657B3"/>
    <w:rsid w:val="009659CE"/>
    <w:rsid w:val="00965AD0"/>
    <w:rsid w:val="00965BBC"/>
    <w:rsid w:val="00965C59"/>
    <w:rsid w:val="00965F76"/>
    <w:rsid w:val="0096623C"/>
    <w:rsid w:val="00966847"/>
    <w:rsid w:val="00966B96"/>
    <w:rsid w:val="00966BE3"/>
    <w:rsid w:val="00966ED3"/>
    <w:rsid w:val="00967183"/>
    <w:rsid w:val="0096756B"/>
    <w:rsid w:val="00967689"/>
    <w:rsid w:val="0096771B"/>
    <w:rsid w:val="00967A09"/>
    <w:rsid w:val="00967A39"/>
    <w:rsid w:val="00967D30"/>
    <w:rsid w:val="00967E40"/>
    <w:rsid w:val="00967F50"/>
    <w:rsid w:val="00967FDA"/>
    <w:rsid w:val="00970263"/>
    <w:rsid w:val="009702B3"/>
    <w:rsid w:val="009702C8"/>
    <w:rsid w:val="00970571"/>
    <w:rsid w:val="00970638"/>
    <w:rsid w:val="0097097B"/>
    <w:rsid w:val="009709F2"/>
    <w:rsid w:val="00970AEE"/>
    <w:rsid w:val="00970B54"/>
    <w:rsid w:val="00970C52"/>
    <w:rsid w:val="00970CCD"/>
    <w:rsid w:val="00970CFA"/>
    <w:rsid w:val="00970E2B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665"/>
    <w:rsid w:val="0097275A"/>
    <w:rsid w:val="009727C1"/>
    <w:rsid w:val="00973662"/>
    <w:rsid w:val="00973B07"/>
    <w:rsid w:val="00973BC2"/>
    <w:rsid w:val="00973D82"/>
    <w:rsid w:val="00973E21"/>
    <w:rsid w:val="0097406E"/>
    <w:rsid w:val="009741BB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6DB"/>
    <w:rsid w:val="0097594F"/>
    <w:rsid w:val="00975A56"/>
    <w:rsid w:val="00975BDD"/>
    <w:rsid w:val="00975FCF"/>
    <w:rsid w:val="0097619E"/>
    <w:rsid w:val="009761C7"/>
    <w:rsid w:val="0097635C"/>
    <w:rsid w:val="0097662B"/>
    <w:rsid w:val="0097670B"/>
    <w:rsid w:val="009769C9"/>
    <w:rsid w:val="00976A8C"/>
    <w:rsid w:val="00976C85"/>
    <w:rsid w:val="00976CF8"/>
    <w:rsid w:val="00976F5B"/>
    <w:rsid w:val="009770ED"/>
    <w:rsid w:val="009772C7"/>
    <w:rsid w:val="009777FC"/>
    <w:rsid w:val="00977DE9"/>
    <w:rsid w:val="0098010D"/>
    <w:rsid w:val="0098018B"/>
    <w:rsid w:val="0098093B"/>
    <w:rsid w:val="00980C0F"/>
    <w:rsid w:val="00981427"/>
    <w:rsid w:val="00981578"/>
    <w:rsid w:val="00981C9B"/>
    <w:rsid w:val="0098205D"/>
    <w:rsid w:val="00982094"/>
    <w:rsid w:val="0098213F"/>
    <w:rsid w:val="00982A28"/>
    <w:rsid w:val="00982F1E"/>
    <w:rsid w:val="00982F56"/>
    <w:rsid w:val="00983441"/>
    <w:rsid w:val="009834A4"/>
    <w:rsid w:val="00983783"/>
    <w:rsid w:val="0098398D"/>
    <w:rsid w:val="00983A1E"/>
    <w:rsid w:val="009840FA"/>
    <w:rsid w:val="00984200"/>
    <w:rsid w:val="00984315"/>
    <w:rsid w:val="00984637"/>
    <w:rsid w:val="009846F3"/>
    <w:rsid w:val="00984D7C"/>
    <w:rsid w:val="00984EAF"/>
    <w:rsid w:val="00984F32"/>
    <w:rsid w:val="00984FCB"/>
    <w:rsid w:val="00985301"/>
    <w:rsid w:val="00985544"/>
    <w:rsid w:val="0098568C"/>
    <w:rsid w:val="009858BF"/>
    <w:rsid w:val="009859BF"/>
    <w:rsid w:val="00985BB0"/>
    <w:rsid w:val="00985EC7"/>
    <w:rsid w:val="0098614C"/>
    <w:rsid w:val="00986340"/>
    <w:rsid w:val="00986760"/>
    <w:rsid w:val="009867B4"/>
    <w:rsid w:val="00987107"/>
    <w:rsid w:val="009875A2"/>
    <w:rsid w:val="0098781A"/>
    <w:rsid w:val="00987A0A"/>
    <w:rsid w:val="00987A60"/>
    <w:rsid w:val="00987C46"/>
    <w:rsid w:val="00987E5A"/>
    <w:rsid w:val="00987F6C"/>
    <w:rsid w:val="009901DA"/>
    <w:rsid w:val="009904FB"/>
    <w:rsid w:val="00990751"/>
    <w:rsid w:val="0099087E"/>
    <w:rsid w:val="0099098A"/>
    <w:rsid w:val="00990A15"/>
    <w:rsid w:val="00990D49"/>
    <w:rsid w:val="00990FF3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18"/>
    <w:rsid w:val="00992056"/>
    <w:rsid w:val="00992485"/>
    <w:rsid w:val="009926AB"/>
    <w:rsid w:val="00992ABC"/>
    <w:rsid w:val="00992F6B"/>
    <w:rsid w:val="009931BA"/>
    <w:rsid w:val="00993478"/>
    <w:rsid w:val="009935C9"/>
    <w:rsid w:val="00993ACA"/>
    <w:rsid w:val="00993C50"/>
    <w:rsid w:val="0099423A"/>
    <w:rsid w:val="009942B8"/>
    <w:rsid w:val="009942CD"/>
    <w:rsid w:val="009944E8"/>
    <w:rsid w:val="0099450E"/>
    <w:rsid w:val="0099469B"/>
    <w:rsid w:val="00994814"/>
    <w:rsid w:val="0099494C"/>
    <w:rsid w:val="00994B92"/>
    <w:rsid w:val="00994B94"/>
    <w:rsid w:val="00994C99"/>
    <w:rsid w:val="00994CD2"/>
    <w:rsid w:val="00994D08"/>
    <w:rsid w:val="0099524C"/>
    <w:rsid w:val="009954CE"/>
    <w:rsid w:val="009956DD"/>
    <w:rsid w:val="0099580F"/>
    <w:rsid w:val="00995A1B"/>
    <w:rsid w:val="00995E43"/>
    <w:rsid w:val="00995E4E"/>
    <w:rsid w:val="00995FDF"/>
    <w:rsid w:val="00996216"/>
    <w:rsid w:val="009962E1"/>
    <w:rsid w:val="009963BD"/>
    <w:rsid w:val="0099647C"/>
    <w:rsid w:val="009964D7"/>
    <w:rsid w:val="00996A01"/>
    <w:rsid w:val="00996F01"/>
    <w:rsid w:val="00996FDF"/>
    <w:rsid w:val="00996FED"/>
    <w:rsid w:val="009970E3"/>
    <w:rsid w:val="00997828"/>
    <w:rsid w:val="00997B6B"/>
    <w:rsid w:val="00997CA8"/>
    <w:rsid w:val="00997F8A"/>
    <w:rsid w:val="009A03E4"/>
    <w:rsid w:val="009A05B6"/>
    <w:rsid w:val="009A067B"/>
    <w:rsid w:val="009A0C36"/>
    <w:rsid w:val="009A0C94"/>
    <w:rsid w:val="009A0D66"/>
    <w:rsid w:val="009A111A"/>
    <w:rsid w:val="009A132F"/>
    <w:rsid w:val="009A1386"/>
    <w:rsid w:val="009A1595"/>
    <w:rsid w:val="009A1667"/>
    <w:rsid w:val="009A16D1"/>
    <w:rsid w:val="009A16DE"/>
    <w:rsid w:val="009A16FF"/>
    <w:rsid w:val="009A178D"/>
    <w:rsid w:val="009A1F49"/>
    <w:rsid w:val="009A1FB8"/>
    <w:rsid w:val="009A2292"/>
    <w:rsid w:val="009A2507"/>
    <w:rsid w:val="009A266C"/>
    <w:rsid w:val="009A2751"/>
    <w:rsid w:val="009A28BE"/>
    <w:rsid w:val="009A2DCE"/>
    <w:rsid w:val="009A33CD"/>
    <w:rsid w:val="009A369D"/>
    <w:rsid w:val="009A3CC6"/>
    <w:rsid w:val="009A3D0C"/>
    <w:rsid w:val="009A3D1C"/>
    <w:rsid w:val="009A413D"/>
    <w:rsid w:val="009A44D8"/>
    <w:rsid w:val="009A458B"/>
    <w:rsid w:val="009A4CE0"/>
    <w:rsid w:val="009A4CE2"/>
    <w:rsid w:val="009A532E"/>
    <w:rsid w:val="009A562E"/>
    <w:rsid w:val="009A5B02"/>
    <w:rsid w:val="009A5BF4"/>
    <w:rsid w:val="009A5DBA"/>
    <w:rsid w:val="009A5DE4"/>
    <w:rsid w:val="009A5DFE"/>
    <w:rsid w:val="009A5EE7"/>
    <w:rsid w:val="009A5EEC"/>
    <w:rsid w:val="009A6AFB"/>
    <w:rsid w:val="009A6D82"/>
    <w:rsid w:val="009A6FA5"/>
    <w:rsid w:val="009A70E1"/>
    <w:rsid w:val="009A7804"/>
    <w:rsid w:val="009A7973"/>
    <w:rsid w:val="009A7A17"/>
    <w:rsid w:val="009A7F5A"/>
    <w:rsid w:val="009B01E8"/>
    <w:rsid w:val="009B047B"/>
    <w:rsid w:val="009B070A"/>
    <w:rsid w:val="009B0CE3"/>
    <w:rsid w:val="009B1072"/>
    <w:rsid w:val="009B1282"/>
    <w:rsid w:val="009B157F"/>
    <w:rsid w:val="009B17E6"/>
    <w:rsid w:val="009B1AD3"/>
    <w:rsid w:val="009B1C24"/>
    <w:rsid w:val="009B1D66"/>
    <w:rsid w:val="009B1DBC"/>
    <w:rsid w:val="009B1E1B"/>
    <w:rsid w:val="009B288A"/>
    <w:rsid w:val="009B28FC"/>
    <w:rsid w:val="009B2A75"/>
    <w:rsid w:val="009B3107"/>
    <w:rsid w:val="009B3313"/>
    <w:rsid w:val="009B33C5"/>
    <w:rsid w:val="009B376D"/>
    <w:rsid w:val="009B395F"/>
    <w:rsid w:val="009B3D7B"/>
    <w:rsid w:val="009B3E29"/>
    <w:rsid w:val="009B4023"/>
    <w:rsid w:val="009B42AE"/>
    <w:rsid w:val="009B469C"/>
    <w:rsid w:val="009B4787"/>
    <w:rsid w:val="009B4788"/>
    <w:rsid w:val="009B4B59"/>
    <w:rsid w:val="009B4C04"/>
    <w:rsid w:val="009B4C4B"/>
    <w:rsid w:val="009B4CB6"/>
    <w:rsid w:val="009B4DA9"/>
    <w:rsid w:val="009B51E7"/>
    <w:rsid w:val="009B5204"/>
    <w:rsid w:val="009B5283"/>
    <w:rsid w:val="009B5295"/>
    <w:rsid w:val="009B5925"/>
    <w:rsid w:val="009B5A27"/>
    <w:rsid w:val="009B5C0E"/>
    <w:rsid w:val="009B5C8F"/>
    <w:rsid w:val="009B5DB9"/>
    <w:rsid w:val="009B5E3D"/>
    <w:rsid w:val="009B5EB9"/>
    <w:rsid w:val="009B602A"/>
    <w:rsid w:val="009B6192"/>
    <w:rsid w:val="009B61FC"/>
    <w:rsid w:val="009B6F7E"/>
    <w:rsid w:val="009B70CA"/>
    <w:rsid w:val="009B75C3"/>
    <w:rsid w:val="009B767E"/>
    <w:rsid w:val="009B7983"/>
    <w:rsid w:val="009B7E3E"/>
    <w:rsid w:val="009C0077"/>
    <w:rsid w:val="009C04B2"/>
    <w:rsid w:val="009C05AD"/>
    <w:rsid w:val="009C08BA"/>
    <w:rsid w:val="009C0906"/>
    <w:rsid w:val="009C0ABA"/>
    <w:rsid w:val="009C0D8D"/>
    <w:rsid w:val="009C0F5E"/>
    <w:rsid w:val="009C0FF9"/>
    <w:rsid w:val="009C1151"/>
    <w:rsid w:val="009C1693"/>
    <w:rsid w:val="009C170A"/>
    <w:rsid w:val="009C1765"/>
    <w:rsid w:val="009C17DA"/>
    <w:rsid w:val="009C1E0E"/>
    <w:rsid w:val="009C1FBD"/>
    <w:rsid w:val="009C2021"/>
    <w:rsid w:val="009C21BA"/>
    <w:rsid w:val="009C23EB"/>
    <w:rsid w:val="009C2793"/>
    <w:rsid w:val="009C28E5"/>
    <w:rsid w:val="009C2A58"/>
    <w:rsid w:val="009C2B59"/>
    <w:rsid w:val="009C3353"/>
    <w:rsid w:val="009C3600"/>
    <w:rsid w:val="009C39F5"/>
    <w:rsid w:val="009C3AAB"/>
    <w:rsid w:val="009C3CDD"/>
    <w:rsid w:val="009C3F10"/>
    <w:rsid w:val="009C41AB"/>
    <w:rsid w:val="009C4212"/>
    <w:rsid w:val="009C429D"/>
    <w:rsid w:val="009C42BC"/>
    <w:rsid w:val="009C42EF"/>
    <w:rsid w:val="009C4646"/>
    <w:rsid w:val="009C492D"/>
    <w:rsid w:val="009C4946"/>
    <w:rsid w:val="009C4BFC"/>
    <w:rsid w:val="009C4D5C"/>
    <w:rsid w:val="009C4E8E"/>
    <w:rsid w:val="009C4F85"/>
    <w:rsid w:val="009C5242"/>
    <w:rsid w:val="009C5478"/>
    <w:rsid w:val="009C5490"/>
    <w:rsid w:val="009C5B94"/>
    <w:rsid w:val="009C5D52"/>
    <w:rsid w:val="009C5F3E"/>
    <w:rsid w:val="009C6464"/>
    <w:rsid w:val="009C6AA1"/>
    <w:rsid w:val="009C6C2E"/>
    <w:rsid w:val="009C6D2A"/>
    <w:rsid w:val="009C6E96"/>
    <w:rsid w:val="009C73E7"/>
    <w:rsid w:val="009C756C"/>
    <w:rsid w:val="009C7624"/>
    <w:rsid w:val="009C76EB"/>
    <w:rsid w:val="009C78C0"/>
    <w:rsid w:val="009C7E5A"/>
    <w:rsid w:val="009D01BA"/>
    <w:rsid w:val="009D03EE"/>
    <w:rsid w:val="009D074F"/>
    <w:rsid w:val="009D079B"/>
    <w:rsid w:val="009D09AB"/>
    <w:rsid w:val="009D0F06"/>
    <w:rsid w:val="009D14B7"/>
    <w:rsid w:val="009D1505"/>
    <w:rsid w:val="009D18BA"/>
    <w:rsid w:val="009D1A5B"/>
    <w:rsid w:val="009D1C83"/>
    <w:rsid w:val="009D1E8D"/>
    <w:rsid w:val="009D2152"/>
    <w:rsid w:val="009D2293"/>
    <w:rsid w:val="009D2509"/>
    <w:rsid w:val="009D2511"/>
    <w:rsid w:val="009D286D"/>
    <w:rsid w:val="009D2971"/>
    <w:rsid w:val="009D2976"/>
    <w:rsid w:val="009D2D3B"/>
    <w:rsid w:val="009D2D5C"/>
    <w:rsid w:val="009D2E19"/>
    <w:rsid w:val="009D2E1B"/>
    <w:rsid w:val="009D3369"/>
    <w:rsid w:val="009D3564"/>
    <w:rsid w:val="009D36F1"/>
    <w:rsid w:val="009D36F3"/>
    <w:rsid w:val="009D3AF6"/>
    <w:rsid w:val="009D3B20"/>
    <w:rsid w:val="009D40D1"/>
    <w:rsid w:val="009D40D5"/>
    <w:rsid w:val="009D43FD"/>
    <w:rsid w:val="009D471A"/>
    <w:rsid w:val="009D4AC5"/>
    <w:rsid w:val="009D4AC7"/>
    <w:rsid w:val="009D4B9B"/>
    <w:rsid w:val="009D4FB8"/>
    <w:rsid w:val="009D51FF"/>
    <w:rsid w:val="009D5232"/>
    <w:rsid w:val="009D572F"/>
    <w:rsid w:val="009D57B7"/>
    <w:rsid w:val="009D5D4B"/>
    <w:rsid w:val="009D5ED0"/>
    <w:rsid w:val="009D604B"/>
    <w:rsid w:val="009D62DD"/>
    <w:rsid w:val="009D64E9"/>
    <w:rsid w:val="009D6600"/>
    <w:rsid w:val="009D66C4"/>
    <w:rsid w:val="009D67CB"/>
    <w:rsid w:val="009D6876"/>
    <w:rsid w:val="009D687B"/>
    <w:rsid w:val="009D6CF6"/>
    <w:rsid w:val="009D6EE0"/>
    <w:rsid w:val="009D6F1A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37"/>
    <w:rsid w:val="009E0E5D"/>
    <w:rsid w:val="009E0E6E"/>
    <w:rsid w:val="009E115E"/>
    <w:rsid w:val="009E1254"/>
    <w:rsid w:val="009E1580"/>
    <w:rsid w:val="009E16DA"/>
    <w:rsid w:val="009E177A"/>
    <w:rsid w:val="009E17A1"/>
    <w:rsid w:val="009E17E4"/>
    <w:rsid w:val="009E1829"/>
    <w:rsid w:val="009E1C7A"/>
    <w:rsid w:val="009E1C7B"/>
    <w:rsid w:val="009E1CA5"/>
    <w:rsid w:val="009E1DEB"/>
    <w:rsid w:val="009E216D"/>
    <w:rsid w:val="009E23DD"/>
    <w:rsid w:val="009E2405"/>
    <w:rsid w:val="009E35D9"/>
    <w:rsid w:val="009E35EA"/>
    <w:rsid w:val="009E3CA9"/>
    <w:rsid w:val="009E3D07"/>
    <w:rsid w:val="009E3DDE"/>
    <w:rsid w:val="009E45B8"/>
    <w:rsid w:val="009E4C34"/>
    <w:rsid w:val="009E4E71"/>
    <w:rsid w:val="009E4ED5"/>
    <w:rsid w:val="009E51BD"/>
    <w:rsid w:val="009E52C8"/>
    <w:rsid w:val="009E5343"/>
    <w:rsid w:val="009E558A"/>
    <w:rsid w:val="009E565E"/>
    <w:rsid w:val="009E58D7"/>
    <w:rsid w:val="009E594F"/>
    <w:rsid w:val="009E5A9E"/>
    <w:rsid w:val="009E6116"/>
    <w:rsid w:val="009E6162"/>
    <w:rsid w:val="009E6185"/>
    <w:rsid w:val="009E63DE"/>
    <w:rsid w:val="009E64E1"/>
    <w:rsid w:val="009E661A"/>
    <w:rsid w:val="009E6804"/>
    <w:rsid w:val="009E689C"/>
    <w:rsid w:val="009E68A5"/>
    <w:rsid w:val="009E6CF7"/>
    <w:rsid w:val="009E6D31"/>
    <w:rsid w:val="009E6EDC"/>
    <w:rsid w:val="009E7E79"/>
    <w:rsid w:val="009F01FF"/>
    <w:rsid w:val="009F0406"/>
    <w:rsid w:val="009F0A82"/>
    <w:rsid w:val="009F0C8E"/>
    <w:rsid w:val="009F1144"/>
    <w:rsid w:val="009F12DF"/>
    <w:rsid w:val="009F16BF"/>
    <w:rsid w:val="009F16EE"/>
    <w:rsid w:val="009F19D4"/>
    <w:rsid w:val="009F1CF4"/>
    <w:rsid w:val="009F1D04"/>
    <w:rsid w:val="009F1D7D"/>
    <w:rsid w:val="009F2041"/>
    <w:rsid w:val="009F26AF"/>
    <w:rsid w:val="009F26B2"/>
    <w:rsid w:val="009F26F8"/>
    <w:rsid w:val="009F27CF"/>
    <w:rsid w:val="009F282C"/>
    <w:rsid w:val="009F2944"/>
    <w:rsid w:val="009F29C5"/>
    <w:rsid w:val="009F29F1"/>
    <w:rsid w:val="009F2EC9"/>
    <w:rsid w:val="009F3285"/>
    <w:rsid w:val="009F336F"/>
    <w:rsid w:val="009F35A6"/>
    <w:rsid w:val="009F369A"/>
    <w:rsid w:val="009F3991"/>
    <w:rsid w:val="009F3A5B"/>
    <w:rsid w:val="009F3B7D"/>
    <w:rsid w:val="009F3E61"/>
    <w:rsid w:val="009F3F70"/>
    <w:rsid w:val="009F3F85"/>
    <w:rsid w:val="009F3FF5"/>
    <w:rsid w:val="009F4481"/>
    <w:rsid w:val="009F44E1"/>
    <w:rsid w:val="009F468B"/>
    <w:rsid w:val="009F47A1"/>
    <w:rsid w:val="009F48F0"/>
    <w:rsid w:val="009F4D43"/>
    <w:rsid w:val="009F4D8A"/>
    <w:rsid w:val="009F556A"/>
    <w:rsid w:val="009F594F"/>
    <w:rsid w:val="009F59BE"/>
    <w:rsid w:val="009F5FC5"/>
    <w:rsid w:val="009F64C8"/>
    <w:rsid w:val="009F66BD"/>
    <w:rsid w:val="009F6859"/>
    <w:rsid w:val="009F687D"/>
    <w:rsid w:val="009F7605"/>
    <w:rsid w:val="009F764A"/>
    <w:rsid w:val="009F7726"/>
    <w:rsid w:val="009F7C95"/>
    <w:rsid w:val="009F7F63"/>
    <w:rsid w:val="00A004F9"/>
    <w:rsid w:val="00A0073B"/>
    <w:rsid w:val="00A008EA"/>
    <w:rsid w:val="00A00A28"/>
    <w:rsid w:val="00A00D00"/>
    <w:rsid w:val="00A00D78"/>
    <w:rsid w:val="00A011B2"/>
    <w:rsid w:val="00A0132E"/>
    <w:rsid w:val="00A013A9"/>
    <w:rsid w:val="00A01572"/>
    <w:rsid w:val="00A0170B"/>
    <w:rsid w:val="00A01D62"/>
    <w:rsid w:val="00A01EAB"/>
    <w:rsid w:val="00A02065"/>
    <w:rsid w:val="00A020C2"/>
    <w:rsid w:val="00A0220B"/>
    <w:rsid w:val="00A02357"/>
    <w:rsid w:val="00A0245E"/>
    <w:rsid w:val="00A0288B"/>
    <w:rsid w:val="00A02914"/>
    <w:rsid w:val="00A02AFC"/>
    <w:rsid w:val="00A02DAA"/>
    <w:rsid w:val="00A034EB"/>
    <w:rsid w:val="00A0389F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B56"/>
    <w:rsid w:val="00A06DFA"/>
    <w:rsid w:val="00A07638"/>
    <w:rsid w:val="00A079A9"/>
    <w:rsid w:val="00A07A5C"/>
    <w:rsid w:val="00A07B0F"/>
    <w:rsid w:val="00A07BA0"/>
    <w:rsid w:val="00A07C62"/>
    <w:rsid w:val="00A1009A"/>
    <w:rsid w:val="00A1038F"/>
    <w:rsid w:val="00A10451"/>
    <w:rsid w:val="00A104A8"/>
    <w:rsid w:val="00A105F0"/>
    <w:rsid w:val="00A1067B"/>
    <w:rsid w:val="00A108BB"/>
    <w:rsid w:val="00A10AE3"/>
    <w:rsid w:val="00A10B9B"/>
    <w:rsid w:val="00A10C53"/>
    <w:rsid w:val="00A10EBC"/>
    <w:rsid w:val="00A1147F"/>
    <w:rsid w:val="00A115A6"/>
    <w:rsid w:val="00A11684"/>
    <w:rsid w:val="00A1192D"/>
    <w:rsid w:val="00A11952"/>
    <w:rsid w:val="00A11C8D"/>
    <w:rsid w:val="00A11D65"/>
    <w:rsid w:val="00A11EA4"/>
    <w:rsid w:val="00A12378"/>
    <w:rsid w:val="00A12682"/>
    <w:rsid w:val="00A13145"/>
    <w:rsid w:val="00A1326A"/>
    <w:rsid w:val="00A13292"/>
    <w:rsid w:val="00A1332A"/>
    <w:rsid w:val="00A133FD"/>
    <w:rsid w:val="00A138B7"/>
    <w:rsid w:val="00A139D4"/>
    <w:rsid w:val="00A139FD"/>
    <w:rsid w:val="00A13E24"/>
    <w:rsid w:val="00A13F2C"/>
    <w:rsid w:val="00A14098"/>
    <w:rsid w:val="00A14183"/>
    <w:rsid w:val="00A14542"/>
    <w:rsid w:val="00A145FB"/>
    <w:rsid w:val="00A147D1"/>
    <w:rsid w:val="00A147E3"/>
    <w:rsid w:val="00A14827"/>
    <w:rsid w:val="00A14A7F"/>
    <w:rsid w:val="00A14BB3"/>
    <w:rsid w:val="00A14BE0"/>
    <w:rsid w:val="00A14BE6"/>
    <w:rsid w:val="00A14FEB"/>
    <w:rsid w:val="00A15013"/>
    <w:rsid w:val="00A1502C"/>
    <w:rsid w:val="00A150B4"/>
    <w:rsid w:val="00A151AE"/>
    <w:rsid w:val="00A1524E"/>
    <w:rsid w:val="00A15872"/>
    <w:rsid w:val="00A15BCC"/>
    <w:rsid w:val="00A15C29"/>
    <w:rsid w:val="00A15DEA"/>
    <w:rsid w:val="00A15FE2"/>
    <w:rsid w:val="00A1617A"/>
    <w:rsid w:val="00A1619D"/>
    <w:rsid w:val="00A16505"/>
    <w:rsid w:val="00A16527"/>
    <w:rsid w:val="00A16835"/>
    <w:rsid w:val="00A16BBA"/>
    <w:rsid w:val="00A16D1A"/>
    <w:rsid w:val="00A16EB4"/>
    <w:rsid w:val="00A17035"/>
    <w:rsid w:val="00A1732B"/>
    <w:rsid w:val="00A173B6"/>
    <w:rsid w:val="00A1775E"/>
    <w:rsid w:val="00A17802"/>
    <w:rsid w:val="00A17C03"/>
    <w:rsid w:val="00A17D6A"/>
    <w:rsid w:val="00A17F4C"/>
    <w:rsid w:val="00A20499"/>
    <w:rsid w:val="00A207A6"/>
    <w:rsid w:val="00A20AB1"/>
    <w:rsid w:val="00A20D93"/>
    <w:rsid w:val="00A20EDC"/>
    <w:rsid w:val="00A2163B"/>
    <w:rsid w:val="00A21696"/>
    <w:rsid w:val="00A2179C"/>
    <w:rsid w:val="00A218B9"/>
    <w:rsid w:val="00A2199B"/>
    <w:rsid w:val="00A21BB5"/>
    <w:rsid w:val="00A21FC3"/>
    <w:rsid w:val="00A226E7"/>
    <w:rsid w:val="00A22A86"/>
    <w:rsid w:val="00A22B63"/>
    <w:rsid w:val="00A22C7C"/>
    <w:rsid w:val="00A22EC6"/>
    <w:rsid w:val="00A2320F"/>
    <w:rsid w:val="00A232A2"/>
    <w:rsid w:val="00A2336F"/>
    <w:rsid w:val="00A23712"/>
    <w:rsid w:val="00A237DB"/>
    <w:rsid w:val="00A2381D"/>
    <w:rsid w:val="00A23C85"/>
    <w:rsid w:val="00A23CBE"/>
    <w:rsid w:val="00A23D75"/>
    <w:rsid w:val="00A23EDA"/>
    <w:rsid w:val="00A24127"/>
    <w:rsid w:val="00A243E6"/>
    <w:rsid w:val="00A24752"/>
    <w:rsid w:val="00A24B41"/>
    <w:rsid w:val="00A24BF0"/>
    <w:rsid w:val="00A24FE8"/>
    <w:rsid w:val="00A251AA"/>
    <w:rsid w:val="00A254C3"/>
    <w:rsid w:val="00A25597"/>
    <w:rsid w:val="00A2572A"/>
    <w:rsid w:val="00A25847"/>
    <w:rsid w:val="00A258D9"/>
    <w:rsid w:val="00A25B80"/>
    <w:rsid w:val="00A25FBD"/>
    <w:rsid w:val="00A263CF"/>
    <w:rsid w:val="00A26507"/>
    <w:rsid w:val="00A267B5"/>
    <w:rsid w:val="00A268C3"/>
    <w:rsid w:val="00A269B5"/>
    <w:rsid w:val="00A26A98"/>
    <w:rsid w:val="00A26C44"/>
    <w:rsid w:val="00A26CF3"/>
    <w:rsid w:val="00A27148"/>
    <w:rsid w:val="00A27257"/>
    <w:rsid w:val="00A27852"/>
    <w:rsid w:val="00A279B0"/>
    <w:rsid w:val="00A279F7"/>
    <w:rsid w:val="00A27B8B"/>
    <w:rsid w:val="00A27C75"/>
    <w:rsid w:val="00A27FDC"/>
    <w:rsid w:val="00A302F2"/>
    <w:rsid w:val="00A3037C"/>
    <w:rsid w:val="00A303AF"/>
    <w:rsid w:val="00A308CE"/>
    <w:rsid w:val="00A30A54"/>
    <w:rsid w:val="00A30BAC"/>
    <w:rsid w:val="00A30F81"/>
    <w:rsid w:val="00A31236"/>
    <w:rsid w:val="00A312FB"/>
    <w:rsid w:val="00A3196D"/>
    <w:rsid w:val="00A31A2A"/>
    <w:rsid w:val="00A31A34"/>
    <w:rsid w:val="00A31B1A"/>
    <w:rsid w:val="00A31CDA"/>
    <w:rsid w:val="00A31FED"/>
    <w:rsid w:val="00A32109"/>
    <w:rsid w:val="00A3244B"/>
    <w:rsid w:val="00A327D7"/>
    <w:rsid w:val="00A327E3"/>
    <w:rsid w:val="00A32AFE"/>
    <w:rsid w:val="00A32D09"/>
    <w:rsid w:val="00A32E91"/>
    <w:rsid w:val="00A32EC2"/>
    <w:rsid w:val="00A32EF7"/>
    <w:rsid w:val="00A32F1C"/>
    <w:rsid w:val="00A33002"/>
    <w:rsid w:val="00A33027"/>
    <w:rsid w:val="00A33252"/>
    <w:rsid w:val="00A33DCF"/>
    <w:rsid w:val="00A33F89"/>
    <w:rsid w:val="00A34090"/>
    <w:rsid w:val="00A3415C"/>
    <w:rsid w:val="00A34172"/>
    <w:rsid w:val="00A342F8"/>
    <w:rsid w:val="00A345BE"/>
    <w:rsid w:val="00A34A05"/>
    <w:rsid w:val="00A34AEE"/>
    <w:rsid w:val="00A34BF2"/>
    <w:rsid w:val="00A34F75"/>
    <w:rsid w:val="00A34FC4"/>
    <w:rsid w:val="00A35241"/>
    <w:rsid w:val="00A354E6"/>
    <w:rsid w:val="00A35582"/>
    <w:rsid w:val="00A35679"/>
    <w:rsid w:val="00A35718"/>
    <w:rsid w:val="00A359B0"/>
    <w:rsid w:val="00A359BD"/>
    <w:rsid w:val="00A35B3B"/>
    <w:rsid w:val="00A35B47"/>
    <w:rsid w:val="00A35BAF"/>
    <w:rsid w:val="00A35C06"/>
    <w:rsid w:val="00A35D0E"/>
    <w:rsid w:val="00A36146"/>
    <w:rsid w:val="00A3626C"/>
    <w:rsid w:val="00A36459"/>
    <w:rsid w:val="00A367CB"/>
    <w:rsid w:val="00A36BE2"/>
    <w:rsid w:val="00A37296"/>
    <w:rsid w:val="00A374B3"/>
    <w:rsid w:val="00A375DB"/>
    <w:rsid w:val="00A37630"/>
    <w:rsid w:val="00A376EC"/>
    <w:rsid w:val="00A37B45"/>
    <w:rsid w:val="00A37D5D"/>
    <w:rsid w:val="00A37D99"/>
    <w:rsid w:val="00A37FF1"/>
    <w:rsid w:val="00A4006A"/>
    <w:rsid w:val="00A40263"/>
    <w:rsid w:val="00A40488"/>
    <w:rsid w:val="00A407E2"/>
    <w:rsid w:val="00A40875"/>
    <w:rsid w:val="00A40D51"/>
    <w:rsid w:val="00A4161C"/>
    <w:rsid w:val="00A41792"/>
    <w:rsid w:val="00A417D0"/>
    <w:rsid w:val="00A418D4"/>
    <w:rsid w:val="00A41A75"/>
    <w:rsid w:val="00A41CDC"/>
    <w:rsid w:val="00A41F7D"/>
    <w:rsid w:val="00A420DA"/>
    <w:rsid w:val="00A42128"/>
    <w:rsid w:val="00A423DC"/>
    <w:rsid w:val="00A428F9"/>
    <w:rsid w:val="00A42BE9"/>
    <w:rsid w:val="00A43304"/>
    <w:rsid w:val="00A4337F"/>
    <w:rsid w:val="00A43386"/>
    <w:rsid w:val="00A433F0"/>
    <w:rsid w:val="00A43434"/>
    <w:rsid w:val="00A4351D"/>
    <w:rsid w:val="00A4355A"/>
    <w:rsid w:val="00A43880"/>
    <w:rsid w:val="00A43ACE"/>
    <w:rsid w:val="00A43CBF"/>
    <w:rsid w:val="00A43DD4"/>
    <w:rsid w:val="00A44029"/>
    <w:rsid w:val="00A44590"/>
    <w:rsid w:val="00A44A0A"/>
    <w:rsid w:val="00A44AD8"/>
    <w:rsid w:val="00A44FD2"/>
    <w:rsid w:val="00A45087"/>
    <w:rsid w:val="00A4518F"/>
    <w:rsid w:val="00A452BA"/>
    <w:rsid w:val="00A4547A"/>
    <w:rsid w:val="00A4559B"/>
    <w:rsid w:val="00A45860"/>
    <w:rsid w:val="00A458C6"/>
    <w:rsid w:val="00A458E0"/>
    <w:rsid w:val="00A45AF1"/>
    <w:rsid w:val="00A45DE6"/>
    <w:rsid w:val="00A45E71"/>
    <w:rsid w:val="00A45F92"/>
    <w:rsid w:val="00A45F96"/>
    <w:rsid w:val="00A45FC7"/>
    <w:rsid w:val="00A46674"/>
    <w:rsid w:val="00A4681F"/>
    <w:rsid w:val="00A46B5A"/>
    <w:rsid w:val="00A46B8F"/>
    <w:rsid w:val="00A46D9D"/>
    <w:rsid w:val="00A46EAE"/>
    <w:rsid w:val="00A47552"/>
    <w:rsid w:val="00A47598"/>
    <w:rsid w:val="00A47879"/>
    <w:rsid w:val="00A47FD4"/>
    <w:rsid w:val="00A500DA"/>
    <w:rsid w:val="00A50186"/>
    <w:rsid w:val="00A501E7"/>
    <w:rsid w:val="00A5077F"/>
    <w:rsid w:val="00A508B5"/>
    <w:rsid w:val="00A50918"/>
    <w:rsid w:val="00A50A5E"/>
    <w:rsid w:val="00A513C6"/>
    <w:rsid w:val="00A51749"/>
    <w:rsid w:val="00A51AD6"/>
    <w:rsid w:val="00A51DC8"/>
    <w:rsid w:val="00A51DE8"/>
    <w:rsid w:val="00A51FA4"/>
    <w:rsid w:val="00A52033"/>
    <w:rsid w:val="00A52396"/>
    <w:rsid w:val="00A52583"/>
    <w:rsid w:val="00A52666"/>
    <w:rsid w:val="00A5284E"/>
    <w:rsid w:val="00A52961"/>
    <w:rsid w:val="00A529B7"/>
    <w:rsid w:val="00A52CA3"/>
    <w:rsid w:val="00A52D07"/>
    <w:rsid w:val="00A52E61"/>
    <w:rsid w:val="00A52E6E"/>
    <w:rsid w:val="00A52F29"/>
    <w:rsid w:val="00A5316F"/>
    <w:rsid w:val="00A531C6"/>
    <w:rsid w:val="00A53562"/>
    <w:rsid w:val="00A53620"/>
    <w:rsid w:val="00A5362B"/>
    <w:rsid w:val="00A5382E"/>
    <w:rsid w:val="00A53F21"/>
    <w:rsid w:val="00A5410D"/>
    <w:rsid w:val="00A54240"/>
    <w:rsid w:val="00A54388"/>
    <w:rsid w:val="00A543FE"/>
    <w:rsid w:val="00A54572"/>
    <w:rsid w:val="00A5490D"/>
    <w:rsid w:val="00A54BB9"/>
    <w:rsid w:val="00A552D8"/>
    <w:rsid w:val="00A554E7"/>
    <w:rsid w:val="00A5587C"/>
    <w:rsid w:val="00A55916"/>
    <w:rsid w:val="00A55A02"/>
    <w:rsid w:val="00A55DF5"/>
    <w:rsid w:val="00A55E68"/>
    <w:rsid w:val="00A56075"/>
    <w:rsid w:val="00A560B3"/>
    <w:rsid w:val="00A56262"/>
    <w:rsid w:val="00A5634E"/>
    <w:rsid w:val="00A5646A"/>
    <w:rsid w:val="00A565FB"/>
    <w:rsid w:val="00A56840"/>
    <w:rsid w:val="00A5686B"/>
    <w:rsid w:val="00A56AE5"/>
    <w:rsid w:val="00A56DD7"/>
    <w:rsid w:val="00A57049"/>
    <w:rsid w:val="00A5709B"/>
    <w:rsid w:val="00A570C0"/>
    <w:rsid w:val="00A5729E"/>
    <w:rsid w:val="00A5735E"/>
    <w:rsid w:val="00A57364"/>
    <w:rsid w:val="00A573D5"/>
    <w:rsid w:val="00A57638"/>
    <w:rsid w:val="00A57913"/>
    <w:rsid w:val="00A57A6E"/>
    <w:rsid w:val="00A57AFF"/>
    <w:rsid w:val="00A602D8"/>
    <w:rsid w:val="00A6046F"/>
    <w:rsid w:val="00A60A86"/>
    <w:rsid w:val="00A60FC0"/>
    <w:rsid w:val="00A61147"/>
    <w:rsid w:val="00A613BE"/>
    <w:rsid w:val="00A614DD"/>
    <w:rsid w:val="00A615BE"/>
    <w:rsid w:val="00A61C52"/>
    <w:rsid w:val="00A626D4"/>
    <w:rsid w:val="00A62C02"/>
    <w:rsid w:val="00A6327D"/>
    <w:rsid w:val="00A6349F"/>
    <w:rsid w:val="00A63908"/>
    <w:rsid w:val="00A6394E"/>
    <w:rsid w:val="00A63ABD"/>
    <w:rsid w:val="00A63F44"/>
    <w:rsid w:val="00A641E5"/>
    <w:rsid w:val="00A643CB"/>
    <w:rsid w:val="00A64402"/>
    <w:rsid w:val="00A644D4"/>
    <w:rsid w:val="00A6462E"/>
    <w:rsid w:val="00A648EA"/>
    <w:rsid w:val="00A649AA"/>
    <w:rsid w:val="00A649B7"/>
    <w:rsid w:val="00A64A54"/>
    <w:rsid w:val="00A64ADB"/>
    <w:rsid w:val="00A64E95"/>
    <w:rsid w:val="00A64F87"/>
    <w:rsid w:val="00A65244"/>
    <w:rsid w:val="00A65252"/>
    <w:rsid w:val="00A65489"/>
    <w:rsid w:val="00A655D1"/>
    <w:rsid w:val="00A6598B"/>
    <w:rsid w:val="00A65C98"/>
    <w:rsid w:val="00A66020"/>
    <w:rsid w:val="00A6607B"/>
    <w:rsid w:val="00A661A3"/>
    <w:rsid w:val="00A66317"/>
    <w:rsid w:val="00A66503"/>
    <w:rsid w:val="00A66638"/>
    <w:rsid w:val="00A6684C"/>
    <w:rsid w:val="00A6699E"/>
    <w:rsid w:val="00A66A1B"/>
    <w:rsid w:val="00A66AA2"/>
    <w:rsid w:val="00A66BE7"/>
    <w:rsid w:val="00A67482"/>
    <w:rsid w:val="00A67610"/>
    <w:rsid w:val="00A6762A"/>
    <w:rsid w:val="00A678C7"/>
    <w:rsid w:val="00A70216"/>
    <w:rsid w:val="00A704DA"/>
    <w:rsid w:val="00A70539"/>
    <w:rsid w:val="00A70888"/>
    <w:rsid w:val="00A711E2"/>
    <w:rsid w:val="00A713D4"/>
    <w:rsid w:val="00A713E1"/>
    <w:rsid w:val="00A7157B"/>
    <w:rsid w:val="00A71867"/>
    <w:rsid w:val="00A71ABC"/>
    <w:rsid w:val="00A71BEC"/>
    <w:rsid w:val="00A71FCA"/>
    <w:rsid w:val="00A71FD8"/>
    <w:rsid w:val="00A72362"/>
    <w:rsid w:val="00A72453"/>
    <w:rsid w:val="00A7269B"/>
    <w:rsid w:val="00A72877"/>
    <w:rsid w:val="00A72899"/>
    <w:rsid w:val="00A72AA7"/>
    <w:rsid w:val="00A72AF1"/>
    <w:rsid w:val="00A73098"/>
    <w:rsid w:val="00A7320A"/>
    <w:rsid w:val="00A73339"/>
    <w:rsid w:val="00A7338A"/>
    <w:rsid w:val="00A73883"/>
    <w:rsid w:val="00A739CE"/>
    <w:rsid w:val="00A73AEE"/>
    <w:rsid w:val="00A73CE6"/>
    <w:rsid w:val="00A73E88"/>
    <w:rsid w:val="00A74029"/>
    <w:rsid w:val="00A74464"/>
    <w:rsid w:val="00A7461F"/>
    <w:rsid w:val="00A747F1"/>
    <w:rsid w:val="00A74901"/>
    <w:rsid w:val="00A74AED"/>
    <w:rsid w:val="00A74FF6"/>
    <w:rsid w:val="00A750A2"/>
    <w:rsid w:val="00A7513F"/>
    <w:rsid w:val="00A752DB"/>
    <w:rsid w:val="00A758CF"/>
    <w:rsid w:val="00A75914"/>
    <w:rsid w:val="00A75939"/>
    <w:rsid w:val="00A75946"/>
    <w:rsid w:val="00A75964"/>
    <w:rsid w:val="00A75B41"/>
    <w:rsid w:val="00A75C07"/>
    <w:rsid w:val="00A75C78"/>
    <w:rsid w:val="00A75DE2"/>
    <w:rsid w:val="00A75F40"/>
    <w:rsid w:val="00A7600A"/>
    <w:rsid w:val="00A760B8"/>
    <w:rsid w:val="00A76289"/>
    <w:rsid w:val="00A76583"/>
    <w:rsid w:val="00A76C70"/>
    <w:rsid w:val="00A76D3D"/>
    <w:rsid w:val="00A76DB8"/>
    <w:rsid w:val="00A770FC"/>
    <w:rsid w:val="00A77373"/>
    <w:rsid w:val="00A77387"/>
    <w:rsid w:val="00A77489"/>
    <w:rsid w:val="00A77725"/>
    <w:rsid w:val="00A77A6F"/>
    <w:rsid w:val="00A77D84"/>
    <w:rsid w:val="00A77DD1"/>
    <w:rsid w:val="00A80406"/>
    <w:rsid w:val="00A80473"/>
    <w:rsid w:val="00A804EA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861"/>
    <w:rsid w:val="00A81C05"/>
    <w:rsid w:val="00A81E92"/>
    <w:rsid w:val="00A81F71"/>
    <w:rsid w:val="00A81FE6"/>
    <w:rsid w:val="00A8204B"/>
    <w:rsid w:val="00A8221D"/>
    <w:rsid w:val="00A8261D"/>
    <w:rsid w:val="00A828FE"/>
    <w:rsid w:val="00A8296D"/>
    <w:rsid w:val="00A82E2B"/>
    <w:rsid w:val="00A82F5F"/>
    <w:rsid w:val="00A83047"/>
    <w:rsid w:val="00A83791"/>
    <w:rsid w:val="00A839A0"/>
    <w:rsid w:val="00A83C7C"/>
    <w:rsid w:val="00A83C9B"/>
    <w:rsid w:val="00A84549"/>
    <w:rsid w:val="00A84A6A"/>
    <w:rsid w:val="00A85045"/>
    <w:rsid w:val="00A850A7"/>
    <w:rsid w:val="00A855B4"/>
    <w:rsid w:val="00A85968"/>
    <w:rsid w:val="00A85B35"/>
    <w:rsid w:val="00A85D42"/>
    <w:rsid w:val="00A85ECD"/>
    <w:rsid w:val="00A86390"/>
    <w:rsid w:val="00A8651B"/>
    <w:rsid w:val="00A8672E"/>
    <w:rsid w:val="00A86A9D"/>
    <w:rsid w:val="00A86D65"/>
    <w:rsid w:val="00A86F04"/>
    <w:rsid w:val="00A86F30"/>
    <w:rsid w:val="00A87288"/>
    <w:rsid w:val="00A873D7"/>
    <w:rsid w:val="00A8741E"/>
    <w:rsid w:val="00A879C2"/>
    <w:rsid w:val="00A87A58"/>
    <w:rsid w:val="00A87C38"/>
    <w:rsid w:val="00A87F6B"/>
    <w:rsid w:val="00A87FAE"/>
    <w:rsid w:val="00A87FB0"/>
    <w:rsid w:val="00A90038"/>
    <w:rsid w:val="00A9020B"/>
    <w:rsid w:val="00A90392"/>
    <w:rsid w:val="00A905BA"/>
    <w:rsid w:val="00A906CC"/>
    <w:rsid w:val="00A908EB"/>
    <w:rsid w:val="00A9099A"/>
    <w:rsid w:val="00A909D6"/>
    <w:rsid w:val="00A90B10"/>
    <w:rsid w:val="00A90BAE"/>
    <w:rsid w:val="00A90C0C"/>
    <w:rsid w:val="00A90C61"/>
    <w:rsid w:val="00A90D1D"/>
    <w:rsid w:val="00A90D64"/>
    <w:rsid w:val="00A90F77"/>
    <w:rsid w:val="00A9111F"/>
    <w:rsid w:val="00A9131B"/>
    <w:rsid w:val="00A9157E"/>
    <w:rsid w:val="00A91A38"/>
    <w:rsid w:val="00A91F21"/>
    <w:rsid w:val="00A9219D"/>
    <w:rsid w:val="00A92239"/>
    <w:rsid w:val="00A92772"/>
    <w:rsid w:val="00A92935"/>
    <w:rsid w:val="00A929FE"/>
    <w:rsid w:val="00A92AFC"/>
    <w:rsid w:val="00A92D25"/>
    <w:rsid w:val="00A92DB6"/>
    <w:rsid w:val="00A92E64"/>
    <w:rsid w:val="00A933CD"/>
    <w:rsid w:val="00A9359E"/>
    <w:rsid w:val="00A9371D"/>
    <w:rsid w:val="00A93811"/>
    <w:rsid w:val="00A93848"/>
    <w:rsid w:val="00A93864"/>
    <w:rsid w:val="00A93920"/>
    <w:rsid w:val="00A93C62"/>
    <w:rsid w:val="00A93D9F"/>
    <w:rsid w:val="00A93DB0"/>
    <w:rsid w:val="00A94052"/>
    <w:rsid w:val="00A94320"/>
    <w:rsid w:val="00A948B7"/>
    <w:rsid w:val="00A94A0B"/>
    <w:rsid w:val="00A94ABD"/>
    <w:rsid w:val="00A94CFA"/>
    <w:rsid w:val="00A95121"/>
    <w:rsid w:val="00A951F5"/>
    <w:rsid w:val="00A95C79"/>
    <w:rsid w:val="00A95E69"/>
    <w:rsid w:val="00A965B3"/>
    <w:rsid w:val="00A967A4"/>
    <w:rsid w:val="00A96BD6"/>
    <w:rsid w:val="00A974B6"/>
    <w:rsid w:val="00A978BF"/>
    <w:rsid w:val="00A97AC9"/>
    <w:rsid w:val="00A97B5F"/>
    <w:rsid w:val="00A97C36"/>
    <w:rsid w:val="00A97CCD"/>
    <w:rsid w:val="00A97FCC"/>
    <w:rsid w:val="00AA00A8"/>
    <w:rsid w:val="00AA01B7"/>
    <w:rsid w:val="00AA0716"/>
    <w:rsid w:val="00AA0944"/>
    <w:rsid w:val="00AA0C8D"/>
    <w:rsid w:val="00AA0D0F"/>
    <w:rsid w:val="00AA0DD8"/>
    <w:rsid w:val="00AA0F0C"/>
    <w:rsid w:val="00AA10A8"/>
    <w:rsid w:val="00AA14EB"/>
    <w:rsid w:val="00AA1681"/>
    <w:rsid w:val="00AA171F"/>
    <w:rsid w:val="00AA1887"/>
    <w:rsid w:val="00AA18BF"/>
    <w:rsid w:val="00AA18D5"/>
    <w:rsid w:val="00AA195C"/>
    <w:rsid w:val="00AA1A92"/>
    <w:rsid w:val="00AA1B31"/>
    <w:rsid w:val="00AA1D7C"/>
    <w:rsid w:val="00AA1DE1"/>
    <w:rsid w:val="00AA263C"/>
    <w:rsid w:val="00AA27D4"/>
    <w:rsid w:val="00AA28EF"/>
    <w:rsid w:val="00AA2ADB"/>
    <w:rsid w:val="00AA3DAB"/>
    <w:rsid w:val="00AA4100"/>
    <w:rsid w:val="00AA417A"/>
    <w:rsid w:val="00AA4219"/>
    <w:rsid w:val="00AA424A"/>
    <w:rsid w:val="00AA4621"/>
    <w:rsid w:val="00AA49C6"/>
    <w:rsid w:val="00AA4A0E"/>
    <w:rsid w:val="00AA4ABE"/>
    <w:rsid w:val="00AA4CF0"/>
    <w:rsid w:val="00AA4D04"/>
    <w:rsid w:val="00AA5179"/>
    <w:rsid w:val="00AA52D1"/>
    <w:rsid w:val="00AA5540"/>
    <w:rsid w:val="00AA5622"/>
    <w:rsid w:val="00AA574F"/>
    <w:rsid w:val="00AA5770"/>
    <w:rsid w:val="00AA6746"/>
    <w:rsid w:val="00AA682B"/>
    <w:rsid w:val="00AA68C2"/>
    <w:rsid w:val="00AA6E2F"/>
    <w:rsid w:val="00AA6FF1"/>
    <w:rsid w:val="00AA75E1"/>
    <w:rsid w:val="00AA77A1"/>
    <w:rsid w:val="00AA782A"/>
    <w:rsid w:val="00AA7B7E"/>
    <w:rsid w:val="00AA7C9E"/>
    <w:rsid w:val="00AA7D1B"/>
    <w:rsid w:val="00AA7E35"/>
    <w:rsid w:val="00AB0060"/>
    <w:rsid w:val="00AB02CE"/>
    <w:rsid w:val="00AB0394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0F46"/>
    <w:rsid w:val="00AB105D"/>
    <w:rsid w:val="00AB11D1"/>
    <w:rsid w:val="00AB13DE"/>
    <w:rsid w:val="00AB141F"/>
    <w:rsid w:val="00AB1692"/>
    <w:rsid w:val="00AB177F"/>
    <w:rsid w:val="00AB1867"/>
    <w:rsid w:val="00AB1DA8"/>
    <w:rsid w:val="00AB1FAB"/>
    <w:rsid w:val="00AB21FD"/>
    <w:rsid w:val="00AB225D"/>
    <w:rsid w:val="00AB2698"/>
    <w:rsid w:val="00AB272D"/>
    <w:rsid w:val="00AB292E"/>
    <w:rsid w:val="00AB2CE4"/>
    <w:rsid w:val="00AB2FDA"/>
    <w:rsid w:val="00AB34D0"/>
    <w:rsid w:val="00AB350B"/>
    <w:rsid w:val="00AB372C"/>
    <w:rsid w:val="00AB3790"/>
    <w:rsid w:val="00AB3A58"/>
    <w:rsid w:val="00AB3AFD"/>
    <w:rsid w:val="00AB3D49"/>
    <w:rsid w:val="00AB4016"/>
    <w:rsid w:val="00AB4124"/>
    <w:rsid w:val="00AB43C3"/>
    <w:rsid w:val="00AB43D7"/>
    <w:rsid w:val="00AB44D2"/>
    <w:rsid w:val="00AB46F4"/>
    <w:rsid w:val="00AB486D"/>
    <w:rsid w:val="00AB4CD1"/>
    <w:rsid w:val="00AB4D2B"/>
    <w:rsid w:val="00AB4E5B"/>
    <w:rsid w:val="00AB4EB1"/>
    <w:rsid w:val="00AB5023"/>
    <w:rsid w:val="00AB50F5"/>
    <w:rsid w:val="00AB519D"/>
    <w:rsid w:val="00AB5825"/>
    <w:rsid w:val="00AB59C3"/>
    <w:rsid w:val="00AB5A2C"/>
    <w:rsid w:val="00AB5D9A"/>
    <w:rsid w:val="00AB5EA5"/>
    <w:rsid w:val="00AB6220"/>
    <w:rsid w:val="00AB648F"/>
    <w:rsid w:val="00AB64D9"/>
    <w:rsid w:val="00AB67AE"/>
    <w:rsid w:val="00AB689B"/>
    <w:rsid w:val="00AB68D1"/>
    <w:rsid w:val="00AB6A10"/>
    <w:rsid w:val="00AB6A28"/>
    <w:rsid w:val="00AB6A5C"/>
    <w:rsid w:val="00AB6A7D"/>
    <w:rsid w:val="00AB6B53"/>
    <w:rsid w:val="00AB6CF2"/>
    <w:rsid w:val="00AB6DD2"/>
    <w:rsid w:val="00AB6FE6"/>
    <w:rsid w:val="00AB701E"/>
    <w:rsid w:val="00AB75EF"/>
    <w:rsid w:val="00AB77F1"/>
    <w:rsid w:val="00AB7881"/>
    <w:rsid w:val="00AB7959"/>
    <w:rsid w:val="00AB7F42"/>
    <w:rsid w:val="00AB7FD2"/>
    <w:rsid w:val="00AC01F2"/>
    <w:rsid w:val="00AC0398"/>
    <w:rsid w:val="00AC09F9"/>
    <w:rsid w:val="00AC0ACD"/>
    <w:rsid w:val="00AC0AFF"/>
    <w:rsid w:val="00AC0D36"/>
    <w:rsid w:val="00AC1151"/>
    <w:rsid w:val="00AC11C7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F52"/>
    <w:rsid w:val="00AC31EB"/>
    <w:rsid w:val="00AC339A"/>
    <w:rsid w:val="00AC365B"/>
    <w:rsid w:val="00AC366D"/>
    <w:rsid w:val="00AC3936"/>
    <w:rsid w:val="00AC39AD"/>
    <w:rsid w:val="00AC3A01"/>
    <w:rsid w:val="00AC3A1A"/>
    <w:rsid w:val="00AC3BFD"/>
    <w:rsid w:val="00AC3D33"/>
    <w:rsid w:val="00AC439A"/>
    <w:rsid w:val="00AC4444"/>
    <w:rsid w:val="00AC45D5"/>
    <w:rsid w:val="00AC4705"/>
    <w:rsid w:val="00AC482F"/>
    <w:rsid w:val="00AC48AB"/>
    <w:rsid w:val="00AC4994"/>
    <w:rsid w:val="00AC49CC"/>
    <w:rsid w:val="00AC4A97"/>
    <w:rsid w:val="00AC4CF1"/>
    <w:rsid w:val="00AC4D62"/>
    <w:rsid w:val="00AC5063"/>
    <w:rsid w:val="00AC5237"/>
    <w:rsid w:val="00AC53B6"/>
    <w:rsid w:val="00AC5841"/>
    <w:rsid w:val="00AC587D"/>
    <w:rsid w:val="00AC5991"/>
    <w:rsid w:val="00AC5F47"/>
    <w:rsid w:val="00AC6043"/>
    <w:rsid w:val="00AC6166"/>
    <w:rsid w:val="00AC639C"/>
    <w:rsid w:val="00AC6465"/>
    <w:rsid w:val="00AC65AE"/>
    <w:rsid w:val="00AC65E8"/>
    <w:rsid w:val="00AC67CF"/>
    <w:rsid w:val="00AC6862"/>
    <w:rsid w:val="00AC6A81"/>
    <w:rsid w:val="00AC6AA2"/>
    <w:rsid w:val="00AC6C8A"/>
    <w:rsid w:val="00AC72F6"/>
    <w:rsid w:val="00AC7338"/>
    <w:rsid w:val="00AC7390"/>
    <w:rsid w:val="00AC7926"/>
    <w:rsid w:val="00AC7B7C"/>
    <w:rsid w:val="00AC7F2A"/>
    <w:rsid w:val="00AC7F94"/>
    <w:rsid w:val="00AD0B68"/>
    <w:rsid w:val="00AD0F39"/>
    <w:rsid w:val="00AD1123"/>
    <w:rsid w:val="00AD1422"/>
    <w:rsid w:val="00AD1581"/>
    <w:rsid w:val="00AD1DE6"/>
    <w:rsid w:val="00AD1F64"/>
    <w:rsid w:val="00AD211C"/>
    <w:rsid w:val="00AD22B1"/>
    <w:rsid w:val="00AD23DB"/>
    <w:rsid w:val="00AD2B1C"/>
    <w:rsid w:val="00AD2E4D"/>
    <w:rsid w:val="00AD3959"/>
    <w:rsid w:val="00AD39AA"/>
    <w:rsid w:val="00AD3C90"/>
    <w:rsid w:val="00AD40CF"/>
    <w:rsid w:val="00AD4184"/>
    <w:rsid w:val="00AD41F9"/>
    <w:rsid w:val="00AD44EC"/>
    <w:rsid w:val="00AD44FF"/>
    <w:rsid w:val="00AD489D"/>
    <w:rsid w:val="00AD4CE5"/>
    <w:rsid w:val="00AD4D09"/>
    <w:rsid w:val="00AD4D18"/>
    <w:rsid w:val="00AD5278"/>
    <w:rsid w:val="00AD563E"/>
    <w:rsid w:val="00AD5862"/>
    <w:rsid w:val="00AD5D37"/>
    <w:rsid w:val="00AD5F28"/>
    <w:rsid w:val="00AD5FF2"/>
    <w:rsid w:val="00AD6107"/>
    <w:rsid w:val="00AD650D"/>
    <w:rsid w:val="00AD6758"/>
    <w:rsid w:val="00AD690F"/>
    <w:rsid w:val="00AD6A4F"/>
    <w:rsid w:val="00AD70FA"/>
    <w:rsid w:val="00AD7149"/>
    <w:rsid w:val="00AD778F"/>
    <w:rsid w:val="00AD7B6F"/>
    <w:rsid w:val="00AE023B"/>
    <w:rsid w:val="00AE0B47"/>
    <w:rsid w:val="00AE0C55"/>
    <w:rsid w:val="00AE0CA4"/>
    <w:rsid w:val="00AE0EFD"/>
    <w:rsid w:val="00AE0F20"/>
    <w:rsid w:val="00AE0F3A"/>
    <w:rsid w:val="00AE10D5"/>
    <w:rsid w:val="00AE11C7"/>
    <w:rsid w:val="00AE13D8"/>
    <w:rsid w:val="00AE1630"/>
    <w:rsid w:val="00AE1B89"/>
    <w:rsid w:val="00AE203C"/>
    <w:rsid w:val="00AE23A6"/>
    <w:rsid w:val="00AE23F4"/>
    <w:rsid w:val="00AE267E"/>
    <w:rsid w:val="00AE2AE9"/>
    <w:rsid w:val="00AE2AF0"/>
    <w:rsid w:val="00AE2BB3"/>
    <w:rsid w:val="00AE2FE0"/>
    <w:rsid w:val="00AE303E"/>
    <w:rsid w:val="00AE3298"/>
    <w:rsid w:val="00AE333A"/>
    <w:rsid w:val="00AE35C2"/>
    <w:rsid w:val="00AE3D45"/>
    <w:rsid w:val="00AE3EB5"/>
    <w:rsid w:val="00AE3FD9"/>
    <w:rsid w:val="00AE4003"/>
    <w:rsid w:val="00AE4216"/>
    <w:rsid w:val="00AE4368"/>
    <w:rsid w:val="00AE45E8"/>
    <w:rsid w:val="00AE4B69"/>
    <w:rsid w:val="00AE5024"/>
    <w:rsid w:val="00AE52A4"/>
    <w:rsid w:val="00AE5371"/>
    <w:rsid w:val="00AE5854"/>
    <w:rsid w:val="00AE597B"/>
    <w:rsid w:val="00AE59AD"/>
    <w:rsid w:val="00AE5D00"/>
    <w:rsid w:val="00AE5DBA"/>
    <w:rsid w:val="00AE60DD"/>
    <w:rsid w:val="00AE6156"/>
    <w:rsid w:val="00AE6185"/>
    <w:rsid w:val="00AE621C"/>
    <w:rsid w:val="00AE6485"/>
    <w:rsid w:val="00AE64A7"/>
    <w:rsid w:val="00AE6845"/>
    <w:rsid w:val="00AE6BA9"/>
    <w:rsid w:val="00AE7181"/>
    <w:rsid w:val="00AE763A"/>
    <w:rsid w:val="00AE7A21"/>
    <w:rsid w:val="00AE7A67"/>
    <w:rsid w:val="00AE7CF9"/>
    <w:rsid w:val="00AF01A7"/>
    <w:rsid w:val="00AF042F"/>
    <w:rsid w:val="00AF07A2"/>
    <w:rsid w:val="00AF0826"/>
    <w:rsid w:val="00AF0A33"/>
    <w:rsid w:val="00AF0AC1"/>
    <w:rsid w:val="00AF0C76"/>
    <w:rsid w:val="00AF0C83"/>
    <w:rsid w:val="00AF0E03"/>
    <w:rsid w:val="00AF0E88"/>
    <w:rsid w:val="00AF0E8C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0BE"/>
    <w:rsid w:val="00AF3211"/>
    <w:rsid w:val="00AF3247"/>
    <w:rsid w:val="00AF3379"/>
    <w:rsid w:val="00AF33C9"/>
    <w:rsid w:val="00AF352A"/>
    <w:rsid w:val="00AF3CCF"/>
    <w:rsid w:val="00AF3EA9"/>
    <w:rsid w:val="00AF3EB1"/>
    <w:rsid w:val="00AF4093"/>
    <w:rsid w:val="00AF41AB"/>
    <w:rsid w:val="00AF41E9"/>
    <w:rsid w:val="00AF4209"/>
    <w:rsid w:val="00AF4432"/>
    <w:rsid w:val="00AF44D4"/>
    <w:rsid w:val="00AF4604"/>
    <w:rsid w:val="00AF4844"/>
    <w:rsid w:val="00AF48EB"/>
    <w:rsid w:val="00AF4984"/>
    <w:rsid w:val="00AF4A5E"/>
    <w:rsid w:val="00AF4C55"/>
    <w:rsid w:val="00AF4DE1"/>
    <w:rsid w:val="00AF501D"/>
    <w:rsid w:val="00AF5157"/>
    <w:rsid w:val="00AF5438"/>
    <w:rsid w:val="00AF56D4"/>
    <w:rsid w:val="00AF5741"/>
    <w:rsid w:val="00AF5782"/>
    <w:rsid w:val="00AF579D"/>
    <w:rsid w:val="00AF579E"/>
    <w:rsid w:val="00AF5E11"/>
    <w:rsid w:val="00AF60C0"/>
    <w:rsid w:val="00AF6144"/>
    <w:rsid w:val="00AF63F7"/>
    <w:rsid w:val="00AF674F"/>
    <w:rsid w:val="00AF68F0"/>
    <w:rsid w:val="00AF6E41"/>
    <w:rsid w:val="00AF6EF4"/>
    <w:rsid w:val="00AF70E2"/>
    <w:rsid w:val="00AF74A7"/>
    <w:rsid w:val="00AF74AE"/>
    <w:rsid w:val="00AF75BD"/>
    <w:rsid w:val="00AF76B3"/>
    <w:rsid w:val="00AF78FF"/>
    <w:rsid w:val="00AF799A"/>
    <w:rsid w:val="00AF7A5B"/>
    <w:rsid w:val="00AF7CBA"/>
    <w:rsid w:val="00AF7E73"/>
    <w:rsid w:val="00B00101"/>
    <w:rsid w:val="00B001BC"/>
    <w:rsid w:val="00B00686"/>
    <w:rsid w:val="00B006C9"/>
    <w:rsid w:val="00B008D9"/>
    <w:rsid w:val="00B00963"/>
    <w:rsid w:val="00B00B29"/>
    <w:rsid w:val="00B00BCA"/>
    <w:rsid w:val="00B0100F"/>
    <w:rsid w:val="00B010A0"/>
    <w:rsid w:val="00B01151"/>
    <w:rsid w:val="00B01313"/>
    <w:rsid w:val="00B0164C"/>
    <w:rsid w:val="00B01679"/>
    <w:rsid w:val="00B018FD"/>
    <w:rsid w:val="00B01D06"/>
    <w:rsid w:val="00B0236F"/>
    <w:rsid w:val="00B0240E"/>
    <w:rsid w:val="00B0241D"/>
    <w:rsid w:val="00B02423"/>
    <w:rsid w:val="00B024EF"/>
    <w:rsid w:val="00B0261B"/>
    <w:rsid w:val="00B03148"/>
    <w:rsid w:val="00B03164"/>
    <w:rsid w:val="00B032DF"/>
    <w:rsid w:val="00B03308"/>
    <w:rsid w:val="00B038BF"/>
    <w:rsid w:val="00B03A51"/>
    <w:rsid w:val="00B03D06"/>
    <w:rsid w:val="00B03F12"/>
    <w:rsid w:val="00B041E6"/>
    <w:rsid w:val="00B04554"/>
    <w:rsid w:val="00B04BF2"/>
    <w:rsid w:val="00B04F63"/>
    <w:rsid w:val="00B051B8"/>
    <w:rsid w:val="00B05296"/>
    <w:rsid w:val="00B053B6"/>
    <w:rsid w:val="00B05462"/>
    <w:rsid w:val="00B059B2"/>
    <w:rsid w:val="00B059BB"/>
    <w:rsid w:val="00B059C4"/>
    <w:rsid w:val="00B05A7B"/>
    <w:rsid w:val="00B05B3A"/>
    <w:rsid w:val="00B05D6A"/>
    <w:rsid w:val="00B0604D"/>
    <w:rsid w:val="00B067E3"/>
    <w:rsid w:val="00B068BD"/>
    <w:rsid w:val="00B06B5E"/>
    <w:rsid w:val="00B06CFF"/>
    <w:rsid w:val="00B07002"/>
    <w:rsid w:val="00B07344"/>
    <w:rsid w:val="00B07941"/>
    <w:rsid w:val="00B07BD3"/>
    <w:rsid w:val="00B07FB9"/>
    <w:rsid w:val="00B100F2"/>
    <w:rsid w:val="00B10104"/>
    <w:rsid w:val="00B10106"/>
    <w:rsid w:val="00B103B8"/>
    <w:rsid w:val="00B103CE"/>
    <w:rsid w:val="00B1053B"/>
    <w:rsid w:val="00B105CC"/>
    <w:rsid w:val="00B105F6"/>
    <w:rsid w:val="00B10B9F"/>
    <w:rsid w:val="00B10BE9"/>
    <w:rsid w:val="00B10D51"/>
    <w:rsid w:val="00B10D5D"/>
    <w:rsid w:val="00B10EA8"/>
    <w:rsid w:val="00B10FAD"/>
    <w:rsid w:val="00B1103B"/>
    <w:rsid w:val="00B110FD"/>
    <w:rsid w:val="00B1120F"/>
    <w:rsid w:val="00B11554"/>
    <w:rsid w:val="00B11735"/>
    <w:rsid w:val="00B11833"/>
    <w:rsid w:val="00B118C8"/>
    <w:rsid w:val="00B12061"/>
    <w:rsid w:val="00B12144"/>
    <w:rsid w:val="00B1218D"/>
    <w:rsid w:val="00B12220"/>
    <w:rsid w:val="00B1232A"/>
    <w:rsid w:val="00B12509"/>
    <w:rsid w:val="00B12544"/>
    <w:rsid w:val="00B12602"/>
    <w:rsid w:val="00B1296E"/>
    <w:rsid w:val="00B12B81"/>
    <w:rsid w:val="00B12C3C"/>
    <w:rsid w:val="00B12C74"/>
    <w:rsid w:val="00B12DB0"/>
    <w:rsid w:val="00B12FFE"/>
    <w:rsid w:val="00B130F2"/>
    <w:rsid w:val="00B133A2"/>
    <w:rsid w:val="00B135ED"/>
    <w:rsid w:val="00B13866"/>
    <w:rsid w:val="00B13976"/>
    <w:rsid w:val="00B13BF5"/>
    <w:rsid w:val="00B13DD9"/>
    <w:rsid w:val="00B144C2"/>
    <w:rsid w:val="00B146BF"/>
    <w:rsid w:val="00B14D9A"/>
    <w:rsid w:val="00B14DAA"/>
    <w:rsid w:val="00B15022"/>
    <w:rsid w:val="00B1571E"/>
    <w:rsid w:val="00B15E54"/>
    <w:rsid w:val="00B15FD6"/>
    <w:rsid w:val="00B16121"/>
    <w:rsid w:val="00B165A5"/>
    <w:rsid w:val="00B165CE"/>
    <w:rsid w:val="00B16883"/>
    <w:rsid w:val="00B16B8D"/>
    <w:rsid w:val="00B16F0D"/>
    <w:rsid w:val="00B16FF5"/>
    <w:rsid w:val="00B170C0"/>
    <w:rsid w:val="00B17122"/>
    <w:rsid w:val="00B17138"/>
    <w:rsid w:val="00B17183"/>
    <w:rsid w:val="00B178E6"/>
    <w:rsid w:val="00B17BEE"/>
    <w:rsid w:val="00B17F7A"/>
    <w:rsid w:val="00B2001F"/>
    <w:rsid w:val="00B20255"/>
    <w:rsid w:val="00B20351"/>
    <w:rsid w:val="00B2036F"/>
    <w:rsid w:val="00B20777"/>
    <w:rsid w:val="00B207F8"/>
    <w:rsid w:val="00B209C6"/>
    <w:rsid w:val="00B21002"/>
    <w:rsid w:val="00B214FB"/>
    <w:rsid w:val="00B21890"/>
    <w:rsid w:val="00B21AA9"/>
    <w:rsid w:val="00B21D0C"/>
    <w:rsid w:val="00B220CF"/>
    <w:rsid w:val="00B221FC"/>
    <w:rsid w:val="00B22286"/>
    <w:rsid w:val="00B22322"/>
    <w:rsid w:val="00B22465"/>
    <w:rsid w:val="00B2251B"/>
    <w:rsid w:val="00B225A1"/>
    <w:rsid w:val="00B22605"/>
    <w:rsid w:val="00B22743"/>
    <w:rsid w:val="00B228DA"/>
    <w:rsid w:val="00B22F4E"/>
    <w:rsid w:val="00B23089"/>
    <w:rsid w:val="00B231AB"/>
    <w:rsid w:val="00B2348B"/>
    <w:rsid w:val="00B234A6"/>
    <w:rsid w:val="00B234F6"/>
    <w:rsid w:val="00B23A43"/>
    <w:rsid w:val="00B23D90"/>
    <w:rsid w:val="00B23F0C"/>
    <w:rsid w:val="00B23FF5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2C"/>
    <w:rsid w:val="00B24C02"/>
    <w:rsid w:val="00B24F7C"/>
    <w:rsid w:val="00B251C6"/>
    <w:rsid w:val="00B2533B"/>
    <w:rsid w:val="00B25758"/>
    <w:rsid w:val="00B25946"/>
    <w:rsid w:val="00B25977"/>
    <w:rsid w:val="00B25B0E"/>
    <w:rsid w:val="00B25E69"/>
    <w:rsid w:val="00B25E7C"/>
    <w:rsid w:val="00B2607B"/>
    <w:rsid w:val="00B26175"/>
    <w:rsid w:val="00B266C2"/>
    <w:rsid w:val="00B26871"/>
    <w:rsid w:val="00B26AFE"/>
    <w:rsid w:val="00B27277"/>
    <w:rsid w:val="00B2764A"/>
    <w:rsid w:val="00B277E4"/>
    <w:rsid w:val="00B27ACE"/>
    <w:rsid w:val="00B27C6C"/>
    <w:rsid w:val="00B27C7C"/>
    <w:rsid w:val="00B27CB7"/>
    <w:rsid w:val="00B27D27"/>
    <w:rsid w:val="00B27E75"/>
    <w:rsid w:val="00B27EC5"/>
    <w:rsid w:val="00B30173"/>
    <w:rsid w:val="00B302EE"/>
    <w:rsid w:val="00B3030D"/>
    <w:rsid w:val="00B3037A"/>
    <w:rsid w:val="00B303FF"/>
    <w:rsid w:val="00B30904"/>
    <w:rsid w:val="00B30C74"/>
    <w:rsid w:val="00B30EC5"/>
    <w:rsid w:val="00B311A9"/>
    <w:rsid w:val="00B312F4"/>
    <w:rsid w:val="00B31461"/>
    <w:rsid w:val="00B3146B"/>
    <w:rsid w:val="00B314E2"/>
    <w:rsid w:val="00B3190E"/>
    <w:rsid w:val="00B319AD"/>
    <w:rsid w:val="00B31C2E"/>
    <w:rsid w:val="00B326D0"/>
    <w:rsid w:val="00B3310F"/>
    <w:rsid w:val="00B335E8"/>
    <w:rsid w:val="00B339AB"/>
    <w:rsid w:val="00B339C9"/>
    <w:rsid w:val="00B33A1D"/>
    <w:rsid w:val="00B33BFE"/>
    <w:rsid w:val="00B33C26"/>
    <w:rsid w:val="00B33F9F"/>
    <w:rsid w:val="00B34093"/>
    <w:rsid w:val="00B3418A"/>
    <w:rsid w:val="00B342F6"/>
    <w:rsid w:val="00B344A8"/>
    <w:rsid w:val="00B345E3"/>
    <w:rsid w:val="00B34A5A"/>
    <w:rsid w:val="00B34C2D"/>
    <w:rsid w:val="00B3516F"/>
    <w:rsid w:val="00B352C2"/>
    <w:rsid w:val="00B3538D"/>
    <w:rsid w:val="00B35681"/>
    <w:rsid w:val="00B36801"/>
    <w:rsid w:val="00B36AD6"/>
    <w:rsid w:val="00B36BDA"/>
    <w:rsid w:val="00B371CD"/>
    <w:rsid w:val="00B3750D"/>
    <w:rsid w:val="00B376D2"/>
    <w:rsid w:val="00B37762"/>
    <w:rsid w:val="00B377E6"/>
    <w:rsid w:val="00B37A34"/>
    <w:rsid w:val="00B37B5F"/>
    <w:rsid w:val="00B37C97"/>
    <w:rsid w:val="00B37D14"/>
    <w:rsid w:val="00B40133"/>
    <w:rsid w:val="00B4013E"/>
    <w:rsid w:val="00B40140"/>
    <w:rsid w:val="00B40280"/>
    <w:rsid w:val="00B40563"/>
    <w:rsid w:val="00B4081E"/>
    <w:rsid w:val="00B40953"/>
    <w:rsid w:val="00B40B42"/>
    <w:rsid w:val="00B40D1B"/>
    <w:rsid w:val="00B413BD"/>
    <w:rsid w:val="00B414CC"/>
    <w:rsid w:val="00B41740"/>
    <w:rsid w:val="00B41B1B"/>
    <w:rsid w:val="00B41DC0"/>
    <w:rsid w:val="00B41E45"/>
    <w:rsid w:val="00B4210E"/>
    <w:rsid w:val="00B4230C"/>
    <w:rsid w:val="00B425DD"/>
    <w:rsid w:val="00B42AA8"/>
    <w:rsid w:val="00B42D47"/>
    <w:rsid w:val="00B4301D"/>
    <w:rsid w:val="00B43138"/>
    <w:rsid w:val="00B43368"/>
    <w:rsid w:val="00B433C9"/>
    <w:rsid w:val="00B434A0"/>
    <w:rsid w:val="00B43598"/>
    <w:rsid w:val="00B43637"/>
    <w:rsid w:val="00B43666"/>
    <w:rsid w:val="00B43A2E"/>
    <w:rsid w:val="00B43A51"/>
    <w:rsid w:val="00B43B77"/>
    <w:rsid w:val="00B43BE1"/>
    <w:rsid w:val="00B43DC1"/>
    <w:rsid w:val="00B43E24"/>
    <w:rsid w:val="00B43FCB"/>
    <w:rsid w:val="00B44044"/>
    <w:rsid w:val="00B44299"/>
    <w:rsid w:val="00B443E5"/>
    <w:rsid w:val="00B444AA"/>
    <w:rsid w:val="00B445FC"/>
    <w:rsid w:val="00B44AF5"/>
    <w:rsid w:val="00B44F21"/>
    <w:rsid w:val="00B450AC"/>
    <w:rsid w:val="00B4517B"/>
    <w:rsid w:val="00B4536F"/>
    <w:rsid w:val="00B454CD"/>
    <w:rsid w:val="00B45557"/>
    <w:rsid w:val="00B4577E"/>
    <w:rsid w:val="00B45847"/>
    <w:rsid w:val="00B45C16"/>
    <w:rsid w:val="00B45E03"/>
    <w:rsid w:val="00B45E53"/>
    <w:rsid w:val="00B463AD"/>
    <w:rsid w:val="00B464F2"/>
    <w:rsid w:val="00B4665F"/>
    <w:rsid w:val="00B46783"/>
    <w:rsid w:val="00B4687C"/>
    <w:rsid w:val="00B4692C"/>
    <w:rsid w:val="00B46A5B"/>
    <w:rsid w:val="00B46B69"/>
    <w:rsid w:val="00B46D8F"/>
    <w:rsid w:val="00B471D1"/>
    <w:rsid w:val="00B473A7"/>
    <w:rsid w:val="00B47402"/>
    <w:rsid w:val="00B47757"/>
    <w:rsid w:val="00B477D8"/>
    <w:rsid w:val="00B477E3"/>
    <w:rsid w:val="00B478A7"/>
    <w:rsid w:val="00B47AAE"/>
    <w:rsid w:val="00B47C33"/>
    <w:rsid w:val="00B500D4"/>
    <w:rsid w:val="00B50101"/>
    <w:rsid w:val="00B5028E"/>
    <w:rsid w:val="00B5033F"/>
    <w:rsid w:val="00B50621"/>
    <w:rsid w:val="00B513E3"/>
    <w:rsid w:val="00B51408"/>
    <w:rsid w:val="00B5164C"/>
    <w:rsid w:val="00B51822"/>
    <w:rsid w:val="00B5187F"/>
    <w:rsid w:val="00B5199A"/>
    <w:rsid w:val="00B51A42"/>
    <w:rsid w:val="00B51CC4"/>
    <w:rsid w:val="00B51FB9"/>
    <w:rsid w:val="00B5204E"/>
    <w:rsid w:val="00B52094"/>
    <w:rsid w:val="00B52251"/>
    <w:rsid w:val="00B522F0"/>
    <w:rsid w:val="00B5287E"/>
    <w:rsid w:val="00B529A7"/>
    <w:rsid w:val="00B52D08"/>
    <w:rsid w:val="00B52ED3"/>
    <w:rsid w:val="00B532E9"/>
    <w:rsid w:val="00B533E2"/>
    <w:rsid w:val="00B53422"/>
    <w:rsid w:val="00B53426"/>
    <w:rsid w:val="00B534B2"/>
    <w:rsid w:val="00B534B5"/>
    <w:rsid w:val="00B5395A"/>
    <w:rsid w:val="00B53D85"/>
    <w:rsid w:val="00B53DB4"/>
    <w:rsid w:val="00B53E63"/>
    <w:rsid w:val="00B53ED8"/>
    <w:rsid w:val="00B53FD8"/>
    <w:rsid w:val="00B54226"/>
    <w:rsid w:val="00B5478F"/>
    <w:rsid w:val="00B5485A"/>
    <w:rsid w:val="00B54A78"/>
    <w:rsid w:val="00B54B7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460"/>
    <w:rsid w:val="00B5671F"/>
    <w:rsid w:val="00B56919"/>
    <w:rsid w:val="00B569E5"/>
    <w:rsid w:val="00B56AF4"/>
    <w:rsid w:val="00B56D08"/>
    <w:rsid w:val="00B56E22"/>
    <w:rsid w:val="00B56EEE"/>
    <w:rsid w:val="00B56F0C"/>
    <w:rsid w:val="00B5736F"/>
    <w:rsid w:val="00B57609"/>
    <w:rsid w:val="00B57751"/>
    <w:rsid w:val="00B57A6F"/>
    <w:rsid w:val="00B57DFB"/>
    <w:rsid w:val="00B61104"/>
    <w:rsid w:val="00B611CE"/>
    <w:rsid w:val="00B61489"/>
    <w:rsid w:val="00B61544"/>
    <w:rsid w:val="00B6169E"/>
    <w:rsid w:val="00B61712"/>
    <w:rsid w:val="00B617FB"/>
    <w:rsid w:val="00B61AF6"/>
    <w:rsid w:val="00B61C26"/>
    <w:rsid w:val="00B620D2"/>
    <w:rsid w:val="00B620E4"/>
    <w:rsid w:val="00B621F1"/>
    <w:rsid w:val="00B62239"/>
    <w:rsid w:val="00B62298"/>
    <w:rsid w:val="00B623D7"/>
    <w:rsid w:val="00B6278E"/>
    <w:rsid w:val="00B627A1"/>
    <w:rsid w:val="00B62BCC"/>
    <w:rsid w:val="00B6331F"/>
    <w:rsid w:val="00B6390F"/>
    <w:rsid w:val="00B63A72"/>
    <w:rsid w:val="00B63A9B"/>
    <w:rsid w:val="00B63C62"/>
    <w:rsid w:val="00B63F65"/>
    <w:rsid w:val="00B6416C"/>
    <w:rsid w:val="00B644F2"/>
    <w:rsid w:val="00B644F9"/>
    <w:rsid w:val="00B64506"/>
    <w:rsid w:val="00B64D1B"/>
    <w:rsid w:val="00B64E26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8DC"/>
    <w:rsid w:val="00B6694B"/>
    <w:rsid w:val="00B66A89"/>
    <w:rsid w:val="00B66C1C"/>
    <w:rsid w:val="00B67070"/>
    <w:rsid w:val="00B67DA1"/>
    <w:rsid w:val="00B70176"/>
    <w:rsid w:val="00B70403"/>
    <w:rsid w:val="00B704ED"/>
    <w:rsid w:val="00B7061D"/>
    <w:rsid w:val="00B70A69"/>
    <w:rsid w:val="00B70F50"/>
    <w:rsid w:val="00B710FE"/>
    <w:rsid w:val="00B711BB"/>
    <w:rsid w:val="00B71257"/>
    <w:rsid w:val="00B71397"/>
    <w:rsid w:val="00B71399"/>
    <w:rsid w:val="00B71414"/>
    <w:rsid w:val="00B71496"/>
    <w:rsid w:val="00B7181E"/>
    <w:rsid w:val="00B718D5"/>
    <w:rsid w:val="00B71D6C"/>
    <w:rsid w:val="00B71EEE"/>
    <w:rsid w:val="00B7209C"/>
    <w:rsid w:val="00B72274"/>
    <w:rsid w:val="00B723A8"/>
    <w:rsid w:val="00B723F2"/>
    <w:rsid w:val="00B725CD"/>
    <w:rsid w:val="00B72680"/>
    <w:rsid w:val="00B726CB"/>
    <w:rsid w:val="00B72A3B"/>
    <w:rsid w:val="00B72C6B"/>
    <w:rsid w:val="00B72CA7"/>
    <w:rsid w:val="00B72EA5"/>
    <w:rsid w:val="00B72EE5"/>
    <w:rsid w:val="00B73088"/>
    <w:rsid w:val="00B73533"/>
    <w:rsid w:val="00B73631"/>
    <w:rsid w:val="00B73662"/>
    <w:rsid w:val="00B73B22"/>
    <w:rsid w:val="00B73B4E"/>
    <w:rsid w:val="00B73BB6"/>
    <w:rsid w:val="00B73FFD"/>
    <w:rsid w:val="00B742B4"/>
    <w:rsid w:val="00B743E0"/>
    <w:rsid w:val="00B74666"/>
    <w:rsid w:val="00B748D9"/>
    <w:rsid w:val="00B74B07"/>
    <w:rsid w:val="00B74CD9"/>
    <w:rsid w:val="00B75070"/>
    <w:rsid w:val="00B75235"/>
    <w:rsid w:val="00B75337"/>
    <w:rsid w:val="00B7534E"/>
    <w:rsid w:val="00B7541B"/>
    <w:rsid w:val="00B75624"/>
    <w:rsid w:val="00B75C41"/>
    <w:rsid w:val="00B75C63"/>
    <w:rsid w:val="00B75F9D"/>
    <w:rsid w:val="00B75F9E"/>
    <w:rsid w:val="00B760C1"/>
    <w:rsid w:val="00B7617D"/>
    <w:rsid w:val="00B763B6"/>
    <w:rsid w:val="00B76678"/>
    <w:rsid w:val="00B7667C"/>
    <w:rsid w:val="00B769F2"/>
    <w:rsid w:val="00B76E0F"/>
    <w:rsid w:val="00B76F77"/>
    <w:rsid w:val="00B7708F"/>
    <w:rsid w:val="00B770AF"/>
    <w:rsid w:val="00B77358"/>
    <w:rsid w:val="00B77416"/>
    <w:rsid w:val="00B77CB8"/>
    <w:rsid w:val="00B77D6F"/>
    <w:rsid w:val="00B77F03"/>
    <w:rsid w:val="00B8022F"/>
    <w:rsid w:val="00B8054F"/>
    <w:rsid w:val="00B805A3"/>
    <w:rsid w:val="00B805B8"/>
    <w:rsid w:val="00B80616"/>
    <w:rsid w:val="00B806A0"/>
    <w:rsid w:val="00B807FE"/>
    <w:rsid w:val="00B80BD0"/>
    <w:rsid w:val="00B80CC2"/>
    <w:rsid w:val="00B80D72"/>
    <w:rsid w:val="00B81010"/>
    <w:rsid w:val="00B811E0"/>
    <w:rsid w:val="00B81291"/>
    <w:rsid w:val="00B813BE"/>
    <w:rsid w:val="00B81434"/>
    <w:rsid w:val="00B8164E"/>
    <w:rsid w:val="00B81BAE"/>
    <w:rsid w:val="00B81E55"/>
    <w:rsid w:val="00B81F5F"/>
    <w:rsid w:val="00B82599"/>
    <w:rsid w:val="00B82600"/>
    <w:rsid w:val="00B82A34"/>
    <w:rsid w:val="00B82C76"/>
    <w:rsid w:val="00B83006"/>
    <w:rsid w:val="00B83181"/>
    <w:rsid w:val="00B831CF"/>
    <w:rsid w:val="00B83284"/>
    <w:rsid w:val="00B83391"/>
    <w:rsid w:val="00B835C5"/>
    <w:rsid w:val="00B83ACC"/>
    <w:rsid w:val="00B83BB2"/>
    <w:rsid w:val="00B83D35"/>
    <w:rsid w:val="00B8405F"/>
    <w:rsid w:val="00B84093"/>
    <w:rsid w:val="00B842B1"/>
    <w:rsid w:val="00B8498C"/>
    <w:rsid w:val="00B849F6"/>
    <w:rsid w:val="00B84BE8"/>
    <w:rsid w:val="00B851E6"/>
    <w:rsid w:val="00B8534F"/>
    <w:rsid w:val="00B859A7"/>
    <w:rsid w:val="00B859DF"/>
    <w:rsid w:val="00B85A3D"/>
    <w:rsid w:val="00B85CC1"/>
    <w:rsid w:val="00B85D29"/>
    <w:rsid w:val="00B8608F"/>
    <w:rsid w:val="00B865EB"/>
    <w:rsid w:val="00B86A53"/>
    <w:rsid w:val="00B86D32"/>
    <w:rsid w:val="00B86DF3"/>
    <w:rsid w:val="00B872A6"/>
    <w:rsid w:val="00B8790A"/>
    <w:rsid w:val="00B87AC9"/>
    <w:rsid w:val="00B87BD7"/>
    <w:rsid w:val="00B87D19"/>
    <w:rsid w:val="00B90009"/>
    <w:rsid w:val="00B9012A"/>
    <w:rsid w:val="00B901B2"/>
    <w:rsid w:val="00B90277"/>
    <w:rsid w:val="00B907BB"/>
    <w:rsid w:val="00B908BA"/>
    <w:rsid w:val="00B908C1"/>
    <w:rsid w:val="00B908C7"/>
    <w:rsid w:val="00B90ACE"/>
    <w:rsid w:val="00B90B14"/>
    <w:rsid w:val="00B90DCB"/>
    <w:rsid w:val="00B91029"/>
    <w:rsid w:val="00B9116C"/>
    <w:rsid w:val="00B9153F"/>
    <w:rsid w:val="00B91B5B"/>
    <w:rsid w:val="00B9200F"/>
    <w:rsid w:val="00B921DC"/>
    <w:rsid w:val="00B922F2"/>
    <w:rsid w:val="00B92484"/>
    <w:rsid w:val="00B9255D"/>
    <w:rsid w:val="00B92860"/>
    <w:rsid w:val="00B928F6"/>
    <w:rsid w:val="00B92AB2"/>
    <w:rsid w:val="00B92D7B"/>
    <w:rsid w:val="00B9301B"/>
    <w:rsid w:val="00B930C4"/>
    <w:rsid w:val="00B930DB"/>
    <w:rsid w:val="00B93165"/>
    <w:rsid w:val="00B93258"/>
    <w:rsid w:val="00B936CE"/>
    <w:rsid w:val="00B93841"/>
    <w:rsid w:val="00B938A5"/>
    <w:rsid w:val="00B93E96"/>
    <w:rsid w:val="00B94029"/>
    <w:rsid w:val="00B94034"/>
    <w:rsid w:val="00B94099"/>
    <w:rsid w:val="00B9455D"/>
    <w:rsid w:val="00B94627"/>
    <w:rsid w:val="00B94BC5"/>
    <w:rsid w:val="00B94CD2"/>
    <w:rsid w:val="00B94F6B"/>
    <w:rsid w:val="00B95168"/>
    <w:rsid w:val="00B95377"/>
    <w:rsid w:val="00B953A7"/>
    <w:rsid w:val="00B9548B"/>
    <w:rsid w:val="00B955ED"/>
    <w:rsid w:val="00B957A3"/>
    <w:rsid w:val="00B958BB"/>
    <w:rsid w:val="00B95A81"/>
    <w:rsid w:val="00B95BD0"/>
    <w:rsid w:val="00B95C6A"/>
    <w:rsid w:val="00B95E15"/>
    <w:rsid w:val="00B95F32"/>
    <w:rsid w:val="00B9618B"/>
    <w:rsid w:val="00B96364"/>
    <w:rsid w:val="00B96874"/>
    <w:rsid w:val="00B968AA"/>
    <w:rsid w:val="00B96B72"/>
    <w:rsid w:val="00B96F90"/>
    <w:rsid w:val="00B9704C"/>
    <w:rsid w:val="00B970BF"/>
    <w:rsid w:val="00B9719C"/>
    <w:rsid w:val="00B97368"/>
    <w:rsid w:val="00B9746A"/>
    <w:rsid w:val="00B9776B"/>
    <w:rsid w:val="00B97827"/>
    <w:rsid w:val="00B97905"/>
    <w:rsid w:val="00B97AD1"/>
    <w:rsid w:val="00B97EEA"/>
    <w:rsid w:val="00BA022D"/>
    <w:rsid w:val="00BA025D"/>
    <w:rsid w:val="00BA0389"/>
    <w:rsid w:val="00BA051F"/>
    <w:rsid w:val="00BA096D"/>
    <w:rsid w:val="00BA0B82"/>
    <w:rsid w:val="00BA0C04"/>
    <w:rsid w:val="00BA10D2"/>
    <w:rsid w:val="00BA1174"/>
    <w:rsid w:val="00BA1693"/>
    <w:rsid w:val="00BA175A"/>
    <w:rsid w:val="00BA1934"/>
    <w:rsid w:val="00BA1A6E"/>
    <w:rsid w:val="00BA1C3E"/>
    <w:rsid w:val="00BA1E3B"/>
    <w:rsid w:val="00BA2007"/>
    <w:rsid w:val="00BA2034"/>
    <w:rsid w:val="00BA22BE"/>
    <w:rsid w:val="00BA23EB"/>
    <w:rsid w:val="00BA2983"/>
    <w:rsid w:val="00BA29C4"/>
    <w:rsid w:val="00BA3354"/>
    <w:rsid w:val="00BA36A6"/>
    <w:rsid w:val="00BA3759"/>
    <w:rsid w:val="00BA380C"/>
    <w:rsid w:val="00BA381C"/>
    <w:rsid w:val="00BA3A10"/>
    <w:rsid w:val="00BA3A6A"/>
    <w:rsid w:val="00BA3B50"/>
    <w:rsid w:val="00BA4661"/>
    <w:rsid w:val="00BA4CBC"/>
    <w:rsid w:val="00BA4F30"/>
    <w:rsid w:val="00BA4FDF"/>
    <w:rsid w:val="00BA531D"/>
    <w:rsid w:val="00BA5365"/>
    <w:rsid w:val="00BA53A8"/>
    <w:rsid w:val="00BA55E2"/>
    <w:rsid w:val="00BA569E"/>
    <w:rsid w:val="00BA5712"/>
    <w:rsid w:val="00BA573C"/>
    <w:rsid w:val="00BA5A32"/>
    <w:rsid w:val="00BA5D08"/>
    <w:rsid w:val="00BA5E40"/>
    <w:rsid w:val="00BA5F7B"/>
    <w:rsid w:val="00BA60DF"/>
    <w:rsid w:val="00BA6102"/>
    <w:rsid w:val="00BA61A3"/>
    <w:rsid w:val="00BA62B2"/>
    <w:rsid w:val="00BA62F2"/>
    <w:rsid w:val="00BA630C"/>
    <w:rsid w:val="00BA6945"/>
    <w:rsid w:val="00BA69B7"/>
    <w:rsid w:val="00BA6D81"/>
    <w:rsid w:val="00BA6E6D"/>
    <w:rsid w:val="00BA6ECD"/>
    <w:rsid w:val="00BA6F77"/>
    <w:rsid w:val="00BA6FFA"/>
    <w:rsid w:val="00BA73B1"/>
    <w:rsid w:val="00BA769A"/>
    <w:rsid w:val="00BA7A4C"/>
    <w:rsid w:val="00BA7C31"/>
    <w:rsid w:val="00BA7DDB"/>
    <w:rsid w:val="00BA7F30"/>
    <w:rsid w:val="00BA7F7F"/>
    <w:rsid w:val="00BB00E8"/>
    <w:rsid w:val="00BB0399"/>
    <w:rsid w:val="00BB041A"/>
    <w:rsid w:val="00BB04B8"/>
    <w:rsid w:val="00BB067B"/>
    <w:rsid w:val="00BB068B"/>
    <w:rsid w:val="00BB090B"/>
    <w:rsid w:val="00BB092F"/>
    <w:rsid w:val="00BB0A28"/>
    <w:rsid w:val="00BB0FB2"/>
    <w:rsid w:val="00BB107B"/>
    <w:rsid w:val="00BB10F9"/>
    <w:rsid w:val="00BB1721"/>
    <w:rsid w:val="00BB19EC"/>
    <w:rsid w:val="00BB19F9"/>
    <w:rsid w:val="00BB239C"/>
    <w:rsid w:val="00BB2562"/>
    <w:rsid w:val="00BB2664"/>
    <w:rsid w:val="00BB267F"/>
    <w:rsid w:val="00BB26E7"/>
    <w:rsid w:val="00BB274E"/>
    <w:rsid w:val="00BB2AC9"/>
    <w:rsid w:val="00BB2BDA"/>
    <w:rsid w:val="00BB2BF0"/>
    <w:rsid w:val="00BB3000"/>
    <w:rsid w:val="00BB3677"/>
    <w:rsid w:val="00BB3882"/>
    <w:rsid w:val="00BB39EA"/>
    <w:rsid w:val="00BB3BAD"/>
    <w:rsid w:val="00BB3C6F"/>
    <w:rsid w:val="00BB3D78"/>
    <w:rsid w:val="00BB3DD5"/>
    <w:rsid w:val="00BB3E71"/>
    <w:rsid w:val="00BB3E9B"/>
    <w:rsid w:val="00BB403E"/>
    <w:rsid w:val="00BB4067"/>
    <w:rsid w:val="00BB442B"/>
    <w:rsid w:val="00BB44B4"/>
    <w:rsid w:val="00BB4B13"/>
    <w:rsid w:val="00BB4D8B"/>
    <w:rsid w:val="00BB50AE"/>
    <w:rsid w:val="00BB517D"/>
    <w:rsid w:val="00BB5331"/>
    <w:rsid w:val="00BB5377"/>
    <w:rsid w:val="00BB5386"/>
    <w:rsid w:val="00BB545C"/>
    <w:rsid w:val="00BB55BE"/>
    <w:rsid w:val="00BB5780"/>
    <w:rsid w:val="00BB5B4A"/>
    <w:rsid w:val="00BB5C99"/>
    <w:rsid w:val="00BB5E06"/>
    <w:rsid w:val="00BB6079"/>
    <w:rsid w:val="00BB61FB"/>
    <w:rsid w:val="00BB62FD"/>
    <w:rsid w:val="00BB65E2"/>
    <w:rsid w:val="00BB698B"/>
    <w:rsid w:val="00BB6BC2"/>
    <w:rsid w:val="00BB6BEE"/>
    <w:rsid w:val="00BB6C09"/>
    <w:rsid w:val="00BB701B"/>
    <w:rsid w:val="00BB7221"/>
    <w:rsid w:val="00BB742C"/>
    <w:rsid w:val="00BB7479"/>
    <w:rsid w:val="00BB76E3"/>
    <w:rsid w:val="00BB77BA"/>
    <w:rsid w:val="00BB7C08"/>
    <w:rsid w:val="00BB7E32"/>
    <w:rsid w:val="00BC025D"/>
    <w:rsid w:val="00BC043C"/>
    <w:rsid w:val="00BC0444"/>
    <w:rsid w:val="00BC06AB"/>
    <w:rsid w:val="00BC09E0"/>
    <w:rsid w:val="00BC0A96"/>
    <w:rsid w:val="00BC1040"/>
    <w:rsid w:val="00BC1041"/>
    <w:rsid w:val="00BC1219"/>
    <w:rsid w:val="00BC16C4"/>
    <w:rsid w:val="00BC192D"/>
    <w:rsid w:val="00BC1CEE"/>
    <w:rsid w:val="00BC1F1E"/>
    <w:rsid w:val="00BC1F42"/>
    <w:rsid w:val="00BC1FA2"/>
    <w:rsid w:val="00BC216C"/>
    <w:rsid w:val="00BC240F"/>
    <w:rsid w:val="00BC24EC"/>
    <w:rsid w:val="00BC299A"/>
    <w:rsid w:val="00BC2AFC"/>
    <w:rsid w:val="00BC2E02"/>
    <w:rsid w:val="00BC2E05"/>
    <w:rsid w:val="00BC2E5C"/>
    <w:rsid w:val="00BC342E"/>
    <w:rsid w:val="00BC34F6"/>
    <w:rsid w:val="00BC36D8"/>
    <w:rsid w:val="00BC3723"/>
    <w:rsid w:val="00BC39CC"/>
    <w:rsid w:val="00BC3D04"/>
    <w:rsid w:val="00BC3D5D"/>
    <w:rsid w:val="00BC3F79"/>
    <w:rsid w:val="00BC404F"/>
    <w:rsid w:val="00BC41D0"/>
    <w:rsid w:val="00BC454E"/>
    <w:rsid w:val="00BC456A"/>
    <w:rsid w:val="00BC4611"/>
    <w:rsid w:val="00BC465F"/>
    <w:rsid w:val="00BC4760"/>
    <w:rsid w:val="00BC485D"/>
    <w:rsid w:val="00BC4E3E"/>
    <w:rsid w:val="00BC5000"/>
    <w:rsid w:val="00BC5032"/>
    <w:rsid w:val="00BC56DC"/>
    <w:rsid w:val="00BC57BB"/>
    <w:rsid w:val="00BC57D0"/>
    <w:rsid w:val="00BC5929"/>
    <w:rsid w:val="00BC595D"/>
    <w:rsid w:val="00BC5A01"/>
    <w:rsid w:val="00BC5E02"/>
    <w:rsid w:val="00BC62C2"/>
    <w:rsid w:val="00BC633A"/>
    <w:rsid w:val="00BC66B5"/>
    <w:rsid w:val="00BC68ED"/>
    <w:rsid w:val="00BC6904"/>
    <w:rsid w:val="00BC6908"/>
    <w:rsid w:val="00BC71B7"/>
    <w:rsid w:val="00BC745B"/>
    <w:rsid w:val="00BC796D"/>
    <w:rsid w:val="00BC79DF"/>
    <w:rsid w:val="00BC7F41"/>
    <w:rsid w:val="00BC7FE3"/>
    <w:rsid w:val="00BD0248"/>
    <w:rsid w:val="00BD03DB"/>
    <w:rsid w:val="00BD065D"/>
    <w:rsid w:val="00BD0830"/>
    <w:rsid w:val="00BD0AED"/>
    <w:rsid w:val="00BD0E7A"/>
    <w:rsid w:val="00BD0FAB"/>
    <w:rsid w:val="00BD0FF7"/>
    <w:rsid w:val="00BD101D"/>
    <w:rsid w:val="00BD1CA4"/>
    <w:rsid w:val="00BD1E75"/>
    <w:rsid w:val="00BD2587"/>
    <w:rsid w:val="00BD2663"/>
    <w:rsid w:val="00BD2700"/>
    <w:rsid w:val="00BD275D"/>
    <w:rsid w:val="00BD291D"/>
    <w:rsid w:val="00BD2D41"/>
    <w:rsid w:val="00BD2FA3"/>
    <w:rsid w:val="00BD36BA"/>
    <w:rsid w:val="00BD39BF"/>
    <w:rsid w:val="00BD3B80"/>
    <w:rsid w:val="00BD3E19"/>
    <w:rsid w:val="00BD4766"/>
    <w:rsid w:val="00BD4789"/>
    <w:rsid w:val="00BD48E0"/>
    <w:rsid w:val="00BD4BCC"/>
    <w:rsid w:val="00BD4C1F"/>
    <w:rsid w:val="00BD4C2B"/>
    <w:rsid w:val="00BD5232"/>
    <w:rsid w:val="00BD5341"/>
    <w:rsid w:val="00BD554B"/>
    <w:rsid w:val="00BD580F"/>
    <w:rsid w:val="00BD5A2F"/>
    <w:rsid w:val="00BD5B0B"/>
    <w:rsid w:val="00BD5E6A"/>
    <w:rsid w:val="00BD5FCE"/>
    <w:rsid w:val="00BD6223"/>
    <w:rsid w:val="00BD6459"/>
    <w:rsid w:val="00BD6500"/>
    <w:rsid w:val="00BD6BD6"/>
    <w:rsid w:val="00BD6C56"/>
    <w:rsid w:val="00BD7012"/>
    <w:rsid w:val="00BD7076"/>
    <w:rsid w:val="00BD73C1"/>
    <w:rsid w:val="00BD7719"/>
    <w:rsid w:val="00BD7ACC"/>
    <w:rsid w:val="00BD7C8A"/>
    <w:rsid w:val="00BD7F9D"/>
    <w:rsid w:val="00BE00FF"/>
    <w:rsid w:val="00BE01ED"/>
    <w:rsid w:val="00BE0242"/>
    <w:rsid w:val="00BE0261"/>
    <w:rsid w:val="00BE099E"/>
    <w:rsid w:val="00BE09BE"/>
    <w:rsid w:val="00BE0AEA"/>
    <w:rsid w:val="00BE0BF8"/>
    <w:rsid w:val="00BE0C0C"/>
    <w:rsid w:val="00BE0EC1"/>
    <w:rsid w:val="00BE10A1"/>
    <w:rsid w:val="00BE10B1"/>
    <w:rsid w:val="00BE138F"/>
    <w:rsid w:val="00BE1526"/>
    <w:rsid w:val="00BE16E0"/>
    <w:rsid w:val="00BE1ADC"/>
    <w:rsid w:val="00BE1AE0"/>
    <w:rsid w:val="00BE1B01"/>
    <w:rsid w:val="00BE1EF3"/>
    <w:rsid w:val="00BE1F63"/>
    <w:rsid w:val="00BE1FD1"/>
    <w:rsid w:val="00BE21BB"/>
    <w:rsid w:val="00BE241E"/>
    <w:rsid w:val="00BE24D4"/>
    <w:rsid w:val="00BE2523"/>
    <w:rsid w:val="00BE2576"/>
    <w:rsid w:val="00BE2595"/>
    <w:rsid w:val="00BE259A"/>
    <w:rsid w:val="00BE25BE"/>
    <w:rsid w:val="00BE283D"/>
    <w:rsid w:val="00BE2B72"/>
    <w:rsid w:val="00BE2BEB"/>
    <w:rsid w:val="00BE2EB0"/>
    <w:rsid w:val="00BE2EB7"/>
    <w:rsid w:val="00BE300A"/>
    <w:rsid w:val="00BE316A"/>
    <w:rsid w:val="00BE3218"/>
    <w:rsid w:val="00BE331F"/>
    <w:rsid w:val="00BE3608"/>
    <w:rsid w:val="00BE36CB"/>
    <w:rsid w:val="00BE391B"/>
    <w:rsid w:val="00BE3959"/>
    <w:rsid w:val="00BE3AFC"/>
    <w:rsid w:val="00BE3B84"/>
    <w:rsid w:val="00BE3EAB"/>
    <w:rsid w:val="00BE40D9"/>
    <w:rsid w:val="00BE41B1"/>
    <w:rsid w:val="00BE46B7"/>
    <w:rsid w:val="00BE4A29"/>
    <w:rsid w:val="00BE5000"/>
    <w:rsid w:val="00BE551B"/>
    <w:rsid w:val="00BE5701"/>
    <w:rsid w:val="00BE6276"/>
    <w:rsid w:val="00BE66DF"/>
    <w:rsid w:val="00BE66E9"/>
    <w:rsid w:val="00BE68E2"/>
    <w:rsid w:val="00BE69FF"/>
    <w:rsid w:val="00BE6A95"/>
    <w:rsid w:val="00BE6CB1"/>
    <w:rsid w:val="00BE6F38"/>
    <w:rsid w:val="00BE7406"/>
    <w:rsid w:val="00BE77E1"/>
    <w:rsid w:val="00BE7845"/>
    <w:rsid w:val="00BE7847"/>
    <w:rsid w:val="00BE787A"/>
    <w:rsid w:val="00BE78BC"/>
    <w:rsid w:val="00BE7FAB"/>
    <w:rsid w:val="00BF026B"/>
    <w:rsid w:val="00BF0386"/>
    <w:rsid w:val="00BF046A"/>
    <w:rsid w:val="00BF048B"/>
    <w:rsid w:val="00BF04D1"/>
    <w:rsid w:val="00BF0950"/>
    <w:rsid w:val="00BF09CF"/>
    <w:rsid w:val="00BF0DA1"/>
    <w:rsid w:val="00BF0DF3"/>
    <w:rsid w:val="00BF0F40"/>
    <w:rsid w:val="00BF1024"/>
    <w:rsid w:val="00BF14E4"/>
    <w:rsid w:val="00BF18E4"/>
    <w:rsid w:val="00BF1C4D"/>
    <w:rsid w:val="00BF1CC7"/>
    <w:rsid w:val="00BF1DEE"/>
    <w:rsid w:val="00BF1E2F"/>
    <w:rsid w:val="00BF1FB5"/>
    <w:rsid w:val="00BF21B9"/>
    <w:rsid w:val="00BF2718"/>
    <w:rsid w:val="00BF2775"/>
    <w:rsid w:val="00BF2913"/>
    <w:rsid w:val="00BF29C2"/>
    <w:rsid w:val="00BF2B18"/>
    <w:rsid w:val="00BF2FA3"/>
    <w:rsid w:val="00BF308A"/>
    <w:rsid w:val="00BF3426"/>
    <w:rsid w:val="00BF348F"/>
    <w:rsid w:val="00BF389E"/>
    <w:rsid w:val="00BF38BE"/>
    <w:rsid w:val="00BF3DC2"/>
    <w:rsid w:val="00BF3ED2"/>
    <w:rsid w:val="00BF41C8"/>
    <w:rsid w:val="00BF4289"/>
    <w:rsid w:val="00BF4507"/>
    <w:rsid w:val="00BF4616"/>
    <w:rsid w:val="00BF467D"/>
    <w:rsid w:val="00BF478B"/>
    <w:rsid w:val="00BF4D68"/>
    <w:rsid w:val="00BF4DAC"/>
    <w:rsid w:val="00BF4DB7"/>
    <w:rsid w:val="00BF53C6"/>
    <w:rsid w:val="00BF54CE"/>
    <w:rsid w:val="00BF56AC"/>
    <w:rsid w:val="00BF5A8D"/>
    <w:rsid w:val="00BF5B35"/>
    <w:rsid w:val="00BF5D99"/>
    <w:rsid w:val="00BF5DFF"/>
    <w:rsid w:val="00BF5FC7"/>
    <w:rsid w:val="00BF62C9"/>
    <w:rsid w:val="00BF6404"/>
    <w:rsid w:val="00BF678E"/>
    <w:rsid w:val="00BF68A0"/>
    <w:rsid w:val="00BF6AE4"/>
    <w:rsid w:val="00BF6C74"/>
    <w:rsid w:val="00BF6D82"/>
    <w:rsid w:val="00BF6ECF"/>
    <w:rsid w:val="00BF6F78"/>
    <w:rsid w:val="00BF7277"/>
    <w:rsid w:val="00BF73BA"/>
    <w:rsid w:val="00BF746B"/>
    <w:rsid w:val="00BF75BB"/>
    <w:rsid w:val="00BF7737"/>
    <w:rsid w:val="00BF78B7"/>
    <w:rsid w:val="00BF7B48"/>
    <w:rsid w:val="00BF7C08"/>
    <w:rsid w:val="00BF7E71"/>
    <w:rsid w:val="00C000D1"/>
    <w:rsid w:val="00C001BA"/>
    <w:rsid w:val="00C00292"/>
    <w:rsid w:val="00C0070C"/>
    <w:rsid w:val="00C008A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622"/>
    <w:rsid w:val="00C029D1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4364"/>
    <w:rsid w:val="00C04448"/>
    <w:rsid w:val="00C04457"/>
    <w:rsid w:val="00C04503"/>
    <w:rsid w:val="00C04564"/>
    <w:rsid w:val="00C0459C"/>
    <w:rsid w:val="00C04922"/>
    <w:rsid w:val="00C04CBB"/>
    <w:rsid w:val="00C04DDC"/>
    <w:rsid w:val="00C05405"/>
    <w:rsid w:val="00C054D7"/>
    <w:rsid w:val="00C056EF"/>
    <w:rsid w:val="00C057E4"/>
    <w:rsid w:val="00C05CC5"/>
    <w:rsid w:val="00C05D4B"/>
    <w:rsid w:val="00C05FEC"/>
    <w:rsid w:val="00C061FE"/>
    <w:rsid w:val="00C06494"/>
    <w:rsid w:val="00C065E8"/>
    <w:rsid w:val="00C0685F"/>
    <w:rsid w:val="00C06D29"/>
    <w:rsid w:val="00C06E67"/>
    <w:rsid w:val="00C06F55"/>
    <w:rsid w:val="00C07223"/>
    <w:rsid w:val="00C07283"/>
    <w:rsid w:val="00C0751B"/>
    <w:rsid w:val="00C075E6"/>
    <w:rsid w:val="00C07606"/>
    <w:rsid w:val="00C0771A"/>
    <w:rsid w:val="00C078A1"/>
    <w:rsid w:val="00C103C0"/>
    <w:rsid w:val="00C10580"/>
    <w:rsid w:val="00C1072F"/>
    <w:rsid w:val="00C109A6"/>
    <w:rsid w:val="00C10BC8"/>
    <w:rsid w:val="00C10DDF"/>
    <w:rsid w:val="00C11075"/>
    <w:rsid w:val="00C116E2"/>
    <w:rsid w:val="00C119DE"/>
    <w:rsid w:val="00C11E19"/>
    <w:rsid w:val="00C11FD3"/>
    <w:rsid w:val="00C11FE3"/>
    <w:rsid w:val="00C120D0"/>
    <w:rsid w:val="00C1299D"/>
    <w:rsid w:val="00C13320"/>
    <w:rsid w:val="00C134A8"/>
    <w:rsid w:val="00C13607"/>
    <w:rsid w:val="00C138A7"/>
    <w:rsid w:val="00C13B08"/>
    <w:rsid w:val="00C13B71"/>
    <w:rsid w:val="00C13D31"/>
    <w:rsid w:val="00C14025"/>
    <w:rsid w:val="00C142AE"/>
    <w:rsid w:val="00C1496A"/>
    <w:rsid w:val="00C14BAD"/>
    <w:rsid w:val="00C14BBE"/>
    <w:rsid w:val="00C14BF0"/>
    <w:rsid w:val="00C150E7"/>
    <w:rsid w:val="00C15497"/>
    <w:rsid w:val="00C15966"/>
    <w:rsid w:val="00C15BA8"/>
    <w:rsid w:val="00C15FE5"/>
    <w:rsid w:val="00C1609F"/>
    <w:rsid w:val="00C161A9"/>
    <w:rsid w:val="00C164A7"/>
    <w:rsid w:val="00C167C8"/>
    <w:rsid w:val="00C167DD"/>
    <w:rsid w:val="00C1687F"/>
    <w:rsid w:val="00C16D0C"/>
    <w:rsid w:val="00C17293"/>
    <w:rsid w:val="00C1769B"/>
    <w:rsid w:val="00C176A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36F"/>
    <w:rsid w:val="00C20461"/>
    <w:rsid w:val="00C20529"/>
    <w:rsid w:val="00C205C8"/>
    <w:rsid w:val="00C205DA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A8E"/>
    <w:rsid w:val="00C21CB3"/>
    <w:rsid w:val="00C21D5F"/>
    <w:rsid w:val="00C21E70"/>
    <w:rsid w:val="00C22308"/>
    <w:rsid w:val="00C225A8"/>
    <w:rsid w:val="00C226C3"/>
    <w:rsid w:val="00C2299C"/>
    <w:rsid w:val="00C22B78"/>
    <w:rsid w:val="00C22CFE"/>
    <w:rsid w:val="00C22D28"/>
    <w:rsid w:val="00C22F29"/>
    <w:rsid w:val="00C23173"/>
    <w:rsid w:val="00C23440"/>
    <w:rsid w:val="00C235CB"/>
    <w:rsid w:val="00C23790"/>
    <w:rsid w:val="00C237AC"/>
    <w:rsid w:val="00C23841"/>
    <w:rsid w:val="00C23BAA"/>
    <w:rsid w:val="00C23BF7"/>
    <w:rsid w:val="00C243DF"/>
    <w:rsid w:val="00C2481E"/>
    <w:rsid w:val="00C24B80"/>
    <w:rsid w:val="00C24C62"/>
    <w:rsid w:val="00C24CDF"/>
    <w:rsid w:val="00C24F06"/>
    <w:rsid w:val="00C2508D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AC3"/>
    <w:rsid w:val="00C25E65"/>
    <w:rsid w:val="00C25F95"/>
    <w:rsid w:val="00C260D4"/>
    <w:rsid w:val="00C262FB"/>
    <w:rsid w:val="00C265F4"/>
    <w:rsid w:val="00C268A3"/>
    <w:rsid w:val="00C26B9E"/>
    <w:rsid w:val="00C26D2A"/>
    <w:rsid w:val="00C26D44"/>
    <w:rsid w:val="00C26F26"/>
    <w:rsid w:val="00C27095"/>
    <w:rsid w:val="00C27131"/>
    <w:rsid w:val="00C271AC"/>
    <w:rsid w:val="00C2729A"/>
    <w:rsid w:val="00C2730D"/>
    <w:rsid w:val="00C273E5"/>
    <w:rsid w:val="00C27432"/>
    <w:rsid w:val="00C274A8"/>
    <w:rsid w:val="00C27788"/>
    <w:rsid w:val="00C2799E"/>
    <w:rsid w:val="00C27B6F"/>
    <w:rsid w:val="00C27D2E"/>
    <w:rsid w:val="00C27DD7"/>
    <w:rsid w:val="00C27E9E"/>
    <w:rsid w:val="00C30005"/>
    <w:rsid w:val="00C3048D"/>
    <w:rsid w:val="00C305E9"/>
    <w:rsid w:val="00C30727"/>
    <w:rsid w:val="00C30B3E"/>
    <w:rsid w:val="00C30B7A"/>
    <w:rsid w:val="00C30D63"/>
    <w:rsid w:val="00C30E33"/>
    <w:rsid w:val="00C3102B"/>
    <w:rsid w:val="00C31136"/>
    <w:rsid w:val="00C311EA"/>
    <w:rsid w:val="00C312CF"/>
    <w:rsid w:val="00C314B5"/>
    <w:rsid w:val="00C3155A"/>
    <w:rsid w:val="00C315CD"/>
    <w:rsid w:val="00C316A4"/>
    <w:rsid w:val="00C31720"/>
    <w:rsid w:val="00C318AA"/>
    <w:rsid w:val="00C3196C"/>
    <w:rsid w:val="00C319A0"/>
    <w:rsid w:val="00C31B19"/>
    <w:rsid w:val="00C31DFF"/>
    <w:rsid w:val="00C31F4C"/>
    <w:rsid w:val="00C32C7F"/>
    <w:rsid w:val="00C32DB5"/>
    <w:rsid w:val="00C33014"/>
    <w:rsid w:val="00C3308C"/>
    <w:rsid w:val="00C333F3"/>
    <w:rsid w:val="00C33C4B"/>
    <w:rsid w:val="00C33CE6"/>
    <w:rsid w:val="00C3409C"/>
    <w:rsid w:val="00C3425B"/>
    <w:rsid w:val="00C342CD"/>
    <w:rsid w:val="00C3475F"/>
    <w:rsid w:val="00C349BA"/>
    <w:rsid w:val="00C34DE5"/>
    <w:rsid w:val="00C34F4F"/>
    <w:rsid w:val="00C35015"/>
    <w:rsid w:val="00C3509E"/>
    <w:rsid w:val="00C350C4"/>
    <w:rsid w:val="00C351AA"/>
    <w:rsid w:val="00C352BA"/>
    <w:rsid w:val="00C3545A"/>
    <w:rsid w:val="00C35629"/>
    <w:rsid w:val="00C35AD2"/>
    <w:rsid w:val="00C35B34"/>
    <w:rsid w:val="00C35D2B"/>
    <w:rsid w:val="00C361F6"/>
    <w:rsid w:val="00C36373"/>
    <w:rsid w:val="00C36519"/>
    <w:rsid w:val="00C365BF"/>
    <w:rsid w:val="00C36679"/>
    <w:rsid w:val="00C36755"/>
    <w:rsid w:val="00C369DC"/>
    <w:rsid w:val="00C36BA5"/>
    <w:rsid w:val="00C36F53"/>
    <w:rsid w:val="00C3731A"/>
    <w:rsid w:val="00C3747A"/>
    <w:rsid w:val="00C37865"/>
    <w:rsid w:val="00C37888"/>
    <w:rsid w:val="00C37A13"/>
    <w:rsid w:val="00C37BB3"/>
    <w:rsid w:val="00C37CAF"/>
    <w:rsid w:val="00C37DD2"/>
    <w:rsid w:val="00C4000B"/>
    <w:rsid w:val="00C400BE"/>
    <w:rsid w:val="00C40105"/>
    <w:rsid w:val="00C40729"/>
    <w:rsid w:val="00C4090C"/>
    <w:rsid w:val="00C40CAF"/>
    <w:rsid w:val="00C40DCD"/>
    <w:rsid w:val="00C410F1"/>
    <w:rsid w:val="00C41245"/>
    <w:rsid w:val="00C412C0"/>
    <w:rsid w:val="00C412F2"/>
    <w:rsid w:val="00C4175C"/>
    <w:rsid w:val="00C41859"/>
    <w:rsid w:val="00C41BF6"/>
    <w:rsid w:val="00C41E58"/>
    <w:rsid w:val="00C41F1D"/>
    <w:rsid w:val="00C41F5C"/>
    <w:rsid w:val="00C420CB"/>
    <w:rsid w:val="00C42169"/>
    <w:rsid w:val="00C421C7"/>
    <w:rsid w:val="00C4226E"/>
    <w:rsid w:val="00C42435"/>
    <w:rsid w:val="00C427CD"/>
    <w:rsid w:val="00C42845"/>
    <w:rsid w:val="00C42934"/>
    <w:rsid w:val="00C42AB4"/>
    <w:rsid w:val="00C42FE5"/>
    <w:rsid w:val="00C438BA"/>
    <w:rsid w:val="00C43CBD"/>
    <w:rsid w:val="00C43CFF"/>
    <w:rsid w:val="00C43D6D"/>
    <w:rsid w:val="00C43DBA"/>
    <w:rsid w:val="00C43E35"/>
    <w:rsid w:val="00C43FB3"/>
    <w:rsid w:val="00C43FD3"/>
    <w:rsid w:val="00C440BA"/>
    <w:rsid w:val="00C441AE"/>
    <w:rsid w:val="00C44357"/>
    <w:rsid w:val="00C44558"/>
    <w:rsid w:val="00C4497D"/>
    <w:rsid w:val="00C44A76"/>
    <w:rsid w:val="00C44BAE"/>
    <w:rsid w:val="00C45144"/>
    <w:rsid w:val="00C45188"/>
    <w:rsid w:val="00C4545D"/>
    <w:rsid w:val="00C456FD"/>
    <w:rsid w:val="00C45812"/>
    <w:rsid w:val="00C45BB2"/>
    <w:rsid w:val="00C45D58"/>
    <w:rsid w:val="00C45F08"/>
    <w:rsid w:val="00C4603D"/>
    <w:rsid w:val="00C4643D"/>
    <w:rsid w:val="00C4650A"/>
    <w:rsid w:val="00C46543"/>
    <w:rsid w:val="00C467B4"/>
    <w:rsid w:val="00C46B18"/>
    <w:rsid w:val="00C46CDA"/>
    <w:rsid w:val="00C46D41"/>
    <w:rsid w:val="00C46E62"/>
    <w:rsid w:val="00C46FA7"/>
    <w:rsid w:val="00C4702B"/>
    <w:rsid w:val="00C4774D"/>
    <w:rsid w:val="00C47A49"/>
    <w:rsid w:val="00C47B32"/>
    <w:rsid w:val="00C47CBA"/>
    <w:rsid w:val="00C50042"/>
    <w:rsid w:val="00C50188"/>
    <w:rsid w:val="00C5021D"/>
    <w:rsid w:val="00C502C2"/>
    <w:rsid w:val="00C5037C"/>
    <w:rsid w:val="00C5047C"/>
    <w:rsid w:val="00C5056C"/>
    <w:rsid w:val="00C50B58"/>
    <w:rsid w:val="00C50BEC"/>
    <w:rsid w:val="00C50C5B"/>
    <w:rsid w:val="00C5105C"/>
    <w:rsid w:val="00C51234"/>
    <w:rsid w:val="00C51722"/>
    <w:rsid w:val="00C51C9D"/>
    <w:rsid w:val="00C51CB8"/>
    <w:rsid w:val="00C51CE7"/>
    <w:rsid w:val="00C51D2E"/>
    <w:rsid w:val="00C52351"/>
    <w:rsid w:val="00C5257D"/>
    <w:rsid w:val="00C527CB"/>
    <w:rsid w:val="00C5280E"/>
    <w:rsid w:val="00C528E0"/>
    <w:rsid w:val="00C52927"/>
    <w:rsid w:val="00C52AA2"/>
    <w:rsid w:val="00C52B76"/>
    <w:rsid w:val="00C52F47"/>
    <w:rsid w:val="00C530BB"/>
    <w:rsid w:val="00C5313A"/>
    <w:rsid w:val="00C53345"/>
    <w:rsid w:val="00C534B7"/>
    <w:rsid w:val="00C539ED"/>
    <w:rsid w:val="00C53A1D"/>
    <w:rsid w:val="00C53FFB"/>
    <w:rsid w:val="00C5425B"/>
    <w:rsid w:val="00C542E0"/>
    <w:rsid w:val="00C5466F"/>
    <w:rsid w:val="00C546A8"/>
    <w:rsid w:val="00C54AC6"/>
    <w:rsid w:val="00C54BC8"/>
    <w:rsid w:val="00C54D2B"/>
    <w:rsid w:val="00C55806"/>
    <w:rsid w:val="00C558EC"/>
    <w:rsid w:val="00C55A27"/>
    <w:rsid w:val="00C56108"/>
    <w:rsid w:val="00C56216"/>
    <w:rsid w:val="00C56339"/>
    <w:rsid w:val="00C56563"/>
    <w:rsid w:val="00C56690"/>
    <w:rsid w:val="00C567C2"/>
    <w:rsid w:val="00C56B97"/>
    <w:rsid w:val="00C5755B"/>
    <w:rsid w:val="00C5757A"/>
    <w:rsid w:val="00C5795F"/>
    <w:rsid w:val="00C57BAD"/>
    <w:rsid w:val="00C57FEB"/>
    <w:rsid w:val="00C60954"/>
    <w:rsid w:val="00C60A4D"/>
    <w:rsid w:val="00C60C86"/>
    <w:rsid w:val="00C60D78"/>
    <w:rsid w:val="00C6100F"/>
    <w:rsid w:val="00C6102D"/>
    <w:rsid w:val="00C61881"/>
    <w:rsid w:val="00C61BCB"/>
    <w:rsid w:val="00C61C4C"/>
    <w:rsid w:val="00C61DB0"/>
    <w:rsid w:val="00C61E30"/>
    <w:rsid w:val="00C6209A"/>
    <w:rsid w:val="00C62535"/>
    <w:rsid w:val="00C62603"/>
    <w:rsid w:val="00C62D45"/>
    <w:rsid w:val="00C6301B"/>
    <w:rsid w:val="00C6301F"/>
    <w:rsid w:val="00C6343B"/>
    <w:rsid w:val="00C63AAC"/>
    <w:rsid w:val="00C63ABC"/>
    <w:rsid w:val="00C63AEE"/>
    <w:rsid w:val="00C63D85"/>
    <w:rsid w:val="00C63DD4"/>
    <w:rsid w:val="00C63E06"/>
    <w:rsid w:val="00C63ED2"/>
    <w:rsid w:val="00C640C6"/>
    <w:rsid w:val="00C64504"/>
    <w:rsid w:val="00C64574"/>
    <w:rsid w:val="00C64C5E"/>
    <w:rsid w:val="00C64DF1"/>
    <w:rsid w:val="00C6506E"/>
    <w:rsid w:val="00C65092"/>
    <w:rsid w:val="00C654F3"/>
    <w:rsid w:val="00C65605"/>
    <w:rsid w:val="00C65677"/>
    <w:rsid w:val="00C65851"/>
    <w:rsid w:val="00C65C2D"/>
    <w:rsid w:val="00C65C9A"/>
    <w:rsid w:val="00C660E4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CB2"/>
    <w:rsid w:val="00C67D13"/>
    <w:rsid w:val="00C67E52"/>
    <w:rsid w:val="00C700CF"/>
    <w:rsid w:val="00C7012D"/>
    <w:rsid w:val="00C70159"/>
    <w:rsid w:val="00C703DF"/>
    <w:rsid w:val="00C70B67"/>
    <w:rsid w:val="00C70E2F"/>
    <w:rsid w:val="00C70E6B"/>
    <w:rsid w:val="00C70EDA"/>
    <w:rsid w:val="00C70F10"/>
    <w:rsid w:val="00C71208"/>
    <w:rsid w:val="00C713B4"/>
    <w:rsid w:val="00C715C4"/>
    <w:rsid w:val="00C715F8"/>
    <w:rsid w:val="00C71945"/>
    <w:rsid w:val="00C71A38"/>
    <w:rsid w:val="00C71CDE"/>
    <w:rsid w:val="00C71E1C"/>
    <w:rsid w:val="00C7289E"/>
    <w:rsid w:val="00C728F5"/>
    <w:rsid w:val="00C72975"/>
    <w:rsid w:val="00C729F7"/>
    <w:rsid w:val="00C72CB5"/>
    <w:rsid w:val="00C72DDF"/>
    <w:rsid w:val="00C72E9B"/>
    <w:rsid w:val="00C7340B"/>
    <w:rsid w:val="00C73579"/>
    <w:rsid w:val="00C73D0D"/>
    <w:rsid w:val="00C73D89"/>
    <w:rsid w:val="00C73F10"/>
    <w:rsid w:val="00C74195"/>
    <w:rsid w:val="00C74462"/>
    <w:rsid w:val="00C745DF"/>
    <w:rsid w:val="00C74940"/>
    <w:rsid w:val="00C74AED"/>
    <w:rsid w:val="00C74C1C"/>
    <w:rsid w:val="00C74D3F"/>
    <w:rsid w:val="00C7509B"/>
    <w:rsid w:val="00C75132"/>
    <w:rsid w:val="00C751AD"/>
    <w:rsid w:val="00C7554A"/>
    <w:rsid w:val="00C756C8"/>
    <w:rsid w:val="00C75800"/>
    <w:rsid w:val="00C75FED"/>
    <w:rsid w:val="00C76156"/>
    <w:rsid w:val="00C76920"/>
    <w:rsid w:val="00C76AD8"/>
    <w:rsid w:val="00C76DEA"/>
    <w:rsid w:val="00C77408"/>
    <w:rsid w:val="00C774C7"/>
    <w:rsid w:val="00C778AB"/>
    <w:rsid w:val="00C77908"/>
    <w:rsid w:val="00C77A7C"/>
    <w:rsid w:val="00C77C7F"/>
    <w:rsid w:val="00C77CBA"/>
    <w:rsid w:val="00C80594"/>
    <w:rsid w:val="00C80AC3"/>
    <w:rsid w:val="00C80F8E"/>
    <w:rsid w:val="00C8131B"/>
    <w:rsid w:val="00C81593"/>
    <w:rsid w:val="00C8166D"/>
    <w:rsid w:val="00C816BB"/>
    <w:rsid w:val="00C818FF"/>
    <w:rsid w:val="00C8190B"/>
    <w:rsid w:val="00C81FBC"/>
    <w:rsid w:val="00C8213B"/>
    <w:rsid w:val="00C8216E"/>
    <w:rsid w:val="00C826CD"/>
    <w:rsid w:val="00C82892"/>
    <w:rsid w:val="00C82BFB"/>
    <w:rsid w:val="00C83280"/>
    <w:rsid w:val="00C83798"/>
    <w:rsid w:val="00C83C59"/>
    <w:rsid w:val="00C83D0B"/>
    <w:rsid w:val="00C83FE3"/>
    <w:rsid w:val="00C843EA"/>
    <w:rsid w:val="00C84B16"/>
    <w:rsid w:val="00C84F1B"/>
    <w:rsid w:val="00C84F2A"/>
    <w:rsid w:val="00C84F30"/>
    <w:rsid w:val="00C85065"/>
    <w:rsid w:val="00C8522E"/>
    <w:rsid w:val="00C859D0"/>
    <w:rsid w:val="00C85A2D"/>
    <w:rsid w:val="00C85AD4"/>
    <w:rsid w:val="00C85C96"/>
    <w:rsid w:val="00C86095"/>
    <w:rsid w:val="00C865A1"/>
    <w:rsid w:val="00C86D1C"/>
    <w:rsid w:val="00C8701A"/>
    <w:rsid w:val="00C87073"/>
    <w:rsid w:val="00C8717E"/>
    <w:rsid w:val="00C87381"/>
    <w:rsid w:val="00C87540"/>
    <w:rsid w:val="00C87C5D"/>
    <w:rsid w:val="00C87F9A"/>
    <w:rsid w:val="00C87FD8"/>
    <w:rsid w:val="00C900FB"/>
    <w:rsid w:val="00C90147"/>
    <w:rsid w:val="00C903E6"/>
    <w:rsid w:val="00C90590"/>
    <w:rsid w:val="00C90965"/>
    <w:rsid w:val="00C909A0"/>
    <w:rsid w:val="00C90CF5"/>
    <w:rsid w:val="00C90F65"/>
    <w:rsid w:val="00C910CF"/>
    <w:rsid w:val="00C91302"/>
    <w:rsid w:val="00C9145D"/>
    <w:rsid w:val="00C91590"/>
    <w:rsid w:val="00C917C5"/>
    <w:rsid w:val="00C91CED"/>
    <w:rsid w:val="00C91E7E"/>
    <w:rsid w:val="00C91EB2"/>
    <w:rsid w:val="00C91FE8"/>
    <w:rsid w:val="00C921B7"/>
    <w:rsid w:val="00C9230E"/>
    <w:rsid w:val="00C9245C"/>
    <w:rsid w:val="00C925D3"/>
    <w:rsid w:val="00C92692"/>
    <w:rsid w:val="00C927EC"/>
    <w:rsid w:val="00C92888"/>
    <w:rsid w:val="00C92A28"/>
    <w:rsid w:val="00C92B96"/>
    <w:rsid w:val="00C92BF4"/>
    <w:rsid w:val="00C92F07"/>
    <w:rsid w:val="00C92FAB"/>
    <w:rsid w:val="00C93086"/>
    <w:rsid w:val="00C930F5"/>
    <w:rsid w:val="00C9313D"/>
    <w:rsid w:val="00C9316F"/>
    <w:rsid w:val="00C933B6"/>
    <w:rsid w:val="00C9384E"/>
    <w:rsid w:val="00C938D3"/>
    <w:rsid w:val="00C93B72"/>
    <w:rsid w:val="00C93BA9"/>
    <w:rsid w:val="00C93D8D"/>
    <w:rsid w:val="00C93E72"/>
    <w:rsid w:val="00C93F47"/>
    <w:rsid w:val="00C94056"/>
    <w:rsid w:val="00C942CB"/>
    <w:rsid w:val="00C94563"/>
    <w:rsid w:val="00C94787"/>
    <w:rsid w:val="00C94854"/>
    <w:rsid w:val="00C94990"/>
    <w:rsid w:val="00C94ABD"/>
    <w:rsid w:val="00C950C1"/>
    <w:rsid w:val="00C9511C"/>
    <w:rsid w:val="00C9516B"/>
    <w:rsid w:val="00C95170"/>
    <w:rsid w:val="00C95235"/>
    <w:rsid w:val="00C9548B"/>
    <w:rsid w:val="00C956CC"/>
    <w:rsid w:val="00C9589B"/>
    <w:rsid w:val="00C95A8B"/>
    <w:rsid w:val="00C95AA7"/>
    <w:rsid w:val="00C95D9E"/>
    <w:rsid w:val="00C965CA"/>
    <w:rsid w:val="00C96753"/>
    <w:rsid w:val="00C967EC"/>
    <w:rsid w:val="00C96BFC"/>
    <w:rsid w:val="00C97451"/>
    <w:rsid w:val="00C975C4"/>
    <w:rsid w:val="00C97612"/>
    <w:rsid w:val="00C97A58"/>
    <w:rsid w:val="00C97A9A"/>
    <w:rsid w:val="00C97B45"/>
    <w:rsid w:val="00C97B5D"/>
    <w:rsid w:val="00C97D36"/>
    <w:rsid w:val="00CA0063"/>
    <w:rsid w:val="00CA066A"/>
    <w:rsid w:val="00CA06C8"/>
    <w:rsid w:val="00CA070E"/>
    <w:rsid w:val="00CA07F8"/>
    <w:rsid w:val="00CA0BCD"/>
    <w:rsid w:val="00CA0EF0"/>
    <w:rsid w:val="00CA11B1"/>
    <w:rsid w:val="00CA1360"/>
    <w:rsid w:val="00CA169A"/>
    <w:rsid w:val="00CA176D"/>
    <w:rsid w:val="00CA1905"/>
    <w:rsid w:val="00CA1B55"/>
    <w:rsid w:val="00CA2615"/>
    <w:rsid w:val="00CA2CB9"/>
    <w:rsid w:val="00CA2E64"/>
    <w:rsid w:val="00CA3315"/>
    <w:rsid w:val="00CA3489"/>
    <w:rsid w:val="00CA386D"/>
    <w:rsid w:val="00CA3B3A"/>
    <w:rsid w:val="00CA3DD8"/>
    <w:rsid w:val="00CA405D"/>
    <w:rsid w:val="00CA4343"/>
    <w:rsid w:val="00CA43D3"/>
    <w:rsid w:val="00CA4453"/>
    <w:rsid w:val="00CA4C91"/>
    <w:rsid w:val="00CA4E9B"/>
    <w:rsid w:val="00CA5098"/>
    <w:rsid w:val="00CA52EF"/>
    <w:rsid w:val="00CA56D8"/>
    <w:rsid w:val="00CA57FC"/>
    <w:rsid w:val="00CA5C13"/>
    <w:rsid w:val="00CA5F3E"/>
    <w:rsid w:val="00CA61DB"/>
    <w:rsid w:val="00CA6356"/>
    <w:rsid w:val="00CA643E"/>
    <w:rsid w:val="00CA69EF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24D"/>
    <w:rsid w:val="00CA7702"/>
    <w:rsid w:val="00CA7A01"/>
    <w:rsid w:val="00CA7A9D"/>
    <w:rsid w:val="00CA7D95"/>
    <w:rsid w:val="00CA7DAD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50"/>
    <w:rsid w:val="00CB2081"/>
    <w:rsid w:val="00CB2177"/>
    <w:rsid w:val="00CB23DF"/>
    <w:rsid w:val="00CB240F"/>
    <w:rsid w:val="00CB26B2"/>
    <w:rsid w:val="00CB270D"/>
    <w:rsid w:val="00CB27D4"/>
    <w:rsid w:val="00CB2826"/>
    <w:rsid w:val="00CB29A8"/>
    <w:rsid w:val="00CB2CB5"/>
    <w:rsid w:val="00CB2D30"/>
    <w:rsid w:val="00CB2E57"/>
    <w:rsid w:val="00CB2E6C"/>
    <w:rsid w:val="00CB2F83"/>
    <w:rsid w:val="00CB314B"/>
    <w:rsid w:val="00CB314C"/>
    <w:rsid w:val="00CB36B8"/>
    <w:rsid w:val="00CB381A"/>
    <w:rsid w:val="00CB3B24"/>
    <w:rsid w:val="00CB3D5E"/>
    <w:rsid w:val="00CB3FD7"/>
    <w:rsid w:val="00CB4148"/>
    <w:rsid w:val="00CB43BE"/>
    <w:rsid w:val="00CB46C5"/>
    <w:rsid w:val="00CB530C"/>
    <w:rsid w:val="00CB5323"/>
    <w:rsid w:val="00CB5552"/>
    <w:rsid w:val="00CB5618"/>
    <w:rsid w:val="00CB58F4"/>
    <w:rsid w:val="00CB5C80"/>
    <w:rsid w:val="00CB5CAA"/>
    <w:rsid w:val="00CB5DBE"/>
    <w:rsid w:val="00CB5E24"/>
    <w:rsid w:val="00CB5F06"/>
    <w:rsid w:val="00CB5FF9"/>
    <w:rsid w:val="00CB61CD"/>
    <w:rsid w:val="00CB620C"/>
    <w:rsid w:val="00CB661E"/>
    <w:rsid w:val="00CB683E"/>
    <w:rsid w:val="00CB68F5"/>
    <w:rsid w:val="00CB6E7C"/>
    <w:rsid w:val="00CB70C0"/>
    <w:rsid w:val="00CB71F1"/>
    <w:rsid w:val="00CB7240"/>
    <w:rsid w:val="00CB75CD"/>
    <w:rsid w:val="00CB75EB"/>
    <w:rsid w:val="00CB7E1D"/>
    <w:rsid w:val="00CB7F91"/>
    <w:rsid w:val="00CC020A"/>
    <w:rsid w:val="00CC056C"/>
    <w:rsid w:val="00CC0712"/>
    <w:rsid w:val="00CC0720"/>
    <w:rsid w:val="00CC08D7"/>
    <w:rsid w:val="00CC0AF8"/>
    <w:rsid w:val="00CC0F54"/>
    <w:rsid w:val="00CC114B"/>
    <w:rsid w:val="00CC1391"/>
    <w:rsid w:val="00CC13E5"/>
    <w:rsid w:val="00CC147E"/>
    <w:rsid w:val="00CC149A"/>
    <w:rsid w:val="00CC1577"/>
    <w:rsid w:val="00CC1867"/>
    <w:rsid w:val="00CC195E"/>
    <w:rsid w:val="00CC1A22"/>
    <w:rsid w:val="00CC1C13"/>
    <w:rsid w:val="00CC1CD6"/>
    <w:rsid w:val="00CC2476"/>
    <w:rsid w:val="00CC265B"/>
    <w:rsid w:val="00CC2E87"/>
    <w:rsid w:val="00CC3046"/>
    <w:rsid w:val="00CC32CC"/>
    <w:rsid w:val="00CC3378"/>
    <w:rsid w:val="00CC33DC"/>
    <w:rsid w:val="00CC351E"/>
    <w:rsid w:val="00CC38DB"/>
    <w:rsid w:val="00CC3991"/>
    <w:rsid w:val="00CC3D34"/>
    <w:rsid w:val="00CC45F7"/>
    <w:rsid w:val="00CC4AAA"/>
    <w:rsid w:val="00CC4AD4"/>
    <w:rsid w:val="00CC4B03"/>
    <w:rsid w:val="00CC4CBF"/>
    <w:rsid w:val="00CC4E74"/>
    <w:rsid w:val="00CC4EBF"/>
    <w:rsid w:val="00CC4FAF"/>
    <w:rsid w:val="00CC52D3"/>
    <w:rsid w:val="00CC54E8"/>
    <w:rsid w:val="00CC5547"/>
    <w:rsid w:val="00CC5852"/>
    <w:rsid w:val="00CC5D0E"/>
    <w:rsid w:val="00CC5F55"/>
    <w:rsid w:val="00CC680E"/>
    <w:rsid w:val="00CC69A6"/>
    <w:rsid w:val="00CC6EC5"/>
    <w:rsid w:val="00CC7027"/>
    <w:rsid w:val="00CC7270"/>
    <w:rsid w:val="00CC74AB"/>
    <w:rsid w:val="00CC7592"/>
    <w:rsid w:val="00CC792D"/>
    <w:rsid w:val="00CC7C40"/>
    <w:rsid w:val="00CC7EBF"/>
    <w:rsid w:val="00CD0393"/>
    <w:rsid w:val="00CD03A7"/>
    <w:rsid w:val="00CD0595"/>
    <w:rsid w:val="00CD0A02"/>
    <w:rsid w:val="00CD0A25"/>
    <w:rsid w:val="00CD0CC1"/>
    <w:rsid w:val="00CD0EA8"/>
    <w:rsid w:val="00CD1197"/>
    <w:rsid w:val="00CD138D"/>
    <w:rsid w:val="00CD1470"/>
    <w:rsid w:val="00CD19E8"/>
    <w:rsid w:val="00CD1AFA"/>
    <w:rsid w:val="00CD1BE2"/>
    <w:rsid w:val="00CD2542"/>
    <w:rsid w:val="00CD2609"/>
    <w:rsid w:val="00CD2637"/>
    <w:rsid w:val="00CD292F"/>
    <w:rsid w:val="00CD2AD4"/>
    <w:rsid w:val="00CD2B46"/>
    <w:rsid w:val="00CD3161"/>
    <w:rsid w:val="00CD3312"/>
    <w:rsid w:val="00CD3499"/>
    <w:rsid w:val="00CD34B5"/>
    <w:rsid w:val="00CD38EF"/>
    <w:rsid w:val="00CD3B85"/>
    <w:rsid w:val="00CD3C58"/>
    <w:rsid w:val="00CD3C5E"/>
    <w:rsid w:val="00CD3E11"/>
    <w:rsid w:val="00CD3E27"/>
    <w:rsid w:val="00CD3E46"/>
    <w:rsid w:val="00CD404F"/>
    <w:rsid w:val="00CD4107"/>
    <w:rsid w:val="00CD413E"/>
    <w:rsid w:val="00CD46E7"/>
    <w:rsid w:val="00CD4913"/>
    <w:rsid w:val="00CD517F"/>
    <w:rsid w:val="00CD5290"/>
    <w:rsid w:val="00CD52FC"/>
    <w:rsid w:val="00CD5611"/>
    <w:rsid w:val="00CD577A"/>
    <w:rsid w:val="00CD59DC"/>
    <w:rsid w:val="00CD5B77"/>
    <w:rsid w:val="00CD5B79"/>
    <w:rsid w:val="00CD5BEE"/>
    <w:rsid w:val="00CD5C38"/>
    <w:rsid w:val="00CD5C90"/>
    <w:rsid w:val="00CD5EAE"/>
    <w:rsid w:val="00CD5FBE"/>
    <w:rsid w:val="00CD60F0"/>
    <w:rsid w:val="00CD62BA"/>
    <w:rsid w:val="00CD63BA"/>
    <w:rsid w:val="00CD6C3C"/>
    <w:rsid w:val="00CD6C81"/>
    <w:rsid w:val="00CD6E0A"/>
    <w:rsid w:val="00CD6E51"/>
    <w:rsid w:val="00CD6FAE"/>
    <w:rsid w:val="00CD7557"/>
    <w:rsid w:val="00CD7A0E"/>
    <w:rsid w:val="00CD7D00"/>
    <w:rsid w:val="00CD7E59"/>
    <w:rsid w:val="00CD7EBE"/>
    <w:rsid w:val="00CE015F"/>
    <w:rsid w:val="00CE0169"/>
    <w:rsid w:val="00CE017B"/>
    <w:rsid w:val="00CE0510"/>
    <w:rsid w:val="00CE092F"/>
    <w:rsid w:val="00CE0943"/>
    <w:rsid w:val="00CE0B91"/>
    <w:rsid w:val="00CE0D4C"/>
    <w:rsid w:val="00CE16EF"/>
    <w:rsid w:val="00CE1920"/>
    <w:rsid w:val="00CE1A25"/>
    <w:rsid w:val="00CE1D7E"/>
    <w:rsid w:val="00CE1E08"/>
    <w:rsid w:val="00CE21BF"/>
    <w:rsid w:val="00CE23B7"/>
    <w:rsid w:val="00CE2413"/>
    <w:rsid w:val="00CE27CD"/>
    <w:rsid w:val="00CE2A96"/>
    <w:rsid w:val="00CE3051"/>
    <w:rsid w:val="00CE31E8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5C"/>
    <w:rsid w:val="00CE42FF"/>
    <w:rsid w:val="00CE459F"/>
    <w:rsid w:val="00CE4700"/>
    <w:rsid w:val="00CE47A9"/>
    <w:rsid w:val="00CE4D23"/>
    <w:rsid w:val="00CE4D39"/>
    <w:rsid w:val="00CE4D3B"/>
    <w:rsid w:val="00CE4EE0"/>
    <w:rsid w:val="00CE4F6F"/>
    <w:rsid w:val="00CE51A3"/>
    <w:rsid w:val="00CE53A4"/>
    <w:rsid w:val="00CE56C6"/>
    <w:rsid w:val="00CE5819"/>
    <w:rsid w:val="00CE5D46"/>
    <w:rsid w:val="00CE61D4"/>
    <w:rsid w:val="00CE6730"/>
    <w:rsid w:val="00CE679F"/>
    <w:rsid w:val="00CE680E"/>
    <w:rsid w:val="00CE6A48"/>
    <w:rsid w:val="00CE6D48"/>
    <w:rsid w:val="00CE6DC5"/>
    <w:rsid w:val="00CE6E8C"/>
    <w:rsid w:val="00CE6F52"/>
    <w:rsid w:val="00CE738B"/>
    <w:rsid w:val="00CE76FD"/>
    <w:rsid w:val="00CE77D3"/>
    <w:rsid w:val="00CE7CCA"/>
    <w:rsid w:val="00CE7DB6"/>
    <w:rsid w:val="00CE7F58"/>
    <w:rsid w:val="00CF02C0"/>
    <w:rsid w:val="00CF0790"/>
    <w:rsid w:val="00CF09A0"/>
    <w:rsid w:val="00CF0AF6"/>
    <w:rsid w:val="00CF0B57"/>
    <w:rsid w:val="00CF0DB0"/>
    <w:rsid w:val="00CF0DF8"/>
    <w:rsid w:val="00CF1026"/>
    <w:rsid w:val="00CF104D"/>
    <w:rsid w:val="00CF1082"/>
    <w:rsid w:val="00CF12D1"/>
    <w:rsid w:val="00CF1306"/>
    <w:rsid w:val="00CF1658"/>
    <w:rsid w:val="00CF1907"/>
    <w:rsid w:val="00CF19E6"/>
    <w:rsid w:val="00CF1A4A"/>
    <w:rsid w:val="00CF1C65"/>
    <w:rsid w:val="00CF1D7C"/>
    <w:rsid w:val="00CF1EE6"/>
    <w:rsid w:val="00CF1F94"/>
    <w:rsid w:val="00CF20C8"/>
    <w:rsid w:val="00CF225C"/>
    <w:rsid w:val="00CF25CE"/>
    <w:rsid w:val="00CF298A"/>
    <w:rsid w:val="00CF2B31"/>
    <w:rsid w:val="00CF2C8A"/>
    <w:rsid w:val="00CF319E"/>
    <w:rsid w:val="00CF37EA"/>
    <w:rsid w:val="00CF38DB"/>
    <w:rsid w:val="00CF3D56"/>
    <w:rsid w:val="00CF3FEB"/>
    <w:rsid w:val="00CF41E6"/>
    <w:rsid w:val="00CF427E"/>
    <w:rsid w:val="00CF46A7"/>
    <w:rsid w:val="00CF47A8"/>
    <w:rsid w:val="00CF4A93"/>
    <w:rsid w:val="00CF4ECE"/>
    <w:rsid w:val="00CF5067"/>
    <w:rsid w:val="00CF563D"/>
    <w:rsid w:val="00CF5995"/>
    <w:rsid w:val="00CF59C6"/>
    <w:rsid w:val="00CF5BA6"/>
    <w:rsid w:val="00CF5DDA"/>
    <w:rsid w:val="00CF5ECC"/>
    <w:rsid w:val="00CF6160"/>
    <w:rsid w:val="00CF634C"/>
    <w:rsid w:val="00CF6499"/>
    <w:rsid w:val="00CF678F"/>
    <w:rsid w:val="00CF6BA0"/>
    <w:rsid w:val="00CF7104"/>
    <w:rsid w:val="00CF7788"/>
    <w:rsid w:val="00CF7DB4"/>
    <w:rsid w:val="00CF7DE8"/>
    <w:rsid w:val="00CF7E78"/>
    <w:rsid w:val="00CF7F1A"/>
    <w:rsid w:val="00CF7FEF"/>
    <w:rsid w:val="00D0000C"/>
    <w:rsid w:val="00D000B8"/>
    <w:rsid w:val="00D001FC"/>
    <w:rsid w:val="00D0036B"/>
    <w:rsid w:val="00D006DE"/>
    <w:rsid w:val="00D0097B"/>
    <w:rsid w:val="00D00A8D"/>
    <w:rsid w:val="00D00CE2"/>
    <w:rsid w:val="00D01078"/>
    <w:rsid w:val="00D011A1"/>
    <w:rsid w:val="00D01CFE"/>
    <w:rsid w:val="00D01D21"/>
    <w:rsid w:val="00D01DB2"/>
    <w:rsid w:val="00D02184"/>
    <w:rsid w:val="00D0225E"/>
    <w:rsid w:val="00D0254F"/>
    <w:rsid w:val="00D0256A"/>
    <w:rsid w:val="00D02599"/>
    <w:rsid w:val="00D025F2"/>
    <w:rsid w:val="00D0280E"/>
    <w:rsid w:val="00D02820"/>
    <w:rsid w:val="00D02872"/>
    <w:rsid w:val="00D02C34"/>
    <w:rsid w:val="00D030FD"/>
    <w:rsid w:val="00D03528"/>
    <w:rsid w:val="00D03ACC"/>
    <w:rsid w:val="00D03D5B"/>
    <w:rsid w:val="00D0421D"/>
    <w:rsid w:val="00D04236"/>
    <w:rsid w:val="00D043A9"/>
    <w:rsid w:val="00D04626"/>
    <w:rsid w:val="00D04651"/>
    <w:rsid w:val="00D04AD2"/>
    <w:rsid w:val="00D04BFB"/>
    <w:rsid w:val="00D04C78"/>
    <w:rsid w:val="00D054E8"/>
    <w:rsid w:val="00D055DA"/>
    <w:rsid w:val="00D05BBD"/>
    <w:rsid w:val="00D05CE3"/>
    <w:rsid w:val="00D05E86"/>
    <w:rsid w:val="00D05F40"/>
    <w:rsid w:val="00D05FAB"/>
    <w:rsid w:val="00D06244"/>
    <w:rsid w:val="00D0657B"/>
    <w:rsid w:val="00D0682A"/>
    <w:rsid w:val="00D06A42"/>
    <w:rsid w:val="00D06BE1"/>
    <w:rsid w:val="00D06BF7"/>
    <w:rsid w:val="00D06D13"/>
    <w:rsid w:val="00D06F45"/>
    <w:rsid w:val="00D07172"/>
    <w:rsid w:val="00D071D4"/>
    <w:rsid w:val="00D0728D"/>
    <w:rsid w:val="00D07324"/>
    <w:rsid w:val="00D0744C"/>
    <w:rsid w:val="00D074BF"/>
    <w:rsid w:val="00D0782B"/>
    <w:rsid w:val="00D07D09"/>
    <w:rsid w:val="00D1005E"/>
    <w:rsid w:val="00D10247"/>
    <w:rsid w:val="00D1031F"/>
    <w:rsid w:val="00D10677"/>
    <w:rsid w:val="00D10775"/>
    <w:rsid w:val="00D10912"/>
    <w:rsid w:val="00D10937"/>
    <w:rsid w:val="00D10B21"/>
    <w:rsid w:val="00D10D11"/>
    <w:rsid w:val="00D11154"/>
    <w:rsid w:val="00D1141F"/>
    <w:rsid w:val="00D116E1"/>
    <w:rsid w:val="00D117F3"/>
    <w:rsid w:val="00D11BA9"/>
    <w:rsid w:val="00D11C01"/>
    <w:rsid w:val="00D11DAF"/>
    <w:rsid w:val="00D125C5"/>
    <w:rsid w:val="00D129A3"/>
    <w:rsid w:val="00D129CC"/>
    <w:rsid w:val="00D12C43"/>
    <w:rsid w:val="00D12CBE"/>
    <w:rsid w:val="00D13208"/>
    <w:rsid w:val="00D1354D"/>
    <w:rsid w:val="00D1366B"/>
    <w:rsid w:val="00D1377B"/>
    <w:rsid w:val="00D1389E"/>
    <w:rsid w:val="00D13C56"/>
    <w:rsid w:val="00D13DC1"/>
    <w:rsid w:val="00D13E1E"/>
    <w:rsid w:val="00D13EDF"/>
    <w:rsid w:val="00D1403F"/>
    <w:rsid w:val="00D140B8"/>
    <w:rsid w:val="00D143E8"/>
    <w:rsid w:val="00D1449F"/>
    <w:rsid w:val="00D14BD8"/>
    <w:rsid w:val="00D14FC0"/>
    <w:rsid w:val="00D159B7"/>
    <w:rsid w:val="00D15ECC"/>
    <w:rsid w:val="00D15F56"/>
    <w:rsid w:val="00D1620C"/>
    <w:rsid w:val="00D16276"/>
    <w:rsid w:val="00D16455"/>
    <w:rsid w:val="00D164E6"/>
    <w:rsid w:val="00D16894"/>
    <w:rsid w:val="00D16C5A"/>
    <w:rsid w:val="00D17032"/>
    <w:rsid w:val="00D17040"/>
    <w:rsid w:val="00D17BCE"/>
    <w:rsid w:val="00D17E6B"/>
    <w:rsid w:val="00D200B3"/>
    <w:rsid w:val="00D2048E"/>
    <w:rsid w:val="00D20672"/>
    <w:rsid w:val="00D20981"/>
    <w:rsid w:val="00D20DEE"/>
    <w:rsid w:val="00D211FA"/>
    <w:rsid w:val="00D21476"/>
    <w:rsid w:val="00D21498"/>
    <w:rsid w:val="00D2170E"/>
    <w:rsid w:val="00D21802"/>
    <w:rsid w:val="00D21DBB"/>
    <w:rsid w:val="00D21DD2"/>
    <w:rsid w:val="00D21DDF"/>
    <w:rsid w:val="00D21E60"/>
    <w:rsid w:val="00D221DC"/>
    <w:rsid w:val="00D222CA"/>
    <w:rsid w:val="00D224D9"/>
    <w:rsid w:val="00D2295E"/>
    <w:rsid w:val="00D22BB6"/>
    <w:rsid w:val="00D2304E"/>
    <w:rsid w:val="00D2308D"/>
    <w:rsid w:val="00D231C7"/>
    <w:rsid w:val="00D23230"/>
    <w:rsid w:val="00D23238"/>
    <w:rsid w:val="00D237AA"/>
    <w:rsid w:val="00D23C14"/>
    <w:rsid w:val="00D23C32"/>
    <w:rsid w:val="00D23CAA"/>
    <w:rsid w:val="00D23DC8"/>
    <w:rsid w:val="00D2442A"/>
    <w:rsid w:val="00D244F8"/>
    <w:rsid w:val="00D249AB"/>
    <w:rsid w:val="00D24A75"/>
    <w:rsid w:val="00D24C54"/>
    <w:rsid w:val="00D25185"/>
    <w:rsid w:val="00D255AA"/>
    <w:rsid w:val="00D25662"/>
    <w:rsid w:val="00D2585E"/>
    <w:rsid w:val="00D25C0B"/>
    <w:rsid w:val="00D25D4C"/>
    <w:rsid w:val="00D25EB0"/>
    <w:rsid w:val="00D25EFB"/>
    <w:rsid w:val="00D2603D"/>
    <w:rsid w:val="00D260C2"/>
    <w:rsid w:val="00D260D5"/>
    <w:rsid w:val="00D26598"/>
    <w:rsid w:val="00D26605"/>
    <w:rsid w:val="00D26B87"/>
    <w:rsid w:val="00D27088"/>
    <w:rsid w:val="00D27359"/>
    <w:rsid w:val="00D27723"/>
    <w:rsid w:val="00D2789E"/>
    <w:rsid w:val="00D27E99"/>
    <w:rsid w:val="00D300E0"/>
    <w:rsid w:val="00D303FF"/>
    <w:rsid w:val="00D30447"/>
    <w:rsid w:val="00D3058F"/>
    <w:rsid w:val="00D305B7"/>
    <w:rsid w:val="00D30B25"/>
    <w:rsid w:val="00D30CB4"/>
    <w:rsid w:val="00D30DA3"/>
    <w:rsid w:val="00D30EAA"/>
    <w:rsid w:val="00D310AC"/>
    <w:rsid w:val="00D313AB"/>
    <w:rsid w:val="00D31437"/>
    <w:rsid w:val="00D314AE"/>
    <w:rsid w:val="00D3163E"/>
    <w:rsid w:val="00D31858"/>
    <w:rsid w:val="00D3262F"/>
    <w:rsid w:val="00D327C8"/>
    <w:rsid w:val="00D32975"/>
    <w:rsid w:val="00D32A90"/>
    <w:rsid w:val="00D32E79"/>
    <w:rsid w:val="00D3334A"/>
    <w:rsid w:val="00D3338F"/>
    <w:rsid w:val="00D3354C"/>
    <w:rsid w:val="00D33946"/>
    <w:rsid w:val="00D3399D"/>
    <w:rsid w:val="00D33A98"/>
    <w:rsid w:val="00D33EC8"/>
    <w:rsid w:val="00D33FC3"/>
    <w:rsid w:val="00D34271"/>
    <w:rsid w:val="00D342F3"/>
    <w:rsid w:val="00D34353"/>
    <w:rsid w:val="00D3438A"/>
    <w:rsid w:val="00D34782"/>
    <w:rsid w:val="00D34B68"/>
    <w:rsid w:val="00D34BC2"/>
    <w:rsid w:val="00D34C54"/>
    <w:rsid w:val="00D34DDA"/>
    <w:rsid w:val="00D350F6"/>
    <w:rsid w:val="00D3515F"/>
    <w:rsid w:val="00D35262"/>
    <w:rsid w:val="00D35305"/>
    <w:rsid w:val="00D35401"/>
    <w:rsid w:val="00D35552"/>
    <w:rsid w:val="00D35859"/>
    <w:rsid w:val="00D3617C"/>
    <w:rsid w:val="00D36443"/>
    <w:rsid w:val="00D36516"/>
    <w:rsid w:val="00D36AC0"/>
    <w:rsid w:val="00D36ADB"/>
    <w:rsid w:val="00D36D4F"/>
    <w:rsid w:val="00D36EC5"/>
    <w:rsid w:val="00D36EC8"/>
    <w:rsid w:val="00D36F0A"/>
    <w:rsid w:val="00D371B8"/>
    <w:rsid w:val="00D371E0"/>
    <w:rsid w:val="00D3778D"/>
    <w:rsid w:val="00D377DF"/>
    <w:rsid w:val="00D37864"/>
    <w:rsid w:val="00D37877"/>
    <w:rsid w:val="00D378A9"/>
    <w:rsid w:val="00D37A38"/>
    <w:rsid w:val="00D37D6F"/>
    <w:rsid w:val="00D37DA0"/>
    <w:rsid w:val="00D4005A"/>
    <w:rsid w:val="00D400FD"/>
    <w:rsid w:val="00D40170"/>
    <w:rsid w:val="00D403AC"/>
    <w:rsid w:val="00D403BE"/>
    <w:rsid w:val="00D40527"/>
    <w:rsid w:val="00D40555"/>
    <w:rsid w:val="00D406D7"/>
    <w:rsid w:val="00D409D8"/>
    <w:rsid w:val="00D40A9F"/>
    <w:rsid w:val="00D40DCE"/>
    <w:rsid w:val="00D412AC"/>
    <w:rsid w:val="00D41714"/>
    <w:rsid w:val="00D41AD2"/>
    <w:rsid w:val="00D41B62"/>
    <w:rsid w:val="00D41B98"/>
    <w:rsid w:val="00D41D82"/>
    <w:rsid w:val="00D41DFF"/>
    <w:rsid w:val="00D41E36"/>
    <w:rsid w:val="00D42312"/>
    <w:rsid w:val="00D42611"/>
    <w:rsid w:val="00D4280B"/>
    <w:rsid w:val="00D4299A"/>
    <w:rsid w:val="00D42AB1"/>
    <w:rsid w:val="00D42D5D"/>
    <w:rsid w:val="00D42F3F"/>
    <w:rsid w:val="00D42FA3"/>
    <w:rsid w:val="00D43410"/>
    <w:rsid w:val="00D4358C"/>
    <w:rsid w:val="00D435ED"/>
    <w:rsid w:val="00D438C2"/>
    <w:rsid w:val="00D438C4"/>
    <w:rsid w:val="00D439A9"/>
    <w:rsid w:val="00D439C3"/>
    <w:rsid w:val="00D43A3D"/>
    <w:rsid w:val="00D43B8C"/>
    <w:rsid w:val="00D43C65"/>
    <w:rsid w:val="00D43EA0"/>
    <w:rsid w:val="00D4411D"/>
    <w:rsid w:val="00D44699"/>
    <w:rsid w:val="00D447F3"/>
    <w:rsid w:val="00D4482B"/>
    <w:rsid w:val="00D449B4"/>
    <w:rsid w:val="00D44BC9"/>
    <w:rsid w:val="00D44C5A"/>
    <w:rsid w:val="00D44C81"/>
    <w:rsid w:val="00D4501D"/>
    <w:rsid w:val="00D45244"/>
    <w:rsid w:val="00D453C7"/>
    <w:rsid w:val="00D45431"/>
    <w:rsid w:val="00D457BF"/>
    <w:rsid w:val="00D457D7"/>
    <w:rsid w:val="00D45854"/>
    <w:rsid w:val="00D459F4"/>
    <w:rsid w:val="00D45C2B"/>
    <w:rsid w:val="00D45C39"/>
    <w:rsid w:val="00D46113"/>
    <w:rsid w:val="00D4611D"/>
    <w:rsid w:val="00D4627D"/>
    <w:rsid w:val="00D464B2"/>
    <w:rsid w:val="00D465B8"/>
    <w:rsid w:val="00D4687D"/>
    <w:rsid w:val="00D46C2B"/>
    <w:rsid w:val="00D46D6C"/>
    <w:rsid w:val="00D46E15"/>
    <w:rsid w:val="00D471A1"/>
    <w:rsid w:val="00D4723C"/>
    <w:rsid w:val="00D47394"/>
    <w:rsid w:val="00D47424"/>
    <w:rsid w:val="00D476A0"/>
    <w:rsid w:val="00D47ABC"/>
    <w:rsid w:val="00D47BFA"/>
    <w:rsid w:val="00D47C57"/>
    <w:rsid w:val="00D47DFD"/>
    <w:rsid w:val="00D50358"/>
    <w:rsid w:val="00D50552"/>
    <w:rsid w:val="00D50714"/>
    <w:rsid w:val="00D508F5"/>
    <w:rsid w:val="00D50BB0"/>
    <w:rsid w:val="00D50BF1"/>
    <w:rsid w:val="00D50CBD"/>
    <w:rsid w:val="00D50FA4"/>
    <w:rsid w:val="00D51538"/>
    <w:rsid w:val="00D5176D"/>
    <w:rsid w:val="00D517E4"/>
    <w:rsid w:val="00D5199B"/>
    <w:rsid w:val="00D519CA"/>
    <w:rsid w:val="00D51A9D"/>
    <w:rsid w:val="00D51B8B"/>
    <w:rsid w:val="00D51BBE"/>
    <w:rsid w:val="00D51D55"/>
    <w:rsid w:val="00D51F1D"/>
    <w:rsid w:val="00D51FBA"/>
    <w:rsid w:val="00D52019"/>
    <w:rsid w:val="00D5212E"/>
    <w:rsid w:val="00D523D8"/>
    <w:rsid w:val="00D528CA"/>
    <w:rsid w:val="00D52949"/>
    <w:rsid w:val="00D52C42"/>
    <w:rsid w:val="00D52CD6"/>
    <w:rsid w:val="00D52DAC"/>
    <w:rsid w:val="00D53364"/>
    <w:rsid w:val="00D533BD"/>
    <w:rsid w:val="00D53649"/>
    <w:rsid w:val="00D536A5"/>
    <w:rsid w:val="00D5370E"/>
    <w:rsid w:val="00D539E0"/>
    <w:rsid w:val="00D53C07"/>
    <w:rsid w:val="00D53C5E"/>
    <w:rsid w:val="00D53E11"/>
    <w:rsid w:val="00D54040"/>
    <w:rsid w:val="00D54071"/>
    <w:rsid w:val="00D54448"/>
    <w:rsid w:val="00D54479"/>
    <w:rsid w:val="00D544A9"/>
    <w:rsid w:val="00D545AE"/>
    <w:rsid w:val="00D548BC"/>
    <w:rsid w:val="00D548C1"/>
    <w:rsid w:val="00D54CA5"/>
    <w:rsid w:val="00D54DD3"/>
    <w:rsid w:val="00D54E5E"/>
    <w:rsid w:val="00D55987"/>
    <w:rsid w:val="00D55DAB"/>
    <w:rsid w:val="00D55F9C"/>
    <w:rsid w:val="00D560C2"/>
    <w:rsid w:val="00D56424"/>
    <w:rsid w:val="00D565E6"/>
    <w:rsid w:val="00D5677E"/>
    <w:rsid w:val="00D56C7A"/>
    <w:rsid w:val="00D56D3D"/>
    <w:rsid w:val="00D56F60"/>
    <w:rsid w:val="00D5708A"/>
    <w:rsid w:val="00D570E3"/>
    <w:rsid w:val="00D57117"/>
    <w:rsid w:val="00D5715B"/>
    <w:rsid w:val="00D571ED"/>
    <w:rsid w:val="00D57268"/>
    <w:rsid w:val="00D576BE"/>
    <w:rsid w:val="00D576D8"/>
    <w:rsid w:val="00D5793D"/>
    <w:rsid w:val="00D57A69"/>
    <w:rsid w:val="00D57E00"/>
    <w:rsid w:val="00D57E7F"/>
    <w:rsid w:val="00D600A1"/>
    <w:rsid w:val="00D6025B"/>
    <w:rsid w:val="00D603CE"/>
    <w:rsid w:val="00D603D9"/>
    <w:rsid w:val="00D60559"/>
    <w:rsid w:val="00D60659"/>
    <w:rsid w:val="00D60B43"/>
    <w:rsid w:val="00D60B8B"/>
    <w:rsid w:val="00D60BD8"/>
    <w:rsid w:val="00D60BDF"/>
    <w:rsid w:val="00D60C0B"/>
    <w:rsid w:val="00D60C75"/>
    <w:rsid w:val="00D60CE5"/>
    <w:rsid w:val="00D60D44"/>
    <w:rsid w:val="00D610D5"/>
    <w:rsid w:val="00D61360"/>
    <w:rsid w:val="00D61453"/>
    <w:rsid w:val="00D614AD"/>
    <w:rsid w:val="00D61A90"/>
    <w:rsid w:val="00D61D1B"/>
    <w:rsid w:val="00D61F0A"/>
    <w:rsid w:val="00D62117"/>
    <w:rsid w:val="00D62533"/>
    <w:rsid w:val="00D62612"/>
    <w:rsid w:val="00D626C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A6D"/>
    <w:rsid w:val="00D63E89"/>
    <w:rsid w:val="00D63FF9"/>
    <w:rsid w:val="00D6426E"/>
    <w:rsid w:val="00D64428"/>
    <w:rsid w:val="00D645FC"/>
    <w:rsid w:val="00D65046"/>
    <w:rsid w:val="00D65384"/>
    <w:rsid w:val="00D6572A"/>
    <w:rsid w:val="00D658EA"/>
    <w:rsid w:val="00D659FF"/>
    <w:rsid w:val="00D65BEF"/>
    <w:rsid w:val="00D65C13"/>
    <w:rsid w:val="00D65EE6"/>
    <w:rsid w:val="00D663F7"/>
    <w:rsid w:val="00D6657D"/>
    <w:rsid w:val="00D66840"/>
    <w:rsid w:val="00D66A20"/>
    <w:rsid w:val="00D66CA3"/>
    <w:rsid w:val="00D66E9D"/>
    <w:rsid w:val="00D67277"/>
    <w:rsid w:val="00D6736B"/>
    <w:rsid w:val="00D67372"/>
    <w:rsid w:val="00D675E4"/>
    <w:rsid w:val="00D6784F"/>
    <w:rsid w:val="00D67B4E"/>
    <w:rsid w:val="00D67BA1"/>
    <w:rsid w:val="00D7034B"/>
    <w:rsid w:val="00D7037C"/>
    <w:rsid w:val="00D7037E"/>
    <w:rsid w:val="00D7049D"/>
    <w:rsid w:val="00D7083C"/>
    <w:rsid w:val="00D70A4C"/>
    <w:rsid w:val="00D70AB9"/>
    <w:rsid w:val="00D70B1D"/>
    <w:rsid w:val="00D70C04"/>
    <w:rsid w:val="00D70E82"/>
    <w:rsid w:val="00D70FE7"/>
    <w:rsid w:val="00D71158"/>
    <w:rsid w:val="00D712CE"/>
    <w:rsid w:val="00D71408"/>
    <w:rsid w:val="00D714B2"/>
    <w:rsid w:val="00D716E5"/>
    <w:rsid w:val="00D7173C"/>
    <w:rsid w:val="00D71A03"/>
    <w:rsid w:val="00D71B76"/>
    <w:rsid w:val="00D71CF7"/>
    <w:rsid w:val="00D71F8A"/>
    <w:rsid w:val="00D72038"/>
    <w:rsid w:val="00D725B3"/>
    <w:rsid w:val="00D72905"/>
    <w:rsid w:val="00D72D2D"/>
    <w:rsid w:val="00D72D72"/>
    <w:rsid w:val="00D72EFD"/>
    <w:rsid w:val="00D730C3"/>
    <w:rsid w:val="00D7320A"/>
    <w:rsid w:val="00D7328A"/>
    <w:rsid w:val="00D73905"/>
    <w:rsid w:val="00D73A0D"/>
    <w:rsid w:val="00D73BE6"/>
    <w:rsid w:val="00D73CBC"/>
    <w:rsid w:val="00D73F8F"/>
    <w:rsid w:val="00D74254"/>
    <w:rsid w:val="00D7444F"/>
    <w:rsid w:val="00D74506"/>
    <w:rsid w:val="00D747AB"/>
    <w:rsid w:val="00D74817"/>
    <w:rsid w:val="00D748E8"/>
    <w:rsid w:val="00D74B4A"/>
    <w:rsid w:val="00D74BAB"/>
    <w:rsid w:val="00D74E1A"/>
    <w:rsid w:val="00D75255"/>
    <w:rsid w:val="00D7536C"/>
    <w:rsid w:val="00D755A8"/>
    <w:rsid w:val="00D758F6"/>
    <w:rsid w:val="00D759F9"/>
    <w:rsid w:val="00D75D3E"/>
    <w:rsid w:val="00D765EF"/>
    <w:rsid w:val="00D7660F"/>
    <w:rsid w:val="00D76718"/>
    <w:rsid w:val="00D76745"/>
    <w:rsid w:val="00D7692A"/>
    <w:rsid w:val="00D769D0"/>
    <w:rsid w:val="00D76BE7"/>
    <w:rsid w:val="00D76DA3"/>
    <w:rsid w:val="00D76F41"/>
    <w:rsid w:val="00D775E3"/>
    <w:rsid w:val="00D7774F"/>
    <w:rsid w:val="00D777B4"/>
    <w:rsid w:val="00D77A14"/>
    <w:rsid w:val="00D77FAD"/>
    <w:rsid w:val="00D8004C"/>
    <w:rsid w:val="00D80719"/>
    <w:rsid w:val="00D80DF4"/>
    <w:rsid w:val="00D81138"/>
    <w:rsid w:val="00D81552"/>
    <w:rsid w:val="00D81695"/>
    <w:rsid w:val="00D81AD6"/>
    <w:rsid w:val="00D81C0D"/>
    <w:rsid w:val="00D81EE0"/>
    <w:rsid w:val="00D8203D"/>
    <w:rsid w:val="00D8223B"/>
    <w:rsid w:val="00D822AF"/>
    <w:rsid w:val="00D82392"/>
    <w:rsid w:val="00D82473"/>
    <w:rsid w:val="00D827EB"/>
    <w:rsid w:val="00D8288C"/>
    <w:rsid w:val="00D82909"/>
    <w:rsid w:val="00D82A50"/>
    <w:rsid w:val="00D83026"/>
    <w:rsid w:val="00D830AB"/>
    <w:rsid w:val="00D8328A"/>
    <w:rsid w:val="00D83458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0A"/>
    <w:rsid w:val="00D84DCA"/>
    <w:rsid w:val="00D84E66"/>
    <w:rsid w:val="00D85074"/>
    <w:rsid w:val="00D852DB"/>
    <w:rsid w:val="00D85365"/>
    <w:rsid w:val="00D85555"/>
    <w:rsid w:val="00D856FB"/>
    <w:rsid w:val="00D85ABC"/>
    <w:rsid w:val="00D85B9D"/>
    <w:rsid w:val="00D85E2B"/>
    <w:rsid w:val="00D86115"/>
    <w:rsid w:val="00D86643"/>
    <w:rsid w:val="00D8671E"/>
    <w:rsid w:val="00D8682F"/>
    <w:rsid w:val="00D86C77"/>
    <w:rsid w:val="00D86D0B"/>
    <w:rsid w:val="00D86DBA"/>
    <w:rsid w:val="00D870F8"/>
    <w:rsid w:val="00D87799"/>
    <w:rsid w:val="00D878F7"/>
    <w:rsid w:val="00D87B7F"/>
    <w:rsid w:val="00D87C74"/>
    <w:rsid w:val="00D87D2F"/>
    <w:rsid w:val="00D87EFF"/>
    <w:rsid w:val="00D87FD4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2230"/>
    <w:rsid w:val="00D92610"/>
    <w:rsid w:val="00D926BC"/>
    <w:rsid w:val="00D9274B"/>
    <w:rsid w:val="00D929F0"/>
    <w:rsid w:val="00D92E7A"/>
    <w:rsid w:val="00D93060"/>
    <w:rsid w:val="00D9309C"/>
    <w:rsid w:val="00D9324C"/>
    <w:rsid w:val="00D93A4A"/>
    <w:rsid w:val="00D93A66"/>
    <w:rsid w:val="00D93F8C"/>
    <w:rsid w:val="00D9441C"/>
    <w:rsid w:val="00D94859"/>
    <w:rsid w:val="00D94984"/>
    <w:rsid w:val="00D94D32"/>
    <w:rsid w:val="00D94D94"/>
    <w:rsid w:val="00D94F3D"/>
    <w:rsid w:val="00D9501C"/>
    <w:rsid w:val="00D95D0A"/>
    <w:rsid w:val="00D95E49"/>
    <w:rsid w:val="00D95EBE"/>
    <w:rsid w:val="00D95EC0"/>
    <w:rsid w:val="00D96649"/>
    <w:rsid w:val="00D96877"/>
    <w:rsid w:val="00D96DB1"/>
    <w:rsid w:val="00D96F3C"/>
    <w:rsid w:val="00D96FCC"/>
    <w:rsid w:val="00D970DB"/>
    <w:rsid w:val="00D9713A"/>
    <w:rsid w:val="00D972D6"/>
    <w:rsid w:val="00D9766F"/>
    <w:rsid w:val="00D97ABF"/>
    <w:rsid w:val="00D97C2B"/>
    <w:rsid w:val="00D97CD9"/>
    <w:rsid w:val="00D97EBC"/>
    <w:rsid w:val="00D97F6C"/>
    <w:rsid w:val="00DA0436"/>
    <w:rsid w:val="00DA061B"/>
    <w:rsid w:val="00DA0CE4"/>
    <w:rsid w:val="00DA0EC9"/>
    <w:rsid w:val="00DA1240"/>
    <w:rsid w:val="00DA1679"/>
    <w:rsid w:val="00DA1694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C7C"/>
    <w:rsid w:val="00DA3005"/>
    <w:rsid w:val="00DA3172"/>
    <w:rsid w:val="00DA3395"/>
    <w:rsid w:val="00DA34E3"/>
    <w:rsid w:val="00DA36BE"/>
    <w:rsid w:val="00DA3C05"/>
    <w:rsid w:val="00DA3D33"/>
    <w:rsid w:val="00DA3FA1"/>
    <w:rsid w:val="00DA3FF3"/>
    <w:rsid w:val="00DA409B"/>
    <w:rsid w:val="00DA4240"/>
    <w:rsid w:val="00DA43F2"/>
    <w:rsid w:val="00DA4546"/>
    <w:rsid w:val="00DA4640"/>
    <w:rsid w:val="00DA46AF"/>
    <w:rsid w:val="00DA4B76"/>
    <w:rsid w:val="00DA4C12"/>
    <w:rsid w:val="00DA4E23"/>
    <w:rsid w:val="00DA5746"/>
    <w:rsid w:val="00DA5972"/>
    <w:rsid w:val="00DA5BD0"/>
    <w:rsid w:val="00DA5BF6"/>
    <w:rsid w:val="00DA5D3C"/>
    <w:rsid w:val="00DA5D9B"/>
    <w:rsid w:val="00DA68C7"/>
    <w:rsid w:val="00DA6CAC"/>
    <w:rsid w:val="00DA6F77"/>
    <w:rsid w:val="00DA71AE"/>
    <w:rsid w:val="00DA7413"/>
    <w:rsid w:val="00DA74AC"/>
    <w:rsid w:val="00DA756C"/>
    <w:rsid w:val="00DA7710"/>
    <w:rsid w:val="00DA7783"/>
    <w:rsid w:val="00DA7897"/>
    <w:rsid w:val="00DA7A60"/>
    <w:rsid w:val="00DA7AA2"/>
    <w:rsid w:val="00DA7BD5"/>
    <w:rsid w:val="00DB0027"/>
    <w:rsid w:val="00DB01F4"/>
    <w:rsid w:val="00DB0397"/>
    <w:rsid w:val="00DB0576"/>
    <w:rsid w:val="00DB05B6"/>
    <w:rsid w:val="00DB05DA"/>
    <w:rsid w:val="00DB071A"/>
    <w:rsid w:val="00DB07E4"/>
    <w:rsid w:val="00DB07F5"/>
    <w:rsid w:val="00DB11FB"/>
    <w:rsid w:val="00DB1274"/>
    <w:rsid w:val="00DB1AC0"/>
    <w:rsid w:val="00DB1C12"/>
    <w:rsid w:val="00DB1DFB"/>
    <w:rsid w:val="00DB1EF4"/>
    <w:rsid w:val="00DB22A1"/>
    <w:rsid w:val="00DB2448"/>
    <w:rsid w:val="00DB25B4"/>
    <w:rsid w:val="00DB26F3"/>
    <w:rsid w:val="00DB2787"/>
    <w:rsid w:val="00DB282F"/>
    <w:rsid w:val="00DB2F99"/>
    <w:rsid w:val="00DB3072"/>
    <w:rsid w:val="00DB31BC"/>
    <w:rsid w:val="00DB3796"/>
    <w:rsid w:val="00DB386F"/>
    <w:rsid w:val="00DB3A3F"/>
    <w:rsid w:val="00DB3A4A"/>
    <w:rsid w:val="00DB3AD3"/>
    <w:rsid w:val="00DB3B3B"/>
    <w:rsid w:val="00DB3CDC"/>
    <w:rsid w:val="00DB3EE7"/>
    <w:rsid w:val="00DB425B"/>
    <w:rsid w:val="00DB4C2C"/>
    <w:rsid w:val="00DB4EE9"/>
    <w:rsid w:val="00DB50B0"/>
    <w:rsid w:val="00DB51D6"/>
    <w:rsid w:val="00DB5201"/>
    <w:rsid w:val="00DB53E6"/>
    <w:rsid w:val="00DB56F9"/>
    <w:rsid w:val="00DB572B"/>
    <w:rsid w:val="00DB5882"/>
    <w:rsid w:val="00DB5B53"/>
    <w:rsid w:val="00DB5BA4"/>
    <w:rsid w:val="00DB5D4D"/>
    <w:rsid w:val="00DB5DDC"/>
    <w:rsid w:val="00DB5E32"/>
    <w:rsid w:val="00DB5FD4"/>
    <w:rsid w:val="00DB6272"/>
    <w:rsid w:val="00DB6301"/>
    <w:rsid w:val="00DB6462"/>
    <w:rsid w:val="00DB64FD"/>
    <w:rsid w:val="00DB66CB"/>
    <w:rsid w:val="00DB67FB"/>
    <w:rsid w:val="00DB68E4"/>
    <w:rsid w:val="00DB68F7"/>
    <w:rsid w:val="00DB6A3A"/>
    <w:rsid w:val="00DB719E"/>
    <w:rsid w:val="00DB720A"/>
    <w:rsid w:val="00DB723F"/>
    <w:rsid w:val="00DB7937"/>
    <w:rsid w:val="00DB7949"/>
    <w:rsid w:val="00DB79AE"/>
    <w:rsid w:val="00DB7BA0"/>
    <w:rsid w:val="00DB7BE3"/>
    <w:rsid w:val="00DB7D4F"/>
    <w:rsid w:val="00DB7EAE"/>
    <w:rsid w:val="00DC0122"/>
    <w:rsid w:val="00DC0B5D"/>
    <w:rsid w:val="00DC0C85"/>
    <w:rsid w:val="00DC0DF8"/>
    <w:rsid w:val="00DC0E2B"/>
    <w:rsid w:val="00DC0EAC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1CAD"/>
    <w:rsid w:val="00DC2068"/>
    <w:rsid w:val="00DC216B"/>
    <w:rsid w:val="00DC2370"/>
    <w:rsid w:val="00DC23BB"/>
    <w:rsid w:val="00DC23E1"/>
    <w:rsid w:val="00DC23F6"/>
    <w:rsid w:val="00DC248E"/>
    <w:rsid w:val="00DC2545"/>
    <w:rsid w:val="00DC27CB"/>
    <w:rsid w:val="00DC28CB"/>
    <w:rsid w:val="00DC2DA0"/>
    <w:rsid w:val="00DC2F73"/>
    <w:rsid w:val="00DC30FF"/>
    <w:rsid w:val="00DC318F"/>
    <w:rsid w:val="00DC341E"/>
    <w:rsid w:val="00DC3B1C"/>
    <w:rsid w:val="00DC3D81"/>
    <w:rsid w:val="00DC3F66"/>
    <w:rsid w:val="00DC49D4"/>
    <w:rsid w:val="00DC4D8C"/>
    <w:rsid w:val="00DC4DAE"/>
    <w:rsid w:val="00DC4EC5"/>
    <w:rsid w:val="00DC507A"/>
    <w:rsid w:val="00DC50ED"/>
    <w:rsid w:val="00DC581B"/>
    <w:rsid w:val="00DC59AC"/>
    <w:rsid w:val="00DC5AC1"/>
    <w:rsid w:val="00DC5F18"/>
    <w:rsid w:val="00DC65FC"/>
    <w:rsid w:val="00DC660B"/>
    <w:rsid w:val="00DC666F"/>
    <w:rsid w:val="00DC6750"/>
    <w:rsid w:val="00DC6806"/>
    <w:rsid w:val="00DC684E"/>
    <w:rsid w:val="00DC6A56"/>
    <w:rsid w:val="00DC6C38"/>
    <w:rsid w:val="00DC6C77"/>
    <w:rsid w:val="00DC6DD9"/>
    <w:rsid w:val="00DC6E21"/>
    <w:rsid w:val="00DC7097"/>
    <w:rsid w:val="00DC72A8"/>
    <w:rsid w:val="00DC73A3"/>
    <w:rsid w:val="00DC7453"/>
    <w:rsid w:val="00DC74F7"/>
    <w:rsid w:val="00DC764A"/>
    <w:rsid w:val="00DC77A6"/>
    <w:rsid w:val="00DC784A"/>
    <w:rsid w:val="00DC7912"/>
    <w:rsid w:val="00DC7D86"/>
    <w:rsid w:val="00DC7F30"/>
    <w:rsid w:val="00DD0168"/>
    <w:rsid w:val="00DD0188"/>
    <w:rsid w:val="00DD0374"/>
    <w:rsid w:val="00DD06B4"/>
    <w:rsid w:val="00DD06B7"/>
    <w:rsid w:val="00DD088C"/>
    <w:rsid w:val="00DD08C3"/>
    <w:rsid w:val="00DD0AA6"/>
    <w:rsid w:val="00DD0B90"/>
    <w:rsid w:val="00DD0C1E"/>
    <w:rsid w:val="00DD157E"/>
    <w:rsid w:val="00DD167A"/>
    <w:rsid w:val="00DD1993"/>
    <w:rsid w:val="00DD1B9E"/>
    <w:rsid w:val="00DD1CF6"/>
    <w:rsid w:val="00DD1FB4"/>
    <w:rsid w:val="00DD25F5"/>
    <w:rsid w:val="00DD2826"/>
    <w:rsid w:val="00DD282F"/>
    <w:rsid w:val="00DD2AFB"/>
    <w:rsid w:val="00DD2BEC"/>
    <w:rsid w:val="00DD2CA0"/>
    <w:rsid w:val="00DD2F5F"/>
    <w:rsid w:val="00DD3130"/>
    <w:rsid w:val="00DD315D"/>
    <w:rsid w:val="00DD31A7"/>
    <w:rsid w:val="00DD31F0"/>
    <w:rsid w:val="00DD34DB"/>
    <w:rsid w:val="00DD3506"/>
    <w:rsid w:val="00DD3544"/>
    <w:rsid w:val="00DD36CF"/>
    <w:rsid w:val="00DD37DC"/>
    <w:rsid w:val="00DD3B91"/>
    <w:rsid w:val="00DD3DFE"/>
    <w:rsid w:val="00DD3F32"/>
    <w:rsid w:val="00DD3FC2"/>
    <w:rsid w:val="00DD422B"/>
    <w:rsid w:val="00DD4855"/>
    <w:rsid w:val="00DD4A46"/>
    <w:rsid w:val="00DD4E40"/>
    <w:rsid w:val="00DD50B6"/>
    <w:rsid w:val="00DD54EA"/>
    <w:rsid w:val="00DD58CF"/>
    <w:rsid w:val="00DD5D50"/>
    <w:rsid w:val="00DD5DCD"/>
    <w:rsid w:val="00DD5DD6"/>
    <w:rsid w:val="00DD5E4D"/>
    <w:rsid w:val="00DD6119"/>
    <w:rsid w:val="00DD63C0"/>
    <w:rsid w:val="00DD689E"/>
    <w:rsid w:val="00DD6B14"/>
    <w:rsid w:val="00DD6B26"/>
    <w:rsid w:val="00DD6F2D"/>
    <w:rsid w:val="00DD709C"/>
    <w:rsid w:val="00DD70C1"/>
    <w:rsid w:val="00DD70CC"/>
    <w:rsid w:val="00DD7149"/>
    <w:rsid w:val="00DD728B"/>
    <w:rsid w:val="00DD7297"/>
    <w:rsid w:val="00DD751A"/>
    <w:rsid w:val="00DD7605"/>
    <w:rsid w:val="00DD76EC"/>
    <w:rsid w:val="00DD7FC0"/>
    <w:rsid w:val="00DE0679"/>
    <w:rsid w:val="00DE0A85"/>
    <w:rsid w:val="00DE0E80"/>
    <w:rsid w:val="00DE172C"/>
    <w:rsid w:val="00DE1787"/>
    <w:rsid w:val="00DE1ECC"/>
    <w:rsid w:val="00DE22CC"/>
    <w:rsid w:val="00DE236E"/>
    <w:rsid w:val="00DE2433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8AE"/>
    <w:rsid w:val="00DE39FC"/>
    <w:rsid w:val="00DE3C04"/>
    <w:rsid w:val="00DE3D89"/>
    <w:rsid w:val="00DE3E6E"/>
    <w:rsid w:val="00DE3EF2"/>
    <w:rsid w:val="00DE4052"/>
    <w:rsid w:val="00DE428C"/>
    <w:rsid w:val="00DE4332"/>
    <w:rsid w:val="00DE49E4"/>
    <w:rsid w:val="00DE4CBE"/>
    <w:rsid w:val="00DE4E50"/>
    <w:rsid w:val="00DE4E83"/>
    <w:rsid w:val="00DE5018"/>
    <w:rsid w:val="00DE51A2"/>
    <w:rsid w:val="00DE535A"/>
    <w:rsid w:val="00DE536A"/>
    <w:rsid w:val="00DE5519"/>
    <w:rsid w:val="00DE5C8C"/>
    <w:rsid w:val="00DE5D90"/>
    <w:rsid w:val="00DE6004"/>
    <w:rsid w:val="00DE602A"/>
    <w:rsid w:val="00DE60BA"/>
    <w:rsid w:val="00DE62A0"/>
    <w:rsid w:val="00DE663F"/>
    <w:rsid w:val="00DE6984"/>
    <w:rsid w:val="00DE6CC9"/>
    <w:rsid w:val="00DE6E4C"/>
    <w:rsid w:val="00DE6E6A"/>
    <w:rsid w:val="00DE7014"/>
    <w:rsid w:val="00DE7020"/>
    <w:rsid w:val="00DE785E"/>
    <w:rsid w:val="00DE792C"/>
    <w:rsid w:val="00DE7DE0"/>
    <w:rsid w:val="00DE7E26"/>
    <w:rsid w:val="00DE7F06"/>
    <w:rsid w:val="00DF000C"/>
    <w:rsid w:val="00DF068F"/>
    <w:rsid w:val="00DF06AA"/>
    <w:rsid w:val="00DF0761"/>
    <w:rsid w:val="00DF076C"/>
    <w:rsid w:val="00DF0B8C"/>
    <w:rsid w:val="00DF0DC9"/>
    <w:rsid w:val="00DF10BF"/>
    <w:rsid w:val="00DF118C"/>
    <w:rsid w:val="00DF1357"/>
    <w:rsid w:val="00DF1744"/>
    <w:rsid w:val="00DF1D67"/>
    <w:rsid w:val="00DF1DEB"/>
    <w:rsid w:val="00DF1F1F"/>
    <w:rsid w:val="00DF2986"/>
    <w:rsid w:val="00DF29FD"/>
    <w:rsid w:val="00DF2C8E"/>
    <w:rsid w:val="00DF2F4F"/>
    <w:rsid w:val="00DF3026"/>
    <w:rsid w:val="00DF303D"/>
    <w:rsid w:val="00DF3046"/>
    <w:rsid w:val="00DF31A8"/>
    <w:rsid w:val="00DF32AB"/>
    <w:rsid w:val="00DF3338"/>
    <w:rsid w:val="00DF3521"/>
    <w:rsid w:val="00DF38DC"/>
    <w:rsid w:val="00DF3DF5"/>
    <w:rsid w:val="00DF4443"/>
    <w:rsid w:val="00DF46FF"/>
    <w:rsid w:val="00DF474A"/>
    <w:rsid w:val="00DF494D"/>
    <w:rsid w:val="00DF4B2B"/>
    <w:rsid w:val="00DF4DF0"/>
    <w:rsid w:val="00DF52A6"/>
    <w:rsid w:val="00DF5754"/>
    <w:rsid w:val="00DF5F71"/>
    <w:rsid w:val="00DF66EE"/>
    <w:rsid w:val="00DF69EE"/>
    <w:rsid w:val="00DF6C93"/>
    <w:rsid w:val="00DF6D4D"/>
    <w:rsid w:val="00DF6F1F"/>
    <w:rsid w:val="00DF7133"/>
    <w:rsid w:val="00DF72D8"/>
    <w:rsid w:val="00DF748D"/>
    <w:rsid w:val="00DF74D5"/>
    <w:rsid w:val="00DF761E"/>
    <w:rsid w:val="00DF7B07"/>
    <w:rsid w:val="00DF7C95"/>
    <w:rsid w:val="00DF7F48"/>
    <w:rsid w:val="00E0013B"/>
    <w:rsid w:val="00E0018F"/>
    <w:rsid w:val="00E00569"/>
    <w:rsid w:val="00E0078A"/>
    <w:rsid w:val="00E0084E"/>
    <w:rsid w:val="00E00932"/>
    <w:rsid w:val="00E00AB1"/>
    <w:rsid w:val="00E00CCC"/>
    <w:rsid w:val="00E00D9F"/>
    <w:rsid w:val="00E011F4"/>
    <w:rsid w:val="00E0124E"/>
    <w:rsid w:val="00E0127A"/>
    <w:rsid w:val="00E014CF"/>
    <w:rsid w:val="00E01BFD"/>
    <w:rsid w:val="00E01DBA"/>
    <w:rsid w:val="00E01F02"/>
    <w:rsid w:val="00E02433"/>
    <w:rsid w:val="00E0255F"/>
    <w:rsid w:val="00E0260D"/>
    <w:rsid w:val="00E027C2"/>
    <w:rsid w:val="00E02899"/>
    <w:rsid w:val="00E02C9E"/>
    <w:rsid w:val="00E0324D"/>
    <w:rsid w:val="00E034D8"/>
    <w:rsid w:val="00E0368C"/>
    <w:rsid w:val="00E036FB"/>
    <w:rsid w:val="00E03918"/>
    <w:rsid w:val="00E04220"/>
    <w:rsid w:val="00E042D5"/>
    <w:rsid w:val="00E04649"/>
    <w:rsid w:val="00E0464C"/>
    <w:rsid w:val="00E04690"/>
    <w:rsid w:val="00E049B2"/>
    <w:rsid w:val="00E04A1F"/>
    <w:rsid w:val="00E04AB4"/>
    <w:rsid w:val="00E04B87"/>
    <w:rsid w:val="00E04DCF"/>
    <w:rsid w:val="00E04F31"/>
    <w:rsid w:val="00E0521B"/>
    <w:rsid w:val="00E05231"/>
    <w:rsid w:val="00E053A2"/>
    <w:rsid w:val="00E055B2"/>
    <w:rsid w:val="00E057E1"/>
    <w:rsid w:val="00E057FC"/>
    <w:rsid w:val="00E05935"/>
    <w:rsid w:val="00E05951"/>
    <w:rsid w:val="00E059BB"/>
    <w:rsid w:val="00E059D0"/>
    <w:rsid w:val="00E05A21"/>
    <w:rsid w:val="00E05B2D"/>
    <w:rsid w:val="00E05C37"/>
    <w:rsid w:val="00E05D94"/>
    <w:rsid w:val="00E05EAD"/>
    <w:rsid w:val="00E0613A"/>
    <w:rsid w:val="00E0683C"/>
    <w:rsid w:val="00E0699A"/>
    <w:rsid w:val="00E06B48"/>
    <w:rsid w:val="00E06E12"/>
    <w:rsid w:val="00E07002"/>
    <w:rsid w:val="00E07012"/>
    <w:rsid w:val="00E07248"/>
    <w:rsid w:val="00E07964"/>
    <w:rsid w:val="00E07A3D"/>
    <w:rsid w:val="00E07B1C"/>
    <w:rsid w:val="00E07E97"/>
    <w:rsid w:val="00E10240"/>
    <w:rsid w:val="00E10320"/>
    <w:rsid w:val="00E106FC"/>
    <w:rsid w:val="00E1080E"/>
    <w:rsid w:val="00E1094E"/>
    <w:rsid w:val="00E10D76"/>
    <w:rsid w:val="00E10E4E"/>
    <w:rsid w:val="00E10E8E"/>
    <w:rsid w:val="00E1112A"/>
    <w:rsid w:val="00E117E7"/>
    <w:rsid w:val="00E11820"/>
    <w:rsid w:val="00E119ED"/>
    <w:rsid w:val="00E119F7"/>
    <w:rsid w:val="00E11C4A"/>
    <w:rsid w:val="00E11D3C"/>
    <w:rsid w:val="00E11D8C"/>
    <w:rsid w:val="00E11DE3"/>
    <w:rsid w:val="00E12301"/>
    <w:rsid w:val="00E1244D"/>
    <w:rsid w:val="00E124E0"/>
    <w:rsid w:val="00E1253B"/>
    <w:rsid w:val="00E12633"/>
    <w:rsid w:val="00E12659"/>
    <w:rsid w:val="00E127DF"/>
    <w:rsid w:val="00E129D9"/>
    <w:rsid w:val="00E12C54"/>
    <w:rsid w:val="00E12DFF"/>
    <w:rsid w:val="00E12E6C"/>
    <w:rsid w:val="00E13826"/>
    <w:rsid w:val="00E13B1D"/>
    <w:rsid w:val="00E13B47"/>
    <w:rsid w:val="00E13C94"/>
    <w:rsid w:val="00E13D44"/>
    <w:rsid w:val="00E1409B"/>
    <w:rsid w:val="00E140CD"/>
    <w:rsid w:val="00E14161"/>
    <w:rsid w:val="00E14267"/>
    <w:rsid w:val="00E14771"/>
    <w:rsid w:val="00E147D6"/>
    <w:rsid w:val="00E147EB"/>
    <w:rsid w:val="00E14A22"/>
    <w:rsid w:val="00E14C05"/>
    <w:rsid w:val="00E14C0B"/>
    <w:rsid w:val="00E14C9B"/>
    <w:rsid w:val="00E15146"/>
    <w:rsid w:val="00E15364"/>
    <w:rsid w:val="00E1539D"/>
    <w:rsid w:val="00E156F0"/>
    <w:rsid w:val="00E156F3"/>
    <w:rsid w:val="00E15A39"/>
    <w:rsid w:val="00E15A62"/>
    <w:rsid w:val="00E15BF0"/>
    <w:rsid w:val="00E15C51"/>
    <w:rsid w:val="00E15C8B"/>
    <w:rsid w:val="00E15D67"/>
    <w:rsid w:val="00E1608D"/>
    <w:rsid w:val="00E16932"/>
    <w:rsid w:val="00E16D4C"/>
    <w:rsid w:val="00E16E69"/>
    <w:rsid w:val="00E16EF1"/>
    <w:rsid w:val="00E16F10"/>
    <w:rsid w:val="00E16FE8"/>
    <w:rsid w:val="00E170AD"/>
    <w:rsid w:val="00E2093C"/>
    <w:rsid w:val="00E2096A"/>
    <w:rsid w:val="00E2099B"/>
    <w:rsid w:val="00E20CCB"/>
    <w:rsid w:val="00E2120D"/>
    <w:rsid w:val="00E21297"/>
    <w:rsid w:val="00E21784"/>
    <w:rsid w:val="00E21881"/>
    <w:rsid w:val="00E21B45"/>
    <w:rsid w:val="00E21ECB"/>
    <w:rsid w:val="00E21F01"/>
    <w:rsid w:val="00E222F2"/>
    <w:rsid w:val="00E2249B"/>
    <w:rsid w:val="00E22567"/>
    <w:rsid w:val="00E22DE9"/>
    <w:rsid w:val="00E22F9D"/>
    <w:rsid w:val="00E231E5"/>
    <w:rsid w:val="00E2331A"/>
    <w:rsid w:val="00E233C8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718"/>
    <w:rsid w:val="00E2596B"/>
    <w:rsid w:val="00E2600F"/>
    <w:rsid w:val="00E2658F"/>
    <w:rsid w:val="00E268BA"/>
    <w:rsid w:val="00E26900"/>
    <w:rsid w:val="00E26ADF"/>
    <w:rsid w:val="00E2700B"/>
    <w:rsid w:val="00E270E1"/>
    <w:rsid w:val="00E27415"/>
    <w:rsid w:val="00E27638"/>
    <w:rsid w:val="00E27728"/>
    <w:rsid w:val="00E27926"/>
    <w:rsid w:val="00E27B14"/>
    <w:rsid w:val="00E27D69"/>
    <w:rsid w:val="00E27DEB"/>
    <w:rsid w:val="00E300D4"/>
    <w:rsid w:val="00E301D5"/>
    <w:rsid w:val="00E30265"/>
    <w:rsid w:val="00E306DC"/>
    <w:rsid w:val="00E306FD"/>
    <w:rsid w:val="00E30FCC"/>
    <w:rsid w:val="00E311AF"/>
    <w:rsid w:val="00E3157A"/>
    <w:rsid w:val="00E315E9"/>
    <w:rsid w:val="00E3171C"/>
    <w:rsid w:val="00E317AE"/>
    <w:rsid w:val="00E317B3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3BE6"/>
    <w:rsid w:val="00E340DC"/>
    <w:rsid w:val="00E342A0"/>
    <w:rsid w:val="00E344DA"/>
    <w:rsid w:val="00E34590"/>
    <w:rsid w:val="00E34A02"/>
    <w:rsid w:val="00E34B7E"/>
    <w:rsid w:val="00E34E59"/>
    <w:rsid w:val="00E3524D"/>
    <w:rsid w:val="00E3559B"/>
    <w:rsid w:val="00E356D8"/>
    <w:rsid w:val="00E35824"/>
    <w:rsid w:val="00E359B7"/>
    <w:rsid w:val="00E35A60"/>
    <w:rsid w:val="00E35F62"/>
    <w:rsid w:val="00E360F1"/>
    <w:rsid w:val="00E36315"/>
    <w:rsid w:val="00E36485"/>
    <w:rsid w:val="00E36509"/>
    <w:rsid w:val="00E3679C"/>
    <w:rsid w:val="00E36A24"/>
    <w:rsid w:val="00E36D0B"/>
    <w:rsid w:val="00E36EF9"/>
    <w:rsid w:val="00E36FEC"/>
    <w:rsid w:val="00E3708F"/>
    <w:rsid w:val="00E37352"/>
    <w:rsid w:val="00E37952"/>
    <w:rsid w:val="00E37ACE"/>
    <w:rsid w:val="00E37BB6"/>
    <w:rsid w:val="00E37C02"/>
    <w:rsid w:val="00E37C7F"/>
    <w:rsid w:val="00E37E99"/>
    <w:rsid w:val="00E37EB0"/>
    <w:rsid w:val="00E400F0"/>
    <w:rsid w:val="00E40355"/>
    <w:rsid w:val="00E403C9"/>
    <w:rsid w:val="00E4050E"/>
    <w:rsid w:val="00E40628"/>
    <w:rsid w:val="00E40B81"/>
    <w:rsid w:val="00E40C63"/>
    <w:rsid w:val="00E40D1D"/>
    <w:rsid w:val="00E40E9E"/>
    <w:rsid w:val="00E40EE6"/>
    <w:rsid w:val="00E4104E"/>
    <w:rsid w:val="00E41357"/>
    <w:rsid w:val="00E413DC"/>
    <w:rsid w:val="00E4189C"/>
    <w:rsid w:val="00E41D62"/>
    <w:rsid w:val="00E41DB7"/>
    <w:rsid w:val="00E42323"/>
    <w:rsid w:val="00E4257E"/>
    <w:rsid w:val="00E42985"/>
    <w:rsid w:val="00E42C30"/>
    <w:rsid w:val="00E42D35"/>
    <w:rsid w:val="00E4317F"/>
    <w:rsid w:val="00E43553"/>
    <w:rsid w:val="00E4367C"/>
    <w:rsid w:val="00E43716"/>
    <w:rsid w:val="00E4384B"/>
    <w:rsid w:val="00E4397D"/>
    <w:rsid w:val="00E43F97"/>
    <w:rsid w:val="00E440A8"/>
    <w:rsid w:val="00E4443F"/>
    <w:rsid w:val="00E4495B"/>
    <w:rsid w:val="00E44A17"/>
    <w:rsid w:val="00E44A92"/>
    <w:rsid w:val="00E44B9B"/>
    <w:rsid w:val="00E44BE3"/>
    <w:rsid w:val="00E44C18"/>
    <w:rsid w:val="00E44CE0"/>
    <w:rsid w:val="00E44CE9"/>
    <w:rsid w:val="00E44CF5"/>
    <w:rsid w:val="00E44E93"/>
    <w:rsid w:val="00E4519F"/>
    <w:rsid w:val="00E4580D"/>
    <w:rsid w:val="00E45A0D"/>
    <w:rsid w:val="00E45BF7"/>
    <w:rsid w:val="00E45F8E"/>
    <w:rsid w:val="00E4602F"/>
    <w:rsid w:val="00E4685E"/>
    <w:rsid w:val="00E46C0C"/>
    <w:rsid w:val="00E47307"/>
    <w:rsid w:val="00E47400"/>
    <w:rsid w:val="00E478C8"/>
    <w:rsid w:val="00E47C23"/>
    <w:rsid w:val="00E5009F"/>
    <w:rsid w:val="00E5018E"/>
    <w:rsid w:val="00E5020E"/>
    <w:rsid w:val="00E5027A"/>
    <w:rsid w:val="00E5035B"/>
    <w:rsid w:val="00E506EB"/>
    <w:rsid w:val="00E50A0C"/>
    <w:rsid w:val="00E50A2A"/>
    <w:rsid w:val="00E50BFF"/>
    <w:rsid w:val="00E50C14"/>
    <w:rsid w:val="00E50C47"/>
    <w:rsid w:val="00E510A4"/>
    <w:rsid w:val="00E51292"/>
    <w:rsid w:val="00E513E9"/>
    <w:rsid w:val="00E51790"/>
    <w:rsid w:val="00E518E8"/>
    <w:rsid w:val="00E518EC"/>
    <w:rsid w:val="00E51CBA"/>
    <w:rsid w:val="00E51E63"/>
    <w:rsid w:val="00E51F06"/>
    <w:rsid w:val="00E52199"/>
    <w:rsid w:val="00E5220A"/>
    <w:rsid w:val="00E52573"/>
    <w:rsid w:val="00E527AC"/>
    <w:rsid w:val="00E52A5F"/>
    <w:rsid w:val="00E52AAD"/>
    <w:rsid w:val="00E52C1D"/>
    <w:rsid w:val="00E52F74"/>
    <w:rsid w:val="00E52F85"/>
    <w:rsid w:val="00E532EE"/>
    <w:rsid w:val="00E53401"/>
    <w:rsid w:val="00E5346E"/>
    <w:rsid w:val="00E534A3"/>
    <w:rsid w:val="00E53AD5"/>
    <w:rsid w:val="00E53BA4"/>
    <w:rsid w:val="00E53C88"/>
    <w:rsid w:val="00E53D69"/>
    <w:rsid w:val="00E53EFD"/>
    <w:rsid w:val="00E540A5"/>
    <w:rsid w:val="00E5449B"/>
    <w:rsid w:val="00E54604"/>
    <w:rsid w:val="00E5488A"/>
    <w:rsid w:val="00E54A90"/>
    <w:rsid w:val="00E54AD7"/>
    <w:rsid w:val="00E54C56"/>
    <w:rsid w:val="00E54D2D"/>
    <w:rsid w:val="00E54F22"/>
    <w:rsid w:val="00E550E5"/>
    <w:rsid w:val="00E55568"/>
    <w:rsid w:val="00E55833"/>
    <w:rsid w:val="00E55885"/>
    <w:rsid w:val="00E558D1"/>
    <w:rsid w:val="00E55996"/>
    <w:rsid w:val="00E55C00"/>
    <w:rsid w:val="00E55CC6"/>
    <w:rsid w:val="00E55DFF"/>
    <w:rsid w:val="00E55FEF"/>
    <w:rsid w:val="00E56027"/>
    <w:rsid w:val="00E5613E"/>
    <w:rsid w:val="00E5648E"/>
    <w:rsid w:val="00E5653E"/>
    <w:rsid w:val="00E565B6"/>
    <w:rsid w:val="00E565FA"/>
    <w:rsid w:val="00E567D0"/>
    <w:rsid w:val="00E56A88"/>
    <w:rsid w:val="00E56AB6"/>
    <w:rsid w:val="00E56FF0"/>
    <w:rsid w:val="00E57133"/>
    <w:rsid w:val="00E5748D"/>
    <w:rsid w:val="00E576E9"/>
    <w:rsid w:val="00E57F72"/>
    <w:rsid w:val="00E57FC4"/>
    <w:rsid w:val="00E60216"/>
    <w:rsid w:val="00E60577"/>
    <w:rsid w:val="00E60725"/>
    <w:rsid w:val="00E60752"/>
    <w:rsid w:val="00E609A6"/>
    <w:rsid w:val="00E609EB"/>
    <w:rsid w:val="00E60A52"/>
    <w:rsid w:val="00E60B20"/>
    <w:rsid w:val="00E60B3C"/>
    <w:rsid w:val="00E60BE0"/>
    <w:rsid w:val="00E60C3C"/>
    <w:rsid w:val="00E60CEA"/>
    <w:rsid w:val="00E60DE3"/>
    <w:rsid w:val="00E61042"/>
    <w:rsid w:val="00E61140"/>
    <w:rsid w:val="00E61147"/>
    <w:rsid w:val="00E61176"/>
    <w:rsid w:val="00E611D5"/>
    <w:rsid w:val="00E613F5"/>
    <w:rsid w:val="00E61471"/>
    <w:rsid w:val="00E6162B"/>
    <w:rsid w:val="00E617AA"/>
    <w:rsid w:val="00E61E70"/>
    <w:rsid w:val="00E62188"/>
    <w:rsid w:val="00E62241"/>
    <w:rsid w:val="00E62350"/>
    <w:rsid w:val="00E623C4"/>
    <w:rsid w:val="00E62401"/>
    <w:rsid w:val="00E62481"/>
    <w:rsid w:val="00E62692"/>
    <w:rsid w:val="00E62888"/>
    <w:rsid w:val="00E62F64"/>
    <w:rsid w:val="00E634F8"/>
    <w:rsid w:val="00E636B2"/>
    <w:rsid w:val="00E63980"/>
    <w:rsid w:val="00E639C5"/>
    <w:rsid w:val="00E63F49"/>
    <w:rsid w:val="00E6406E"/>
    <w:rsid w:val="00E64187"/>
    <w:rsid w:val="00E6421C"/>
    <w:rsid w:val="00E644ED"/>
    <w:rsid w:val="00E64729"/>
    <w:rsid w:val="00E64846"/>
    <w:rsid w:val="00E64878"/>
    <w:rsid w:val="00E64949"/>
    <w:rsid w:val="00E64E71"/>
    <w:rsid w:val="00E64EB5"/>
    <w:rsid w:val="00E64F47"/>
    <w:rsid w:val="00E6504C"/>
    <w:rsid w:val="00E650ED"/>
    <w:rsid w:val="00E6511F"/>
    <w:rsid w:val="00E65369"/>
    <w:rsid w:val="00E654FC"/>
    <w:rsid w:val="00E6550F"/>
    <w:rsid w:val="00E65BF9"/>
    <w:rsid w:val="00E65C6B"/>
    <w:rsid w:val="00E65D5D"/>
    <w:rsid w:val="00E6623B"/>
    <w:rsid w:val="00E664DC"/>
    <w:rsid w:val="00E664E0"/>
    <w:rsid w:val="00E66596"/>
    <w:rsid w:val="00E66762"/>
    <w:rsid w:val="00E66B73"/>
    <w:rsid w:val="00E66BA2"/>
    <w:rsid w:val="00E66D6E"/>
    <w:rsid w:val="00E66DDA"/>
    <w:rsid w:val="00E66F98"/>
    <w:rsid w:val="00E67BEA"/>
    <w:rsid w:val="00E67E2F"/>
    <w:rsid w:val="00E67EF3"/>
    <w:rsid w:val="00E7010C"/>
    <w:rsid w:val="00E70249"/>
    <w:rsid w:val="00E70267"/>
    <w:rsid w:val="00E702D2"/>
    <w:rsid w:val="00E710BE"/>
    <w:rsid w:val="00E71606"/>
    <w:rsid w:val="00E71B33"/>
    <w:rsid w:val="00E71D2D"/>
    <w:rsid w:val="00E71E71"/>
    <w:rsid w:val="00E72774"/>
    <w:rsid w:val="00E728F2"/>
    <w:rsid w:val="00E72A67"/>
    <w:rsid w:val="00E72CC9"/>
    <w:rsid w:val="00E72EB8"/>
    <w:rsid w:val="00E73077"/>
    <w:rsid w:val="00E73102"/>
    <w:rsid w:val="00E732F5"/>
    <w:rsid w:val="00E73504"/>
    <w:rsid w:val="00E7364A"/>
    <w:rsid w:val="00E73925"/>
    <w:rsid w:val="00E73E58"/>
    <w:rsid w:val="00E73F6C"/>
    <w:rsid w:val="00E74053"/>
    <w:rsid w:val="00E740CA"/>
    <w:rsid w:val="00E7425B"/>
    <w:rsid w:val="00E747E9"/>
    <w:rsid w:val="00E74B46"/>
    <w:rsid w:val="00E74BAB"/>
    <w:rsid w:val="00E74C79"/>
    <w:rsid w:val="00E74D94"/>
    <w:rsid w:val="00E74E34"/>
    <w:rsid w:val="00E74EB7"/>
    <w:rsid w:val="00E74F3B"/>
    <w:rsid w:val="00E74F6B"/>
    <w:rsid w:val="00E752A1"/>
    <w:rsid w:val="00E75328"/>
    <w:rsid w:val="00E75513"/>
    <w:rsid w:val="00E755B2"/>
    <w:rsid w:val="00E75887"/>
    <w:rsid w:val="00E75BA9"/>
    <w:rsid w:val="00E75F3B"/>
    <w:rsid w:val="00E76171"/>
    <w:rsid w:val="00E76AD2"/>
    <w:rsid w:val="00E76C79"/>
    <w:rsid w:val="00E76CAF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B88"/>
    <w:rsid w:val="00E80EC2"/>
    <w:rsid w:val="00E81158"/>
    <w:rsid w:val="00E81275"/>
    <w:rsid w:val="00E815CA"/>
    <w:rsid w:val="00E826B9"/>
    <w:rsid w:val="00E82BDA"/>
    <w:rsid w:val="00E8364A"/>
    <w:rsid w:val="00E837C2"/>
    <w:rsid w:val="00E83A5B"/>
    <w:rsid w:val="00E83B14"/>
    <w:rsid w:val="00E83D2F"/>
    <w:rsid w:val="00E83F9F"/>
    <w:rsid w:val="00E843AE"/>
    <w:rsid w:val="00E843B4"/>
    <w:rsid w:val="00E84453"/>
    <w:rsid w:val="00E84629"/>
    <w:rsid w:val="00E84753"/>
    <w:rsid w:val="00E8475D"/>
    <w:rsid w:val="00E84818"/>
    <w:rsid w:val="00E84A5E"/>
    <w:rsid w:val="00E84EFA"/>
    <w:rsid w:val="00E8527A"/>
    <w:rsid w:val="00E8563F"/>
    <w:rsid w:val="00E85A2F"/>
    <w:rsid w:val="00E85E28"/>
    <w:rsid w:val="00E8649C"/>
    <w:rsid w:val="00E86794"/>
    <w:rsid w:val="00E86813"/>
    <w:rsid w:val="00E868E2"/>
    <w:rsid w:val="00E8697F"/>
    <w:rsid w:val="00E86C15"/>
    <w:rsid w:val="00E86F0A"/>
    <w:rsid w:val="00E86FB8"/>
    <w:rsid w:val="00E8740C"/>
    <w:rsid w:val="00E874F7"/>
    <w:rsid w:val="00E87DF7"/>
    <w:rsid w:val="00E87E17"/>
    <w:rsid w:val="00E9006F"/>
    <w:rsid w:val="00E905BF"/>
    <w:rsid w:val="00E90964"/>
    <w:rsid w:val="00E909C8"/>
    <w:rsid w:val="00E90CBA"/>
    <w:rsid w:val="00E90D50"/>
    <w:rsid w:val="00E911CE"/>
    <w:rsid w:val="00E917DA"/>
    <w:rsid w:val="00E919F9"/>
    <w:rsid w:val="00E91B7B"/>
    <w:rsid w:val="00E91BDE"/>
    <w:rsid w:val="00E91DE2"/>
    <w:rsid w:val="00E91F48"/>
    <w:rsid w:val="00E91FC9"/>
    <w:rsid w:val="00E92424"/>
    <w:rsid w:val="00E92592"/>
    <w:rsid w:val="00E9263A"/>
    <w:rsid w:val="00E927BB"/>
    <w:rsid w:val="00E92882"/>
    <w:rsid w:val="00E92AC0"/>
    <w:rsid w:val="00E92C65"/>
    <w:rsid w:val="00E93973"/>
    <w:rsid w:val="00E93AEC"/>
    <w:rsid w:val="00E9443A"/>
    <w:rsid w:val="00E94911"/>
    <w:rsid w:val="00E94C84"/>
    <w:rsid w:val="00E94EB9"/>
    <w:rsid w:val="00E95072"/>
    <w:rsid w:val="00E951DE"/>
    <w:rsid w:val="00E95231"/>
    <w:rsid w:val="00E9595D"/>
    <w:rsid w:val="00E95CA2"/>
    <w:rsid w:val="00E95CE8"/>
    <w:rsid w:val="00E96083"/>
    <w:rsid w:val="00E960A2"/>
    <w:rsid w:val="00E9696F"/>
    <w:rsid w:val="00E96B48"/>
    <w:rsid w:val="00E96D60"/>
    <w:rsid w:val="00E96F3B"/>
    <w:rsid w:val="00E97CCB"/>
    <w:rsid w:val="00EA0010"/>
    <w:rsid w:val="00EA022E"/>
    <w:rsid w:val="00EA0409"/>
    <w:rsid w:val="00EA06BB"/>
    <w:rsid w:val="00EA0AE4"/>
    <w:rsid w:val="00EA0DF4"/>
    <w:rsid w:val="00EA0EEC"/>
    <w:rsid w:val="00EA0F92"/>
    <w:rsid w:val="00EA11F0"/>
    <w:rsid w:val="00EA12D6"/>
    <w:rsid w:val="00EA14B8"/>
    <w:rsid w:val="00EA1563"/>
    <w:rsid w:val="00EA189C"/>
    <w:rsid w:val="00EA1919"/>
    <w:rsid w:val="00EA1BD7"/>
    <w:rsid w:val="00EA1FDA"/>
    <w:rsid w:val="00EA257B"/>
    <w:rsid w:val="00EA25C6"/>
    <w:rsid w:val="00EA2649"/>
    <w:rsid w:val="00EA29B1"/>
    <w:rsid w:val="00EA29CC"/>
    <w:rsid w:val="00EA2A89"/>
    <w:rsid w:val="00EA3094"/>
    <w:rsid w:val="00EA30CB"/>
    <w:rsid w:val="00EA315D"/>
    <w:rsid w:val="00EA3327"/>
    <w:rsid w:val="00EA33D2"/>
    <w:rsid w:val="00EA3490"/>
    <w:rsid w:val="00EA3642"/>
    <w:rsid w:val="00EA3722"/>
    <w:rsid w:val="00EA373B"/>
    <w:rsid w:val="00EA37C8"/>
    <w:rsid w:val="00EA38B1"/>
    <w:rsid w:val="00EA39E8"/>
    <w:rsid w:val="00EA3A6B"/>
    <w:rsid w:val="00EA3CA6"/>
    <w:rsid w:val="00EA4040"/>
    <w:rsid w:val="00EA4366"/>
    <w:rsid w:val="00EA438C"/>
    <w:rsid w:val="00EA448A"/>
    <w:rsid w:val="00EA4812"/>
    <w:rsid w:val="00EA4860"/>
    <w:rsid w:val="00EA4B60"/>
    <w:rsid w:val="00EA4D2F"/>
    <w:rsid w:val="00EA5408"/>
    <w:rsid w:val="00EA548D"/>
    <w:rsid w:val="00EA549E"/>
    <w:rsid w:val="00EA5520"/>
    <w:rsid w:val="00EA596D"/>
    <w:rsid w:val="00EA5A31"/>
    <w:rsid w:val="00EA5CB4"/>
    <w:rsid w:val="00EA5E11"/>
    <w:rsid w:val="00EA5F44"/>
    <w:rsid w:val="00EA5FF7"/>
    <w:rsid w:val="00EA6098"/>
    <w:rsid w:val="00EA60BE"/>
    <w:rsid w:val="00EA64A0"/>
    <w:rsid w:val="00EA698B"/>
    <w:rsid w:val="00EA6EA0"/>
    <w:rsid w:val="00EA6F11"/>
    <w:rsid w:val="00EA7107"/>
    <w:rsid w:val="00EA750E"/>
    <w:rsid w:val="00EA782D"/>
    <w:rsid w:val="00EA7CB2"/>
    <w:rsid w:val="00EA7FF1"/>
    <w:rsid w:val="00EB00F1"/>
    <w:rsid w:val="00EB032D"/>
    <w:rsid w:val="00EB0376"/>
    <w:rsid w:val="00EB0382"/>
    <w:rsid w:val="00EB0CA5"/>
    <w:rsid w:val="00EB0FB0"/>
    <w:rsid w:val="00EB118F"/>
    <w:rsid w:val="00EB119D"/>
    <w:rsid w:val="00EB1212"/>
    <w:rsid w:val="00EB1238"/>
    <w:rsid w:val="00EB13B6"/>
    <w:rsid w:val="00EB16B3"/>
    <w:rsid w:val="00EB19BC"/>
    <w:rsid w:val="00EB1D9E"/>
    <w:rsid w:val="00EB25EF"/>
    <w:rsid w:val="00EB264E"/>
    <w:rsid w:val="00EB2834"/>
    <w:rsid w:val="00EB2A9E"/>
    <w:rsid w:val="00EB2F42"/>
    <w:rsid w:val="00EB2FAA"/>
    <w:rsid w:val="00EB3302"/>
    <w:rsid w:val="00EB3530"/>
    <w:rsid w:val="00EB355C"/>
    <w:rsid w:val="00EB35C7"/>
    <w:rsid w:val="00EB38BA"/>
    <w:rsid w:val="00EB3936"/>
    <w:rsid w:val="00EB3C20"/>
    <w:rsid w:val="00EB3E93"/>
    <w:rsid w:val="00EB4466"/>
    <w:rsid w:val="00EB47CC"/>
    <w:rsid w:val="00EB4868"/>
    <w:rsid w:val="00EB4B29"/>
    <w:rsid w:val="00EB4D54"/>
    <w:rsid w:val="00EB4EAE"/>
    <w:rsid w:val="00EB5538"/>
    <w:rsid w:val="00EB56A3"/>
    <w:rsid w:val="00EB5794"/>
    <w:rsid w:val="00EB5867"/>
    <w:rsid w:val="00EB5BF0"/>
    <w:rsid w:val="00EB5E0F"/>
    <w:rsid w:val="00EB5E9B"/>
    <w:rsid w:val="00EB5EDB"/>
    <w:rsid w:val="00EB63E3"/>
    <w:rsid w:val="00EB66BB"/>
    <w:rsid w:val="00EB6BEF"/>
    <w:rsid w:val="00EB730A"/>
    <w:rsid w:val="00EB77EA"/>
    <w:rsid w:val="00EB7811"/>
    <w:rsid w:val="00EB78AF"/>
    <w:rsid w:val="00EB7D00"/>
    <w:rsid w:val="00EC0072"/>
    <w:rsid w:val="00EC009E"/>
    <w:rsid w:val="00EC028B"/>
    <w:rsid w:val="00EC034B"/>
    <w:rsid w:val="00EC03A8"/>
    <w:rsid w:val="00EC0716"/>
    <w:rsid w:val="00EC087D"/>
    <w:rsid w:val="00EC0A54"/>
    <w:rsid w:val="00EC0CB8"/>
    <w:rsid w:val="00EC0F87"/>
    <w:rsid w:val="00EC1160"/>
    <w:rsid w:val="00EC118E"/>
    <w:rsid w:val="00EC1386"/>
    <w:rsid w:val="00EC18A3"/>
    <w:rsid w:val="00EC1AAA"/>
    <w:rsid w:val="00EC1C8A"/>
    <w:rsid w:val="00EC2044"/>
    <w:rsid w:val="00EC2101"/>
    <w:rsid w:val="00EC22CC"/>
    <w:rsid w:val="00EC2606"/>
    <w:rsid w:val="00EC277E"/>
    <w:rsid w:val="00EC2796"/>
    <w:rsid w:val="00EC288B"/>
    <w:rsid w:val="00EC29F0"/>
    <w:rsid w:val="00EC2E84"/>
    <w:rsid w:val="00EC2EF4"/>
    <w:rsid w:val="00EC2F25"/>
    <w:rsid w:val="00EC2FCE"/>
    <w:rsid w:val="00EC2FEC"/>
    <w:rsid w:val="00EC2FF2"/>
    <w:rsid w:val="00EC3216"/>
    <w:rsid w:val="00EC329B"/>
    <w:rsid w:val="00EC32C9"/>
    <w:rsid w:val="00EC3331"/>
    <w:rsid w:val="00EC364E"/>
    <w:rsid w:val="00EC36F2"/>
    <w:rsid w:val="00EC3DE0"/>
    <w:rsid w:val="00EC418B"/>
    <w:rsid w:val="00EC42B7"/>
    <w:rsid w:val="00EC43C4"/>
    <w:rsid w:val="00EC43CD"/>
    <w:rsid w:val="00EC4485"/>
    <w:rsid w:val="00EC451C"/>
    <w:rsid w:val="00EC47E0"/>
    <w:rsid w:val="00EC49D9"/>
    <w:rsid w:val="00EC4E50"/>
    <w:rsid w:val="00EC53FC"/>
    <w:rsid w:val="00EC558D"/>
    <w:rsid w:val="00EC55BF"/>
    <w:rsid w:val="00EC5853"/>
    <w:rsid w:val="00EC5AE7"/>
    <w:rsid w:val="00EC5E66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7C6"/>
    <w:rsid w:val="00EC7A34"/>
    <w:rsid w:val="00EC7A82"/>
    <w:rsid w:val="00EC7CD9"/>
    <w:rsid w:val="00EC7CED"/>
    <w:rsid w:val="00EC7FD5"/>
    <w:rsid w:val="00ED0204"/>
    <w:rsid w:val="00ED0383"/>
    <w:rsid w:val="00ED0414"/>
    <w:rsid w:val="00ED0747"/>
    <w:rsid w:val="00ED07B4"/>
    <w:rsid w:val="00ED0922"/>
    <w:rsid w:val="00ED0AA8"/>
    <w:rsid w:val="00ED0B68"/>
    <w:rsid w:val="00ED0BF9"/>
    <w:rsid w:val="00ED0D47"/>
    <w:rsid w:val="00ED0F22"/>
    <w:rsid w:val="00ED1556"/>
    <w:rsid w:val="00ED1B95"/>
    <w:rsid w:val="00ED1CA5"/>
    <w:rsid w:val="00ED21BB"/>
    <w:rsid w:val="00ED2356"/>
    <w:rsid w:val="00ED28F1"/>
    <w:rsid w:val="00ED28F2"/>
    <w:rsid w:val="00ED2AFC"/>
    <w:rsid w:val="00ED2B52"/>
    <w:rsid w:val="00ED2D7B"/>
    <w:rsid w:val="00ED2DA9"/>
    <w:rsid w:val="00ED2DC1"/>
    <w:rsid w:val="00ED307A"/>
    <w:rsid w:val="00ED383C"/>
    <w:rsid w:val="00ED3AB3"/>
    <w:rsid w:val="00ED44FD"/>
    <w:rsid w:val="00ED52E9"/>
    <w:rsid w:val="00ED53C6"/>
    <w:rsid w:val="00ED5467"/>
    <w:rsid w:val="00ED5757"/>
    <w:rsid w:val="00ED58A4"/>
    <w:rsid w:val="00ED58FD"/>
    <w:rsid w:val="00ED59EE"/>
    <w:rsid w:val="00ED5B53"/>
    <w:rsid w:val="00ED5EE7"/>
    <w:rsid w:val="00ED5F68"/>
    <w:rsid w:val="00ED62EF"/>
    <w:rsid w:val="00ED63AA"/>
    <w:rsid w:val="00ED6455"/>
    <w:rsid w:val="00ED6530"/>
    <w:rsid w:val="00ED6DA7"/>
    <w:rsid w:val="00ED6E86"/>
    <w:rsid w:val="00ED6ED0"/>
    <w:rsid w:val="00ED6FF7"/>
    <w:rsid w:val="00ED7154"/>
    <w:rsid w:val="00ED72B8"/>
    <w:rsid w:val="00ED73FB"/>
    <w:rsid w:val="00ED7540"/>
    <w:rsid w:val="00ED75B5"/>
    <w:rsid w:val="00ED7658"/>
    <w:rsid w:val="00ED76A8"/>
    <w:rsid w:val="00ED7874"/>
    <w:rsid w:val="00ED789F"/>
    <w:rsid w:val="00ED78CB"/>
    <w:rsid w:val="00ED7DAB"/>
    <w:rsid w:val="00ED7DEE"/>
    <w:rsid w:val="00ED7E96"/>
    <w:rsid w:val="00ED7FF8"/>
    <w:rsid w:val="00EE0036"/>
    <w:rsid w:val="00EE02D1"/>
    <w:rsid w:val="00EE0403"/>
    <w:rsid w:val="00EE047B"/>
    <w:rsid w:val="00EE09A9"/>
    <w:rsid w:val="00EE0C31"/>
    <w:rsid w:val="00EE0CF3"/>
    <w:rsid w:val="00EE0E8D"/>
    <w:rsid w:val="00EE0F6B"/>
    <w:rsid w:val="00EE1211"/>
    <w:rsid w:val="00EE1249"/>
    <w:rsid w:val="00EE1517"/>
    <w:rsid w:val="00EE1876"/>
    <w:rsid w:val="00EE19BA"/>
    <w:rsid w:val="00EE19C8"/>
    <w:rsid w:val="00EE19E2"/>
    <w:rsid w:val="00EE1A50"/>
    <w:rsid w:val="00EE232F"/>
    <w:rsid w:val="00EE27A0"/>
    <w:rsid w:val="00EE28C0"/>
    <w:rsid w:val="00EE28F3"/>
    <w:rsid w:val="00EE2CD2"/>
    <w:rsid w:val="00EE2E17"/>
    <w:rsid w:val="00EE310C"/>
    <w:rsid w:val="00EE31DE"/>
    <w:rsid w:val="00EE33DC"/>
    <w:rsid w:val="00EE39E3"/>
    <w:rsid w:val="00EE3A18"/>
    <w:rsid w:val="00EE3BF5"/>
    <w:rsid w:val="00EE3CFD"/>
    <w:rsid w:val="00EE440F"/>
    <w:rsid w:val="00EE45B5"/>
    <w:rsid w:val="00EE46D6"/>
    <w:rsid w:val="00EE48B0"/>
    <w:rsid w:val="00EE4B33"/>
    <w:rsid w:val="00EE4D63"/>
    <w:rsid w:val="00EE4EAE"/>
    <w:rsid w:val="00EE536A"/>
    <w:rsid w:val="00EE56BD"/>
    <w:rsid w:val="00EE579C"/>
    <w:rsid w:val="00EE5817"/>
    <w:rsid w:val="00EE5B22"/>
    <w:rsid w:val="00EE5E61"/>
    <w:rsid w:val="00EE6129"/>
    <w:rsid w:val="00EE61F7"/>
    <w:rsid w:val="00EE625E"/>
    <w:rsid w:val="00EE6352"/>
    <w:rsid w:val="00EE6503"/>
    <w:rsid w:val="00EE65FC"/>
    <w:rsid w:val="00EE662F"/>
    <w:rsid w:val="00EE6845"/>
    <w:rsid w:val="00EE6A5E"/>
    <w:rsid w:val="00EE6A63"/>
    <w:rsid w:val="00EE6EC3"/>
    <w:rsid w:val="00EE725C"/>
    <w:rsid w:val="00EE72BD"/>
    <w:rsid w:val="00EE72C1"/>
    <w:rsid w:val="00EE7A35"/>
    <w:rsid w:val="00EE7B13"/>
    <w:rsid w:val="00EE7CCF"/>
    <w:rsid w:val="00EE7F43"/>
    <w:rsid w:val="00EF0303"/>
    <w:rsid w:val="00EF071B"/>
    <w:rsid w:val="00EF081C"/>
    <w:rsid w:val="00EF09E4"/>
    <w:rsid w:val="00EF0ABA"/>
    <w:rsid w:val="00EF0B15"/>
    <w:rsid w:val="00EF0B6C"/>
    <w:rsid w:val="00EF0B8A"/>
    <w:rsid w:val="00EF0EBA"/>
    <w:rsid w:val="00EF0FD5"/>
    <w:rsid w:val="00EF15AA"/>
    <w:rsid w:val="00EF16B7"/>
    <w:rsid w:val="00EF1AAA"/>
    <w:rsid w:val="00EF1C8C"/>
    <w:rsid w:val="00EF1F1C"/>
    <w:rsid w:val="00EF21D4"/>
    <w:rsid w:val="00EF292F"/>
    <w:rsid w:val="00EF2A1A"/>
    <w:rsid w:val="00EF31B3"/>
    <w:rsid w:val="00EF325E"/>
    <w:rsid w:val="00EF350C"/>
    <w:rsid w:val="00EF3538"/>
    <w:rsid w:val="00EF3669"/>
    <w:rsid w:val="00EF3F1C"/>
    <w:rsid w:val="00EF40A3"/>
    <w:rsid w:val="00EF4312"/>
    <w:rsid w:val="00EF4459"/>
    <w:rsid w:val="00EF460B"/>
    <w:rsid w:val="00EF477C"/>
    <w:rsid w:val="00EF47B8"/>
    <w:rsid w:val="00EF4D0A"/>
    <w:rsid w:val="00EF4E8F"/>
    <w:rsid w:val="00EF55D7"/>
    <w:rsid w:val="00EF567A"/>
    <w:rsid w:val="00EF57D9"/>
    <w:rsid w:val="00EF5D0F"/>
    <w:rsid w:val="00EF5D12"/>
    <w:rsid w:val="00EF5EE0"/>
    <w:rsid w:val="00EF5EF5"/>
    <w:rsid w:val="00EF60F5"/>
    <w:rsid w:val="00EF66BB"/>
    <w:rsid w:val="00EF6757"/>
    <w:rsid w:val="00EF686F"/>
    <w:rsid w:val="00EF6B7E"/>
    <w:rsid w:val="00EF6BC3"/>
    <w:rsid w:val="00EF7242"/>
    <w:rsid w:val="00EF7260"/>
    <w:rsid w:val="00EF7291"/>
    <w:rsid w:val="00EF7398"/>
    <w:rsid w:val="00EF7471"/>
    <w:rsid w:val="00EF7500"/>
    <w:rsid w:val="00EF7688"/>
    <w:rsid w:val="00EF76A7"/>
    <w:rsid w:val="00EF7969"/>
    <w:rsid w:val="00EF79C1"/>
    <w:rsid w:val="00EF7C1A"/>
    <w:rsid w:val="00EF7C39"/>
    <w:rsid w:val="00F00034"/>
    <w:rsid w:val="00F000EC"/>
    <w:rsid w:val="00F00567"/>
    <w:rsid w:val="00F00AA2"/>
    <w:rsid w:val="00F00ABE"/>
    <w:rsid w:val="00F00CFD"/>
    <w:rsid w:val="00F0104B"/>
    <w:rsid w:val="00F0110B"/>
    <w:rsid w:val="00F01327"/>
    <w:rsid w:val="00F0155F"/>
    <w:rsid w:val="00F0180D"/>
    <w:rsid w:val="00F01A7C"/>
    <w:rsid w:val="00F02080"/>
    <w:rsid w:val="00F02456"/>
    <w:rsid w:val="00F0280F"/>
    <w:rsid w:val="00F028FD"/>
    <w:rsid w:val="00F0294C"/>
    <w:rsid w:val="00F02BB1"/>
    <w:rsid w:val="00F02BB6"/>
    <w:rsid w:val="00F02C5F"/>
    <w:rsid w:val="00F02DC4"/>
    <w:rsid w:val="00F02F19"/>
    <w:rsid w:val="00F03369"/>
    <w:rsid w:val="00F03484"/>
    <w:rsid w:val="00F034AC"/>
    <w:rsid w:val="00F03501"/>
    <w:rsid w:val="00F0350F"/>
    <w:rsid w:val="00F035BA"/>
    <w:rsid w:val="00F036C1"/>
    <w:rsid w:val="00F03801"/>
    <w:rsid w:val="00F03C12"/>
    <w:rsid w:val="00F03EBB"/>
    <w:rsid w:val="00F04015"/>
    <w:rsid w:val="00F04147"/>
    <w:rsid w:val="00F04380"/>
    <w:rsid w:val="00F043CC"/>
    <w:rsid w:val="00F044C1"/>
    <w:rsid w:val="00F046D9"/>
    <w:rsid w:val="00F04CA3"/>
    <w:rsid w:val="00F04DC3"/>
    <w:rsid w:val="00F04DE5"/>
    <w:rsid w:val="00F054D5"/>
    <w:rsid w:val="00F055FA"/>
    <w:rsid w:val="00F056AD"/>
    <w:rsid w:val="00F056BE"/>
    <w:rsid w:val="00F05837"/>
    <w:rsid w:val="00F059AB"/>
    <w:rsid w:val="00F05B20"/>
    <w:rsid w:val="00F05BDC"/>
    <w:rsid w:val="00F05DA4"/>
    <w:rsid w:val="00F05DF4"/>
    <w:rsid w:val="00F05EAD"/>
    <w:rsid w:val="00F061E7"/>
    <w:rsid w:val="00F06485"/>
    <w:rsid w:val="00F06B4D"/>
    <w:rsid w:val="00F07170"/>
    <w:rsid w:val="00F075D4"/>
    <w:rsid w:val="00F07B52"/>
    <w:rsid w:val="00F07DBA"/>
    <w:rsid w:val="00F07E0B"/>
    <w:rsid w:val="00F07E6E"/>
    <w:rsid w:val="00F105EF"/>
    <w:rsid w:val="00F10A51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30C"/>
    <w:rsid w:val="00F12367"/>
    <w:rsid w:val="00F1251B"/>
    <w:rsid w:val="00F1253E"/>
    <w:rsid w:val="00F1268A"/>
    <w:rsid w:val="00F1290B"/>
    <w:rsid w:val="00F12966"/>
    <w:rsid w:val="00F12AA4"/>
    <w:rsid w:val="00F12B56"/>
    <w:rsid w:val="00F12C9B"/>
    <w:rsid w:val="00F134D1"/>
    <w:rsid w:val="00F138B9"/>
    <w:rsid w:val="00F13904"/>
    <w:rsid w:val="00F140C6"/>
    <w:rsid w:val="00F142F3"/>
    <w:rsid w:val="00F14592"/>
    <w:rsid w:val="00F14954"/>
    <w:rsid w:val="00F14F71"/>
    <w:rsid w:val="00F15334"/>
    <w:rsid w:val="00F156C3"/>
    <w:rsid w:val="00F15767"/>
    <w:rsid w:val="00F15B43"/>
    <w:rsid w:val="00F15BE8"/>
    <w:rsid w:val="00F15C46"/>
    <w:rsid w:val="00F15CB0"/>
    <w:rsid w:val="00F1636D"/>
    <w:rsid w:val="00F164AF"/>
    <w:rsid w:val="00F1664D"/>
    <w:rsid w:val="00F1669B"/>
    <w:rsid w:val="00F166F0"/>
    <w:rsid w:val="00F16787"/>
    <w:rsid w:val="00F167E1"/>
    <w:rsid w:val="00F169AD"/>
    <w:rsid w:val="00F169D1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85F"/>
    <w:rsid w:val="00F209B7"/>
    <w:rsid w:val="00F209D4"/>
    <w:rsid w:val="00F20C1A"/>
    <w:rsid w:val="00F20E80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6FD"/>
    <w:rsid w:val="00F22C3A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0C9"/>
    <w:rsid w:val="00F242DE"/>
    <w:rsid w:val="00F244F4"/>
    <w:rsid w:val="00F2452E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5AC6"/>
    <w:rsid w:val="00F25B17"/>
    <w:rsid w:val="00F25C87"/>
    <w:rsid w:val="00F25E82"/>
    <w:rsid w:val="00F262C6"/>
    <w:rsid w:val="00F265CA"/>
    <w:rsid w:val="00F26D74"/>
    <w:rsid w:val="00F26D77"/>
    <w:rsid w:val="00F26DD6"/>
    <w:rsid w:val="00F26E85"/>
    <w:rsid w:val="00F27049"/>
    <w:rsid w:val="00F27243"/>
    <w:rsid w:val="00F273C6"/>
    <w:rsid w:val="00F27439"/>
    <w:rsid w:val="00F274EE"/>
    <w:rsid w:val="00F2778E"/>
    <w:rsid w:val="00F278A0"/>
    <w:rsid w:val="00F27981"/>
    <w:rsid w:val="00F27AB2"/>
    <w:rsid w:val="00F27BD5"/>
    <w:rsid w:val="00F30014"/>
    <w:rsid w:val="00F30081"/>
    <w:rsid w:val="00F30732"/>
    <w:rsid w:val="00F30747"/>
    <w:rsid w:val="00F30C06"/>
    <w:rsid w:val="00F30E73"/>
    <w:rsid w:val="00F31145"/>
    <w:rsid w:val="00F31201"/>
    <w:rsid w:val="00F31A4E"/>
    <w:rsid w:val="00F31BFC"/>
    <w:rsid w:val="00F31BFD"/>
    <w:rsid w:val="00F31CAE"/>
    <w:rsid w:val="00F31DC7"/>
    <w:rsid w:val="00F31E09"/>
    <w:rsid w:val="00F31E5C"/>
    <w:rsid w:val="00F31F33"/>
    <w:rsid w:val="00F31FD4"/>
    <w:rsid w:val="00F322C3"/>
    <w:rsid w:val="00F32343"/>
    <w:rsid w:val="00F3252D"/>
    <w:rsid w:val="00F327C0"/>
    <w:rsid w:val="00F32C49"/>
    <w:rsid w:val="00F330F2"/>
    <w:rsid w:val="00F3357F"/>
    <w:rsid w:val="00F338DC"/>
    <w:rsid w:val="00F33C8C"/>
    <w:rsid w:val="00F342D6"/>
    <w:rsid w:val="00F344C3"/>
    <w:rsid w:val="00F34D1C"/>
    <w:rsid w:val="00F35267"/>
    <w:rsid w:val="00F35411"/>
    <w:rsid w:val="00F35712"/>
    <w:rsid w:val="00F35761"/>
    <w:rsid w:val="00F3581A"/>
    <w:rsid w:val="00F3596F"/>
    <w:rsid w:val="00F35A01"/>
    <w:rsid w:val="00F35EB6"/>
    <w:rsid w:val="00F35F11"/>
    <w:rsid w:val="00F36142"/>
    <w:rsid w:val="00F36170"/>
    <w:rsid w:val="00F36D27"/>
    <w:rsid w:val="00F372AF"/>
    <w:rsid w:val="00F37721"/>
    <w:rsid w:val="00F37CFF"/>
    <w:rsid w:val="00F403C9"/>
    <w:rsid w:val="00F4041C"/>
    <w:rsid w:val="00F40997"/>
    <w:rsid w:val="00F40B49"/>
    <w:rsid w:val="00F40D1A"/>
    <w:rsid w:val="00F40D25"/>
    <w:rsid w:val="00F4132B"/>
    <w:rsid w:val="00F4180B"/>
    <w:rsid w:val="00F4195A"/>
    <w:rsid w:val="00F41AF4"/>
    <w:rsid w:val="00F41DE5"/>
    <w:rsid w:val="00F41EBC"/>
    <w:rsid w:val="00F42001"/>
    <w:rsid w:val="00F42036"/>
    <w:rsid w:val="00F42486"/>
    <w:rsid w:val="00F4259A"/>
    <w:rsid w:val="00F425B7"/>
    <w:rsid w:val="00F426AE"/>
    <w:rsid w:val="00F42947"/>
    <w:rsid w:val="00F42977"/>
    <w:rsid w:val="00F42B29"/>
    <w:rsid w:val="00F42B33"/>
    <w:rsid w:val="00F42D28"/>
    <w:rsid w:val="00F42E43"/>
    <w:rsid w:val="00F4302B"/>
    <w:rsid w:val="00F43076"/>
    <w:rsid w:val="00F432D4"/>
    <w:rsid w:val="00F43455"/>
    <w:rsid w:val="00F439CD"/>
    <w:rsid w:val="00F43AFC"/>
    <w:rsid w:val="00F43C10"/>
    <w:rsid w:val="00F43CED"/>
    <w:rsid w:val="00F440A7"/>
    <w:rsid w:val="00F44168"/>
    <w:rsid w:val="00F441C3"/>
    <w:rsid w:val="00F448A9"/>
    <w:rsid w:val="00F44992"/>
    <w:rsid w:val="00F44B83"/>
    <w:rsid w:val="00F44D50"/>
    <w:rsid w:val="00F45122"/>
    <w:rsid w:val="00F45372"/>
    <w:rsid w:val="00F45406"/>
    <w:rsid w:val="00F45A0A"/>
    <w:rsid w:val="00F45A10"/>
    <w:rsid w:val="00F45D6D"/>
    <w:rsid w:val="00F45F75"/>
    <w:rsid w:val="00F46353"/>
    <w:rsid w:val="00F4685B"/>
    <w:rsid w:val="00F46915"/>
    <w:rsid w:val="00F46DB0"/>
    <w:rsid w:val="00F46EEE"/>
    <w:rsid w:val="00F46F37"/>
    <w:rsid w:val="00F474DF"/>
    <w:rsid w:val="00F475E9"/>
    <w:rsid w:val="00F47A79"/>
    <w:rsid w:val="00F50085"/>
    <w:rsid w:val="00F50179"/>
    <w:rsid w:val="00F502F8"/>
    <w:rsid w:val="00F50600"/>
    <w:rsid w:val="00F50994"/>
    <w:rsid w:val="00F5099A"/>
    <w:rsid w:val="00F50A6D"/>
    <w:rsid w:val="00F50C4E"/>
    <w:rsid w:val="00F5127B"/>
    <w:rsid w:val="00F513D4"/>
    <w:rsid w:val="00F514E4"/>
    <w:rsid w:val="00F51656"/>
    <w:rsid w:val="00F51B1F"/>
    <w:rsid w:val="00F51B74"/>
    <w:rsid w:val="00F51D0D"/>
    <w:rsid w:val="00F51DED"/>
    <w:rsid w:val="00F52009"/>
    <w:rsid w:val="00F52A49"/>
    <w:rsid w:val="00F52C25"/>
    <w:rsid w:val="00F52C93"/>
    <w:rsid w:val="00F530DF"/>
    <w:rsid w:val="00F53863"/>
    <w:rsid w:val="00F53937"/>
    <w:rsid w:val="00F53B27"/>
    <w:rsid w:val="00F53D97"/>
    <w:rsid w:val="00F53E97"/>
    <w:rsid w:val="00F54605"/>
    <w:rsid w:val="00F546C9"/>
    <w:rsid w:val="00F5495B"/>
    <w:rsid w:val="00F54A09"/>
    <w:rsid w:val="00F54C0F"/>
    <w:rsid w:val="00F54C62"/>
    <w:rsid w:val="00F54D3E"/>
    <w:rsid w:val="00F54FA9"/>
    <w:rsid w:val="00F550E5"/>
    <w:rsid w:val="00F5538F"/>
    <w:rsid w:val="00F556AB"/>
    <w:rsid w:val="00F55BF6"/>
    <w:rsid w:val="00F55CE1"/>
    <w:rsid w:val="00F5620D"/>
    <w:rsid w:val="00F56269"/>
    <w:rsid w:val="00F56FF9"/>
    <w:rsid w:val="00F571E8"/>
    <w:rsid w:val="00F57432"/>
    <w:rsid w:val="00F5762C"/>
    <w:rsid w:val="00F57CCA"/>
    <w:rsid w:val="00F57ED7"/>
    <w:rsid w:val="00F57EED"/>
    <w:rsid w:val="00F60093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CE1"/>
    <w:rsid w:val="00F60D15"/>
    <w:rsid w:val="00F60DC9"/>
    <w:rsid w:val="00F6155E"/>
    <w:rsid w:val="00F616EE"/>
    <w:rsid w:val="00F61888"/>
    <w:rsid w:val="00F61B30"/>
    <w:rsid w:val="00F61C3D"/>
    <w:rsid w:val="00F61CD6"/>
    <w:rsid w:val="00F61EDE"/>
    <w:rsid w:val="00F61F97"/>
    <w:rsid w:val="00F6236E"/>
    <w:rsid w:val="00F623AD"/>
    <w:rsid w:val="00F6243A"/>
    <w:rsid w:val="00F62504"/>
    <w:rsid w:val="00F625A2"/>
    <w:rsid w:val="00F6277B"/>
    <w:rsid w:val="00F627BC"/>
    <w:rsid w:val="00F62D02"/>
    <w:rsid w:val="00F62E97"/>
    <w:rsid w:val="00F62F4F"/>
    <w:rsid w:val="00F63013"/>
    <w:rsid w:val="00F631EA"/>
    <w:rsid w:val="00F6320B"/>
    <w:rsid w:val="00F632AB"/>
    <w:rsid w:val="00F636E4"/>
    <w:rsid w:val="00F63768"/>
    <w:rsid w:val="00F63959"/>
    <w:rsid w:val="00F63A6F"/>
    <w:rsid w:val="00F63CE1"/>
    <w:rsid w:val="00F63F88"/>
    <w:rsid w:val="00F640FE"/>
    <w:rsid w:val="00F644FF"/>
    <w:rsid w:val="00F6491B"/>
    <w:rsid w:val="00F64ADA"/>
    <w:rsid w:val="00F64AF1"/>
    <w:rsid w:val="00F64C1A"/>
    <w:rsid w:val="00F64ED5"/>
    <w:rsid w:val="00F64FD3"/>
    <w:rsid w:val="00F650EF"/>
    <w:rsid w:val="00F651C2"/>
    <w:rsid w:val="00F65351"/>
    <w:rsid w:val="00F654D6"/>
    <w:rsid w:val="00F656A6"/>
    <w:rsid w:val="00F6599D"/>
    <w:rsid w:val="00F65A97"/>
    <w:rsid w:val="00F65B75"/>
    <w:rsid w:val="00F65DC8"/>
    <w:rsid w:val="00F65EBD"/>
    <w:rsid w:val="00F65EE6"/>
    <w:rsid w:val="00F66540"/>
    <w:rsid w:val="00F66BA7"/>
    <w:rsid w:val="00F66D49"/>
    <w:rsid w:val="00F66F01"/>
    <w:rsid w:val="00F66FEB"/>
    <w:rsid w:val="00F6715C"/>
    <w:rsid w:val="00F673BF"/>
    <w:rsid w:val="00F67752"/>
    <w:rsid w:val="00F67CF1"/>
    <w:rsid w:val="00F67DB5"/>
    <w:rsid w:val="00F67F38"/>
    <w:rsid w:val="00F67FCD"/>
    <w:rsid w:val="00F70402"/>
    <w:rsid w:val="00F70664"/>
    <w:rsid w:val="00F70BB7"/>
    <w:rsid w:val="00F70C2D"/>
    <w:rsid w:val="00F70CCC"/>
    <w:rsid w:val="00F70D47"/>
    <w:rsid w:val="00F713DB"/>
    <w:rsid w:val="00F71564"/>
    <w:rsid w:val="00F71616"/>
    <w:rsid w:val="00F717C2"/>
    <w:rsid w:val="00F71AB4"/>
    <w:rsid w:val="00F71E1A"/>
    <w:rsid w:val="00F71FE7"/>
    <w:rsid w:val="00F7200A"/>
    <w:rsid w:val="00F7225A"/>
    <w:rsid w:val="00F725A4"/>
    <w:rsid w:val="00F72651"/>
    <w:rsid w:val="00F72DE4"/>
    <w:rsid w:val="00F72E60"/>
    <w:rsid w:val="00F7315B"/>
    <w:rsid w:val="00F7344A"/>
    <w:rsid w:val="00F73562"/>
    <w:rsid w:val="00F735D9"/>
    <w:rsid w:val="00F7398E"/>
    <w:rsid w:val="00F739BB"/>
    <w:rsid w:val="00F73B75"/>
    <w:rsid w:val="00F73C32"/>
    <w:rsid w:val="00F73CCA"/>
    <w:rsid w:val="00F73EBE"/>
    <w:rsid w:val="00F74449"/>
    <w:rsid w:val="00F744A7"/>
    <w:rsid w:val="00F7488E"/>
    <w:rsid w:val="00F74E4C"/>
    <w:rsid w:val="00F74FF3"/>
    <w:rsid w:val="00F7524F"/>
    <w:rsid w:val="00F75458"/>
    <w:rsid w:val="00F7545D"/>
    <w:rsid w:val="00F75473"/>
    <w:rsid w:val="00F75AA7"/>
    <w:rsid w:val="00F75E1A"/>
    <w:rsid w:val="00F75F72"/>
    <w:rsid w:val="00F764C1"/>
    <w:rsid w:val="00F765FD"/>
    <w:rsid w:val="00F76699"/>
    <w:rsid w:val="00F769B0"/>
    <w:rsid w:val="00F76B42"/>
    <w:rsid w:val="00F76D8D"/>
    <w:rsid w:val="00F772F7"/>
    <w:rsid w:val="00F77D0B"/>
    <w:rsid w:val="00F8018F"/>
    <w:rsid w:val="00F803F7"/>
    <w:rsid w:val="00F8043F"/>
    <w:rsid w:val="00F8046F"/>
    <w:rsid w:val="00F80695"/>
    <w:rsid w:val="00F80707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B3"/>
    <w:rsid w:val="00F81AE8"/>
    <w:rsid w:val="00F81B5C"/>
    <w:rsid w:val="00F81DE5"/>
    <w:rsid w:val="00F82045"/>
    <w:rsid w:val="00F8214A"/>
    <w:rsid w:val="00F82189"/>
    <w:rsid w:val="00F825C8"/>
    <w:rsid w:val="00F826CF"/>
    <w:rsid w:val="00F82CCB"/>
    <w:rsid w:val="00F83867"/>
    <w:rsid w:val="00F83B1B"/>
    <w:rsid w:val="00F83B9C"/>
    <w:rsid w:val="00F83BC4"/>
    <w:rsid w:val="00F843D4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4FF3"/>
    <w:rsid w:val="00F85129"/>
    <w:rsid w:val="00F85209"/>
    <w:rsid w:val="00F8531E"/>
    <w:rsid w:val="00F853C9"/>
    <w:rsid w:val="00F8554C"/>
    <w:rsid w:val="00F85559"/>
    <w:rsid w:val="00F85686"/>
    <w:rsid w:val="00F85707"/>
    <w:rsid w:val="00F8592A"/>
    <w:rsid w:val="00F85B7A"/>
    <w:rsid w:val="00F85D26"/>
    <w:rsid w:val="00F85DDE"/>
    <w:rsid w:val="00F85F17"/>
    <w:rsid w:val="00F862AA"/>
    <w:rsid w:val="00F86610"/>
    <w:rsid w:val="00F86734"/>
    <w:rsid w:val="00F8677A"/>
    <w:rsid w:val="00F869F1"/>
    <w:rsid w:val="00F86B2C"/>
    <w:rsid w:val="00F86F3E"/>
    <w:rsid w:val="00F871A8"/>
    <w:rsid w:val="00F8734D"/>
    <w:rsid w:val="00F87722"/>
    <w:rsid w:val="00F879C0"/>
    <w:rsid w:val="00F87C1B"/>
    <w:rsid w:val="00F87C5F"/>
    <w:rsid w:val="00F87CE9"/>
    <w:rsid w:val="00F87D6A"/>
    <w:rsid w:val="00F87F9B"/>
    <w:rsid w:val="00F900BE"/>
    <w:rsid w:val="00F900F4"/>
    <w:rsid w:val="00F904C9"/>
    <w:rsid w:val="00F907BB"/>
    <w:rsid w:val="00F90AA8"/>
    <w:rsid w:val="00F90BC0"/>
    <w:rsid w:val="00F90E09"/>
    <w:rsid w:val="00F90F4C"/>
    <w:rsid w:val="00F90F90"/>
    <w:rsid w:val="00F9124D"/>
    <w:rsid w:val="00F9170D"/>
    <w:rsid w:val="00F91E66"/>
    <w:rsid w:val="00F920A9"/>
    <w:rsid w:val="00F92116"/>
    <w:rsid w:val="00F92128"/>
    <w:rsid w:val="00F9232F"/>
    <w:rsid w:val="00F92371"/>
    <w:rsid w:val="00F92C88"/>
    <w:rsid w:val="00F92F0A"/>
    <w:rsid w:val="00F92F8D"/>
    <w:rsid w:val="00F93043"/>
    <w:rsid w:val="00F930DF"/>
    <w:rsid w:val="00F9369C"/>
    <w:rsid w:val="00F9384E"/>
    <w:rsid w:val="00F939F6"/>
    <w:rsid w:val="00F93A6A"/>
    <w:rsid w:val="00F93C3D"/>
    <w:rsid w:val="00F93DA7"/>
    <w:rsid w:val="00F94026"/>
    <w:rsid w:val="00F940F6"/>
    <w:rsid w:val="00F944EF"/>
    <w:rsid w:val="00F94504"/>
    <w:rsid w:val="00F94681"/>
    <w:rsid w:val="00F94769"/>
    <w:rsid w:val="00F94962"/>
    <w:rsid w:val="00F94A38"/>
    <w:rsid w:val="00F94C81"/>
    <w:rsid w:val="00F94D34"/>
    <w:rsid w:val="00F94DA5"/>
    <w:rsid w:val="00F94DC2"/>
    <w:rsid w:val="00F94E1C"/>
    <w:rsid w:val="00F94E60"/>
    <w:rsid w:val="00F95065"/>
    <w:rsid w:val="00F9526B"/>
    <w:rsid w:val="00F95588"/>
    <w:rsid w:val="00F9567E"/>
    <w:rsid w:val="00F9585B"/>
    <w:rsid w:val="00F958A5"/>
    <w:rsid w:val="00F958E9"/>
    <w:rsid w:val="00F95978"/>
    <w:rsid w:val="00F95B07"/>
    <w:rsid w:val="00F95E46"/>
    <w:rsid w:val="00F95EBE"/>
    <w:rsid w:val="00F95FBF"/>
    <w:rsid w:val="00F96205"/>
    <w:rsid w:val="00F96459"/>
    <w:rsid w:val="00F96644"/>
    <w:rsid w:val="00F96671"/>
    <w:rsid w:val="00F96763"/>
    <w:rsid w:val="00F9676B"/>
    <w:rsid w:val="00F96975"/>
    <w:rsid w:val="00F96C77"/>
    <w:rsid w:val="00F96F2C"/>
    <w:rsid w:val="00F96F3A"/>
    <w:rsid w:val="00F970B8"/>
    <w:rsid w:val="00F97476"/>
    <w:rsid w:val="00F97B3E"/>
    <w:rsid w:val="00F97BAE"/>
    <w:rsid w:val="00F97C09"/>
    <w:rsid w:val="00F97D5F"/>
    <w:rsid w:val="00F97D62"/>
    <w:rsid w:val="00F97DB8"/>
    <w:rsid w:val="00FA00E0"/>
    <w:rsid w:val="00FA026D"/>
    <w:rsid w:val="00FA04A4"/>
    <w:rsid w:val="00FA0961"/>
    <w:rsid w:val="00FA099D"/>
    <w:rsid w:val="00FA09AE"/>
    <w:rsid w:val="00FA0CF7"/>
    <w:rsid w:val="00FA1094"/>
    <w:rsid w:val="00FA1104"/>
    <w:rsid w:val="00FA1479"/>
    <w:rsid w:val="00FA14D6"/>
    <w:rsid w:val="00FA165C"/>
    <w:rsid w:val="00FA1747"/>
    <w:rsid w:val="00FA1A4C"/>
    <w:rsid w:val="00FA1D4B"/>
    <w:rsid w:val="00FA1EAF"/>
    <w:rsid w:val="00FA2057"/>
    <w:rsid w:val="00FA20A9"/>
    <w:rsid w:val="00FA21B8"/>
    <w:rsid w:val="00FA2409"/>
    <w:rsid w:val="00FA284C"/>
    <w:rsid w:val="00FA2988"/>
    <w:rsid w:val="00FA2C74"/>
    <w:rsid w:val="00FA2E13"/>
    <w:rsid w:val="00FA37DB"/>
    <w:rsid w:val="00FA3844"/>
    <w:rsid w:val="00FA3943"/>
    <w:rsid w:val="00FA3C96"/>
    <w:rsid w:val="00FA3D32"/>
    <w:rsid w:val="00FA3ECC"/>
    <w:rsid w:val="00FA3F7B"/>
    <w:rsid w:val="00FA400B"/>
    <w:rsid w:val="00FA404B"/>
    <w:rsid w:val="00FA4136"/>
    <w:rsid w:val="00FA4153"/>
    <w:rsid w:val="00FA45EB"/>
    <w:rsid w:val="00FA470B"/>
    <w:rsid w:val="00FA4B6F"/>
    <w:rsid w:val="00FA4BA0"/>
    <w:rsid w:val="00FA4F4C"/>
    <w:rsid w:val="00FA4FA9"/>
    <w:rsid w:val="00FA5139"/>
    <w:rsid w:val="00FA526A"/>
    <w:rsid w:val="00FA5478"/>
    <w:rsid w:val="00FA55E1"/>
    <w:rsid w:val="00FA5670"/>
    <w:rsid w:val="00FA570D"/>
    <w:rsid w:val="00FA5917"/>
    <w:rsid w:val="00FA59F0"/>
    <w:rsid w:val="00FA5B4F"/>
    <w:rsid w:val="00FA5E5A"/>
    <w:rsid w:val="00FA5FC1"/>
    <w:rsid w:val="00FA60BF"/>
    <w:rsid w:val="00FA617C"/>
    <w:rsid w:val="00FA620E"/>
    <w:rsid w:val="00FA66C6"/>
    <w:rsid w:val="00FA6D87"/>
    <w:rsid w:val="00FA6E0A"/>
    <w:rsid w:val="00FA7281"/>
    <w:rsid w:val="00FA7360"/>
    <w:rsid w:val="00FA738E"/>
    <w:rsid w:val="00FA7432"/>
    <w:rsid w:val="00FA75B3"/>
    <w:rsid w:val="00FA7851"/>
    <w:rsid w:val="00FA7861"/>
    <w:rsid w:val="00FA78E1"/>
    <w:rsid w:val="00FA7CD2"/>
    <w:rsid w:val="00FA7DD0"/>
    <w:rsid w:val="00FB01C7"/>
    <w:rsid w:val="00FB03BD"/>
    <w:rsid w:val="00FB060C"/>
    <w:rsid w:val="00FB0666"/>
    <w:rsid w:val="00FB09F1"/>
    <w:rsid w:val="00FB0A45"/>
    <w:rsid w:val="00FB0CCF"/>
    <w:rsid w:val="00FB0F04"/>
    <w:rsid w:val="00FB1097"/>
    <w:rsid w:val="00FB10AB"/>
    <w:rsid w:val="00FB10B0"/>
    <w:rsid w:val="00FB1154"/>
    <w:rsid w:val="00FB136D"/>
    <w:rsid w:val="00FB16DA"/>
    <w:rsid w:val="00FB180A"/>
    <w:rsid w:val="00FB183C"/>
    <w:rsid w:val="00FB1896"/>
    <w:rsid w:val="00FB18F4"/>
    <w:rsid w:val="00FB1947"/>
    <w:rsid w:val="00FB1C81"/>
    <w:rsid w:val="00FB1CFE"/>
    <w:rsid w:val="00FB2187"/>
    <w:rsid w:val="00FB224B"/>
    <w:rsid w:val="00FB22BC"/>
    <w:rsid w:val="00FB2440"/>
    <w:rsid w:val="00FB2704"/>
    <w:rsid w:val="00FB2A5D"/>
    <w:rsid w:val="00FB2E88"/>
    <w:rsid w:val="00FB306F"/>
    <w:rsid w:val="00FB3111"/>
    <w:rsid w:val="00FB356B"/>
    <w:rsid w:val="00FB35DD"/>
    <w:rsid w:val="00FB3683"/>
    <w:rsid w:val="00FB38E7"/>
    <w:rsid w:val="00FB398D"/>
    <w:rsid w:val="00FB3C9D"/>
    <w:rsid w:val="00FB4193"/>
    <w:rsid w:val="00FB42D8"/>
    <w:rsid w:val="00FB42FD"/>
    <w:rsid w:val="00FB4581"/>
    <w:rsid w:val="00FB4691"/>
    <w:rsid w:val="00FB48B7"/>
    <w:rsid w:val="00FB5247"/>
    <w:rsid w:val="00FB5883"/>
    <w:rsid w:val="00FB5A52"/>
    <w:rsid w:val="00FB5D95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6FBA"/>
    <w:rsid w:val="00FB707A"/>
    <w:rsid w:val="00FB74E5"/>
    <w:rsid w:val="00FB7777"/>
    <w:rsid w:val="00FB78DD"/>
    <w:rsid w:val="00FB7C8D"/>
    <w:rsid w:val="00FB7FC6"/>
    <w:rsid w:val="00FC0328"/>
    <w:rsid w:val="00FC0355"/>
    <w:rsid w:val="00FC0693"/>
    <w:rsid w:val="00FC096D"/>
    <w:rsid w:val="00FC0AE8"/>
    <w:rsid w:val="00FC115E"/>
    <w:rsid w:val="00FC1216"/>
    <w:rsid w:val="00FC1346"/>
    <w:rsid w:val="00FC146A"/>
    <w:rsid w:val="00FC15E6"/>
    <w:rsid w:val="00FC1BDA"/>
    <w:rsid w:val="00FC1CAF"/>
    <w:rsid w:val="00FC1CE7"/>
    <w:rsid w:val="00FC2360"/>
    <w:rsid w:val="00FC2522"/>
    <w:rsid w:val="00FC2549"/>
    <w:rsid w:val="00FC3158"/>
    <w:rsid w:val="00FC3217"/>
    <w:rsid w:val="00FC32F9"/>
    <w:rsid w:val="00FC337C"/>
    <w:rsid w:val="00FC3653"/>
    <w:rsid w:val="00FC373D"/>
    <w:rsid w:val="00FC3966"/>
    <w:rsid w:val="00FC3989"/>
    <w:rsid w:val="00FC3A76"/>
    <w:rsid w:val="00FC3E13"/>
    <w:rsid w:val="00FC41EF"/>
    <w:rsid w:val="00FC446B"/>
    <w:rsid w:val="00FC44A7"/>
    <w:rsid w:val="00FC4573"/>
    <w:rsid w:val="00FC46D1"/>
    <w:rsid w:val="00FC48D2"/>
    <w:rsid w:val="00FC48E4"/>
    <w:rsid w:val="00FC5106"/>
    <w:rsid w:val="00FC5AE0"/>
    <w:rsid w:val="00FC5C5F"/>
    <w:rsid w:val="00FC5F43"/>
    <w:rsid w:val="00FC60F5"/>
    <w:rsid w:val="00FC60FA"/>
    <w:rsid w:val="00FC6176"/>
    <w:rsid w:val="00FC62DF"/>
    <w:rsid w:val="00FC630C"/>
    <w:rsid w:val="00FC6AD7"/>
    <w:rsid w:val="00FC6F0F"/>
    <w:rsid w:val="00FC721C"/>
    <w:rsid w:val="00FC74FC"/>
    <w:rsid w:val="00FC7842"/>
    <w:rsid w:val="00FC78D5"/>
    <w:rsid w:val="00FC7912"/>
    <w:rsid w:val="00FC79D8"/>
    <w:rsid w:val="00FC7CAA"/>
    <w:rsid w:val="00FC7CBD"/>
    <w:rsid w:val="00FD0154"/>
    <w:rsid w:val="00FD0172"/>
    <w:rsid w:val="00FD0216"/>
    <w:rsid w:val="00FD051D"/>
    <w:rsid w:val="00FD0737"/>
    <w:rsid w:val="00FD090A"/>
    <w:rsid w:val="00FD0AD9"/>
    <w:rsid w:val="00FD0B22"/>
    <w:rsid w:val="00FD0C74"/>
    <w:rsid w:val="00FD0C7F"/>
    <w:rsid w:val="00FD0DBF"/>
    <w:rsid w:val="00FD148C"/>
    <w:rsid w:val="00FD14BF"/>
    <w:rsid w:val="00FD17F3"/>
    <w:rsid w:val="00FD1892"/>
    <w:rsid w:val="00FD283F"/>
    <w:rsid w:val="00FD2A71"/>
    <w:rsid w:val="00FD2AC6"/>
    <w:rsid w:val="00FD302E"/>
    <w:rsid w:val="00FD3168"/>
    <w:rsid w:val="00FD31DB"/>
    <w:rsid w:val="00FD31F3"/>
    <w:rsid w:val="00FD328A"/>
    <w:rsid w:val="00FD39E5"/>
    <w:rsid w:val="00FD3A4B"/>
    <w:rsid w:val="00FD3A85"/>
    <w:rsid w:val="00FD3EA3"/>
    <w:rsid w:val="00FD4018"/>
    <w:rsid w:val="00FD4723"/>
    <w:rsid w:val="00FD478F"/>
    <w:rsid w:val="00FD47E0"/>
    <w:rsid w:val="00FD490E"/>
    <w:rsid w:val="00FD49CB"/>
    <w:rsid w:val="00FD4A4A"/>
    <w:rsid w:val="00FD4CF8"/>
    <w:rsid w:val="00FD4E47"/>
    <w:rsid w:val="00FD5147"/>
    <w:rsid w:val="00FD57C7"/>
    <w:rsid w:val="00FD5D09"/>
    <w:rsid w:val="00FD5FF7"/>
    <w:rsid w:val="00FD6134"/>
    <w:rsid w:val="00FD6E54"/>
    <w:rsid w:val="00FD7003"/>
    <w:rsid w:val="00FD70BB"/>
    <w:rsid w:val="00FD71EC"/>
    <w:rsid w:val="00FD734B"/>
    <w:rsid w:val="00FD73D6"/>
    <w:rsid w:val="00FD75D0"/>
    <w:rsid w:val="00FD774E"/>
    <w:rsid w:val="00FD7846"/>
    <w:rsid w:val="00FD7A60"/>
    <w:rsid w:val="00FD7C85"/>
    <w:rsid w:val="00FD7DA8"/>
    <w:rsid w:val="00FD7F7D"/>
    <w:rsid w:val="00FE03BC"/>
    <w:rsid w:val="00FE0520"/>
    <w:rsid w:val="00FE058A"/>
    <w:rsid w:val="00FE05D3"/>
    <w:rsid w:val="00FE0647"/>
    <w:rsid w:val="00FE06E7"/>
    <w:rsid w:val="00FE0724"/>
    <w:rsid w:val="00FE08AB"/>
    <w:rsid w:val="00FE095B"/>
    <w:rsid w:val="00FE0ADB"/>
    <w:rsid w:val="00FE1252"/>
    <w:rsid w:val="00FE1D4A"/>
    <w:rsid w:val="00FE1F21"/>
    <w:rsid w:val="00FE1FAF"/>
    <w:rsid w:val="00FE200F"/>
    <w:rsid w:val="00FE2B6B"/>
    <w:rsid w:val="00FE2E5D"/>
    <w:rsid w:val="00FE2EF2"/>
    <w:rsid w:val="00FE30C2"/>
    <w:rsid w:val="00FE30FD"/>
    <w:rsid w:val="00FE3164"/>
    <w:rsid w:val="00FE3169"/>
    <w:rsid w:val="00FE3176"/>
    <w:rsid w:val="00FE34E6"/>
    <w:rsid w:val="00FE356F"/>
    <w:rsid w:val="00FE360E"/>
    <w:rsid w:val="00FE36F8"/>
    <w:rsid w:val="00FE38CD"/>
    <w:rsid w:val="00FE3933"/>
    <w:rsid w:val="00FE39B8"/>
    <w:rsid w:val="00FE3BCA"/>
    <w:rsid w:val="00FE3BE2"/>
    <w:rsid w:val="00FE3BFA"/>
    <w:rsid w:val="00FE443A"/>
    <w:rsid w:val="00FE44C9"/>
    <w:rsid w:val="00FE457F"/>
    <w:rsid w:val="00FE45D7"/>
    <w:rsid w:val="00FE47E5"/>
    <w:rsid w:val="00FE486E"/>
    <w:rsid w:val="00FE48BC"/>
    <w:rsid w:val="00FE4A03"/>
    <w:rsid w:val="00FE4AA7"/>
    <w:rsid w:val="00FE4B48"/>
    <w:rsid w:val="00FE4E49"/>
    <w:rsid w:val="00FE513F"/>
    <w:rsid w:val="00FE5592"/>
    <w:rsid w:val="00FE5847"/>
    <w:rsid w:val="00FE58C2"/>
    <w:rsid w:val="00FE59B0"/>
    <w:rsid w:val="00FE59EB"/>
    <w:rsid w:val="00FE5A67"/>
    <w:rsid w:val="00FE5CD1"/>
    <w:rsid w:val="00FE5E7E"/>
    <w:rsid w:val="00FE65CC"/>
    <w:rsid w:val="00FE6895"/>
    <w:rsid w:val="00FE6D34"/>
    <w:rsid w:val="00FE6DFA"/>
    <w:rsid w:val="00FE7093"/>
    <w:rsid w:val="00FE788B"/>
    <w:rsid w:val="00FE78A1"/>
    <w:rsid w:val="00FE7920"/>
    <w:rsid w:val="00FE7B72"/>
    <w:rsid w:val="00FE7D61"/>
    <w:rsid w:val="00FF041C"/>
    <w:rsid w:val="00FF05F8"/>
    <w:rsid w:val="00FF081D"/>
    <w:rsid w:val="00FF0C9D"/>
    <w:rsid w:val="00FF0E6C"/>
    <w:rsid w:val="00FF116C"/>
    <w:rsid w:val="00FF1192"/>
    <w:rsid w:val="00FF1292"/>
    <w:rsid w:val="00FF12A1"/>
    <w:rsid w:val="00FF1461"/>
    <w:rsid w:val="00FF14BF"/>
    <w:rsid w:val="00FF14D8"/>
    <w:rsid w:val="00FF15F5"/>
    <w:rsid w:val="00FF1821"/>
    <w:rsid w:val="00FF1AA6"/>
    <w:rsid w:val="00FF1AA8"/>
    <w:rsid w:val="00FF1CFA"/>
    <w:rsid w:val="00FF26D4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B50"/>
    <w:rsid w:val="00FF3E5F"/>
    <w:rsid w:val="00FF3ED3"/>
    <w:rsid w:val="00FF404B"/>
    <w:rsid w:val="00FF4098"/>
    <w:rsid w:val="00FF41FC"/>
    <w:rsid w:val="00FF429E"/>
    <w:rsid w:val="00FF42C9"/>
    <w:rsid w:val="00FF4322"/>
    <w:rsid w:val="00FF46E0"/>
    <w:rsid w:val="00FF48D4"/>
    <w:rsid w:val="00FF4990"/>
    <w:rsid w:val="00FF4AD8"/>
    <w:rsid w:val="00FF4AF5"/>
    <w:rsid w:val="00FF4BCE"/>
    <w:rsid w:val="00FF4CC5"/>
    <w:rsid w:val="00FF4CEE"/>
    <w:rsid w:val="00FF4E12"/>
    <w:rsid w:val="00FF4E2F"/>
    <w:rsid w:val="00FF4F01"/>
    <w:rsid w:val="00FF4FFB"/>
    <w:rsid w:val="00FF51FC"/>
    <w:rsid w:val="00FF5291"/>
    <w:rsid w:val="00FF5700"/>
    <w:rsid w:val="00FF5E9E"/>
    <w:rsid w:val="00FF6054"/>
    <w:rsid w:val="00FF621A"/>
    <w:rsid w:val="00FF6316"/>
    <w:rsid w:val="00FF6AC0"/>
    <w:rsid w:val="00FF6B9E"/>
    <w:rsid w:val="00FF6F67"/>
    <w:rsid w:val="00FF7004"/>
    <w:rsid w:val="00FF70AA"/>
    <w:rsid w:val="00FF70DC"/>
    <w:rsid w:val="00FF7213"/>
    <w:rsid w:val="00FF73D7"/>
    <w:rsid w:val="00FF744B"/>
    <w:rsid w:val="00FF776E"/>
    <w:rsid w:val="00FF77E5"/>
    <w:rsid w:val="00FF783A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076E27"/>
  <w15:docId w15:val="{4476E6A8-BAB1-4576-898F-6D3512D4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952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5F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32"/>
      <w:szCs w:val="32"/>
    </w:rPr>
  </w:style>
  <w:style w:type="character" w:customStyle="1" w:styleId="AccPolicyHeadingChar">
    <w:name w:val="Acc Policy Heading Char"/>
    <w:link w:val="AccPolicyHeading"/>
    <w:rsid w:val="00375F36"/>
    <w:rPr>
      <w:rFonts w:ascii="Angsana New" w:hAnsi="Angsana New"/>
      <w:sz w:val="32"/>
      <w:szCs w:val="32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3D518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B098A-2DB2-426B-9E05-6C8405DFD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395</TotalTime>
  <Pages>104</Pages>
  <Words>22117</Words>
  <Characters>126067</Characters>
  <Application>Microsoft Office Word</Application>
  <DocSecurity>0</DocSecurity>
  <Lines>1050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147889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Anongnuch, Tangthanawatskul</cp:lastModifiedBy>
  <cp:revision>153</cp:revision>
  <cp:lastPrinted>2020-06-25T06:34:00Z</cp:lastPrinted>
  <dcterms:created xsi:type="dcterms:W3CDTF">2020-06-18T07:59:00Z</dcterms:created>
  <dcterms:modified xsi:type="dcterms:W3CDTF">2020-06-25T08:46:00Z</dcterms:modified>
</cp:coreProperties>
</file>