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7D5D5" w14:textId="77777777" w:rsidR="00DB308D" w:rsidRDefault="00DB308D" w:rsidP="004C2111">
      <w:pPr>
        <w:pStyle w:val="Reference"/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228519DB" w14:textId="3CA10BF0" w:rsidR="00F91976" w:rsidRDefault="00F91976" w:rsidP="00E448A7">
      <w:pPr>
        <w:pStyle w:val="BodyText"/>
        <w:spacing w:after="360"/>
        <w:rPr>
          <w:rFonts w:cstheme="minorBidi"/>
          <w:lang w:bidi="th-TH"/>
        </w:rPr>
      </w:pPr>
    </w:p>
    <w:p w14:paraId="2F47AFF9" w14:textId="792EC713" w:rsidR="00AD3B26" w:rsidRPr="00050E59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8F0409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852D93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B82093" w:rsidRPr="00B8209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ทีทีซีแอล</w:t>
      </w:r>
      <w:r w:rsidR="00330AA1"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050E59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F038A4" w14:textId="2F2F5D9C" w:rsidR="00262E72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ข้าพเจ้าได้สอบทานงบแสดงฐานะการเงินรวมและเฉพาะของบริษัท </w:t>
      </w:r>
      <w:r w:rsidR="00B82093" w:rsidRPr="00B82093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และบริษัทย่อย ณ วันที่ </w:t>
      </w:r>
      <w:r w:rsidR="00B8209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B82093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</w:t>
      </w:r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เดือนสิ้นสุดวันเดียวกัน</w:t>
      </w:r>
      <w:r w:rsidR="00B8209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และหมายเหตุประกอบงบการเงินระหว่างกาลแบบย่อ </w:t>
      </w:r>
      <w:r w:rsidRPr="00B2554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2554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942F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2554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72E595" w14:textId="77777777" w:rsidR="00942FB3" w:rsidRPr="00050E59" w:rsidRDefault="00942FB3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32E86D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6B0B9495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50030D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050E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3B43725A" w14:textId="77777777" w:rsidR="00027BDA" w:rsidRDefault="00027BDA" w:rsidP="00A800C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7F8839" w14:textId="5732B402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4A99BCF7" w14:textId="77777777" w:rsidR="00262E72" w:rsidRPr="00050E59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6F31A70" w14:textId="60F466B2" w:rsidR="00262E72" w:rsidRDefault="00262E72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050E59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B14B027" w14:textId="096AE167" w:rsidR="00C80E6E" w:rsidRDefault="00C80E6E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455CFB5" w14:textId="6020D746" w:rsidR="00B55AE9" w:rsidRDefault="00B55AE9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EF83F3" w14:textId="0DA5F439" w:rsidR="00B55AE9" w:rsidRDefault="00B55AE9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6D43F" w14:textId="77777777" w:rsidR="00B55AE9" w:rsidRDefault="00B55AE9" w:rsidP="007E5D5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929B3E5" w14:textId="77777777" w:rsidR="00C80349" w:rsidRPr="00C80349" w:rsidRDefault="00C80349" w:rsidP="00C8034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0349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FE74283" w14:textId="77777777" w:rsidR="00C80349" w:rsidRPr="00C80349" w:rsidRDefault="00C80349" w:rsidP="00C8034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EF9220" w14:textId="4DE021C8" w:rsidR="00C80349" w:rsidRDefault="00C80349" w:rsidP="00C803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ข้าพเจ้าขอให้สังเกตหมายเหตุประกอบข้อมูลทางการเงินข้อ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6B75">
        <w:rPr>
          <w:rFonts w:ascii="Browallia New" w:eastAsia="Arial Unicode MS" w:hAnsi="Browallia New" w:cs="Browallia New"/>
          <w:sz w:val="28"/>
          <w:szCs w:val="28"/>
          <w:lang w:val="en-US" w:bidi="th-TH"/>
        </w:rPr>
        <w:t>6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D86B75">
        <w:rPr>
          <w:rFonts w:ascii="Browallia New" w:eastAsia="Arial Unicode MS" w:hAnsi="Browallia New" w:cs="Browallia New"/>
          <w:sz w:val="28"/>
          <w:szCs w:val="28"/>
        </w:rPr>
        <w:t>7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เกี่ยวกับการประมาณการค่าเผื่อหนี้สงสัยจะสูญสำหรับลูกหนี้การค้า</w:t>
      </w:r>
      <w:r w:rsidRPr="00397A6A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397A6A" w:rsidRPr="00397A6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Pr="00397A6A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ที่ค้างชำระนานเกินกว่า </w:t>
      </w:r>
      <w:r w:rsidRPr="00AE1183">
        <w:rPr>
          <w:rFonts w:ascii="Browallia New" w:eastAsia="Arial Unicode MS" w:hAnsi="Browallia New" w:cs="Browallia New"/>
          <w:sz w:val="28"/>
          <w:szCs w:val="28"/>
        </w:rPr>
        <w:t>12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Pr="00F0445D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</w:t>
      </w:r>
      <w:r w:rsidR="00E448A7">
        <w:rPr>
          <w:rFonts w:ascii="Browallia New" w:eastAsia="Arial Unicode MS" w:hAnsi="Browallia New" w:cs="Browallia New"/>
          <w:sz w:val="28"/>
          <w:szCs w:val="28"/>
        </w:rPr>
        <w:t xml:space="preserve">         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ดุลยพินิจอย่างมากในการประมาณการ</w:t>
      </w:r>
      <w:r w:rsidRPr="00F044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ค่าเผื่อหนี้สงสัยจะสูญสำหรับลูกหนี้การค้าและ</w:t>
      </w:r>
      <w:r w:rsidR="004E6509" w:rsidRPr="00397A6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สินทรัพย์ที่เกิดจาก</w:t>
      </w:r>
      <w:r w:rsidR="004E6509" w:rsidRPr="00397A6A">
        <w:rPr>
          <w:rFonts w:ascii="Browallia New" w:eastAsia="Arial Unicode MS" w:hAnsi="Browallia New" w:cs="Browallia New"/>
          <w:sz w:val="28"/>
          <w:szCs w:val="28"/>
          <w:cs/>
        </w:rPr>
        <w:t>สัญญา</w:t>
      </w:r>
      <w:r w:rsidRPr="00F0445D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เพื่อให้แน่ใจว่าเป็นประมาณการ</w:t>
      </w:r>
      <w:r w:rsidRPr="00F0445D">
        <w:rPr>
          <w:rFonts w:ascii="Browallia New" w:eastAsia="Arial Unicode MS" w:hAnsi="Browallia New" w:cs="Browallia New"/>
          <w:sz w:val="28"/>
          <w:szCs w:val="28"/>
          <w:cs/>
        </w:rPr>
        <w:t>ที่มีความเหมาะสมและเพียงพอกับสถานการณ์ในปัจจุบัน ทั้งนี้ ข้อสรุปของข้าพเจ้าไม่ได้เปลี่ยนแปลงไปจากเรื่องที่ข้าพเจ้าให้ข้อสังเกตนี้</w:t>
      </w:r>
    </w:p>
    <w:p w14:paraId="6B0F6885" w14:textId="77777777" w:rsidR="00C80349" w:rsidRDefault="00C80349" w:rsidP="0047195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27043BA" w14:textId="1B57AF55" w:rsidR="00B82093" w:rsidRPr="00E3035D" w:rsidRDefault="00B82093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E3035D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0DEE1C4F" w14:textId="02C0C0AB" w:rsidR="00B82093" w:rsidRDefault="00B82093" w:rsidP="00B820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DD104E" w14:textId="54DFD8C1" w:rsidR="000E62FE" w:rsidRDefault="00E3035D" w:rsidP="00B8209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A074D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ทีทีซีแอล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3035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3035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9F68EB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แสดงความเห็นอย่างไม่มีเงื่อนไข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448A7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C84756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C8475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E62FE"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0E62FE" w:rsidRPr="006B0AC5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6E76BB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B0AC5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</w:t>
      </w:r>
      <w:r w:rsidR="00E448A7"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เกินกว่า </w:t>
      </w:r>
      <w:r w:rsidR="006E76BB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6E76BB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6E76BB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</w:p>
    <w:p w14:paraId="4229DC46" w14:textId="77777777" w:rsidR="0047195E" w:rsidRDefault="0047195E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04489ED" w14:textId="50F3E63C" w:rsidR="00050E59" w:rsidRPr="006B0AC5" w:rsidRDefault="000E62FE" w:rsidP="0005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งบกำไรขาดทุนและกำไรขาดทุนเบ็ดเสร็จอื่นรวมและเฉพาะของบริษัท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    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Pr="000E62F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E62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และงบกระแสเงินสดรวมและเฉพาะของบริษัทสำหรับงวดสามเดือนสิ้นสุดวัน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6B0AC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ตรวจสอบโดยผู้สอบบัญชีอื่น ซึ่งแสดงความเห็น</w:t>
      </w:r>
      <w:r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อย่างไม่มีเงื่อนไข</w:t>
      </w:r>
      <w:r w:rsidRPr="006B0AC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B0AC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ตามรายงานลงวันที่ </w:t>
      </w:r>
      <w:r w:rsidRPr="006B0AC5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027BDA" w:rsidRPr="006B0AC5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6B0AC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27BDA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B0AC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460CC3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B0AC5" w:rsidRPr="006B0A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="00460CC3" w:rsidRPr="006B0AC5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เดือนของงานก่อสร้างในโครงการเหมืองเกลือ (</w:t>
      </w:r>
      <w:r w:rsidR="00460CC3" w:rsidRPr="006B0AC5">
        <w:rPr>
          <w:rFonts w:ascii="Browallia New" w:eastAsia="Arial Unicode MS" w:hAnsi="Browallia New" w:cs="Browallia New"/>
          <w:sz w:val="28"/>
          <w:szCs w:val="28"/>
        </w:rPr>
        <w:t xml:space="preserve">Rock Salt project)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ในประเทศสาธารณรัฐประชาธิปไตยประชาชนลาว</w:t>
      </w:r>
      <w:r w:rsidR="00017AF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   </w:t>
      </w:r>
      <w:r w:rsidR="00460CC3" w:rsidRPr="006B0AC5">
        <w:rPr>
          <w:rFonts w:ascii="Browallia New" w:eastAsia="Arial Unicode MS" w:hAnsi="Browallia New" w:cs="Browallia New"/>
          <w:sz w:val="28"/>
          <w:szCs w:val="28"/>
          <w:cs/>
        </w:rPr>
        <w:t>ที่ว่าจ้างโดยรัฐวิสาหกิจในต่างประเทศรายหนึ่ง</w:t>
      </w:r>
    </w:p>
    <w:p w14:paraId="3D7D2534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0F130B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1E61763C" w:rsidR="00330AA1" w:rsidRPr="00050E59" w:rsidRDefault="000E62FE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0E62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0E62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6E33050E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0E62FE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1955E1AC" w:rsidR="00C24F29" w:rsidRDefault="005A1F6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5A1F63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Pr="005A1F6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กรกฎาคม</w:t>
      </w:r>
      <w:r w:rsidR="000E62FE" w:rsidRPr="005A1F63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sectPr w:rsidR="00C24F29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759F1" w14:textId="77777777" w:rsidR="00CB3FD6" w:rsidRDefault="00CB3FD6">
      <w:r>
        <w:separator/>
      </w:r>
    </w:p>
  </w:endnote>
  <w:endnote w:type="continuationSeparator" w:id="0">
    <w:p w14:paraId="111580D2" w14:textId="77777777" w:rsidR="00CB3FD6" w:rsidRDefault="00CB3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F6D76" w14:textId="77777777" w:rsidR="00CB3FD6" w:rsidRDefault="00CB3FD6">
      <w:bookmarkStart w:id="0" w:name="_Hlk482348182"/>
      <w:bookmarkEnd w:id="0"/>
      <w:r>
        <w:separator/>
      </w:r>
    </w:p>
  </w:footnote>
  <w:footnote w:type="continuationSeparator" w:id="0">
    <w:p w14:paraId="3BEB7B6A" w14:textId="77777777" w:rsidR="00CB3FD6" w:rsidRDefault="00CB3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6D0E5" w14:textId="439C52D0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7CA2F6C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2554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  <w:p w14:paraId="10E58C88" w14:textId="259A15CC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AF1"/>
    <w:rsid w:val="0002101C"/>
    <w:rsid w:val="00027BDA"/>
    <w:rsid w:val="0003023B"/>
    <w:rsid w:val="00031D17"/>
    <w:rsid w:val="000378C9"/>
    <w:rsid w:val="00044ACE"/>
    <w:rsid w:val="0004550E"/>
    <w:rsid w:val="00050E59"/>
    <w:rsid w:val="00052614"/>
    <w:rsid w:val="000723F7"/>
    <w:rsid w:val="00074485"/>
    <w:rsid w:val="000828F1"/>
    <w:rsid w:val="00082F59"/>
    <w:rsid w:val="00094333"/>
    <w:rsid w:val="00097FAB"/>
    <w:rsid w:val="000B65E3"/>
    <w:rsid w:val="000B7090"/>
    <w:rsid w:val="000E52CE"/>
    <w:rsid w:val="000E5571"/>
    <w:rsid w:val="000E62FE"/>
    <w:rsid w:val="000F10E3"/>
    <w:rsid w:val="000F3AAB"/>
    <w:rsid w:val="000F68B9"/>
    <w:rsid w:val="000F6E25"/>
    <w:rsid w:val="001011DF"/>
    <w:rsid w:val="00112B69"/>
    <w:rsid w:val="00125DBA"/>
    <w:rsid w:val="001316D3"/>
    <w:rsid w:val="0015163D"/>
    <w:rsid w:val="001554CD"/>
    <w:rsid w:val="00155A91"/>
    <w:rsid w:val="001613E2"/>
    <w:rsid w:val="0016459D"/>
    <w:rsid w:val="00167017"/>
    <w:rsid w:val="0019210D"/>
    <w:rsid w:val="001A3BFB"/>
    <w:rsid w:val="001A3C20"/>
    <w:rsid w:val="001B198C"/>
    <w:rsid w:val="001B7388"/>
    <w:rsid w:val="001C719C"/>
    <w:rsid w:val="001D2302"/>
    <w:rsid w:val="001D6913"/>
    <w:rsid w:val="001D7BB3"/>
    <w:rsid w:val="001E12A6"/>
    <w:rsid w:val="001E498F"/>
    <w:rsid w:val="0022518C"/>
    <w:rsid w:val="0022723B"/>
    <w:rsid w:val="00230BBB"/>
    <w:rsid w:val="002329E0"/>
    <w:rsid w:val="00237A7E"/>
    <w:rsid w:val="00241F16"/>
    <w:rsid w:val="00244C1E"/>
    <w:rsid w:val="00245902"/>
    <w:rsid w:val="0024624D"/>
    <w:rsid w:val="00247969"/>
    <w:rsid w:val="0026182A"/>
    <w:rsid w:val="00262E72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059"/>
    <w:rsid w:val="00305173"/>
    <w:rsid w:val="00314E5E"/>
    <w:rsid w:val="00321A76"/>
    <w:rsid w:val="0032643A"/>
    <w:rsid w:val="00330AA1"/>
    <w:rsid w:val="00335E5B"/>
    <w:rsid w:val="0033689C"/>
    <w:rsid w:val="00337F84"/>
    <w:rsid w:val="00354F5D"/>
    <w:rsid w:val="00365ECE"/>
    <w:rsid w:val="003744DA"/>
    <w:rsid w:val="00383DAE"/>
    <w:rsid w:val="00384904"/>
    <w:rsid w:val="00397A6A"/>
    <w:rsid w:val="003B4CCD"/>
    <w:rsid w:val="003B4DED"/>
    <w:rsid w:val="003C0118"/>
    <w:rsid w:val="003C12C5"/>
    <w:rsid w:val="003C27EF"/>
    <w:rsid w:val="003C32E9"/>
    <w:rsid w:val="003C3898"/>
    <w:rsid w:val="003D1178"/>
    <w:rsid w:val="003D2605"/>
    <w:rsid w:val="003D64D6"/>
    <w:rsid w:val="003E034A"/>
    <w:rsid w:val="003E3E21"/>
    <w:rsid w:val="00416281"/>
    <w:rsid w:val="00422353"/>
    <w:rsid w:val="00426915"/>
    <w:rsid w:val="00433F63"/>
    <w:rsid w:val="00435788"/>
    <w:rsid w:val="004359E6"/>
    <w:rsid w:val="00437467"/>
    <w:rsid w:val="00443CE3"/>
    <w:rsid w:val="00452E7B"/>
    <w:rsid w:val="004546FA"/>
    <w:rsid w:val="00460CC3"/>
    <w:rsid w:val="0047195E"/>
    <w:rsid w:val="00481FE7"/>
    <w:rsid w:val="00482FCD"/>
    <w:rsid w:val="0048532C"/>
    <w:rsid w:val="0049103F"/>
    <w:rsid w:val="00496DF1"/>
    <w:rsid w:val="004A0DFE"/>
    <w:rsid w:val="004A3C62"/>
    <w:rsid w:val="004A4D23"/>
    <w:rsid w:val="004B1A9E"/>
    <w:rsid w:val="004C0971"/>
    <w:rsid w:val="004C0C25"/>
    <w:rsid w:val="004C2111"/>
    <w:rsid w:val="004C732E"/>
    <w:rsid w:val="004D20AE"/>
    <w:rsid w:val="004D3578"/>
    <w:rsid w:val="004E13CA"/>
    <w:rsid w:val="004E6509"/>
    <w:rsid w:val="004F1A16"/>
    <w:rsid w:val="004F207F"/>
    <w:rsid w:val="004F5D91"/>
    <w:rsid w:val="00505293"/>
    <w:rsid w:val="005070FA"/>
    <w:rsid w:val="0052186A"/>
    <w:rsid w:val="005321DA"/>
    <w:rsid w:val="00532EAB"/>
    <w:rsid w:val="00544616"/>
    <w:rsid w:val="00547541"/>
    <w:rsid w:val="0055011E"/>
    <w:rsid w:val="00551365"/>
    <w:rsid w:val="005526DF"/>
    <w:rsid w:val="005627FF"/>
    <w:rsid w:val="0056608D"/>
    <w:rsid w:val="00577D61"/>
    <w:rsid w:val="005822AC"/>
    <w:rsid w:val="00585049"/>
    <w:rsid w:val="005A1F63"/>
    <w:rsid w:val="005B376F"/>
    <w:rsid w:val="005B405A"/>
    <w:rsid w:val="005C1B7A"/>
    <w:rsid w:val="005C2CCB"/>
    <w:rsid w:val="005C6479"/>
    <w:rsid w:val="005C69FD"/>
    <w:rsid w:val="005D7025"/>
    <w:rsid w:val="005E2D67"/>
    <w:rsid w:val="005E5578"/>
    <w:rsid w:val="005F4D62"/>
    <w:rsid w:val="00602EF7"/>
    <w:rsid w:val="00610ED7"/>
    <w:rsid w:val="00620CE3"/>
    <w:rsid w:val="00621086"/>
    <w:rsid w:val="006365A1"/>
    <w:rsid w:val="00636AA2"/>
    <w:rsid w:val="0065528A"/>
    <w:rsid w:val="00660840"/>
    <w:rsid w:val="00666764"/>
    <w:rsid w:val="0066694B"/>
    <w:rsid w:val="00667DB6"/>
    <w:rsid w:val="006771E8"/>
    <w:rsid w:val="00677C01"/>
    <w:rsid w:val="00683CC7"/>
    <w:rsid w:val="00692CA5"/>
    <w:rsid w:val="006932D7"/>
    <w:rsid w:val="00693D67"/>
    <w:rsid w:val="00697A6F"/>
    <w:rsid w:val="006A11BD"/>
    <w:rsid w:val="006B06A2"/>
    <w:rsid w:val="006B0AC5"/>
    <w:rsid w:val="006C3D37"/>
    <w:rsid w:val="006C6376"/>
    <w:rsid w:val="006D6FF5"/>
    <w:rsid w:val="006E76BB"/>
    <w:rsid w:val="006F1B19"/>
    <w:rsid w:val="006F29ED"/>
    <w:rsid w:val="006F4F77"/>
    <w:rsid w:val="0070147C"/>
    <w:rsid w:val="00714FD6"/>
    <w:rsid w:val="007265F7"/>
    <w:rsid w:val="00731894"/>
    <w:rsid w:val="00737F37"/>
    <w:rsid w:val="00742059"/>
    <w:rsid w:val="00746796"/>
    <w:rsid w:val="00746D91"/>
    <w:rsid w:val="0075598A"/>
    <w:rsid w:val="00761813"/>
    <w:rsid w:val="00770E31"/>
    <w:rsid w:val="00771B85"/>
    <w:rsid w:val="00775DA6"/>
    <w:rsid w:val="0078170A"/>
    <w:rsid w:val="00786100"/>
    <w:rsid w:val="00790956"/>
    <w:rsid w:val="007921DE"/>
    <w:rsid w:val="0079502D"/>
    <w:rsid w:val="007A0755"/>
    <w:rsid w:val="007A31D9"/>
    <w:rsid w:val="007A74F9"/>
    <w:rsid w:val="007D41A1"/>
    <w:rsid w:val="007E5D5C"/>
    <w:rsid w:val="008033D0"/>
    <w:rsid w:val="00803FB6"/>
    <w:rsid w:val="008059EF"/>
    <w:rsid w:val="008128F7"/>
    <w:rsid w:val="00812938"/>
    <w:rsid w:val="00824CDF"/>
    <w:rsid w:val="00827B71"/>
    <w:rsid w:val="00830DAC"/>
    <w:rsid w:val="0083134C"/>
    <w:rsid w:val="00832F51"/>
    <w:rsid w:val="00841B19"/>
    <w:rsid w:val="00843100"/>
    <w:rsid w:val="00847054"/>
    <w:rsid w:val="00850F25"/>
    <w:rsid w:val="00852D93"/>
    <w:rsid w:val="008534AA"/>
    <w:rsid w:val="008660EA"/>
    <w:rsid w:val="008719C2"/>
    <w:rsid w:val="00884FF7"/>
    <w:rsid w:val="00894ACE"/>
    <w:rsid w:val="008B19D9"/>
    <w:rsid w:val="008B1FD3"/>
    <w:rsid w:val="008B204B"/>
    <w:rsid w:val="008C3594"/>
    <w:rsid w:val="008C49AE"/>
    <w:rsid w:val="008C59F7"/>
    <w:rsid w:val="008D392B"/>
    <w:rsid w:val="008E0E6F"/>
    <w:rsid w:val="008E7687"/>
    <w:rsid w:val="008F0409"/>
    <w:rsid w:val="008F0E3C"/>
    <w:rsid w:val="008F11FA"/>
    <w:rsid w:val="008F33AE"/>
    <w:rsid w:val="008F4ACA"/>
    <w:rsid w:val="008F7B0D"/>
    <w:rsid w:val="00912F98"/>
    <w:rsid w:val="00917FBB"/>
    <w:rsid w:val="009219CA"/>
    <w:rsid w:val="009223D3"/>
    <w:rsid w:val="00924D21"/>
    <w:rsid w:val="00931D7A"/>
    <w:rsid w:val="00935D8D"/>
    <w:rsid w:val="00942FB3"/>
    <w:rsid w:val="00942FE8"/>
    <w:rsid w:val="00947086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B4AAF"/>
    <w:rsid w:val="009C002A"/>
    <w:rsid w:val="009D03B0"/>
    <w:rsid w:val="009D3850"/>
    <w:rsid w:val="009D5503"/>
    <w:rsid w:val="009E278C"/>
    <w:rsid w:val="009F68EB"/>
    <w:rsid w:val="009F6EDC"/>
    <w:rsid w:val="00A0026D"/>
    <w:rsid w:val="00A035CE"/>
    <w:rsid w:val="00A0537F"/>
    <w:rsid w:val="00A0602E"/>
    <w:rsid w:val="00A06C1F"/>
    <w:rsid w:val="00A074D6"/>
    <w:rsid w:val="00A07FFA"/>
    <w:rsid w:val="00A11FB4"/>
    <w:rsid w:val="00A13EC6"/>
    <w:rsid w:val="00A1550B"/>
    <w:rsid w:val="00A16EA6"/>
    <w:rsid w:val="00A34CA4"/>
    <w:rsid w:val="00A35782"/>
    <w:rsid w:val="00A362F9"/>
    <w:rsid w:val="00A43EE6"/>
    <w:rsid w:val="00A60F49"/>
    <w:rsid w:val="00A61E15"/>
    <w:rsid w:val="00A66F91"/>
    <w:rsid w:val="00A70229"/>
    <w:rsid w:val="00A71A83"/>
    <w:rsid w:val="00A744D3"/>
    <w:rsid w:val="00A800C8"/>
    <w:rsid w:val="00A918D1"/>
    <w:rsid w:val="00A93A9A"/>
    <w:rsid w:val="00A9523B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547"/>
    <w:rsid w:val="00B25B92"/>
    <w:rsid w:val="00B25CBF"/>
    <w:rsid w:val="00B26948"/>
    <w:rsid w:val="00B34D51"/>
    <w:rsid w:val="00B36A0E"/>
    <w:rsid w:val="00B36BA1"/>
    <w:rsid w:val="00B40D67"/>
    <w:rsid w:val="00B43C45"/>
    <w:rsid w:val="00B55AE9"/>
    <w:rsid w:val="00B55EE8"/>
    <w:rsid w:val="00B5669F"/>
    <w:rsid w:val="00B56E6C"/>
    <w:rsid w:val="00B63D0E"/>
    <w:rsid w:val="00B82093"/>
    <w:rsid w:val="00B83039"/>
    <w:rsid w:val="00BA5B00"/>
    <w:rsid w:val="00BB1A07"/>
    <w:rsid w:val="00BB23D4"/>
    <w:rsid w:val="00BB4031"/>
    <w:rsid w:val="00BB6DAD"/>
    <w:rsid w:val="00BB7346"/>
    <w:rsid w:val="00BC0412"/>
    <w:rsid w:val="00BC1555"/>
    <w:rsid w:val="00BC60A9"/>
    <w:rsid w:val="00BD2730"/>
    <w:rsid w:val="00BD6B38"/>
    <w:rsid w:val="00BE0C8A"/>
    <w:rsid w:val="00BE334D"/>
    <w:rsid w:val="00BE4988"/>
    <w:rsid w:val="00BF1C24"/>
    <w:rsid w:val="00BF265D"/>
    <w:rsid w:val="00BF5E73"/>
    <w:rsid w:val="00C06939"/>
    <w:rsid w:val="00C21E3B"/>
    <w:rsid w:val="00C24F29"/>
    <w:rsid w:val="00C35B1A"/>
    <w:rsid w:val="00C41C7D"/>
    <w:rsid w:val="00C472AC"/>
    <w:rsid w:val="00C63023"/>
    <w:rsid w:val="00C63743"/>
    <w:rsid w:val="00C76C6C"/>
    <w:rsid w:val="00C80349"/>
    <w:rsid w:val="00C80E6E"/>
    <w:rsid w:val="00C80EC5"/>
    <w:rsid w:val="00C822DF"/>
    <w:rsid w:val="00C86BB9"/>
    <w:rsid w:val="00C8772C"/>
    <w:rsid w:val="00C947D5"/>
    <w:rsid w:val="00CA43FD"/>
    <w:rsid w:val="00CB18EB"/>
    <w:rsid w:val="00CB3FD6"/>
    <w:rsid w:val="00CB441E"/>
    <w:rsid w:val="00CC72E9"/>
    <w:rsid w:val="00CD25C2"/>
    <w:rsid w:val="00CD4D4E"/>
    <w:rsid w:val="00CE24E5"/>
    <w:rsid w:val="00CE41DB"/>
    <w:rsid w:val="00CE4D96"/>
    <w:rsid w:val="00D078C4"/>
    <w:rsid w:val="00D15EA5"/>
    <w:rsid w:val="00D2100B"/>
    <w:rsid w:val="00D2235A"/>
    <w:rsid w:val="00D24220"/>
    <w:rsid w:val="00D3089E"/>
    <w:rsid w:val="00D30BD1"/>
    <w:rsid w:val="00D31D7A"/>
    <w:rsid w:val="00D33E60"/>
    <w:rsid w:val="00D35C88"/>
    <w:rsid w:val="00D4043B"/>
    <w:rsid w:val="00D460E7"/>
    <w:rsid w:val="00D63ABC"/>
    <w:rsid w:val="00D64F17"/>
    <w:rsid w:val="00D675F1"/>
    <w:rsid w:val="00D73B96"/>
    <w:rsid w:val="00D80807"/>
    <w:rsid w:val="00D86917"/>
    <w:rsid w:val="00D86B75"/>
    <w:rsid w:val="00D87963"/>
    <w:rsid w:val="00D92F9A"/>
    <w:rsid w:val="00D9427D"/>
    <w:rsid w:val="00D96128"/>
    <w:rsid w:val="00DA36EE"/>
    <w:rsid w:val="00DA452E"/>
    <w:rsid w:val="00DA5128"/>
    <w:rsid w:val="00DB24CE"/>
    <w:rsid w:val="00DB308D"/>
    <w:rsid w:val="00DB5F40"/>
    <w:rsid w:val="00DD1E47"/>
    <w:rsid w:val="00DD61A9"/>
    <w:rsid w:val="00DD6EF1"/>
    <w:rsid w:val="00DE4958"/>
    <w:rsid w:val="00DF30E5"/>
    <w:rsid w:val="00E04361"/>
    <w:rsid w:val="00E064FD"/>
    <w:rsid w:val="00E1053A"/>
    <w:rsid w:val="00E15C45"/>
    <w:rsid w:val="00E26AF3"/>
    <w:rsid w:val="00E276E0"/>
    <w:rsid w:val="00E3035D"/>
    <w:rsid w:val="00E314EA"/>
    <w:rsid w:val="00E328AD"/>
    <w:rsid w:val="00E33FDA"/>
    <w:rsid w:val="00E406D5"/>
    <w:rsid w:val="00E448A7"/>
    <w:rsid w:val="00E54A66"/>
    <w:rsid w:val="00E56701"/>
    <w:rsid w:val="00E57D4A"/>
    <w:rsid w:val="00E62754"/>
    <w:rsid w:val="00E64D2D"/>
    <w:rsid w:val="00E74D71"/>
    <w:rsid w:val="00E86B53"/>
    <w:rsid w:val="00E9110B"/>
    <w:rsid w:val="00E92B1E"/>
    <w:rsid w:val="00EA2B6F"/>
    <w:rsid w:val="00EB3478"/>
    <w:rsid w:val="00EB4B39"/>
    <w:rsid w:val="00EB6FE3"/>
    <w:rsid w:val="00EC324D"/>
    <w:rsid w:val="00EC7306"/>
    <w:rsid w:val="00EE0F65"/>
    <w:rsid w:val="00F246A1"/>
    <w:rsid w:val="00F37917"/>
    <w:rsid w:val="00F5513E"/>
    <w:rsid w:val="00F56A12"/>
    <w:rsid w:val="00F63F3F"/>
    <w:rsid w:val="00F6616F"/>
    <w:rsid w:val="00F66FA5"/>
    <w:rsid w:val="00F71678"/>
    <w:rsid w:val="00F71A70"/>
    <w:rsid w:val="00F730E3"/>
    <w:rsid w:val="00F755E9"/>
    <w:rsid w:val="00F76651"/>
    <w:rsid w:val="00F77C3B"/>
    <w:rsid w:val="00F86B97"/>
    <w:rsid w:val="00F879DF"/>
    <w:rsid w:val="00F909CD"/>
    <w:rsid w:val="00F91976"/>
    <w:rsid w:val="00F974D1"/>
    <w:rsid w:val="00FA144B"/>
    <w:rsid w:val="00FA16E0"/>
    <w:rsid w:val="00FB0201"/>
    <w:rsid w:val="00FB105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10A99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4" ma:contentTypeDescription="Create a new document." ma:contentTypeScope="" ma:versionID="7d8ea4f1d613d0571e7d518d4606e763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fc1bc337809ad1df7f66d067bc97e6eb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197BF0-7E6A-49DD-9E32-62C928C35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134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52</cp:revision>
  <cp:lastPrinted>2020-07-28T04:55:00Z</cp:lastPrinted>
  <dcterms:created xsi:type="dcterms:W3CDTF">2019-04-01T09:45:00Z</dcterms:created>
  <dcterms:modified xsi:type="dcterms:W3CDTF">2020-07-30T09:19:00Z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