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9813B" w14:textId="77777777" w:rsidR="00F03FF1" w:rsidRPr="00EA592D" w:rsidRDefault="00F03FF1" w:rsidP="00F03FF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BFF819B" w14:textId="77777777" w:rsidR="00F03FF1" w:rsidRPr="00EA592D" w:rsidRDefault="00F03FF1" w:rsidP="00F03FF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41C1AF5" w14:textId="77777777" w:rsidR="00F03FF1" w:rsidRPr="00EA592D" w:rsidRDefault="00F03FF1" w:rsidP="00F0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5430864" w14:textId="77777777" w:rsidR="00F03FF1" w:rsidRDefault="00F03FF1" w:rsidP="00F0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7A5A091" w14:textId="77777777" w:rsidR="00F03FF1" w:rsidRPr="00EA592D" w:rsidRDefault="00F03FF1" w:rsidP="00F0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80DDC61" w14:textId="77777777" w:rsidR="00F03FF1" w:rsidRPr="00EA592D" w:rsidRDefault="00F03FF1" w:rsidP="00F03FF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 </w:t>
      </w:r>
      <w:r>
        <w:rPr>
          <w:rFonts w:ascii="Angsana New" w:hAnsi="Angsana New"/>
          <w:b/>
          <w:bCs/>
          <w:sz w:val="52"/>
          <w:szCs w:val="52"/>
          <w:cs/>
          <w:lang w:val="th-TH"/>
        </w:rPr>
        <w:br/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36CC38E6" w14:textId="77777777" w:rsidR="00F03FF1" w:rsidRPr="00342831" w:rsidRDefault="00F03FF1" w:rsidP="00F03FF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3AFAA38" w14:textId="77777777" w:rsidR="00F03FF1" w:rsidRPr="002A36A1" w:rsidRDefault="00F03FF1" w:rsidP="00F0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2A36A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1521F7F2" w14:textId="20031773" w:rsidR="00F03FF1" w:rsidRPr="00116E54" w:rsidRDefault="00F03FF1" w:rsidP="00F0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116E5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116E5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57DCE" w:rsidRPr="00D57DCE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57DCE" w:rsidRPr="00D57DCE">
        <w:rPr>
          <w:rFonts w:ascii="Angsana New" w:hAnsi="Angsana New"/>
          <w:sz w:val="32"/>
          <w:szCs w:val="32"/>
        </w:rPr>
        <w:t>2563</w:t>
      </w:r>
    </w:p>
    <w:p w14:paraId="5331AAF9" w14:textId="77777777" w:rsidR="00F03FF1" w:rsidRPr="00116E54" w:rsidRDefault="00F03FF1" w:rsidP="00F0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และ</w:t>
      </w:r>
    </w:p>
    <w:p w14:paraId="3378E4CE" w14:textId="77777777" w:rsidR="00F03FF1" w:rsidRPr="002A36A1" w:rsidRDefault="00F03FF1" w:rsidP="00F03FF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5830CC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3FEE7E37" w14:textId="77777777" w:rsidR="00F03FF1" w:rsidRDefault="00F03FF1" w:rsidP="00F03FF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B6CD37B" w14:textId="77777777" w:rsidR="00F03FF1" w:rsidRPr="00EA592D" w:rsidRDefault="00F03FF1" w:rsidP="00F03FF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F03FF1" w:rsidRPr="00EA592D" w:rsidSect="009576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8F9E4CF" w14:textId="77777777" w:rsidR="00F03FF1" w:rsidRPr="00A04FB9" w:rsidRDefault="00F03FF1" w:rsidP="00F03FF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A04FB9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CBABD9" w14:textId="77777777" w:rsidR="00F03FF1" w:rsidRPr="00A04FB9" w:rsidRDefault="00F03FF1" w:rsidP="00F03FF1">
      <w:pPr>
        <w:tabs>
          <w:tab w:val="left" w:pos="540"/>
        </w:tabs>
        <w:ind w:right="-43"/>
        <w:jc w:val="both"/>
        <w:rPr>
          <w:b/>
          <w:bCs/>
          <w:sz w:val="22"/>
          <w:szCs w:val="22"/>
        </w:rPr>
      </w:pPr>
    </w:p>
    <w:p w14:paraId="718C64B8" w14:textId="77777777" w:rsidR="00F03FF1" w:rsidRPr="00A04FB9" w:rsidRDefault="00F03FF1" w:rsidP="00F03FF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A04FB9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A04FB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A04FB9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A04FB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(ผู้จัดการกองทรัสต์)</w:t>
      </w:r>
    </w:p>
    <w:p w14:paraId="3200CC39" w14:textId="77777777" w:rsidR="00F03FF1" w:rsidRPr="00A04FB9" w:rsidRDefault="00F03FF1" w:rsidP="00F03FF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63A77767" w14:textId="75E1BFFE" w:rsidR="00F03FF1" w:rsidRDefault="00F03FF1" w:rsidP="00F03FF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A04FB9">
        <w:rPr>
          <w:rFonts w:ascii="Angsana New" w:hAnsi="Angsana New" w:cs="Angsana New"/>
          <w:cs/>
          <w:lang w:val="en-US"/>
        </w:rPr>
        <w:t>ข้าพเจ้าได้สอบทาน</w:t>
      </w:r>
      <w:r w:rsidRPr="00423A8A">
        <w:rPr>
          <w:rFonts w:ascii="Angsana New" w:hAnsi="Angsana New" w:cs="Angsana New"/>
          <w:cs/>
          <w:lang w:val="en-US"/>
        </w:rPr>
        <w:t>งบแสดงฐานะการเงิน</w:t>
      </w:r>
      <w:r w:rsidRPr="00A04FB9">
        <w:rPr>
          <w:rFonts w:ascii="Angsana New" w:hAnsi="Angsana New" w:cs="Angsana New" w:hint="cs"/>
          <w:cs/>
          <w:lang w:val="en-US"/>
        </w:rPr>
        <w:t>รวม</w:t>
      </w:r>
      <w:r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งบ</w:t>
      </w:r>
      <w:r w:rsidRPr="00A04FB9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A04FB9">
        <w:rPr>
          <w:rFonts w:ascii="Angsana New" w:hAnsi="Angsana New" w:cs="Angsana New"/>
          <w:cs/>
          <w:lang w:val="en-US"/>
        </w:rPr>
        <w:t xml:space="preserve">ณ วันที่ </w:t>
      </w:r>
      <w:r w:rsidR="00D57DCE" w:rsidRPr="00D57DCE">
        <w:rPr>
          <w:rFonts w:ascii="Angsana New" w:hAnsi="Angsana New" w:cs="Angsana New"/>
          <w:lang w:val="en-US"/>
        </w:rPr>
        <w:t>30</w:t>
      </w:r>
      <w:r w:rsidRPr="00E51AB5">
        <w:rPr>
          <w:rFonts w:ascii="Angsana New" w:hAnsi="Angsana New" w:cs="Angsana New"/>
          <w:cs/>
          <w:lang w:val="en-US"/>
        </w:rPr>
        <w:t xml:space="preserve"> ม</w:t>
      </w:r>
      <w:r>
        <w:rPr>
          <w:rFonts w:ascii="Angsana New" w:hAnsi="Angsana New" w:cs="Angsana New" w:hint="cs"/>
          <w:cs/>
          <w:lang w:val="en-US"/>
        </w:rPr>
        <w:t>ิถุนายน</w:t>
      </w:r>
      <w:r w:rsidRPr="00E51AB5">
        <w:rPr>
          <w:rFonts w:ascii="Angsana New" w:hAnsi="Angsana New" w:cs="Angsana New"/>
          <w:cs/>
          <w:lang w:val="en-US"/>
        </w:rPr>
        <w:t xml:space="preserve"> </w:t>
      </w:r>
      <w:r w:rsidR="00D57DCE" w:rsidRPr="00D57DCE">
        <w:rPr>
          <w:rFonts w:ascii="Angsana New" w:hAnsi="Angsana New" w:cs="Angsana New"/>
          <w:lang w:val="en-US"/>
        </w:rPr>
        <w:t>2563</w:t>
      </w:r>
      <w:r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cs/>
          <w:lang w:val="en-US"/>
        </w:rPr>
        <w:br/>
      </w:r>
      <w:r w:rsidRPr="00A04FB9">
        <w:rPr>
          <w:rFonts w:ascii="Angsana New" w:hAnsi="Angsana New" w:cs="Angsana New" w:hint="cs"/>
          <w:cs/>
          <w:lang w:val="en-US"/>
        </w:rPr>
        <w:t>งบกำไรขาดทุนเบ็ดเสร็จรวม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554877">
        <w:rPr>
          <w:rFonts w:ascii="Angsana New" w:hAnsi="Angsana New" w:cs="Angsana New"/>
          <w:cs/>
          <w:lang w:val="en-US"/>
        </w:rPr>
        <w:t xml:space="preserve">สำหรับงวดสามเดือนและหกเดือนสิ้นสุดวันที่ </w:t>
      </w:r>
      <w:r w:rsidR="00D57DCE" w:rsidRPr="00D57DCE">
        <w:rPr>
          <w:rFonts w:ascii="Angsana New" w:hAnsi="Angsana New" w:cs="Angsana New"/>
          <w:lang w:val="en-US"/>
        </w:rPr>
        <w:t>30</w:t>
      </w:r>
      <w:r w:rsidRPr="00554877">
        <w:rPr>
          <w:rFonts w:ascii="Angsana New" w:hAnsi="Angsana New" w:cs="Angsana New"/>
          <w:cs/>
          <w:lang w:val="en-US"/>
        </w:rPr>
        <w:t xml:space="preserve"> มิถุนายน </w:t>
      </w:r>
      <w:r w:rsidR="00D57DCE" w:rsidRPr="00D57DCE">
        <w:rPr>
          <w:rFonts w:ascii="Angsana New" w:hAnsi="Angsana New" w:cs="Angsana New"/>
          <w:lang w:val="en-US"/>
        </w:rPr>
        <w:t>2563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423A8A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>
        <w:rPr>
          <w:rFonts w:ascii="Angsana New" w:hAnsi="Angsana New" w:cs="Angsana New" w:hint="cs"/>
          <w:cs/>
          <w:lang w:val="en-US"/>
        </w:rPr>
        <w:t>รวม</w:t>
      </w:r>
      <w:r w:rsidRPr="00423A8A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>
        <w:rPr>
          <w:rFonts w:ascii="Angsana New" w:hAnsi="Angsana New" w:cs="Angsana New" w:hint="cs"/>
          <w:cs/>
          <w:lang w:val="en-US"/>
        </w:rPr>
        <w:t>รวม</w:t>
      </w:r>
      <w:r w:rsidRPr="00A04FB9">
        <w:rPr>
          <w:rFonts w:ascii="Angsana New" w:hAnsi="Angsana New" w:cs="Angsana New" w:hint="cs"/>
          <w:cs/>
          <w:lang w:val="en-US"/>
        </w:rPr>
        <w:t xml:space="preserve"> สำหรับงวด</w:t>
      </w:r>
      <w:r>
        <w:rPr>
          <w:rFonts w:ascii="Angsana New" w:hAnsi="Angsana New" w:cs="Angsana New" w:hint="cs"/>
          <w:cs/>
          <w:lang w:val="en-US"/>
        </w:rPr>
        <w:t>หก</w:t>
      </w:r>
      <w:r w:rsidRPr="00A04FB9">
        <w:rPr>
          <w:rFonts w:ascii="Angsana New" w:hAnsi="Angsana New" w:cs="Angsana New" w:hint="cs"/>
          <w:cs/>
          <w:lang w:val="en-US"/>
        </w:rPr>
        <w:t>เดือนสิ้นสุด</w:t>
      </w:r>
      <w:r w:rsidR="00E57F2C" w:rsidRPr="00E57F2C">
        <w:rPr>
          <w:rFonts w:ascii="Angsana New" w:hAnsi="Angsana New" w:cs="Angsana New"/>
          <w:cs/>
          <w:lang w:val="en-US"/>
        </w:rPr>
        <w:t xml:space="preserve">วันที่ </w:t>
      </w:r>
      <w:r w:rsidR="00D57DCE" w:rsidRPr="00D57DCE">
        <w:rPr>
          <w:rFonts w:ascii="Angsana New" w:hAnsi="Angsana New" w:cs="Angsana New"/>
          <w:lang w:val="en-US"/>
        </w:rPr>
        <w:t>30</w:t>
      </w:r>
      <w:r w:rsidR="00E57F2C" w:rsidRPr="00E57F2C">
        <w:rPr>
          <w:rFonts w:ascii="Angsana New" w:hAnsi="Angsana New" w:cs="Angsana New"/>
          <w:cs/>
          <w:lang w:val="en-US"/>
        </w:rPr>
        <w:t xml:space="preserve"> มิถุนายน </w:t>
      </w:r>
      <w:r w:rsidR="00D57DCE" w:rsidRPr="00D57DCE">
        <w:rPr>
          <w:rFonts w:ascii="Angsana New" w:hAnsi="Angsana New" w:cs="Angsana New"/>
          <w:lang w:val="en-US"/>
        </w:rPr>
        <w:t>2563</w:t>
      </w:r>
      <w:r w:rsidR="00E57F2C" w:rsidRPr="00E57F2C">
        <w:rPr>
          <w:rFonts w:ascii="Angsana New" w:hAnsi="Angsana New" w:cs="Angsana New"/>
          <w:cs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หมายเหตุประกอบงบการเงินแบบย่อ (ข้อมูลทางการเงินระหว่างกาล) ของทรัสต์เพื่อการลงทุนในอสังหาริมทรัพย์และสิทธิการเช่าดุสิตธานี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 xml:space="preserve">และบริษัทย่อย </w:t>
      </w:r>
      <w:r w:rsidRPr="00423A8A">
        <w:rPr>
          <w:rFonts w:ascii="Angsana New" w:hAnsi="Angsana New" w:cs="Angsana New"/>
          <w:cs/>
          <w:lang w:val="en-US"/>
        </w:rPr>
        <w:t>ซึ่งผู้บริหารของ</w:t>
      </w:r>
      <w:r>
        <w:rPr>
          <w:rFonts w:ascii="Angsana New" w:hAnsi="Angsana New" w:cs="Angsana New" w:hint="cs"/>
          <w:cs/>
          <w:lang w:val="en-US"/>
        </w:rPr>
        <w:t>กิจการ</w:t>
      </w:r>
      <w:r w:rsidRPr="00423A8A">
        <w:rPr>
          <w:rFonts w:ascii="Angsana New" w:hAnsi="Angsana New" w:cs="Angsana New"/>
          <w:cs/>
          <w:lang w:val="en-US"/>
        </w:rPr>
        <w:t>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</w:t>
      </w:r>
      <w:r w:rsidRPr="004E7CB0">
        <w:rPr>
          <w:rFonts w:ascii="Angsana New" w:hAnsi="Angsana New" w:cs="Angsana New"/>
          <w:cs/>
          <w:lang w:val="en-US"/>
        </w:rPr>
        <w:t>กองทุนรวมอสังหาริมทรัพย์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423A8A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</w:t>
      </w:r>
      <w:r>
        <w:rPr>
          <w:rFonts w:ascii="Angsana New" w:hAnsi="Angsana New" w:cs="Angsana New" w:hint="cs"/>
          <w:cs/>
          <w:lang w:val="en-US"/>
        </w:rPr>
        <w:t xml:space="preserve"> </w:t>
      </w:r>
      <w:bookmarkStart w:id="0" w:name="_Hlk39476003"/>
      <w:r w:rsidRPr="004E7CB0">
        <w:rPr>
          <w:rFonts w:ascii="Angsana New" w:hAnsi="Angsana New" w:cs="Angsana New"/>
          <w:cs/>
          <w:lang w:val="en-US"/>
        </w:rPr>
        <w:t>กองทุนรวมโครงสร้างพื้นฐาน และทรัสต์เพื่อการลงทุนในโครงสร้างพื้นฐาน</w:t>
      </w:r>
      <w:r w:rsidRPr="00423A8A">
        <w:rPr>
          <w:rFonts w:ascii="Angsana New" w:hAnsi="Angsana New" w:cs="Angsana New"/>
          <w:cs/>
          <w:lang w:val="en-US"/>
        </w:rPr>
        <w:t xml:space="preserve"> </w:t>
      </w:r>
      <w:bookmarkEnd w:id="0"/>
      <w:r w:rsidRPr="00423A8A">
        <w:rPr>
          <w:rFonts w:ascii="Angsana New" w:hAnsi="Angsana New" w:cs="Angsana New"/>
          <w:cs/>
          <w:lang w:val="en-US"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9C9C50" w14:textId="77777777" w:rsidR="00F03FF1" w:rsidRPr="00A04FB9" w:rsidRDefault="00F03FF1" w:rsidP="00F03FF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55256022" w14:textId="77777777" w:rsidR="00F03FF1" w:rsidRPr="00A04FB9" w:rsidRDefault="00F03FF1" w:rsidP="00F03FF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15E5E59A" w14:textId="77777777" w:rsidR="00F03FF1" w:rsidRPr="00423A8A" w:rsidRDefault="00F03FF1" w:rsidP="00F03FF1">
      <w:pPr>
        <w:pStyle w:val="a"/>
        <w:ind w:right="-45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2FA5F1FB" w14:textId="15F259CF" w:rsidR="00F03FF1" w:rsidRPr="001F1790" w:rsidRDefault="00F03FF1" w:rsidP="00F03FF1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="00D57DCE" w:rsidRPr="00D57DCE">
        <w:rPr>
          <w:rFonts w:ascii="Angsana New" w:hAnsi="Angsana New"/>
          <w:sz w:val="30"/>
          <w:szCs w:val="30"/>
        </w:rPr>
        <w:t>2410</w:t>
      </w:r>
      <w:r w:rsidRPr="00EE0FD0">
        <w:rPr>
          <w:rFonts w:ascii="Angsana New" w:hAnsi="Angsana New"/>
          <w:sz w:val="30"/>
          <w:szCs w:val="30"/>
        </w:rPr>
        <w:t xml:space="preserve">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0C40E408" w14:textId="77777777" w:rsidR="00F03FF1" w:rsidRDefault="00F03FF1" w:rsidP="00F03FF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3078C313" w14:textId="77777777" w:rsidR="00F03FF1" w:rsidRPr="00A04FB9" w:rsidRDefault="00F03FF1" w:rsidP="00F03FF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23E08446" w14:textId="77777777" w:rsidR="00F03FF1" w:rsidRPr="00A04FB9" w:rsidRDefault="00F03FF1" w:rsidP="00F03FF1">
      <w:pPr>
        <w:pStyle w:val="a"/>
        <w:ind w:right="-45"/>
        <w:jc w:val="thaiDistribute"/>
        <w:rPr>
          <w:rFonts w:ascii="Angsana New" w:hAnsi="Angsana New" w:cs="Angsana New"/>
          <w:cs/>
          <w:lang w:val="en-US"/>
        </w:rPr>
        <w:sectPr w:rsidR="00F03FF1" w:rsidRPr="00A04FB9" w:rsidSect="00353AAC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73F3922" w14:textId="77777777" w:rsidR="00F03FF1" w:rsidRDefault="00F03FF1" w:rsidP="00F03FF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4F7FC709" w14:textId="77777777" w:rsidR="00F03FF1" w:rsidRDefault="00F03FF1" w:rsidP="00F03FF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74037D82" w14:textId="77777777" w:rsidR="00F03FF1" w:rsidRPr="00A04FB9" w:rsidRDefault="00F03FF1" w:rsidP="00F03FF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t>ข้อสรุป</w:t>
      </w:r>
    </w:p>
    <w:p w14:paraId="44F2CAE1" w14:textId="77777777" w:rsidR="00F03FF1" w:rsidRPr="00423A8A" w:rsidRDefault="00F03FF1" w:rsidP="00F03FF1">
      <w:pPr>
        <w:pStyle w:val="a"/>
        <w:ind w:right="-45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315DEDE2" w14:textId="77777777" w:rsidR="00F03FF1" w:rsidRPr="00CF6BCE" w:rsidRDefault="00F03FF1" w:rsidP="00F03FF1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CF6BCE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F6BCE">
        <w:rPr>
          <w:rFonts w:ascii="Angsana New" w:hAnsi="Angsana New" w:hint="cs"/>
          <w:sz w:val="30"/>
          <w:szCs w:val="30"/>
          <w:cs/>
        </w:rPr>
        <w:t>ข้อมูลทาง</w:t>
      </w:r>
      <w:r w:rsidRPr="00423A8A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423A8A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23A8A">
        <w:rPr>
          <w:rFonts w:ascii="Angsana New" w:eastAsia="Calibri" w:hAnsi="Angsana New"/>
          <w:sz w:val="30"/>
          <w:szCs w:val="30"/>
          <w:cs/>
        </w:rPr>
        <w:t>แนวปฏิบัติทางบัญชีสำหรับ</w:t>
      </w:r>
      <w:r w:rsidRPr="00423A8A">
        <w:rPr>
          <w:rFonts w:ascii="Angsana New" w:hAnsi="Angsana New"/>
          <w:sz w:val="30"/>
          <w:szCs w:val="30"/>
          <w:cs/>
        </w:rPr>
        <w:t xml:space="preserve"> </w:t>
      </w:r>
      <w:r w:rsidRPr="004E7CB0">
        <w:rPr>
          <w:rFonts w:ascii="Angsana New" w:hAnsi="Angsana New"/>
          <w:sz w:val="30"/>
          <w:szCs w:val="30"/>
          <w:cs/>
        </w:rPr>
        <w:t xml:space="preserve">กองทุนรวมอสังหาริมทรัพย์ </w:t>
      </w:r>
      <w:r w:rsidRPr="00423A8A">
        <w:rPr>
          <w:rFonts w:ascii="Angsana New" w:hAnsi="Angsana New"/>
          <w:sz w:val="30"/>
          <w:szCs w:val="30"/>
          <w:cs/>
        </w:rPr>
        <w:t>ทรัสต์เพื่อการลงทุนในอสังหาริมทรัพย์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E7CB0">
        <w:rPr>
          <w:rFonts w:ascii="Angsana New" w:hAnsi="Angsana New"/>
          <w:sz w:val="30"/>
          <w:szCs w:val="30"/>
          <w:cs/>
        </w:rPr>
        <w:t>กองทุนรวมโครงสร้างพื้นฐาน และทรัสต์เพื่อการลงทุนในโครงสร้างพื้นฐาน</w:t>
      </w:r>
      <w:r w:rsidRPr="00423A8A">
        <w:rPr>
          <w:rFonts w:ascii="Angsana New" w:hAnsi="Angsana New"/>
          <w:sz w:val="30"/>
          <w:szCs w:val="30"/>
          <w:cs/>
        </w:rPr>
        <w:t xml:space="preserve"> </w:t>
      </w:r>
      <w:r w:rsidRPr="00423A8A">
        <w:rPr>
          <w:rFonts w:ascii="Angsana New" w:eastAsia="Calibri" w:hAnsi="Angsana New" w:hint="cs"/>
          <w:sz w:val="30"/>
          <w:szCs w:val="30"/>
          <w:cs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Pr="00423A8A">
        <w:rPr>
          <w:rFonts w:ascii="Angsana New" w:hAnsi="Angsana New"/>
          <w:sz w:val="30"/>
          <w:szCs w:val="30"/>
        </w:rPr>
        <w:t xml:space="preserve"> </w:t>
      </w:r>
      <w:r w:rsidRPr="00423A8A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CF6BCE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7B7BD043" w14:textId="77777777" w:rsidR="00F03FF1" w:rsidRPr="002A36A1" w:rsidRDefault="00F03FF1" w:rsidP="00F03FF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F1A063" w14:textId="77777777" w:rsidR="00F03FF1" w:rsidRPr="00311428" w:rsidRDefault="00F03FF1" w:rsidP="00F03FF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11428">
        <w:rPr>
          <w:rFonts w:ascii="Angsana New" w:hAnsi="Angsana New" w:cs="Angsana New" w:hint="cs"/>
          <w:i/>
          <w:iCs/>
          <w:cs/>
          <w:lang w:val="en-US"/>
        </w:rPr>
        <w:t>ข้อมูลและเหตุการณ์ที่เน้น</w:t>
      </w:r>
    </w:p>
    <w:p w14:paraId="6BA2CE27" w14:textId="77777777" w:rsidR="00F03FF1" w:rsidRPr="00600210" w:rsidRDefault="00F03FF1" w:rsidP="00F03FF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FCBA65A" w14:textId="4B9E31DC" w:rsidR="00F03FF1" w:rsidRPr="007641DC" w:rsidRDefault="00F03FF1" w:rsidP="00F03FF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11428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D57DCE" w:rsidRPr="00D57DCE">
        <w:rPr>
          <w:rFonts w:ascii="Angsana New" w:hAnsi="Angsana New"/>
          <w:sz w:val="30"/>
          <w:szCs w:val="30"/>
        </w:rPr>
        <w:t>4</w:t>
      </w:r>
      <w:r w:rsidRPr="00311428">
        <w:rPr>
          <w:rFonts w:ascii="Angsana New" w:hAnsi="Angsana New"/>
          <w:sz w:val="30"/>
          <w:szCs w:val="30"/>
        </w:rPr>
        <w:t xml:space="preserve"> </w:t>
      </w:r>
      <w:r w:rsidRPr="00311428">
        <w:rPr>
          <w:rFonts w:ascii="Angsana New" w:hAnsi="Angsana New"/>
          <w:sz w:val="30"/>
          <w:szCs w:val="30"/>
          <w:cs/>
        </w:rPr>
        <w:t>ซึ่งอธิบายเกี่ยวกับ</w:t>
      </w:r>
      <w:r w:rsidRPr="00311428">
        <w:rPr>
          <w:rFonts w:ascii="Angsana New" w:hAnsi="Angsana New" w:hint="cs"/>
          <w:sz w:val="30"/>
          <w:szCs w:val="30"/>
          <w:cs/>
        </w:rPr>
        <w:t xml:space="preserve">ผลกระทบต่อกองทรัสต์จากการนำนโยบายการบัญชีใหม่มาถือปฏิบัติตั้งแต่วันที่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011FB1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641DC">
        <w:rPr>
          <w:rFonts w:ascii="Angsana New" w:hAnsi="Angsana New"/>
          <w:sz w:val="30"/>
          <w:szCs w:val="30"/>
          <w:cs/>
        </w:rPr>
        <w:t xml:space="preserve">ทั้งนี้ ข้อสรุปของข้าพเจ้าไม่ได้เปลี่ยนแปลงไปเนื่องจากเรื่องนี้ </w:t>
      </w:r>
    </w:p>
    <w:p w14:paraId="22B9B206" w14:textId="77777777" w:rsidR="00F03FF1" w:rsidRPr="00311428" w:rsidRDefault="00F03FF1" w:rsidP="00F0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EF562A" w14:textId="77777777" w:rsidR="00F03FF1" w:rsidRDefault="00F03FF1" w:rsidP="00F03FF1"/>
    <w:p w14:paraId="20C955C3" w14:textId="77777777" w:rsidR="00F03FF1" w:rsidRPr="004D629F" w:rsidRDefault="00F03FF1" w:rsidP="00F03FF1"/>
    <w:p w14:paraId="66EBDEC6" w14:textId="77777777" w:rsidR="00F03FF1" w:rsidRDefault="00F03FF1" w:rsidP="00F03FF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CE2FF8" w14:textId="77777777" w:rsidR="00F03FF1" w:rsidRPr="002A36A1" w:rsidRDefault="00F03FF1" w:rsidP="00F03FF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12EEFF" w14:textId="77777777" w:rsidR="00F03FF1" w:rsidRPr="00342831" w:rsidRDefault="00F03FF1" w:rsidP="00F03FF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1767856F" w14:textId="77777777" w:rsidR="00F03FF1" w:rsidRDefault="00F03FF1" w:rsidP="00F03FF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7976A0CD" w14:textId="77777777" w:rsidR="00F03FF1" w:rsidRPr="00342831" w:rsidRDefault="00F03FF1" w:rsidP="00F03FF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5703E27D" w14:textId="77777777" w:rsidR="00F03FF1" w:rsidRPr="00EA592D" w:rsidRDefault="00F03FF1" w:rsidP="00F03FF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>
        <w:rPr>
          <w:rFonts w:ascii="Angsana New" w:eastAsia="MS Mincho" w:hAnsi="Angsana New" w:cs="Angsana New" w:hint="cs"/>
          <w:cs/>
          <w:lang w:val="en-GB"/>
        </w:rPr>
        <w:t>วิภาวรรณ ปัทวันวิเวก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14:paraId="4B14C5BA" w14:textId="77777777" w:rsidR="00F03FF1" w:rsidRPr="00EA592D" w:rsidRDefault="00F03FF1" w:rsidP="00F03FF1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14:paraId="76F2551F" w14:textId="5236F861" w:rsidR="00F03FF1" w:rsidRDefault="00F03FF1" w:rsidP="00F03FF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 w:rsidR="00D57DCE" w:rsidRPr="00D57DCE">
        <w:rPr>
          <w:rFonts w:ascii="Angsana New" w:hAnsi="Angsana New" w:cs="Angsana New"/>
          <w:lang w:val="en-US"/>
        </w:rPr>
        <w:t>4795</w:t>
      </w:r>
    </w:p>
    <w:p w14:paraId="49B87D53" w14:textId="77777777" w:rsidR="00F03FF1" w:rsidRPr="00342831" w:rsidRDefault="00F03FF1" w:rsidP="00F03FF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45ACA4C1" w14:textId="77777777" w:rsidR="00F03FF1" w:rsidRPr="00357A8D" w:rsidRDefault="00F03FF1" w:rsidP="00F03FF1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B396485" w14:textId="77777777" w:rsidR="00F03FF1" w:rsidRDefault="00F03FF1" w:rsidP="00F03FF1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3D20514" w14:textId="02A35495" w:rsidR="00F03FF1" w:rsidRPr="00E51AB5" w:rsidRDefault="00D57DCE" w:rsidP="00F03FF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D57DCE">
        <w:rPr>
          <w:rFonts w:ascii="Angsana New" w:hAnsi="Angsana New" w:cs="Angsana New"/>
          <w:sz w:val="30"/>
          <w:szCs w:val="30"/>
          <w:lang w:val="en-US"/>
        </w:rPr>
        <w:t>30</w:t>
      </w:r>
      <w:r w:rsidR="00F03FF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D75DB">
        <w:rPr>
          <w:rFonts w:ascii="Angsana New" w:hAnsi="Angsana New" w:cs="Angsana New" w:hint="cs"/>
          <w:sz w:val="30"/>
          <w:szCs w:val="30"/>
          <w:cs/>
          <w:lang w:val="en-US"/>
        </w:rPr>
        <w:t>กรกฎาคม</w:t>
      </w:r>
      <w:r w:rsidR="00F03FF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57DCE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Pr="00D57DCE">
        <w:rPr>
          <w:rFonts w:ascii="Angsana New" w:hAnsi="Angsana New" w:cs="Angsana New"/>
          <w:sz w:val="30"/>
          <w:szCs w:val="30"/>
          <w:lang w:val="en-US"/>
        </w:rPr>
        <w:t>3</w:t>
      </w:r>
      <w:bookmarkStart w:id="1" w:name="_GoBack"/>
      <w:bookmarkEnd w:id="1"/>
    </w:p>
    <w:sectPr w:rsidR="00F03FF1" w:rsidRPr="00E51AB5" w:rsidSect="00353AA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88113" w14:textId="77777777" w:rsidR="007755F9" w:rsidRDefault="007755F9" w:rsidP="004956B4">
      <w:r>
        <w:separator/>
      </w:r>
    </w:p>
  </w:endnote>
  <w:endnote w:type="continuationSeparator" w:id="0">
    <w:p w14:paraId="56001942" w14:textId="77777777" w:rsidR="007755F9" w:rsidRDefault="007755F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3B95A" w14:textId="0BE875F3" w:rsidR="00E57F2C" w:rsidRDefault="00E57F2C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D57DCE" w:rsidRPr="00D57DCE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3C6A876A" w14:textId="77777777" w:rsidR="00E57F2C" w:rsidRDefault="00E57F2C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68075" w14:textId="096DA134" w:rsidR="00E57F2C" w:rsidRPr="00005ACB" w:rsidRDefault="00E57F2C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D57DCE" w:rsidRPr="00D57DCE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AC21F" w14:textId="293E59C1" w:rsidR="00E57F2C" w:rsidRDefault="00E57F2C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53AAC">
      <w:rPr>
        <w:rFonts w:ascii="Angsana New" w:hAnsi="Angsana New"/>
        <w:noProof/>
        <w:sz w:val="30"/>
        <w:szCs w:val="30"/>
      </w:rPr>
      <w:t>DREITt1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2D9B8" w14:textId="77777777" w:rsidR="00E57F2C" w:rsidRPr="00320BD0" w:rsidRDefault="00E57F2C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613EF" w14:textId="67E63FA8" w:rsidR="00E57F2C" w:rsidRPr="00320BD0" w:rsidRDefault="00E57F2C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="00D57DCE" w:rsidRPr="00D57DCE">
      <w:rPr>
        <w:rFonts w:ascii="Angsana New" w:hAnsi="Angsana New"/>
        <w:noProof/>
        <w:sz w:val="30"/>
        <w:szCs w:val="30"/>
      </w:rPr>
      <w:t>8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207D1" w14:textId="77777777" w:rsidR="007755F9" w:rsidRDefault="007755F9" w:rsidP="004956B4">
      <w:r>
        <w:separator/>
      </w:r>
    </w:p>
  </w:footnote>
  <w:footnote w:type="continuationSeparator" w:id="0">
    <w:p w14:paraId="4B8EDBB2" w14:textId="77777777" w:rsidR="007755F9" w:rsidRDefault="007755F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E89EF" w14:textId="77777777" w:rsidR="00E57F2C" w:rsidRDefault="00E57F2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93F7255" wp14:editId="12120EC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19A40A" w14:textId="77777777" w:rsidR="00E57F2C" w:rsidRDefault="00E57F2C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3F725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4mZgIAALs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j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" filled="f" stroked="f">
              <o:lock v:ext="edit" shapetype="t"/>
              <v:textbox style="mso-fit-shape-to-text:t">
                <w:txbxContent>
                  <w:p w14:paraId="1B19A40A" w14:textId="77777777" w:rsidR="00E57F2C" w:rsidRDefault="00E57F2C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E6DA" w14:textId="77777777" w:rsidR="00E57F2C" w:rsidRPr="00393F36" w:rsidRDefault="00E57F2C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5E091894" w14:textId="77777777" w:rsidR="00E57F2C" w:rsidRPr="00393F36" w:rsidRDefault="00E57F2C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E00C860" w14:textId="269E313A" w:rsidR="00E57F2C" w:rsidRDefault="00E57F2C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="00D57DCE" w:rsidRPr="00D57DCE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="00D57DCE" w:rsidRPr="00D57DCE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="00D57DCE" w:rsidRPr="00D57DCE">
      <w:rPr>
        <w:rFonts w:ascii="Angsana New" w:hAnsi="Angsana New"/>
        <w:sz w:val="32"/>
        <w:szCs w:val="32"/>
        <w:lang w:val="en-US" w:bidi="th-TH"/>
      </w:rPr>
      <w:t>2550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14:paraId="1F13BFDA" w14:textId="77777777" w:rsidR="00E57F2C" w:rsidRPr="00393F36" w:rsidRDefault="00E57F2C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D5EFC" w14:textId="77777777" w:rsidR="00E57F2C" w:rsidRDefault="00E57F2C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C51B034" w14:textId="77777777" w:rsidR="00E57F2C" w:rsidRDefault="00E57F2C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E19FBE" w14:textId="77777777" w:rsidR="00E57F2C" w:rsidRDefault="00E57F2C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EBA2899" w14:textId="77777777" w:rsidR="00E57F2C" w:rsidRPr="00005ACB" w:rsidRDefault="00E57F2C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E655F" w14:textId="77777777" w:rsidR="00E57F2C" w:rsidRDefault="00E57F2C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4C3D537" w14:textId="77777777" w:rsidR="00E57F2C" w:rsidRDefault="00E57F2C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7D76172" w14:textId="77777777" w:rsidR="00E57F2C" w:rsidRDefault="00E57F2C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6CC20A4F" w14:textId="77777777" w:rsidR="00E57F2C" w:rsidRDefault="00E57F2C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6B1265DE" w14:textId="77777777" w:rsidR="00E57F2C" w:rsidRDefault="00E57F2C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BDAE884" w14:textId="77777777" w:rsidR="00E57F2C" w:rsidRDefault="00E57F2C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816D4F6" w14:textId="77777777" w:rsidR="00E57F2C" w:rsidRDefault="00E57F2C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EF4C65E" w14:textId="77777777" w:rsidR="00E57F2C" w:rsidRDefault="00E57F2C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F6AFEA9" w14:textId="77777777" w:rsidR="00E57F2C" w:rsidRPr="00234889" w:rsidRDefault="00E57F2C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06C82" w14:textId="77777777" w:rsidR="00353AAC" w:rsidRDefault="00353AAC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1D1FB87B" w14:textId="77777777" w:rsidR="00353AAC" w:rsidRPr="00234889" w:rsidRDefault="00353AAC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13"/>
  </w:num>
  <w:num w:numId="7">
    <w:abstractNumId w:val="14"/>
  </w:num>
  <w:num w:numId="8">
    <w:abstractNumId w:val="10"/>
  </w:num>
  <w:num w:numId="9">
    <w:abstractNumId w:val="6"/>
  </w:num>
  <w:num w:numId="10">
    <w:abstractNumId w:val="8"/>
  </w:num>
  <w:num w:numId="11">
    <w:abstractNumId w:val="7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C4A"/>
    <w:rsid w:val="0000523F"/>
    <w:rsid w:val="00005ACB"/>
    <w:rsid w:val="000061B5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30F9A"/>
    <w:rsid w:val="000312D8"/>
    <w:rsid w:val="000313B0"/>
    <w:rsid w:val="000314D5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7A64"/>
    <w:rsid w:val="00037B04"/>
    <w:rsid w:val="00040BED"/>
    <w:rsid w:val="000413A6"/>
    <w:rsid w:val="00041A06"/>
    <w:rsid w:val="00042C7F"/>
    <w:rsid w:val="00043F18"/>
    <w:rsid w:val="00044B66"/>
    <w:rsid w:val="0004544B"/>
    <w:rsid w:val="000454F3"/>
    <w:rsid w:val="00045911"/>
    <w:rsid w:val="00045EAB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BFC"/>
    <w:rsid w:val="00053100"/>
    <w:rsid w:val="000537DF"/>
    <w:rsid w:val="00054403"/>
    <w:rsid w:val="000546FE"/>
    <w:rsid w:val="000549B5"/>
    <w:rsid w:val="00055675"/>
    <w:rsid w:val="00055960"/>
    <w:rsid w:val="00055D63"/>
    <w:rsid w:val="000573E4"/>
    <w:rsid w:val="000574DA"/>
    <w:rsid w:val="0006137F"/>
    <w:rsid w:val="0006145D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6E1"/>
    <w:rsid w:val="00065C80"/>
    <w:rsid w:val="00066F83"/>
    <w:rsid w:val="00067194"/>
    <w:rsid w:val="000674D3"/>
    <w:rsid w:val="00067D22"/>
    <w:rsid w:val="0007018D"/>
    <w:rsid w:val="000703F9"/>
    <w:rsid w:val="00070B32"/>
    <w:rsid w:val="00070B6D"/>
    <w:rsid w:val="00071164"/>
    <w:rsid w:val="00071A72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7A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AAB"/>
    <w:rsid w:val="00086E5E"/>
    <w:rsid w:val="00087299"/>
    <w:rsid w:val="00087C9A"/>
    <w:rsid w:val="00090B7A"/>
    <w:rsid w:val="00090D4D"/>
    <w:rsid w:val="00093949"/>
    <w:rsid w:val="00094AC9"/>
    <w:rsid w:val="0009505F"/>
    <w:rsid w:val="0009521D"/>
    <w:rsid w:val="00095337"/>
    <w:rsid w:val="0009538E"/>
    <w:rsid w:val="00096052"/>
    <w:rsid w:val="00096388"/>
    <w:rsid w:val="000968DC"/>
    <w:rsid w:val="00096EEE"/>
    <w:rsid w:val="0009756E"/>
    <w:rsid w:val="00097EEF"/>
    <w:rsid w:val="000A0B11"/>
    <w:rsid w:val="000A11C7"/>
    <w:rsid w:val="000A47E8"/>
    <w:rsid w:val="000A69F0"/>
    <w:rsid w:val="000A6B1D"/>
    <w:rsid w:val="000A6C35"/>
    <w:rsid w:val="000A76F6"/>
    <w:rsid w:val="000A7772"/>
    <w:rsid w:val="000B0BBA"/>
    <w:rsid w:val="000B0E74"/>
    <w:rsid w:val="000B1407"/>
    <w:rsid w:val="000B1A51"/>
    <w:rsid w:val="000B1B44"/>
    <w:rsid w:val="000B21D6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B61"/>
    <w:rsid w:val="000C0D65"/>
    <w:rsid w:val="000C118A"/>
    <w:rsid w:val="000C1A62"/>
    <w:rsid w:val="000C2E03"/>
    <w:rsid w:val="000C34EA"/>
    <w:rsid w:val="000C4B8F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129"/>
    <w:rsid w:val="000D380E"/>
    <w:rsid w:val="000D3865"/>
    <w:rsid w:val="000D3BF0"/>
    <w:rsid w:val="000D41FB"/>
    <w:rsid w:val="000D6982"/>
    <w:rsid w:val="000D6C5A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D81"/>
    <w:rsid w:val="000E2845"/>
    <w:rsid w:val="000E2F3D"/>
    <w:rsid w:val="000E32A0"/>
    <w:rsid w:val="000E4BCB"/>
    <w:rsid w:val="000E4D74"/>
    <w:rsid w:val="000E56B6"/>
    <w:rsid w:val="000E60CA"/>
    <w:rsid w:val="000E65AE"/>
    <w:rsid w:val="000E6BD2"/>
    <w:rsid w:val="000E6CEA"/>
    <w:rsid w:val="000E74E0"/>
    <w:rsid w:val="000E7516"/>
    <w:rsid w:val="000E7A45"/>
    <w:rsid w:val="000E7E13"/>
    <w:rsid w:val="000F0C0E"/>
    <w:rsid w:val="000F1E9F"/>
    <w:rsid w:val="000F3351"/>
    <w:rsid w:val="000F3AA6"/>
    <w:rsid w:val="000F4961"/>
    <w:rsid w:val="000F4CD9"/>
    <w:rsid w:val="000F5F28"/>
    <w:rsid w:val="000F6947"/>
    <w:rsid w:val="000F704B"/>
    <w:rsid w:val="000F7443"/>
    <w:rsid w:val="0010035A"/>
    <w:rsid w:val="00100360"/>
    <w:rsid w:val="001012B7"/>
    <w:rsid w:val="001014FC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5AB"/>
    <w:rsid w:val="001058A0"/>
    <w:rsid w:val="001059F8"/>
    <w:rsid w:val="00105C27"/>
    <w:rsid w:val="00105CB6"/>
    <w:rsid w:val="00105CFA"/>
    <w:rsid w:val="00106220"/>
    <w:rsid w:val="00106454"/>
    <w:rsid w:val="00107622"/>
    <w:rsid w:val="001077C4"/>
    <w:rsid w:val="00110F10"/>
    <w:rsid w:val="00111491"/>
    <w:rsid w:val="0011217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B13"/>
    <w:rsid w:val="001310BD"/>
    <w:rsid w:val="001316B5"/>
    <w:rsid w:val="00131CB9"/>
    <w:rsid w:val="00132190"/>
    <w:rsid w:val="001321B2"/>
    <w:rsid w:val="00132612"/>
    <w:rsid w:val="00134220"/>
    <w:rsid w:val="00134AEA"/>
    <w:rsid w:val="00135E34"/>
    <w:rsid w:val="00136DFE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D61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57F41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83"/>
    <w:rsid w:val="001762F1"/>
    <w:rsid w:val="001808C6"/>
    <w:rsid w:val="00180C8F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B3D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8C2"/>
    <w:rsid w:val="00194BD3"/>
    <w:rsid w:val="00195EA5"/>
    <w:rsid w:val="00196F9A"/>
    <w:rsid w:val="001971B9"/>
    <w:rsid w:val="00197DB7"/>
    <w:rsid w:val="00197EC9"/>
    <w:rsid w:val="001A1E93"/>
    <w:rsid w:val="001A2886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869"/>
    <w:rsid w:val="001A5DE1"/>
    <w:rsid w:val="001A63AF"/>
    <w:rsid w:val="001A739C"/>
    <w:rsid w:val="001B000C"/>
    <w:rsid w:val="001B11BE"/>
    <w:rsid w:val="001B1C98"/>
    <w:rsid w:val="001B1F8F"/>
    <w:rsid w:val="001B2794"/>
    <w:rsid w:val="001B302B"/>
    <w:rsid w:val="001B34EF"/>
    <w:rsid w:val="001B4CFB"/>
    <w:rsid w:val="001B553A"/>
    <w:rsid w:val="001B56A1"/>
    <w:rsid w:val="001B5D68"/>
    <w:rsid w:val="001B603D"/>
    <w:rsid w:val="001B6159"/>
    <w:rsid w:val="001B6335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D13"/>
    <w:rsid w:val="001C6632"/>
    <w:rsid w:val="001C6FAB"/>
    <w:rsid w:val="001C70DE"/>
    <w:rsid w:val="001C7589"/>
    <w:rsid w:val="001C775D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1C75"/>
    <w:rsid w:val="001E1CDB"/>
    <w:rsid w:val="001E1D7D"/>
    <w:rsid w:val="001E1F35"/>
    <w:rsid w:val="001E204C"/>
    <w:rsid w:val="001E28B4"/>
    <w:rsid w:val="001E2AAC"/>
    <w:rsid w:val="001E30F0"/>
    <w:rsid w:val="001E36DE"/>
    <w:rsid w:val="001E382C"/>
    <w:rsid w:val="001E5175"/>
    <w:rsid w:val="001E52C1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22B1"/>
    <w:rsid w:val="001F2517"/>
    <w:rsid w:val="001F2F91"/>
    <w:rsid w:val="001F33C3"/>
    <w:rsid w:val="001F34E4"/>
    <w:rsid w:val="001F3AFB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7117"/>
    <w:rsid w:val="00207120"/>
    <w:rsid w:val="002074A7"/>
    <w:rsid w:val="0020766F"/>
    <w:rsid w:val="0020768A"/>
    <w:rsid w:val="0021056F"/>
    <w:rsid w:val="002106CE"/>
    <w:rsid w:val="00210AFA"/>
    <w:rsid w:val="00211981"/>
    <w:rsid w:val="002125F7"/>
    <w:rsid w:val="00212C60"/>
    <w:rsid w:val="00212D8B"/>
    <w:rsid w:val="002136F8"/>
    <w:rsid w:val="002138F0"/>
    <w:rsid w:val="00213F06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C50"/>
    <w:rsid w:val="00224F11"/>
    <w:rsid w:val="00225A54"/>
    <w:rsid w:val="0022623F"/>
    <w:rsid w:val="00226A76"/>
    <w:rsid w:val="00227A8F"/>
    <w:rsid w:val="0023052C"/>
    <w:rsid w:val="0023083D"/>
    <w:rsid w:val="00230971"/>
    <w:rsid w:val="00231242"/>
    <w:rsid w:val="00231387"/>
    <w:rsid w:val="0023163C"/>
    <w:rsid w:val="002316D7"/>
    <w:rsid w:val="00232A33"/>
    <w:rsid w:val="00233024"/>
    <w:rsid w:val="00233F85"/>
    <w:rsid w:val="00234889"/>
    <w:rsid w:val="00234B84"/>
    <w:rsid w:val="0023501E"/>
    <w:rsid w:val="00235384"/>
    <w:rsid w:val="00240217"/>
    <w:rsid w:val="00240BCA"/>
    <w:rsid w:val="00240D11"/>
    <w:rsid w:val="00241019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732"/>
    <w:rsid w:val="0024582D"/>
    <w:rsid w:val="00245D08"/>
    <w:rsid w:val="002471D4"/>
    <w:rsid w:val="002515D1"/>
    <w:rsid w:val="0025179F"/>
    <w:rsid w:val="002518F2"/>
    <w:rsid w:val="00251BBD"/>
    <w:rsid w:val="00252146"/>
    <w:rsid w:val="002527C9"/>
    <w:rsid w:val="00252CE3"/>
    <w:rsid w:val="0025369B"/>
    <w:rsid w:val="00253FEA"/>
    <w:rsid w:val="00254E1B"/>
    <w:rsid w:val="0025721E"/>
    <w:rsid w:val="002579FB"/>
    <w:rsid w:val="00257E2F"/>
    <w:rsid w:val="0026014E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537"/>
    <w:rsid w:val="002675B4"/>
    <w:rsid w:val="00267A04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299"/>
    <w:rsid w:val="0027368F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523D"/>
    <w:rsid w:val="002962FB"/>
    <w:rsid w:val="00296BE8"/>
    <w:rsid w:val="00297510"/>
    <w:rsid w:val="002976EE"/>
    <w:rsid w:val="00297A86"/>
    <w:rsid w:val="002A0254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373"/>
    <w:rsid w:val="002A7BA0"/>
    <w:rsid w:val="002A7F1D"/>
    <w:rsid w:val="002B0027"/>
    <w:rsid w:val="002B017E"/>
    <w:rsid w:val="002B0584"/>
    <w:rsid w:val="002B0969"/>
    <w:rsid w:val="002B0D6D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333C"/>
    <w:rsid w:val="002C34A7"/>
    <w:rsid w:val="002C3668"/>
    <w:rsid w:val="002C40ED"/>
    <w:rsid w:val="002C4C94"/>
    <w:rsid w:val="002C5603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4906"/>
    <w:rsid w:val="002D4A3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10B3"/>
    <w:rsid w:val="002F1829"/>
    <w:rsid w:val="002F1CD1"/>
    <w:rsid w:val="002F220C"/>
    <w:rsid w:val="002F2533"/>
    <w:rsid w:val="002F2C50"/>
    <w:rsid w:val="002F3721"/>
    <w:rsid w:val="002F3FEA"/>
    <w:rsid w:val="002F44F5"/>
    <w:rsid w:val="002F4F08"/>
    <w:rsid w:val="002F54A8"/>
    <w:rsid w:val="002F58A4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5033"/>
    <w:rsid w:val="003057D6"/>
    <w:rsid w:val="00305961"/>
    <w:rsid w:val="003059B5"/>
    <w:rsid w:val="0030658A"/>
    <w:rsid w:val="00306C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4082"/>
    <w:rsid w:val="00315AA5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41E0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A38"/>
    <w:rsid w:val="00332105"/>
    <w:rsid w:val="0033232A"/>
    <w:rsid w:val="003325C5"/>
    <w:rsid w:val="00332E2E"/>
    <w:rsid w:val="00332EC4"/>
    <w:rsid w:val="00332EFA"/>
    <w:rsid w:val="00333520"/>
    <w:rsid w:val="003335EE"/>
    <w:rsid w:val="00333F3B"/>
    <w:rsid w:val="003341E7"/>
    <w:rsid w:val="003349CB"/>
    <w:rsid w:val="00334D9F"/>
    <w:rsid w:val="00335C56"/>
    <w:rsid w:val="00335F81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B0D"/>
    <w:rsid w:val="003512CD"/>
    <w:rsid w:val="003515F8"/>
    <w:rsid w:val="003539BF"/>
    <w:rsid w:val="003539F8"/>
    <w:rsid w:val="00353AAC"/>
    <w:rsid w:val="00354581"/>
    <w:rsid w:val="003548BF"/>
    <w:rsid w:val="003556D4"/>
    <w:rsid w:val="00356A46"/>
    <w:rsid w:val="0035739A"/>
    <w:rsid w:val="003574E5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847"/>
    <w:rsid w:val="003620F1"/>
    <w:rsid w:val="00362DAF"/>
    <w:rsid w:val="00363283"/>
    <w:rsid w:val="00364277"/>
    <w:rsid w:val="00364ED8"/>
    <w:rsid w:val="0036553E"/>
    <w:rsid w:val="00366580"/>
    <w:rsid w:val="00366FE1"/>
    <w:rsid w:val="003670DE"/>
    <w:rsid w:val="00367D67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8030A"/>
    <w:rsid w:val="003804B8"/>
    <w:rsid w:val="003807BB"/>
    <w:rsid w:val="00380B84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9BF"/>
    <w:rsid w:val="00387DCC"/>
    <w:rsid w:val="00390116"/>
    <w:rsid w:val="00390F46"/>
    <w:rsid w:val="003913BE"/>
    <w:rsid w:val="00391D76"/>
    <w:rsid w:val="00391E6A"/>
    <w:rsid w:val="00391FA3"/>
    <w:rsid w:val="0039281E"/>
    <w:rsid w:val="00392A32"/>
    <w:rsid w:val="0039323E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5BC"/>
    <w:rsid w:val="003A5A4A"/>
    <w:rsid w:val="003A5E9B"/>
    <w:rsid w:val="003A5F64"/>
    <w:rsid w:val="003A62D7"/>
    <w:rsid w:val="003A63AC"/>
    <w:rsid w:val="003A67EB"/>
    <w:rsid w:val="003A7034"/>
    <w:rsid w:val="003A727C"/>
    <w:rsid w:val="003A7AF1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5D3"/>
    <w:rsid w:val="003B5711"/>
    <w:rsid w:val="003B5831"/>
    <w:rsid w:val="003B5F37"/>
    <w:rsid w:val="003C0453"/>
    <w:rsid w:val="003C0C79"/>
    <w:rsid w:val="003C2C78"/>
    <w:rsid w:val="003C365F"/>
    <w:rsid w:val="003C3B4B"/>
    <w:rsid w:val="003C419C"/>
    <w:rsid w:val="003C4CD3"/>
    <w:rsid w:val="003C50B0"/>
    <w:rsid w:val="003C5CA9"/>
    <w:rsid w:val="003C6DC9"/>
    <w:rsid w:val="003C7F4B"/>
    <w:rsid w:val="003D16EB"/>
    <w:rsid w:val="003D2561"/>
    <w:rsid w:val="003D270C"/>
    <w:rsid w:val="003D27B6"/>
    <w:rsid w:val="003D34EF"/>
    <w:rsid w:val="003D3F17"/>
    <w:rsid w:val="003D55A8"/>
    <w:rsid w:val="003D65D3"/>
    <w:rsid w:val="003D6C87"/>
    <w:rsid w:val="003D6E5C"/>
    <w:rsid w:val="003D72CF"/>
    <w:rsid w:val="003D7D4A"/>
    <w:rsid w:val="003D7EA9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6F2"/>
    <w:rsid w:val="003F2823"/>
    <w:rsid w:val="003F288C"/>
    <w:rsid w:val="003F3346"/>
    <w:rsid w:val="003F5158"/>
    <w:rsid w:val="003F5777"/>
    <w:rsid w:val="003F5D33"/>
    <w:rsid w:val="003F60E9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68C7"/>
    <w:rsid w:val="004070D6"/>
    <w:rsid w:val="004070DE"/>
    <w:rsid w:val="00410086"/>
    <w:rsid w:val="00410657"/>
    <w:rsid w:val="0041164B"/>
    <w:rsid w:val="004130C9"/>
    <w:rsid w:val="0041361C"/>
    <w:rsid w:val="004143C6"/>
    <w:rsid w:val="00414660"/>
    <w:rsid w:val="00414946"/>
    <w:rsid w:val="0041625E"/>
    <w:rsid w:val="0041629A"/>
    <w:rsid w:val="00416C3E"/>
    <w:rsid w:val="00417351"/>
    <w:rsid w:val="004174E2"/>
    <w:rsid w:val="00417896"/>
    <w:rsid w:val="00417E98"/>
    <w:rsid w:val="0042194D"/>
    <w:rsid w:val="00421A72"/>
    <w:rsid w:val="00421EE8"/>
    <w:rsid w:val="0042343D"/>
    <w:rsid w:val="00423A8A"/>
    <w:rsid w:val="00423DB0"/>
    <w:rsid w:val="00424080"/>
    <w:rsid w:val="004240AE"/>
    <w:rsid w:val="00424AC8"/>
    <w:rsid w:val="00424C2A"/>
    <w:rsid w:val="00425E22"/>
    <w:rsid w:val="00426A9B"/>
    <w:rsid w:val="00426FA0"/>
    <w:rsid w:val="004271C6"/>
    <w:rsid w:val="0042764D"/>
    <w:rsid w:val="00427FC6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8B2"/>
    <w:rsid w:val="00435C6D"/>
    <w:rsid w:val="00435E3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D62"/>
    <w:rsid w:val="004416F0"/>
    <w:rsid w:val="00441756"/>
    <w:rsid w:val="00444068"/>
    <w:rsid w:val="00444A28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40D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D9"/>
    <w:rsid w:val="004569C0"/>
    <w:rsid w:val="004571B3"/>
    <w:rsid w:val="004575C8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AC8"/>
    <w:rsid w:val="00467D9E"/>
    <w:rsid w:val="004721B4"/>
    <w:rsid w:val="004736A8"/>
    <w:rsid w:val="004737E7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5409"/>
    <w:rsid w:val="00485A52"/>
    <w:rsid w:val="00485E9F"/>
    <w:rsid w:val="004864AE"/>
    <w:rsid w:val="0048663B"/>
    <w:rsid w:val="00486AFF"/>
    <w:rsid w:val="00490658"/>
    <w:rsid w:val="004906F0"/>
    <w:rsid w:val="00490FC8"/>
    <w:rsid w:val="004916C6"/>
    <w:rsid w:val="004919C8"/>
    <w:rsid w:val="00492BF1"/>
    <w:rsid w:val="00493C2E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9C6"/>
    <w:rsid w:val="004A1B1C"/>
    <w:rsid w:val="004A1E86"/>
    <w:rsid w:val="004A22C5"/>
    <w:rsid w:val="004A336C"/>
    <w:rsid w:val="004A37DA"/>
    <w:rsid w:val="004A39C2"/>
    <w:rsid w:val="004A3A45"/>
    <w:rsid w:val="004A3B8B"/>
    <w:rsid w:val="004A3DB0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B6B"/>
    <w:rsid w:val="004B13F5"/>
    <w:rsid w:val="004B1692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CC0"/>
    <w:rsid w:val="004C0965"/>
    <w:rsid w:val="004C114C"/>
    <w:rsid w:val="004C19A2"/>
    <w:rsid w:val="004C2B18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D0980"/>
    <w:rsid w:val="004D10FC"/>
    <w:rsid w:val="004D1E20"/>
    <w:rsid w:val="004D1F78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D7A75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3A38"/>
    <w:rsid w:val="00503ACE"/>
    <w:rsid w:val="00503C4D"/>
    <w:rsid w:val="00504A0C"/>
    <w:rsid w:val="00504E74"/>
    <w:rsid w:val="005055A0"/>
    <w:rsid w:val="00505F70"/>
    <w:rsid w:val="005061A2"/>
    <w:rsid w:val="00506277"/>
    <w:rsid w:val="00510C3A"/>
    <w:rsid w:val="0051144B"/>
    <w:rsid w:val="005116F8"/>
    <w:rsid w:val="00512CB6"/>
    <w:rsid w:val="005138E4"/>
    <w:rsid w:val="00513EE9"/>
    <w:rsid w:val="00514776"/>
    <w:rsid w:val="00514F05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7097"/>
    <w:rsid w:val="005274E5"/>
    <w:rsid w:val="00527930"/>
    <w:rsid w:val="00527964"/>
    <w:rsid w:val="00530086"/>
    <w:rsid w:val="00531559"/>
    <w:rsid w:val="00531DEE"/>
    <w:rsid w:val="00532330"/>
    <w:rsid w:val="005329C5"/>
    <w:rsid w:val="0053376C"/>
    <w:rsid w:val="00533A13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B28"/>
    <w:rsid w:val="00553D54"/>
    <w:rsid w:val="00554381"/>
    <w:rsid w:val="0055438E"/>
    <w:rsid w:val="00554393"/>
    <w:rsid w:val="00554678"/>
    <w:rsid w:val="00554B74"/>
    <w:rsid w:val="0055689B"/>
    <w:rsid w:val="005578FA"/>
    <w:rsid w:val="00560EC4"/>
    <w:rsid w:val="0056179B"/>
    <w:rsid w:val="00561897"/>
    <w:rsid w:val="00561CF7"/>
    <w:rsid w:val="00561DDC"/>
    <w:rsid w:val="00562227"/>
    <w:rsid w:val="0056392D"/>
    <w:rsid w:val="0056466F"/>
    <w:rsid w:val="005662AF"/>
    <w:rsid w:val="005663C2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445A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4B15"/>
    <w:rsid w:val="00584C63"/>
    <w:rsid w:val="005850FA"/>
    <w:rsid w:val="00586276"/>
    <w:rsid w:val="0058667E"/>
    <w:rsid w:val="00586940"/>
    <w:rsid w:val="00586DC8"/>
    <w:rsid w:val="00586FC5"/>
    <w:rsid w:val="00587B5B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FBF"/>
    <w:rsid w:val="00595FFC"/>
    <w:rsid w:val="0059605A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14A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7622"/>
    <w:rsid w:val="005A7638"/>
    <w:rsid w:val="005A76FE"/>
    <w:rsid w:val="005A7BC7"/>
    <w:rsid w:val="005B17E1"/>
    <w:rsid w:val="005B2228"/>
    <w:rsid w:val="005B23C9"/>
    <w:rsid w:val="005B27A5"/>
    <w:rsid w:val="005B3C4A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31B6"/>
    <w:rsid w:val="005C3375"/>
    <w:rsid w:val="005C3E63"/>
    <w:rsid w:val="005C471F"/>
    <w:rsid w:val="005C4777"/>
    <w:rsid w:val="005C4EAC"/>
    <w:rsid w:val="005C56F2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C93"/>
    <w:rsid w:val="005D0D78"/>
    <w:rsid w:val="005D0E39"/>
    <w:rsid w:val="005D1359"/>
    <w:rsid w:val="005D154E"/>
    <w:rsid w:val="005D17A7"/>
    <w:rsid w:val="005D2222"/>
    <w:rsid w:val="005D3062"/>
    <w:rsid w:val="005D3689"/>
    <w:rsid w:val="005D4C71"/>
    <w:rsid w:val="005D5024"/>
    <w:rsid w:val="005D5888"/>
    <w:rsid w:val="005D5AEA"/>
    <w:rsid w:val="005D61C1"/>
    <w:rsid w:val="005D64A5"/>
    <w:rsid w:val="005D6DC9"/>
    <w:rsid w:val="005D6E79"/>
    <w:rsid w:val="005D7F93"/>
    <w:rsid w:val="005E0943"/>
    <w:rsid w:val="005E0EA2"/>
    <w:rsid w:val="005E0F29"/>
    <w:rsid w:val="005E105A"/>
    <w:rsid w:val="005E16B5"/>
    <w:rsid w:val="005E2C52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1A7"/>
    <w:rsid w:val="005F2318"/>
    <w:rsid w:val="005F3309"/>
    <w:rsid w:val="005F3AFE"/>
    <w:rsid w:val="005F4211"/>
    <w:rsid w:val="005F4916"/>
    <w:rsid w:val="005F4A60"/>
    <w:rsid w:val="005F4E5D"/>
    <w:rsid w:val="005F5101"/>
    <w:rsid w:val="005F5A76"/>
    <w:rsid w:val="005F5E26"/>
    <w:rsid w:val="005F6554"/>
    <w:rsid w:val="00600210"/>
    <w:rsid w:val="00600225"/>
    <w:rsid w:val="00600A5B"/>
    <w:rsid w:val="00600AB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EC0"/>
    <w:rsid w:val="00606E8F"/>
    <w:rsid w:val="00607472"/>
    <w:rsid w:val="00607BE1"/>
    <w:rsid w:val="0061056C"/>
    <w:rsid w:val="0061068A"/>
    <w:rsid w:val="00610B8B"/>
    <w:rsid w:val="00611D17"/>
    <w:rsid w:val="006128F3"/>
    <w:rsid w:val="0061486E"/>
    <w:rsid w:val="00614DB1"/>
    <w:rsid w:val="00614F92"/>
    <w:rsid w:val="0061543D"/>
    <w:rsid w:val="00615CAC"/>
    <w:rsid w:val="00615E02"/>
    <w:rsid w:val="006160C8"/>
    <w:rsid w:val="00616BF2"/>
    <w:rsid w:val="00617548"/>
    <w:rsid w:val="00620195"/>
    <w:rsid w:val="0062327C"/>
    <w:rsid w:val="006234F2"/>
    <w:rsid w:val="00623745"/>
    <w:rsid w:val="00623A3B"/>
    <w:rsid w:val="00623D7B"/>
    <w:rsid w:val="00624C26"/>
    <w:rsid w:val="00624EA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6116"/>
    <w:rsid w:val="006472AE"/>
    <w:rsid w:val="006507F7"/>
    <w:rsid w:val="00650B47"/>
    <w:rsid w:val="00651220"/>
    <w:rsid w:val="00651758"/>
    <w:rsid w:val="00651EB8"/>
    <w:rsid w:val="006530B5"/>
    <w:rsid w:val="00654929"/>
    <w:rsid w:val="00654DEF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460"/>
    <w:rsid w:val="00673811"/>
    <w:rsid w:val="00673CBE"/>
    <w:rsid w:val="00673E1A"/>
    <w:rsid w:val="00674505"/>
    <w:rsid w:val="00674BEF"/>
    <w:rsid w:val="00675231"/>
    <w:rsid w:val="00676176"/>
    <w:rsid w:val="00676C3D"/>
    <w:rsid w:val="0067734D"/>
    <w:rsid w:val="006775E7"/>
    <w:rsid w:val="006778CB"/>
    <w:rsid w:val="0068063F"/>
    <w:rsid w:val="00680C22"/>
    <w:rsid w:val="00680F0D"/>
    <w:rsid w:val="00681A91"/>
    <w:rsid w:val="0068221E"/>
    <w:rsid w:val="00682632"/>
    <w:rsid w:val="00682BD9"/>
    <w:rsid w:val="0068315C"/>
    <w:rsid w:val="00684A25"/>
    <w:rsid w:val="00684E71"/>
    <w:rsid w:val="0068505D"/>
    <w:rsid w:val="0068526E"/>
    <w:rsid w:val="006852C6"/>
    <w:rsid w:val="00685444"/>
    <w:rsid w:val="00685ABC"/>
    <w:rsid w:val="006862F6"/>
    <w:rsid w:val="006863B7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25E"/>
    <w:rsid w:val="00693572"/>
    <w:rsid w:val="006939B2"/>
    <w:rsid w:val="00693D23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174D"/>
    <w:rsid w:val="006A3941"/>
    <w:rsid w:val="006A4235"/>
    <w:rsid w:val="006A5327"/>
    <w:rsid w:val="006A68D7"/>
    <w:rsid w:val="006A6A60"/>
    <w:rsid w:val="006A73C2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4D9"/>
    <w:rsid w:val="006C2729"/>
    <w:rsid w:val="006C2D93"/>
    <w:rsid w:val="006C36D0"/>
    <w:rsid w:val="006C6007"/>
    <w:rsid w:val="006D10CE"/>
    <w:rsid w:val="006D1187"/>
    <w:rsid w:val="006D142D"/>
    <w:rsid w:val="006D14D8"/>
    <w:rsid w:val="006D1836"/>
    <w:rsid w:val="006D2771"/>
    <w:rsid w:val="006D38C4"/>
    <w:rsid w:val="006D4068"/>
    <w:rsid w:val="006D4FE8"/>
    <w:rsid w:val="006D5079"/>
    <w:rsid w:val="006D52FB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8B"/>
    <w:rsid w:val="00703B10"/>
    <w:rsid w:val="00704EED"/>
    <w:rsid w:val="007059B5"/>
    <w:rsid w:val="00705CE2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3F7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4C9"/>
    <w:rsid w:val="00746AAE"/>
    <w:rsid w:val="00747393"/>
    <w:rsid w:val="0074769E"/>
    <w:rsid w:val="00747A34"/>
    <w:rsid w:val="00747F04"/>
    <w:rsid w:val="007502E9"/>
    <w:rsid w:val="00750B99"/>
    <w:rsid w:val="00750C1C"/>
    <w:rsid w:val="00750F5A"/>
    <w:rsid w:val="00751F4A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DB0"/>
    <w:rsid w:val="00764F71"/>
    <w:rsid w:val="00765416"/>
    <w:rsid w:val="007656D5"/>
    <w:rsid w:val="00765725"/>
    <w:rsid w:val="00767A7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EAE"/>
    <w:rsid w:val="007760D7"/>
    <w:rsid w:val="007762A1"/>
    <w:rsid w:val="00776936"/>
    <w:rsid w:val="00776D94"/>
    <w:rsid w:val="00776FC0"/>
    <w:rsid w:val="00777F1B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5075"/>
    <w:rsid w:val="0078526A"/>
    <w:rsid w:val="007856A9"/>
    <w:rsid w:val="0078580E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921"/>
    <w:rsid w:val="007A2D85"/>
    <w:rsid w:val="007A4B77"/>
    <w:rsid w:val="007A4CB2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C005E"/>
    <w:rsid w:val="007C089C"/>
    <w:rsid w:val="007C178E"/>
    <w:rsid w:val="007C1870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2BF"/>
    <w:rsid w:val="007D6512"/>
    <w:rsid w:val="007D788A"/>
    <w:rsid w:val="007E0331"/>
    <w:rsid w:val="007E169A"/>
    <w:rsid w:val="007E2B8B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4BDA"/>
    <w:rsid w:val="007F5132"/>
    <w:rsid w:val="007F5E6F"/>
    <w:rsid w:val="007F60E9"/>
    <w:rsid w:val="007F63D7"/>
    <w:rsid w:val="007F6EF5"/>
    <w:rsid w:val="007F7E8F"/>
    <w:rsid w:val="0080097C"/>
    <w:rsid w:val="00801352"/>
    <w:rsid w:val="00802DFB"/>
    <w:rsid w:val="0080378C"/>
    <w:rsid w:val="0080522B"/>
    <w:rsid w:val="0080548D"/>
    <w:rsid w:val="00805951"/>
    <w:rsid w:val="00805DE6"/>
    <w:rsid w:val="0080695D"/>
    <w:rsid w:val="008101D5"/>
    <w:rsid w:val="00810382"/>
    <w:rsid w:val="00810A38"/>
    <w:rsid w:val="00811226"/>
    <w:rsid w:val="008116ED"/>
    <w:rsid w:val="00811DC6"/>
    <w:rsid w:val="00812293"/>
    <w:rsid w:val="008126C0"/>
    <w:rsid w:val="0081291D"/>
    <w:rsid w:val="00813201"/>
    <w:rsid w:val="00813649"/>
    <w:rsid w:val="008142BC"/>
    <w:rsid w:val="00814408"/>
    <w:rsid w:val="0081481C"/>
    <w:rsid w:val="00814881"/>
    <w:rsid w:val="00814E48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6EC"/>
    <w:rsid w:val="0082594B"/>
    <w:rsid w:val="00825CD2"/>
    <w:rsid w:val="00826B90"/>
    <w:rsid w:val="00826D0F"/>
    <w:rsid w:val="00827DBF"/>
    <w:rsid w:val="00827F45"/>
    <w:rsid w:val="008300A4"/>
    <w:rsid w:val="008305C5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14D"/>
    <w:rsid w:val="00836627"/>
    <w:rsid w:val="0083752A"/>
    <w:rsid w:val="00837CE3"/>
    <w:rsid w:val="00837DAC"/>
    <w:rsid w:val="00840F6E"/>
    <w:rsid w:val="008414D9"/>
    <w:rsid w:val="008417EE"/>
    <w:rsid w:val="00841AFA"/>
    <w:rsid w:val="00841C7D"/>
    <w:rsid w:val="00842B90"/>
    <w:rsid w:val="0084319F"/>
    <w:rsid w:val="008433FB"/>
    <w:rsid w:val="00843724"/>
    <w:rsid w:val="00844378"/>
    <w:rsid w:val="0084479A"/>
    <w:rsid w:val="0084483B"/>
    <w:rsid w:val="00844D57"/>
    <w:rsid w:val="00846913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7218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ABA"/>
    <w:rsid w:val="00895DBA"/>
    <w:rsid w:val="00896379"/>
    <w:rsid w:val="008964DE"/>
    <w:rsid w:val="00896790"/>
    <w:rsid w:val="00897834"/>
    <w:rsid w:val="008979C6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5C5"/>
    <w:rsid w:val="008A4883"/>
    <w:rsid w:val="008A4A5E"/>
    <w:rsid w:val="008A4DB7"/>
    <w:rsid w:val="008A4E05"/>
    <w:rsid w:val="008A5827"/>
    <w:rsid w:val="008A5E13"/>
    <w:rsid w:val="008A6847"/>
    <w:rsid w:val="008B0362"/>
    <w:rsid w:val="008B0516"/>
    <w:rsid w:val="008B0ABC"/>
    <w:rsid w:val="008B0B76"/>
    <w:rsid w:val="008B0DD1"/>
    <w:rsid w:val="008B0DF7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909"/>
    <w:rsid w:val="008C543F"/>
    <w:rsid w:val="008C69C0"/>
    <w:rsid w:val="008C700D"/>
    <w:rsid w:val="008C7497"/>
    <w:rsid w:val="008C7619"/>
    <w:rsid w:val="008D03BB"/>
    <w:rsid w:val="008D118D"/>
    <w:rsid w:val="008D1460"/>
    <w:rsid w:val="008D16F4"/>
    <w:rsid w:val="008D1A05"/>
    <w:rsid w:val="008D242D"/>
    <w:rsid w:val="008D28C2"/>
    <w:rsid w:val="008D28C9"/>
    <w:rsid w:val="008D3692"/>
    <w:rsid w:val="008D438D"/>
    <w:rsid w:val="008D43F7"/>
    <w:rsid w:val="008D440B"/>
    <w:rsid w:val="008D4566"/>
    <w:rsid w:val="008D4577"/>
    <w:rsid w:val="008D5F99"/>
    <w:rsid w:val="008D6252"/>
    <w:rsid w:val="008D6780"/>
    <w:rsid w:val="008D75D9"/>
    <w:rsid w:val="008E031F"/>
    <w:rsid w:val="008E0449"/>
    <w:rsid w:val="008E087A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9F"/>
    <w:rsid w:val="008F1324"/>
    <w:rsid w:val="008F146C"/>
    <w:rsid w:val="008F1C2C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F97"/>
    <w:rsid w:val="00903836"/>
    <w:rsid w:val="00904777"/>
    <w:rsid w:val="009047AD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E74"/>
    <w:rsid w:val="0092028F"/>
    <w:rsid w:val="00920958"/>
    <w:rsid w:val="0092108F"/>
    <w:rsid w:val="00921940"/>
    <w:rsid w:val="00921CEC"/>
    <w:rsid w:val="00921EE7"/>
    <w:rsid w:val="00922826"/>
    <w:rsid w:val="00923452"/>
    <w:rsid w:val="009240CE"/>
    <w:rsid w:val="009268A5"/>
    <w:rsid w:val="00926CFB"/>
    <w:rsid w:val="009302DA"/>
    <w:rsid w:val="00930398"/>
    <w:rsid w:val="009312EE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DC2"/>
    <w:rsid w:val="0094306B"/>
    <w:rsid w:val="009434A3"/>
    <w:rsid w:val="009440A2"/>
    <w:rsid w:val="009446A4"/>
    <w:rsid w:val="009447C2"/>
    <w:rsid w:val="00944A17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2D3"/>
    <w:rsid w:val="00957661"/>
    <w:rsid w:val="00960964"/>
    <w:rsid w:val="00960E2F"/>
    <w:rsid w:val="00960FD9"/>
    <w:rsid w:val="00961BA4"/>
    <w:rsid w:val="00961D52"/>
    <w:rsid w:val="00961E9C"/>
    <w:rsid w:val="00962DC7"/>
    <w:rsid w:val="0096304D"/>
    <w:rsid w:val="0096393B"/>
    <w:rsid w:val="009639D7"/>
    <w:rsid w:val="00963BAD"/>
    <w:rsid w:val="00964805"/>
    <w:rsid w:val="00964CAB"/>
    <w:rsid w:val="0096559A"/>
    <w:rsid w:val="009657D8"/>
    <w:rsid w:val="009660A3"/>
    <w:rsid w:val="0096630A"/>
    <w:rsid w:val="009666F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F7A"/>
    <w:rsid w:val="00976661"/>
    <w:rsid w:val="00976692"/>
    <w:rsid w:val="00977380"/>
    <w:rsid w:val="0097777A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E8B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1A6F"/>
    <w:rsid w:val="009A1DD5"/>
    <w:rsid w:val="009A1ED0"/>
    <w:rsid w:val="009A2184"/>
    <w:rsid w:val="009A29B3"/>
    <w:rsid w:val="009A2C55"/>
    <w:rsid w:val="009A4B38"/>
    <w:rsid w:val="009A4D59"/>
    <w:rsid w:val="009A5CC1"/>
    <w:rsid w:val="009A5D3D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ED"/>
    <w:rsid w:val="009C707E"/>
    <w:rsid w:val="009C7493"/>
    <w:rsid w:val="009C7F89"/>
    <w:rsid w:val="009D0D90"/>
    <w:rsid w:val="009D1598"/>
    <w:rsid w:val="009D22D4"/>
    <w:rsid w:val="009D2390"/>
    <w:rsid w:val="009D2E4A"/>
    <w:rsid w:val="009D3AC1"/>
    <w:rsid w:val="009D3D1C"/>
    <w:rsid w:val="009D448C"/>
    <w:rsid w:val="009D4C38"/>
    <w:rsid w:val="009D71D8"/>
    <w:rsid w:val="009D7C88"/>
    <w:rsid w:val="009E0B3E"/>
    <w:rsid w:val="009E1B68"/>
    <w:rsid w:val="009E1EF7"/>
    <w:rsid w:val="009E30FD"/>
    <w:rsid w:val="009E359E"/>
    <w:rsid w:val="009E4A19"/>
    <w:rsid w:val="009E4E71"/>
    <w:rsid w:val="009E5FF4"/>
    <w:rsid w:val="009E6117"/>
    <w:rsid w:val="009E6B45"/>
    <w:rsid w:val="009F0538"/>
    <w:rsid w:val="009F08DA"/>
    <w:rsid w:val="009F198D"/>
    <w:rsid w:val="009F233F"/>
    <w:rsid w:val="009F23BA"/>
    <w:rsid w:val="009F290E"/>
    <w:rsid w:val="009F317C"/>
    <w:rsid w:val="009F451F"/>
    <w:rsid w:val="009F4AA2"/>
    <w:rsid w:val="009F4BD7"/>
    <w:rsid w:val="009F4EBE"/>
    <w:rsid w:val="009F5B93"/>
    <w:rsid w:val="00A007B0"/>
    <w:rsid w:val="00A0081B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4398"/>
    <w:rsid w:val="00A0475E"/>
    <w:rsid w:val="00A04BC4"/>
    <w:rsid w:val="00A04FB9"/>
    <w:rsid w:val="00A055CD"/>
    <w:rsid w:val="00A06B36"/>
    <w:rsid w:val="00A07021"/>
    <w:rsid w:val="00A07059"/>
    <w:rsid w:val="00A07DE5"/>
    <w:rsid w:val="00A11826"/>
    <w:rsid w:val="00A11A4D"/>
    <w:rsid w:val="00A11A77"/>
    <w:rsid w:val="00A11C22"/>
    <w:rsid w:val="00A1254C"/>
    <w:rsid w:val="00A12AB4"/>
    <w:rsid w:val="00A13B08"/>
    <w:rsid w:val="00A14172"/>
    <w:rsid w:val="00A143BC"/>
    <w:rsid w:val="00A14487"/>
    <w:rsid w:val="00A145D6"/>
    <w:rsid w:val="00A14885"/>
    <w:rsid w:val="00A14AF2"/>
    <w:rsid w:val="00A14D6F"/>
    <w:rsid w:val="00A16777"/>
    <w:rsid w:val="00A167D7"/>
    <w:rsid w:val="00A16AA0"/>
    <w:rsid w:val="00A17506"/>
    <w:rsid w:val="00A178A9"/>
    <w:rsid w:val="00A17C99"/>
    <w:rsid w:val="00A17E51"/>
    <w:rsid w:val="00A20351"/>
    <w:rsid w:val="00A22680"/>
    <w:rsid w:val="00A22929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8A4"/>
    <w:rsid w:val="00A31EED"/>
    <w:rsid w:val="00A32B5D"/>
    <w:rsid w:val="00A33727"/>
    <w:rsid w:val="00A344B1"/>
    <w:rsid w:val="00A34D5D"/>
    <w:rsid w:val="00A34E56"/>
    <w:rsid w:val="00A35418"/>
    <w:rsid w:val="00A35CCE"/>
    <w:rsid w:val="00A35E7B"/>
    <w:rsid w:val="00A363A4"/>
    <w:rsid w:val="00A36B24"/>
    <w:rsid w:val="00A36EF6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BB2"/>
    <w:rsid w:val="00A465C5"/>
    <w:rsid w:val="00A4727B"/>
    <w:rsid w:val="00A474D0"/>
    <w:rsid w:val="00A503E5"/>
    <w:rsid w:val="00A50815"/>
    <w:rsid w:val="00A5157F"/>
    <w:rsid w:val="00A5233D"/>
    <w:rsid w:val="00A52C72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59E0"/>
    <w:rsid w:val="00A6650A"/>
    <w:rsid w:val="00A67049"/>
    <w:rsid w:val="00A70BC1"/>
    <w:rsid w:val="00A7205B"/>
    <w:rsid w:val="00A726AF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2125"/>
    <w:rsid w:val="00A82914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73B"/>
    <w:rsid w:val="00AA1991"/>
    <w:rsid w:val="00AA34CA"/>
    <w:rsid w:val="00AA47E7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1D89"/>
    <w:rsid w:val="00AE27FC"/>
    <w:rsid w:val="00AE3570"/>
    <w:rsid w:val="00AE36D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E7E8F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771"/>
    <w:rsid w:val="00AF3FE9"/>
    <w:rsid w:val="00AF4204"/>
    <w:rsid w:val="00AF44C4"/>
    <w:rsid w:val="00AF456C"/>
    <w:rsid w:val="00AF49CF"/>
    <w:rsid w:val="00AF49F9"/>
    <w:rsid w:val="00AF4A85"/>
    <w:rsid w:val="00AF4E77"/>
    <w:rsid w:val="00AF539E"/>
    <w:rsid w:val="00AF583D"/>
    <w:rsid w:val="00AF62C6"/>
    <w:rsid w:val="00AF6367"/>
    <w:rsid w:val="00AF7632"/>
    <w:rsid w:val="00B018B6"/>
    <w:rsid w:val="00B0198D"/>
    <w:rsid w:val="00B02320"/>
    <w:rsid w:val="00B02D0D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9C9"/>
    <w:rsid w:val="00B12EC2"/>
    <w:rsid w:val="00B13725"/>
    <w:rsid w:val="00B144B6"/>
    <w:rsid w:val="00B14E31"/>
    <w:rsid w:val="00B14F41"/>
    <w:rsid w:val="00B15E55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316E6"/>
    <w:rsid w:val="00B31DEC"/>
    <w:rsid w:val="00B32867"/>
    <w:rsid w:val="00B3322D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8D8"/>
    <w:rsid w:val="00B4769A"/>
    <w:rsid w:val="00B51E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A7B"/>
    <w:rsid w:val="00B6370B"/>
    <w:rsid w:val="00B63A3C"/>
    <w:rsid w:val="00B64660"/>
    <w:rsid w:val="00B6565B"/>
    <w:rsid w:val="00B660FE"/>
    <w:rsid w:val="00B66381"/>
    <w:rsid w:val="00B67F67"/>
    <w:rsid w:val="00B70D20"/>
    <w:rsid w:val="00B70E7A"/>
    <w:rsid w:val="00B710B7"/>
    <w:rsid w:val="00B7168B"/>
    <w:rsid w:val="00B71C7B"/>
    <w:rsid w:val="00B72347"/>
    <w:rsid w:val="00B7238C"/>
    <w:rsid w:val="00B72B9C"/>
    <w:rsid w:val="00B72BA0"/>
    <w:rsid w:val="00B73D6B"/>
    <w:rsid w:val="00B73EEA"/>
    <w:rsid w:val="00B7402B"/>
    <w:rsid w:val="00B7452F"/>
    <w:rsid w:val="00B746DF"/>
    <w:rsid w:val="00B74787"/>
    <w:rsid w:val="00B754FF"/>
    <w:rsid w:val="00B774B3"/>
    <w:rsid w:val="00B77710"/>
    <w:rsid w:val="00B77960"/>
    <w:rsid w:val="00B77C2D"/>
    <w:rsid w:val="00B77FC8"/>
    <w:rsid w:val="00B77FD4"/>
    <w:rsid w:val="00B801D1"/>
    <w:rsid w:val="00B817A8"/>
    <w:rsid w:val="00B826EA"/>
    <w:rsid w:val="00B828C6"/>
    <w:rsid w:val="00B83831"/>
    <w:rsid w:val="00B83B5F"/>
    <w:rsid w:val="00B83C6E"/>
    <w:rsid w:val="00B83FCB"/>
    <w:rsid w:val="00B8447E"/>
    <w:rsid w:val="00B87A1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FCE"/>
    <w:rsid w:val="00BA3B88"/>
    <w:rsid w:val="00BA43EA"/>
    <w:rsid w:val="00BA48CB"/>
    <w:rsid w:val="00BA500B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41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5D15"/>
    <w:rsid w:val="00BB6FF8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669B"/>
    <w:rsid w:val="00BC6819"/>
    <w:rsid w:val="00BD046B"/>
    <w:rsid w:val="00BD04EB"/>
    <w:rsid w:val="00BD075C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EAD"/>
    <w:rsid w:val="00BE0A6B"/>
    <w:rsid w:val="00BE0CCC"/>
    <w:rsid w:val="00BE0DE4"/>
    <w:rsid w:val="00BE1573"/>
    <w:rsid w:val="00BE1E1A"/>
    <w:rsid w:val="00BE1E6B"/>
    <w:rsid w:val="00BE1EE3"/>
    <w:rsid w:val="00BE30EA"/>
    <w:rsid w:val="00BE3670"/>
    <w:rsid w:val="00BE3D22"/>
    <w:rsid w:val="00BE43B1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7AE"/>
    <w:rsid w:val="00BF2F1E"/>
    <w:rsid w:val="00BF30B2"/>
    <w:rsid w:val="00BF3263"/>
    <w:rsid w:val="00BF397C"/>
    <w:rsid w:val="00BF3E54"/>
    <w:rsid w:val="00BF3F35"/>
    <w:rsid w:val="00BF5038"/>
    <w:rsid w:val="00BF51AB"/>
    <w:rsid w:val="00BF559B"/>
    <w:rsid w:val="00BF60F1"/>
    <w:rsid w:val="00BF65FD"/>
    <w:rsid w:val="00BF680C"/>
    <w:rsid w:val="00BF72BE"/>
    <w:rsid w:val="00C0062E"/>
    <w:rsid w:val="00C008C8"/>
    <w:rsid w:val="00C009C9"/>
    <w:rsid w:val="00C00E79"/>
    <w:rsid w:val="00C011F7"/>
    <w:rsid w:val="00C0271E"/>
    <w:rsid w:val="00C03215"/>
    <w:rsid w:val="00C05862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1724C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3128"/>
    <w:rsid w:val="00C33344"/>
    <w:rsid w:val="00C33A5C"/>
    <w:rsid w:val="00C34008"/>
    <w:rsid w:val="00C35B84"/>
    <w:rsid w:val="00C36933"/>
    <w:rsid w:val="00C37602"/>
    <w:rsid w:val="00C37972"/>
    <w:rsid w:val="00C37C9A"/>
    <w:rsid w:val="00C40281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106"/>
    <w:rsid w:val="00C5128D"/>
    <w:rsid w:val="00C5140D"/>
    <w:rsid w:val="00C51E07"/>
    <w:rsid w:val="00C5243D"/>
    <w:rsid w:val="00C53C8A"/>
    <w:rsid w:val="00C5435D"/>
    <w:rsid w:val="00C54A16"/>
    <w:rsid w:val="00C55863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6D89"/>
    <w:rsid w:val="00C671BE"/>
    <w:rsid w:val="00C67624"/>
    <w:rsid w:val="00C67C94"/>
    <w:rsid w:val="00C67E94"/>
    <w:rsid w:val="00C70AB8"/>
    <w:rsid w:val="00C72199"/>
    <w:rsid w:val="00C7245A"/>
    <w:rsid w:val="00C7297D"/>
    <w:rsid w:val="00C73022"/>
    <w:rsid w:val="00C7503F"/>
    <w:rsid w:val="00C75197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4DC0"/>
    <w:rsid w:val="00C85407"/>
    <w:rsid w:val="00C85571"/>
    <w:rsid w:val="00C857A2"/>
    <w:rsid w:val="00C85998"/>
    <w:rsid w:val="00C85B18"/>
    <w:rsid w:val="00C863BB"/>
    <w:rsid w:val="00C86484"/>
    <w:rsid w:val="00C8660C"/>
    <w:rsid w:val="00C86F70"/>
    <w:rsid w:val="00C8735B"/>
    <w:rsid w:val="00C8792E"/>
    <w:rsid w:val="00C907FD"/>
    <w:rsid w:val="00C90BBF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773"/>
    <w:rsid w:val="00CA07E8"/>
    <w:rsid w:val="00CA096F"/>
    <w:rsid w:val="00CA1B1A"/>
    <w:rsid w:val="00CA1D8F"/>
    <w:rsid w:val="00CA29E1"/>
    <w:rsid w:val="00CA2C5C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A4B"/>
    <w:rsid w:val="00CD112B"/>
    <w:rsid w:val="00CD1642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E11A9"/>
    <w:rsid w:val="00CE1397"/>
    <w:rsid w:val="00CE3110"/>
    <w:rsid w:val="00CE3A72"/>
    <w:rsid w:val="00CE4051"/>
    <w:rsid w:val="00CE49B6"/>
    <w:rsid w:val="00CE528B"/>
    <w:rsid w:val="00CE6A96"/>
    <w:rsid w:val="00CE6B81"/>
    <w:rsid w:val="00CE6C57"/>
    <w:rsid w:val="00CE726B"/>
    <w:rsid w:val="00CE746E"/>
    <w:rsid w:val="00CE7524"/>
    <w:rsid w:val="00CE7C7D"/>
    <w:rsid w:val="00CF0E70"/>
    <w:rsid w:val="00CF1D6E"/>
    <w:rsid w:val="00CF2863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1027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BBD"/>
    <w:rsid w:val="00D12CAA"/>
    <w:rsid w:val="00D12CE3"/>
    <w:rsid w:val="00D12F44"/>
    <w:rsid w:val="00D13970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2322"/>
    <w:rsid w:val="00D22BC4"/>
    <w:rsid w:val="00D24D06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D57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248"/>
    <w:rsid w:val="00D60554"/>
    <w:rsid w:val="00D6069D"/>
    <w:rsid w:val="00D6189D"/>
    <w:rsid w:val="00D6253D"/>
    <w:rsid w:val="00D62685"/>
    <w:rsid w:val="00D6270E"/>
    <w:rsid w:val="00D62D5D"/>
    <w:rsid w:val="00D63953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F9F"/>
    <w:rsid w:val="00D80D71"/>
    <w:rsid w:val="00D813EC"/>
    <w:rsid w:val="00D818FB"/>
    <w:rsid w:val="00D8216C"/>
    <w:rsid w:val="00D821A1"/>
    <w:rsid w:val="00D82E6F"/>
    <w:rsid w:val="00D832A4"/>
    <w:rsid w:val="00D83945"/>
    <w:rsid w:val="00D83FF5"/>
    <w:rsid w:val="00D84264"/>
    <w:rsid w:val="00D8484B"/>
    <w:rsid w:val="00D85AFF"/>
    <w:rsid w:val="00D86639"/>
    <w:rsid w:val="00D866F3"/>
    <w:rsid w:val="00D86A84"/>
    <w:rsid w:val="00D87D5C"/>
    <w:rsid w:val="00D90055"/>
    <w:rsid w:val="00D90185"/>
    <w:rsid w:val="00D90327"/>
    <w:rsid w:val="00D905AA"/>
    <w:rsid w:val="00D9160C"/>
    <w:rsid w:val="00D91ED0"/>
    <w:rsid w:val="00D91FA8"/>
    <w:rsid w:val="00D923B8"/>
    <w:rsid w:val="00D925BA"/>
    <w:rsid w:val="00D93D37"/>
    <w:rsid w:val="00D93E12"/>
    <w:rsid w:val="00D94F36"/>
    <w:rsid w:val="00D9579F"/>
    <w:rsid w:val="00D95E5F"/>
    <w:rsid w:val="00D966F6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6659"/>
    <w:rsid w:val="00DA6F5E"/>
    <w:rsid w:val="00DA7077"/>
    <w:rsid w:val="00DA71D5"/>
    <w:rsid w:val="00DA7517"/>
    <w:rsid w:val="00DA7D99"/>
    <w:rsid w:val="00DB03EB"/>
    <w:rsid w:val="00DB0537"/>
    <w:rsid w:val="00DB0C4A"/>
    <w:rsid w:val="00DB0F9F"/>
    <w:rsid w:val="00DB2C5B"/>
    <w:rsid w:val="00DB3068"/>
    <w:rsid w:val="00DB3D3D"/>
    <w:rsid w:val="00DB3F3F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50D"/>
    <w:rsid w:val="00DC17EC"/>
    <w:rsid w:val="00DC190E"/>
    <w:rsid w:val="00DC1BD8"/>
    <w:rsid w:val="00DC24CE"/>
    <w:rsid w:val="00DC2A2E"/>
    <w:rsid w:val="00DC2C12"/>
    <w:rsid w:val="00DC2EFD"/>
    <w:rsid w:val="00DC31D4"/>
    <w:rsid w:val="00DC3707"/>
    <w:rsid w:val="00DC4086"/>
    <w:rsid w:val="00DC4829"/>
    <w:rsid w:val="00DC4D01"/>
    <w:rsid w:val="00DC6324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43CB"/>
    <w:rsid w:val="00DD5C1E"/>
    <w:rsid w:val="00DD5F1B"/>
    <w:rsid w:val="00DD715E"/>
    <w:rsid w:val="00DE065B"/>
    <w:rsid w:val="00DE0E7F"/>
    <w:rsid w:val="00DE11C4"/>
    <w:rsid w:val="00DE14B5"/>
    <w:rsid w:val="00DE1D56"/>
    <w:rsid w:val="00DE1FDE"/>
    <w:rsid w:val="00DE20D5"/>
    <w:rsid w:val="00DE2BC7"/>
    <w:rsid w:val="00DE32CF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FBA"/>
    <w:rsid w:val="00E204BE"/>
    <w:rsid w:val="00E20757"/>
    <w:rsid w:val="00E20E75"/>
    <w:rsid w:val="00E2169F"/>
    <w:rsid w:val="00E21F80"/>
    <w:rsid w:val="00E22368"/>
    <w:rsid w:val="00E228E7"/>
    <w:rsid w:val="00E23C0A"/>
    <w:rsid w:val="00E2410F"/>
    <w:rsid w:val="00E24567"/>
    <w:rsid w:val="00E25570"/>
    <w:rsid w:val="00E25D4C"/>
    <w:rsid w:val="00E26D3D"/>
    <w:rsid w:val="00E27D0F"/>
    <w:rsid w:val="00E302BC"/>
    <w:rsid w:val="00E306AD"/>
    <w:rsid w:val="00E308CD"/>
    <w:rsid w:val="00E30D08"/>
    <w:rsid w:val="00E3104A"/>
    <w:rsid w:val="00E31A7A"/>
    <w:rsid w:val="00E329A6"/>
    <w:rsid w:val="00E32F2E"/>
    <w:rsid w:val="00E333FB"/>
    <w:rsid w:val="00E33658"/>
    <w:rsid w:val="00E33744"/>
    <w:rsid w:val="00E33AC7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22B4"/>
    <w:rsid w:val="00E43F77"/>
    <w:rsid w:val="00E44248"/>
    <w:rsid w:val="00E44E36"/>
    <w:rsid w:val="00E45053"/>
    <w:rsid w:val="00E45060"/>
    <w:rsid w:val="00E45B1F"/>
    <w:rsid w:val="00E46182"/>
    <w:rsid w:val="00E47673"/>
    <w:rsid w:val="00E47D91"/>
    <w:rsid w:val="00E5020E"/>
    <w:rsid w:val="00E50E54"/>
    <w:rsid w:val="00E515ED"/>
    <w:rsid w:val="00E517B9"/>
    <w:rsid w:val="00E51AB5"/>
    <w:rsid w:val="00E52146"/>
    <w:rsid w:val="00E5289D"/>
    <w:rsid w:val="00E53010"/>
    <w:rsid w:val="00E5377B"/>
    <w:rsid w:val="00E53DA4"/>
    <w:rsid w:val="00E548B0"/>
    <w:rsid w:val="00E54D2E"/>
    <w:rsid w:val="00E55421"/>
    <w:rsid w:val="00E56AA1"/>
    <w:rsid w:val="00E56DA8"/>
    <w:rsid w:val="00E578A2"/>
    <w:rsid w:val="00E57BC0"/>
    <w:rsid w:val="00E57F2C"/>
    <w:rsid w:val="00E60806"/>
    <w:rsid w:val="00E61FB9"/>
    <w:rsid w:val="00E62C30"/>
    <w:rsid w:val="00E631CD"/>
    <w:rsid w:val="00E63FDD"/>
    <w:rsid w:val="00E6416B"/>
    <w:rsid w:val="00E64272"/>
    <w:rsid w:val="00E64EFE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7F0"/>
    <w:rsid w:val="00E70D76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8B2"/>
    <w:rsid w:val="00E86E9D"/>
    <w:rsid w:val="00E87533"/>
    <w:rsid w:val="00E8753D"/>
    <w:rsid w:val="00E87BDE"/>
    <w:rsid w:val="00E87BF5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805"/>
    <w:rsid w:val="00EA1DAA"/>
    <w:rsid w:val="00EA27DD"/>
    <w:rsid w:val="00EA28F7"/>
    <w:rsid w:val="00EA3D58"/>
    <w:rsid w:val="00EA49B6"/>
    <w:rsid w:val="00EA54E9"/>
    <w:rsid w:val="00EA592D"/>
    <w:rsid w:val="00EA5B3E"/>
    <w:rsid w:val="00EA688F"/>
    <w:rsid w:val="00EB02C0"/>
    <w:rsid w:val="00EB0FE4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6973"/>
    <w:rsid w:val="00EB6B34"/>
    <w:rsid w:val="00EB6FD7"/>
    <w:rsid w:val="00EB797A"/>
    <w:rsid w:val="00EB79A0"/>
    <w:rsid w:val="00EB79B2"/>
    <w:rsid w:val="00EC087B"/>
    <w:rsid w:val="00EC1B9D"/>
    <w:rsid w:val="00EC1F68"/>
    <w:rsid w:val="00EC2390"/>
    <w:rsid w:val="00EC2595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4E87"/>
    <w:rsid w:val="00EE5911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1B9"/>
    <w:rsid w:val="00F00614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A80"/>
    <w:rsid w:val="00F14B20"/>
    <w:rsid w:val="00F14EB8"/>
    <w:rsid w:val="00F15257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3535"/>
    <w:rsid w:val="00F34486"/>
    <w:rsid w:val="00F34BAD"/>
    <w:rsid w:val="00F34E2A"/>
    <w:rsid w:val="00F354B4"/>
    <w:rsid w:val="00F3627E"/>
    <w:rsid w:val="00F37C65"/>
    <w:rsid w:val="00F37DEA"/>
    <w:rsid w:val="00F40FE8"/>
    <w:rsid w:val="00F41088"/>
    <w:rsid w:val="00F43431"/>
    <w:rsid w:val="00F44161"/>
    <w:rsid w:val="00F44319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A8A"/>
    <w:rsid w:val="00F513B3"/>
    <w:rsid w:val="00F518B9"/>
    <w:rsid w:val="00F526A1"/>
    <w:rsid w:val="00F52733"/>
    <w:rsid w:val="00F53005"/>
    <w:rsid w:val="00F532C3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71809"/>
    <w:rsid w:val="00F7192E"/>
    <w:rsid w:val="00F71C2D"/>
    <w:rsid w:val="00F739F1"/>
    <w:rsid w:val="00F745CC"/>
    <w:rsid w:val="00F75CA2"/>
    <w:rsid w:val="00F7679E"/>
    <w:rsid w:val="00F8004C"/>
    <w:rsid w:val="00F801D4"/>
    <w:rsid w:val="00F804C4"/>
    <w:rsid w:val="00F81035"/>
    <w:rsid w:val="00F82023"/>
    <w:rsid w:val="00F820FB"/>
    <w:rsid w:val="00F82F2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1274"/>
    <w:rsid w:val="00F91537"/>
    <w:rsid w:val="00F919B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6474"/>
    <w:rsid w:val="00FA653D"/>
    <w:rsid w:val="00FA66D9"/>
    <w:rsid w:val="00FA6DF9"/>
    <w:rsid w:val="00FA6F92"/>
    <w:rsid w:val="00FA74EA"/>
    <w:rsid w:val="00FA7747"/>
    <w:rsid w:val="00FA7F83"/>
    <w:rsid w:val="00FB100F"/>
    <w:rsid w:val="00FB26DD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3B0A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3DA"/>
    <w:rsid w:val="00FD2A27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7177C-A161-443C-BDE3-B6E964C3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496</Words>
  <Characters>2067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Somjai, Nigonyanont</cp:lastModifiedBy>
  <cp:revision>3</cp:revision>
  <cp:lastPrinted>2020-05-12T12:59:00Z</cp:lastPrinted>
  <dcterms:created xsi:type="dcterms:W3CDTF">2020-07-30T09:28:00Z</dcterms:created>
  <dcterms:modified xsi:type="dcterms:W3CDTF">2020-07-30T09:31:00Z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