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ook w:val="01E0" w:firstRow="1" w:lastRow="1" w:firstColumn="1" w:lastColumn="1" w:noHBand="0" w:noVBand="0"/>
      </w:tblPr>
      <w:tblGrid>
        <w:gridCol w:w="1278"/>
        <w:gridCol w:w="270"/>
        <w:gridCol w:w="8010"/>
      </w:tblGrid>
      <w:tr w:rsidR="00572B6F" w:rsidRPr="00EA592D" w14:paraId="517019B3" w14:textId="77777777" w:rsidTr="00EB57B0">
        <w:tc>
          <w:tcPr>
            <w:tcW w:w="1278" w:type="dxa"/>
          </w:tcPr>
          <w:p w14:paraId="2481E77F" w14:textId="36ECC789" w:rsidR="00572B6F" w:rsidRPr="00EA592D" w:rsidRDefault="00572B6F" w:rsidP="00CE726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EA592D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</w:tcPr>
          <w:p w14:paraId="269AB96C" w14:textId="77777777" w:rsidR="00572B6F" w:rsidRPr="00EA592D" w:rsidRDefault="00572B6F" w:rsidP="00CE726B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010" w:type="dxa"/>
          </w:tcPr>
          <w:p w14:paraId="18C82640" w14:textId="77777777" w:rsidR="00572B6F" w:rsidRPr="00EA592D" w:rsidRDefault="00572B6F" w:rsidP="00CE726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A592D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572B6F" w:rsidRPr="00EA592D" w14:paraId="71364458" w14:textId="77777777" w:rsidTr="005A4D0B">
        <w:trPr>
          <w:trHeight w:val="227"/>
        </w:trPr>
        <w:tc>
          <w:tcPr>
            <w:tcW w:w="1278" w:type="dxa"/>
          </w:tcPr>
          <w:p w14:paraId="5496C78F" w14:textId="77777777" w:rsidR="00572B6F" w:rsidRPr="00EA592D" w:rsidRDefault="00572B6F" w:rsidP="00CE726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72A97E" w14:textId="77777777" w:rsidR="00572B6F" w:rsidRPr="00EA592D" w:rsidRDefault="00572B6F" w:rsidP="00CE726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44DD19DE" w14:textId="77777777" w:rsidR="00572B6F" w:rsidRPr="00EA592D" w:rsidRDefault="00572B6F" w:rsidP="00CE726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572B6F" w:rsidRPr="00EA592D" w14:paraId="040F56AB" w14:textId="77777777" w:rsidTr="005A4D0B">
        <w:tc>
          <w:tcPr>
            <w:tcW w:w="1278" w:type="dxa"/>
          </w:tcPr>
          <w:p w14:paraId="49E8D6FC" w14:textId="7AF87E93" w:rsidR="00572B6F" w:rsidRPr="00EA592D" w:rsidRDefault="00D57DCE" w:rsidP="00CE726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57DC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048C547F" w14:textId="77777777" w:rsidR="00572B6F" w:rsidRPr="00EA592D" w:rsidRDefault="00572B6F" w:rsidP="00CE726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1692428A" w14:textId="77777777" w:rsidR="00572B6F" w:rsidRPr="00EA592D" w:rsidRDefault="00572B6F" w:rsidP="00CE726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A592D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572B6F" w:rsidRPr="00EA592D" w14:paraId="4AC256B4" w14:textId="77777777" w:rsidTr="005A4D0B">
        <w:tc>
          <w:tcPr>
            <w:tcW w:w="1278" w:type="dxa"/>
          </w:tcPr>
          <w:p w14:paraId="5B7C89E1" w14:textId="3969ABC7" w:rsidR="00572B6F" w:rsidRPr="00EA592D" w:rsidRDefault="00D57DCE" w:rsidP="00CE726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57DC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="00572B6F" w:rsidRPr="00EA592D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53C25993" w14:textId="77777777" w:rsidR="00572B6F" w:rsidRPr="00EA592D" w:rsidRDefault="00572B6F" w:rsidP="00CE726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61F33843" w14:textId="39992019" w:rsidR="00EE783D" w:rsidRPr="00EE783D" w:rsidRDefault="00572B6F" w:rsidP="00EE783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A592D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</w:t>
            </w:r>
            <w:r w:rsidR="008D5F99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ระหว่างกาล</w:t>
            </w:r>
          </w:p>
        </w:tc>
      </w:tr>
      <w:tr w:rsidR="00EB79A0" w:rsidRPr="00EA592D" w14:paraId="02ACDC2D" w14:textId="77777777" w:rsidTr="005A4D0B">
        <w:tc>
          <w:tcPr>
            <w:tcW w:w="1278" w:type="dxa"/>
          </w:tcPr>
          <w:p w14:paraId="40B08ED6" w14:textId="1F78D6A5" w:rsidR="00EB79A0" w:rsidRPr="00EA592D" w:rsidRDefault="00D57DCE" w:rsidP="00CE726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57DC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50647BE3" w14:textId="77777777" w:rsidR="00EB79A0" w:rsidRPr="00EA592D" w:rsidRDefault="00EB79A0" w:rsidP="00CE726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39F18CA1" w14:textId="2EC19345" w:rsidR="00EB79A0" w:rsidRPr="00EA592D" w:rsidRDefault="00EE783D" w:rsidP="00CE726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E783D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 xml:space="preserve">ผลกระทบจากการแพร่ระบาดของโรคติดเชื้อไวรัสโคโรน่า </w:t>
            </w:r>
            <w:r w:rsidR="00D57DCE" w:rsidRPr="00D57DC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2019</w:t>
            </w:r>
          </w:p>
        </w:tc>
      </w:tr>
      <w:tr w:rsidR="00EE783D" w:rsidRPr="00EA592D" w14:paraId="4546620E" w14:textId="77777777" w:rsidTr="005A4D0B">
        <w:tc>
          <w:tcPr>
            <w:tcW w:w="1278" w:type="dxa"/>
          </w:tcPr>
          <w:p w14:paraId="242ECFB4" w14:textId="2014E938" w:rsidR="00EE783D" w:rsidRPr="00EA592D" w:rsidRDefault="00D57DCE" w:rsidP="00EE783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57DC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32E2E410" w14:textId="77777777" w:rsidR="00EE783D" w:rsidRPr="00EA592D" w:rsidRDefault="00EE783D" w:rsidP="00EE783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45541214" w14:textId="76D91FF7" w:rsidR="00EE783D" w:rsidRPr="00EE783D" w:rsidRDefault="00EE783D" w:rsidP="00EE783D">
            <w:pPr>
              <w:pStyle w:val="index"/>
              <w:tabs>
                <w:tab w:val="clear" w:pos="1134"/>
              </w:tabs>
              <w:spacing w:after="0" w:line="380" w:lineRule="exact"/>
              <w:outlineLvl w:val="0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  <w:r w:rsidRPr="00EE783D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การเปลี่ยนแปลงนโยบายการบัญชี</w:t>
            </w:r>
          </w:p>
        </w:tc>
      </w:tr>
      <w:tr w:rsidR="00EE783D" w:rsidRPr="00EA592D" w14:paraId="6647C2E0" w14:textId="77777777" w:rsidTr="005A4D0B">
        <w:tc>
          <w:tcPr>
            <w:tcW w:w="1278" w:type="dxa"/>
          </w:tcPr>
          <w:p w14:paraId="1C85149B" w14:textId="45C6F582" w:rsidR="00EE783D" w:rsidRPr="002C3668" w:rsidRDefault="00D57DCE" w:rsidP="00EE783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57DC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38743049" w14:textId="77777777" w:rsidR="00EE783D" w:rsidRPr="002C3668" w:rsidRDefault="00EE783D" w:rsidP="00EE783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5C6D4047" w14:textId="02AC35C7" w:rsidR="00EE783D" w:rsidRPr="002C3668" w:rsidRDefault="00EE783D" w:rsidP="00EE783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EE783D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ความเสี่ยงทางการเงิน</w:t>
            </w:r>
          </w:p>
        </w:tc>
      </w:tr>
      <w:tr w:rsidR="00EE783D" w:rsidRPr="00EA592D" w14:paraId="036D31CA" w14:textId="77777777" w:rsidTr="005A4D0B">
        <w:tc>
          <w:tcPr>
            <w:tcW w:w="1278" w:type="dxa"/>
          </w:tcPr>
          <w:p w14:paraId="6A0BF878" w14:textId="3B5A0FC5" w:rsidR="00EE783D" w:rsidRPr="00EA592D" w:rsidRDefault="00D57DCE" w:rsidP="00EE783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57DC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6847FF6A" w14:textId="77777777" w:rsidR="00EE783D" w:rsidRPr="00EA592D" w:rsidRDefault="00EE783D" w:rsidP="00EE783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2D1E6DF6" w14:textId="2397CE43" w:rsidR="00EE783D" w:rsidRPr="00EA592D" w:rsidRDefault="00EE783D" w:rsidP="00EE783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9160C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เงินลงทุนที่แสดงด้วยมูลค่ายุติธรรมผ่านกำไรหรือขาดทุน</w:t>
            </w:r>
          </w:p>
        </w:tc>
      </w:tr>
      <w:tr w:rsidR="00EE783D" w:rsidRPr="00EA592D" w14:paraId="21C289A1" w14:textId="77777777" w:rsidTr="005A4D0B">
        <w:tc>
          <w:tcPr>
            <w:tcW w:w="1278" w:type="dxa"/>
          </w:tcPr>
          <w:p w14:paraId="6B3FD7BA" w14:textId="7E660808" w:rsidR="00EE783D" w:rsidRDefault="00D57DCE" w:rsidP="00EE783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57DC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0B43D8E9" w14:textId="77777777" w:rsidR="00EE783D" w:rsidRPr="00EA592D" w:rsidRDefault="00EE783D" w:rsidP="00EE783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44E50A22" w14:textId="11D0B850" w:rsidR="00EE783D" w:rsidRPr="00EA592D" w:rsidRDefault="00EE783D" w:rsidP="00EE783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9160C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เงินลงทุนในอสังหาริมทรัพย์ตามมูลค่ายุติธรรม</w:t>
            </w:r>
          </w:p>
        </w:tc>
      </w:tr>
      <w:tr w:rsidR="00EE783D" w:rsidRPr="00EA592D" w14:paraId="7DE28D27" w14:textId="77777777" w:rsidTr="005A4D0B">
        <w:tc>
          <w:tcPr>
            <w:tcW w:w="1278" w:type="dxa"/>
          </w:tcPr>
          <w:p w14:paraId="0F1BC76F" w14:textId="5A01D095" w:rsidR="00EE783D" w:rsidRPr="00EA592D" w:rsidRDefault="00D57DCE" w:rsidP="00EE783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57DC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37BEB7E1" w14:textId="77777777" w:rsidR="00EE783D" w:rsidRPr="00EA592D" w:rsidRDefault="00EE783D" w:rsidP="00EE783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2AA10250" w14:textId="0F3B829F" w:rsidR="00EE783D" w:rsidRPr="00EA592D" w:rsidRDefault="00EE783D" w:rsidP="00EE783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9160C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</w:tr>
      <w:tr w:rsidR="00EE783D" w:rsidRPr="00EA592D" w14:paraId="2B56F0C8" w14:textId="77777777" w:rsidTr="005A4D0B">
        <w:tc>
          <w:tcPr>
            <w:tcW w:w="1278" w:type="dxa"/>
          </w:tcPr>
          <w:p w14:paraId="0CD11A38" w14:textId="2D906FDD" w:rsidR="00EE783D" w:rsidRPr="00B14F41" w:rsidRDefault="00D57DCE" w:rsidP="00EE783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57DC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4CE798E1" w14:textId="77777777" w:rsidR="00EE783D" w:rsidRPr="00EA592D" w:rsidRDefault="00EE783D" w:rsidP="00EE783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6BE0D4F7" w14:textId="790ED205" w:rsidR="00EE783D" w:rsidRPr="0079310B" w:rsidRDefault="00EE783D" w:rsidP="00EE783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ค่าใช้จ่ายรอการตัดบัญชี</w:t>
            </w:r>
          </w:p>
        </w:tc>
      </w:tr>
      <w:tr w:rsidR="00EE783D" w:rsidRPr="00EA592D" w14:paraId="4097387A" w14:textId="77777777" w:rsidTr="005A4D0B">
        <w:tc>
          <w:tcPr>
            <w:tcW w:w="1278" w:type="dxa"/>
          </w:tcPr>
          <w:p w14:paraId="7061CC50" w14:textId="4A884694" w:rsidR="00EE783D" w:rsidRPr="00B14F41" w:rsidRDefault="00D57DCE" w:rsidP="00EE783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57DC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72E7FA3E" w14:textId="77777777" w:rsidR="00EE783D" w:rsidRPr="00EA592D" w:rsidRDefault="00EE783D" w:rsidP="00EE783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48780CFE" w14:textId="489BF5DD" w:rsidR="00EE783D" w:rsidRPr="0079310B" w:rsidRDefault="00EE783D" w:rsidP="00EE783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84DC0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เงินกู้ยืมระยะยาว</w:t>
            </w:r>
          </w:p>
        </w:tc>
      </w:tr>
      <w:tr w:rsidR="00EE783D" w:rsidRPr="00EA592D" w14:paraId="7B925BB5" w14:textId="77777777" w:rsidTr="005A4D0B">
        <w:tc>
          <w:tcPr>
            <w:tcW w:w="1278" w:type="dxa"/>
          </w:tcPr>
          <w:p w14:paraId="774E060E" w14:textId="0744C5A9" w:rsidR="00EE783D" w:rsidRPr="00EA592D" w:rsidRDefault="00D57DCE" w:rsidP="00EE783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57DC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14:paraId="074B2EB7" w14:textId="77777777" w:rsidR="00EE783D" w:rsidRPr="00EA592D" w:rsidRDefault="00EE783D" w:rsidP="00EE783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6A4BDE0C" w14:textId="2233F66E" w:rsidR="00EE783D" w:rsidRPr="00EA592D" w:rsidRDefault="00EE783D" w:rsidP="00EE783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กำไรสะสม</w:t>
            </w:r>
          </w:p>
        </w:tc>
      </w:tr>
      <w:tr w:rsidR="00EE783D" w:rsidRPr="00EA592D" w14:paraId="11A1989C" w14:textId="77777777" w:rsidTr="00EB57B0">
        <w:tc>
          <w:tcPr>
            <w:tcW w:w="1278" w:type="dxa"/>
          </w:tcPr>
          <w:p w14:paraId="38D5176E" w14:textId="35029030" w:rsidR="00EE783D" w:rsidRPr="00EA592D" w:rsidRDefault="00D57DCE" w:rsidP="00EE783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57DC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12</w:t>
            </w:r>
          </w:p>
        </w:tc>
        <w:tc>
          <w:tcPr>
            <w:tcW w:w="270" w:type="dxa"/>
          </w:tcPr>
          <w:p w14:paraId="61F0A75B" w14:textId="77777777" w:rsidR="00EE783D" w:rsidRPr="00EA592D" w:rsidRDefault="00EE783D" w:rsidP="00EE783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68514A70" w14:textId="3E8196F4" w:rsidR="00EE783D" w:rsidRPr="00EA592D" w:rsidRDefault="00EE783D" w:rsidP="00EE783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ค่าใช้จ่าย</w:t>
            </w:r>
          </w:p>
        </w:tc>
      </w:tr>
      <w:tr w:rsidR="00EE783D" w:rsidRPr="00EA592D" w14:paraId="440978A8" w14:textId="77777777" w:rsidTr="00EB57B0">
        <w:tc>
          <w:tcPr>
            <w:tcW w:w="1278" w:type="dxa"/>
            <w:shd w:val="clear" w:color="auto" w:fill="auto"/>
          </w:tcPr>
          <w:p w14:paraId="5C5BD965" w14:textId="1D092ACD" w:rsidR="00EE783D" w:rsidRPr="00EB57B0" w:rsidRDefault="00D57DCE" w:rsidP="00EE783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57DC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13</w:t>
            </w:r>
          </w:p>
        </w:tc>
        <w:tc>
          <w:tcPr>
            <w:tcW w:w="270" w:type="dxa"/>
            <w:shd w:val="clear" w:color="auto" w:fill="auto"/>
          </w:tcPr>
          <w:p w14:paraId="4AAFD188" w14:textId="77777777" w:rsidR="00EE783D" w:rsidRPr="00EB57B0" w:rsidRDefault="00EE783D" w:rsidP="00EE783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shd w:val="clear" w:color="auto" w:fill="auto"/>
          </w:tcPr>
          <w:p w14:paraId="56062014" w14:textId="0C88E2F0" w:rsidR="00EE783D" w:rsidRPr="00CD0A4B" w:rsidRDefault="00EE783D" w:rsidP="00EE783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9160C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รายการธุรกิจกับกิจการที่เกี่ยวข้องกัน</w:t>
            </w:r>
          </w:p>
        </w:tc>
      </w:tr>
      <w:tr w:rsidR="00EE783D" w:rsidRPr="00EA592D" w14:paraId="6E4828AC" w14:textId="77777777" w:rsidTr="00EB57B0">
        <w:tc>
          <w:tcPr>
            <w:tcW w:w="1278" w:type="dxa"/>
            <w:shd w:val="clear" w:color="auto" w:fill="auto"/>
          </w:tcPr>
          <w:p w14:paraId="7F685E0D" w14:textId="0D3EF87A" w:rsidR="00EE783D" w:rsidRPr="00595FFC" w:rsidRDefault="00D57DCE" w:rsidP="00EE783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57DC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14</w:t>
            </w:r>
          </w:p>
        </w:tc>
        <w:tc>
          <w:tcPr>
            <w:tcW w:w="270" w:type="dxa"/>
            <w:shd w:val="clear" w:color="auto" w:fill="auto"/>
          </w:tcPr>
          <w:p w14:paraId="61ED2091" w14:textId="77777777" w:rsidR="00EE783D" w:rsidRPr="00595FFC" w:rsidRDefault="00EE783D" w:rsidP="00EE783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shd w:val="clear" w:color="auto" w:fill="auto"/>
          </w:tcPr>
          <w:p w14:paraId="610740A7" w14:textId="7A76D1EC" w:rsidR="00EE783D" w:rsidRPr="00595FFC" w:rsidRDefault="00EE783D" w:rsidP="00EE783D">
            <w:pPr>
              <w:pStyle w:val="index"/>
              <w:tabs>
                <w:tab w:val="clear" w:pos="1134"/>
                <w:tab w:val="num" w:pos="1080"/>
              </w:tabs>
              <w:spacing w:after="0" w:line="240" w:lineRule="atLeast"/>
              <w:outlineLvl w:val="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CD0A4B">
              <w:rPr>
                <w:rFonts w:ascii="Angsana New" w:hAnsi="Angsana New"/>
                <w:sz w:val="30"/>
                <w:szCs w:val="30"/>
                <w:cs/>
              </w:rPr>
              <w:t>การแบ่งปันส่วนทุน</w:t>
            </w:r>
            <w:r w:rsidRPr="00CD0A4B">
              <w:rPr>
                <w:rFonts w:ascii="Angsana New" w:hAnsi="Angsana New" w:hint="cs"/>
                <w:sz w:val="30"/>
                <w:szCs w:val="30"/>
                <w:cs/>
              </w:rPr>
              <w:t>และการคืนทุน</w:t>
            </w:r>
            <w:r w:rsidRPr="00CD0A4B">
              <w:rPr>
                <w:rFonts w:ascii="Angsana New" w:hAnsi="Angsana New"/>
                <w:sz w:val="30"/>
                <w:szCs w:val="30"/>
                <w:cs/>
              </w:rPr>
              <w:t>ให้ผู้ถือหน่วยลงทุน</w:t>
            </w:r>
          </w:p>
        </w:tc>
      </w:tr>
      <w:tr w:rsidR="00EE783D" w:rsidRPr="00EA592D" w14:paraId="20D06F65" w14:textId="77777777" w:rsidTr="00EB57B0">
        <w:tc>
          <w:tcPr>
            <w:tcW w:w="1278" w:type="dxa"/>
            <w:shd w:val="clear" w:color="auto" w:fill="auto"/>
          </w:tcPr>
          <w:p w14:paraId="4A9B6918" w14:textId="3A3463EF" w:rsidR="00EE783D" w:rsidRPr="00EB57B0" w:rsidRDefault="00D57DCE" w:rsidP="00EE783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57DC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15</w:t>
            </w:r>
          </w:p>
        </w:tc>
        <w:tc>
          <w:tcPr>
            <w:tcW w:w="270" w:type="dxa"/>
            <w:shd w:val="clear" w:color="auto" w:fill="auto"/>
          </w:tcPr>
          <w:p w14:paraId="471BA678" w14:textId="77777777" w:rsidR="00EE783D" w:rsidRPr="00595FFC" w:rsidRDefault="00EE783D" w:rsidP="00EE783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shd w:val="clear" w:color="auto" w:fill="auto"/>
          </w:tcPr>
          <w:p w14:paraId="0ACE20E4" w14:textId="3B60488A" w:rsidR="00EE783D" w:rsidRPr="0049665F" w:rsidRDefault="00EE783D" w:rsidP="00EE783D">
            <w:pPr>
              <w:pStyle w:val="index"/>
              <w:tabs>
                <w:tab w:val="clear" w:pos="1134"/>
                <w:tab w:val="num" w:pos="1080"/>
              </w:tabs>
              <w:spacing w:after="0" w:line="240" w:lineRule="atLeast"/>
              <w:outlineLvl w:val="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ข้อมูลเกี่ยวกับการซื้อขายเงินลงทุน</w:t>
            </w:r>
          </w:p>
        </w:tc>
      </w:tr>
      <w:tr w:rsidR="002A6A23" w:rsidRPr="00EA592D" w14:paraId="0D56547D" w14:textId="77777777" w:rsidTr="00EB57B0">
        <w:tc>
          <w:tcPr>
            <w:tcW w:w="1278" w:type="dxa"/>
            <w:shd w:val="clear" w:color="auto" w:fill="auto"/>
          </w:tcPr>
          <w:p w14:paraId="1DA5B0C2" w14:textId="0C0D49D4" w:rsidR="002A6A23" w:rsidRPr="00245732" w:rsidRDefault="00D57DCE" w:rsidP="00EE783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57DC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16</w:t>
            </w:r>
          </w:p>
        </w:tc>
        <w:tc>
          <w:tcPr>
            <w:tcW w:w="270" w:type="dxa"/>
            <w:shd w:val="clear" w:color="auto" w:fill="auto"/>
          </w:tcPr>
          <w:p w14:paraId="787ABD84" w14:textId="77777777" w:rsidR="002A6A23" w:rsidRPr="00595FFC" w:rsidRDefault="002A6A23" w:rsidP="00EE783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  <w:shd w:val="clear" w:color="auto" w:fill="auto"/>
          </w:tcPr>
          <w:p w14:paraId="17C57641" w14:textId="42205311" w:rsidR="002A6A23" w:rsidRDefault="002A6A23" w:rsidP="00EE783D">
            <w:pPr>
              <w:pStyle w:val="index"/>
              <w:tabs>
                <w:tab w:val="clear" w:pos="1134"/>
                <w:tab w:val="num" w:pos="1080"/>
              </w:tabs>
              <w:spacing w:after="0" w:line="240" w:lineRule="atLeast"/>
              <w:outlineLvl w:val="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ภาระผูกพัน</w:t>
            </w:r>
          </w:p>
        </w:tc>
      </w:tr>
      <w:tr w:rsidR="00930398" w:rsidRPr="00EA592D" w14:paraId="52CFD747" w14:textId="77777777" w:rsidTr="00EB57B0">
        <w:tc>
          <w:tcPr>
            <w:tcW w:w="1278" w:type="dxa"/>
          </w:tcPr>
          <w:p w14:paraId="693B7E17" w14:textId="15A7694C" w:rsidR="00930398" w:rsidRDefault="00D57DCE" w:rsidP="009303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57DC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17</w:t>
            </w:r>
          </w:p>
        </w:tc>
        <w:tc>
          <w:tcPr>
            <w:tcW w:w="270" w:type="dxa"/>
          </w:tcPr>
          <w:p w14:paraId="2A613929" w14:textId="77777777" w:rsidR="00930398" w:rsidRPr="00EA592D" w:rsidRDefault="00930398" w:rsidP="009303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6EDA9695" w14:textId="5C0836AE" w:rsidR="00930398" w:rsidRPr="0049665F" w:rsidRDefault="00930398" w:rsidP="00930398">
            <w:pPr>
              <w:pStyle w:val="index"/>
              <w:tabs>
                <w:tab w:val="clear" w:pos="1134"/>
                <w:tab w:val="num" w:pos="1080"/>
              </w:tabs>
              <w:spacing w:after="0" w:line="240" w:lineRule="atLeast"/>
              <w:outlineLvl w:val="0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742768">
              <w:rPr>
                <w:rFonts w:ascii="Angsana New" w:hAnsi="Angsana New"/>
                <w:sz w:val="30"/>
                <w:szCs w:val="30"/>
                <w:cs/>
                <w:lang w:bidi="th-TH"/>
              </w:rPr>
              <w:t>ส่วนงานดำเนินงานและการจำแนกรายได้</w:t>
            </w:r>
          </w:p>
        </w:tc>
      </w:tr>
      <w:tr w:rsidR="00930398" w:rsidRPr="00EA592D" w14:paraId="128E70D6" w14:textId="77777777" w:rsidTr="00EB57B0">
        <w:tc>
          <w:tcPr>
            <w:tcW w:w="1278" w:type="dxa"/>
          </w:tcPr>
          <w:p w14:paraId="5C25B5B8" w14:textId="659D36FB" w:rsidR="00930398" w:rsidRPr="00245732" w:rsidRDefault="00D57DCE" w:rsidP="009303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57DC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18</w:t>
            </w:r>
          </w:p>
        </w:tc>
        <w:tc>
          <w:tcPr>
            <w:tcW w:w="270" w:type="dxa"/>
          </w:tcPr>
          <w:p w14:paraId="2DB9407E" w14:textId="77777777" w:rsidR="00930398" w:rsidRPr="00EA592D" w:rsidRDefault="00930398" w:rsidP="009303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36EBE3C9" w14:textId="422695D7" w:rsidR="00930398" w:rsidRPr="00742768" w:rsidRDefault="00930398" w:rsidP="00930398">
            <w:pPr>
              <w:pStyle w:val="index"/>
              <w:tabs>
                <w:tab w:val="clear" w:pos="1134"/>
                <w:tab w:val="num" w:pos="1080"/>
              </w:tabs>
              <w:spacing w:after="0" w:line="240" w:lineRule="atLeast"/>
              <w:outlineLvl w:val="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742768">
              <w:rPr>
                <w:rFonts w:ascii="Angsana New" w:hAnsi="Angsana New"/>
                <w:sz w:val="30"/>
                <w:szCs w:val="30"/>
                <w:cs/>
                <w:lang w:bidi="th-TH"/>
              </w:rPr>
              <w:t>ข้อมูลเกี่ยวกับระดับและวิธีวัดมูลค่ายุติธรรมของเงินลงทุน</w:t>
            </w:r>
          </w:p>
        </w:tc>
      </w:tr>
      <w:tr w:rsidR="00930398" w:rsidRPr="00EA592D" w14:paraId="20771C4C" w14:textId="77777777" w:rsidTr="00EB57B0">
        <w:tc>
          <w:tcPr>
            <w:tcW w:w="1278" w:type="dxa"/>
          </w:tcPr>
          <w:p w14:paraId="22F22F77" w14:textId="04FD92AD" w:rsidR="00930398" w:rsidRDefault="00D57DCE" w:rsidP="009303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57DC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19</w:t>
            </w:r>
          </w:p>
        </w:tc>
        <w:tc>
          <w:tcPr>
            <w:tcW w:w="270" w:type="dxa"/>
          </w:tcPr>
          <w:p w14:paraId="4013B21C" w14:textId="77777777" w:rsidR="00930398" w:rsidRPr="00EA592D" w:rsidRDefault="00930398" w:rsidP="009303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4EA4B9C2" w14:textId="7362C7AD" w:rsidR="00930398" w:rsidRPr="0049665F" w:rsidRDefault="00A14487" w:rsidP="00930398">
            <w:pPr>
              <w:pStyle w:val="index"/>
              <w:tabs>
                <w:tab w:val="clear" w:pos="1134"/>
                <w:tab w:val="num" w:pos="1080"/>
              </w:tabs>
              <w:spacing w:after="0" w:line="240" w:lineRule="atLeast"/>
              <w:outlineLvl w:val="0"/>
              <w:rPr>
                <w:rFonts w:ascii="Angsana New" w:hAnsi="Angsana New"/>
                <w:sz w:val="30"/>
                <w:szCs w:val="30"/>
                <w:rtl/>
                <w:cs/>
                <w:lang w:bidi="th-TH"/>
              </w:rPr>
            </w:pPr>
            <w:r w:rsidRPr="00A14487">
              <w:rPr>
                <w:rFonts w:ascii="Angsana New" w:hAnsi="Angsana New"/>
                <w:sz w:val="30"/>
                <w:szCs w:val="30"/>
                <w:cs/>
                <w:lang w:bidi="th-TH"/>
              </w:rPr>
              <w:t>เหตุการณ์ภายหลังรอบระยะเวลารายงาน</w:t>
            </w:r>
          </w:p>
        </w:tc>
      </w:tr>
      <w:tr w:rsidR="00930398" w:rsidRPr="00EA592D" w14:paraId="704D4417" w14:textId="77777777" w:rsidTr="008939D8">
        <w:trPr>
          <w:trHeight w:val="1433"/>
        </w:trPr>
        <w:tc>
          <w:tcPr>
            <w:tcW w:w="1278" w:type="dxa"/>
          </w:tcPr>
          <w:p w14:paraId="614D3ECD" w14:textId="237ABB7E" w:rsidR="00930398" w:rsidRDefault="00930398" w:rsidP="009303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6F2319" w14:textId="77777777" w:rsidR="00930398" w:rsidRPr="00EA592D" w:rsidRDefault="00930398" w:rsidP="009303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21A2741D" w14:textId="2DB21274" w:rsidR="00930398" w:rsidRPr="00EB79A0" w:rsidRDefault="00930398" w:rsidP="00930398">
            <w:pPr>
              <w:pStyle w:val="index"/>
              <w:tabs>
                <w:tab w:val="clear" w:pos="1134"/>
                <w:tab w:val="num" w:pos="1080"/>
              </w:tabs>
              <w:spacing w:after="0" w:line="240" w:lineRule="atLeast"/>
              <w:outlineLvl w:val="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30398" w:rsidRPr="00EA592D" w14:paraId="79F4025F" w14:textId="77777777" w:rsidTr="005A4D0B">
        <w:tc>
          <w:tcPr>
            <w:tcW w:w="1278" w:type="dxa"/>
          </w:tcPr>
          <w:p w14:paraId="4356E297" w14:textId="77777777" w:rsidR="00930398" w:rsidRDefault="00930398" w:rsidP="009303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0" w:type="dxa"/>
          </w:tcPr>
          <w:p w14:paraId="773F8B53" w14:textId="77777777" w:rsidR="00930398" w:rsidRPr="00EA592D" w:rsidRDefault="00930398" w:rsidP="00930398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8010" w:type="dxa"/>
          </w:tcPr>
          <w:p w14:paraId="5BD0F280" w14:textId="49636531" w:rsidR="00930398" w:rsidRPr="0049490E" w:rsidRDefault="00930398" w:rsidP="00930398">
            <w:pPr>
              <w:pStyle w:val="index"/>
              <w:tabs>
                <w:tab w:val="clear" w:pos="1134"/>
                <w:tab w:val="num" w:pos="1080"/>
              </w:tabs>
              <w:spacing w:after="0" w:line="240" w:lineRule="atLeast"/>
              <w:outlineLvl w:val="0"/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</w:pPr>
          </w:p>
        </w:tc>
      </w:tr>
    </w:tbl>
    <w:p w14:paraId="5F3A121A" w14:textId="2586E3A3" w:rsidR="00572B6F" w:rsidRPr="008414D9" w:rsidRDefault="00572B6F" w:rsidP="00CE72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EA592D">
        <w:rPr>
          <w:rFonts w:ascii="Angsana New" w:hAnsi="Angsana New"/>
          <w:sz w:val="30"/>
          <w:szCs w:val="30"/>
          <w:cs/>
        </w:rPr>
        <w:br w:type="page"/>
      </w:r>
      <w:r w:rsidRPr="008414D9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</w:t>
      </w:r>
      <w:r w:rsidR="004E7CB0">
        <w:rPr>
          <w:rFonts w:asciiTheme="majorBidi" w:hAnsiTheme="majorBidi" w:cstheme="majorBidi" w:hint="cs"/>
          <w:sz w:val="30"/>
          <w:szCs w:val="30"/>
          <w:cs/>
        </w:rPr>
        <w:t>เ</w:t>
      </w:r>
      <w:r w:rsidRPr="008414D9">
        <w:rPr>
          <w:rFonts w:asciiTheme="majorBidi" w:hAnsiTheme="majorBidi" w:cstheme="majorBidi"/>
          <w:sz w:val="30"/>
          <w:szCs w:val="30"/>
          <w:cs/>
        </w:rPr>
        <w:t>ป็นส่วนหนึ่งของงบการเงิน</w:t>
      </w:r>
      <w:r w:rsidR="00C60B02" w:rsidRPr="008414D9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Pr="008414D9">
        <w:rPr>
          <w:rFonts w:asciiTheme="majorBidi" w:hAnsiTheme="majorBidi" w:cstheme="majorBidi"/>
          <w:sz w:val="30"/>
          <w:szCs w:val="30"/>
          <w:cs/>
        </w:rPr>
        <w:t>นี้</w:t>
      </w:r>
    </w:p>
    <w:p w14:paraId="51D55113" w14:textId="77777777" w:rsidR="00572B6F" w:rsidRPr="00E81923" w:rsidRDefault="00572B6F" w:rsidP="00CE72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7F9439BD" w14:textId="4E681398" w:rsidR="00572B6F" w:rsidRPr="008414D9" w:rsidRDefault="00572B6F" w:rsidP="00CE726B">
      <w:pPr>
        <w:pStyle w:val="BodyTextInden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8414D9">
        <w:rPr>
          <w:rFonts w:asciiTheme="majorBidi" w:hAnsiTheme="majorBidi" w:cstheme="majorBidi"/>
          <w:sz w:val="30"/>
          <w:szCs w:val="30"/>
          <w:cs/>
        </w:rPr>
        <w:t>งบการเงิน</w:t>
      </w:r>
      <w:r w:rsidR="008142BC" w:rsidRPr="008414D9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Pr="008414D9">
        <w:rPr>
          <w:rFonts w:asciiTheme="majorBidi" w:hAnsiTheme="majorBidi" w:cstheme="majorBidi"/>
          <w:sz w:val="30"/>
          <w:szCs w:val="30"/>
          <w:cs/>
        </w:rPr>
        <w:t>นี้ได้รับอนุมัติให้ออกงบการเงินจาก</w:t>
      </w:r>
      <w:r w:rsidR="00BF12AA" w:rsidRPr="008414D9">
        <w:rPr>
          <w:rFonts w:asciiTheme="majorBidi" w:hAnsiTheme="majorBidi" w:cstheme="majorBidi"/>
          <w:sz w:val="30"/>
          <w:szCs w:val="30"/>
          <w:cs/>
        </w:rPr>
        <w:t>คณะกรรมการ</w:t>
      </w:r>
      <w:r w:rsidRPr="008414D9">
        <w:rPr>
          <w:rFonts w:asciiTheme="majorBidi" w:hAnsiTheme="majorBidi" w:cstheme="majorBidi"/>
          <w:sz w:val="30"/>
          <w:szCs w:val="30"/>
          <w:cs/>
        </w:rPr>
        <w:t>ของผู้จัดการกองทรัสต์เมื่อวันที่</w:t>
      </w:r>
      <w:r w:rsidR="00E53010" w:rsidRPr="008414D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95FFC" w:rsidRPr="008414D9">
        <w:rPr>
          <w:rFonts w:asciiTheme="majorBidi" w:hAnsiTheme="majorBidi" w:cstheme="majorBidi"/>
          <w:sz w:val="30"/>
          <w:szCs w:val="30"/>
          <w:cs/>
        </w:rPr>
        <w:br/>
      </w:r>
      <w:r w:rsidR="00D57DCE" w:rsidRPr="00D57DCE">
        <w:rPr>
          <w:rFonts w:asciiTheme="majorBidi" w:hAnsiTheme="majorBidi" w:cstheme="majorBidi"/>
          <w:sz w:val="30"/>
          <w:szCs w:val="30"/>
        </w:rPr>
        <w:t>30</w:t>
      </w:r>
      <w:r w:rsidR="00BD75DB">
        <w:rPr>
          <w:rFonts w:asciiTheme="majorBidi" w:hAnsiTheme="majorBidi" w:cstheme="majorBidi"/>
          <w:sz w:val="30"/>
          <w:szCs w:val="30"/>
        </w:rPr>
        <w:t xml:space="preserve"> </w:t>
      </w:r>
      <w:r w:rsidR="00BD75DB">
        <w:rPr>
          <w:rFonts w:asciiTheme="majorBidi" w:hAnsiTheme="majorBidi" w:cstheme="majorBidi" w:hint="cs"/>
          <w:sz w:val="30"/>
          <w:szCs w:val="30"/>
          <w:cs/>
        </w:rPr>
        <w:t>กรกฎาคม</w:t>
      </w:r>
      <w:r w:rsidR="00345622">
        <w:rPr>
          <w:rFonts w:asciiTheme="majorBidi" w:hAnsiTheme="majorBidi" w:cstheme="majorBidi"/>
          <w:sz w:val="30"/>
          <w:szCs w:val="30"/>
        </w:rPr>
        <w:t xml:space="preserve"> </w:t>
      </w:r>
      <w:r w:rsidR="00D57DCE" w:rsidRPr="00D57DCE">
        <w:rPr>
          <w:rFonts w:asciiTheme="majorBidi" w:hAnsiTheme="majorBidi" w:cstheme="majorBidi"/>
          <w:sz w:val="30"/>
          <w:szCs w:val="30"/>
        </w:rPr>
        <w:t>2563</w:t>
      </w:r>
    </w:p>
    <w:p w14:paraId="747800D1" w14:textId="77777777" w:rsidR="00572B6F" w:rsidRPr="00E81923" w:rsidRDefault="00572B6F" w:rsidP="00CE72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3AC44730" w14:textId="77777777" w:rsidR="00572B6F" w:rsidRPr="008414D9" w:rsidRDefault="00572B6F" w:rsidP="00CE726B">
      <w:pPr>
        <w:numPr>
          <w:ilvl w:val="0"/>
          <w:numId w:val="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8414D9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ข้อมูลทั่วไป</w:t>
      </w:r>
    </w:p>
    <w:p w14:paraId="26204A89" w14:textId="77777777" w:rsidR="00572B6F" w:rsidRPr="00E81923" w:rsidRDefault="00572B6F" w:rsidP="00CE72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45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7E64A8B6" w14:textId="572D5B55" w:rsidR="0081481C" w:rsidRPr="00CE726B" w:rsidRDefault="0081481C" w:rsidP="00CE726B">
      <w:pPr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CE726B">
        <w:rPr>
          <w:rFonts w:asciiTheme="majorBidi" w:hAnsiTheme="majorBidi" w:cstheme="majorBidi"/>
          <w:sz w:val="30"/>
          <w:szCs w:val="30"/>
          <w:cs/>
        </w:rPr>
        <w:t>ทรัสต์เพื่อการลงทุนในอสังหาริมทรัพย์</w:t>
      </w:r>
      <w:r w:rsidR="0061543D" w:rsidRPr="00CE726B">
        <w:rPr>
          <w:rFonts w:asciiTheme="majorBidi" w:hAnsiTheme="majorBidi" w:cstheme="majorBidi"/>
          <w:sz w:val="30"/>
          <w:szCs w:val="30"/>
          <w:cs/>
        </w:rPr>
        <w:t>และสิทธิการเช่าดุสิตธานี</w:t>
      </w:r>
      <w:r w:rsidRPr="00CE726B">
        <w:rPr>
          <w:rFonts w:asciiTheme="majorBidi" w:hAnsiTheme="majorBidi" w:cstheme="majorBidi"/>
          <w:sz w:val="30"/>
          <w:szCs w:val="30"/>
        </w:rPr>
        <w:t xml:space="preserve"> </w:t>
      </w:r>
      <w:r w:rsidRPr="00CE726B">
        <w:rPr>
          <w:rFonts w:asciiTheme="majorBidi" w:hAnsiTheme="majorBidi" w:cstheme="majorBidi"/>
          <w:sz w:val="30"/>
          <w:szCs w:val="30"/>
          <w:cs/>
        </w:rPr>
        <w:t>(</w:t>
      </w:r>
      <w:r w:rsidR="00E061F9">
        <w:rPr>
          <w:rFonts w:asciiTheme="majorBidi" w:hAnsiTheme="majorBidi" w:cstheme="majorBidi"/>
          <w:sz w:val="30"/>
          <w:szCs w:val="30"/>
        </w:rPr>
        <w:t>“</w:t>
      </w:r>
      <w:r w:rsidRPr="00CE726B">
        <w:rPr>
          <w:rFonts w:asciiTheme="majorBidi" w:hAnsiTheme="majorBidi" w:cstheme="majorBidi"/>
          <w:sz w:val="30"/>
          <w:szCs w:val="30"/>
          <w:cs/>
        </w:rPr>
        <w:t>กองทรัสต์”) จัดตั้งขึ้นเป็นทรัสต์เพื่อการลงทุนในอสังหาริมทรัพย์ประเภทไม่รับซื้อคืนหน่วยลงทุน ซึ่งไม่มีการกำหนดอายุโครงการ จดทะเบียนเป็น</w:t>
      </w:r>
      <w:r w:rsidR="00A63A09" w:rsidRPr="00CE726B">
        <w:rPr>
          <w:rFonts w:asciiTheme="majorBidi" w:hAnsiTheme="majorBidi" w:cstheme="majorBidi"/>
          <w:sz w:val="30"/>
          <w:szCs w:val="30"/>
          <w:cs/>
        </w:rPr>
        <w:t>กองทรัสต์</w:t>
      </w:r>
      <w:r w:rsidRPr="00CE726B">
        <w:rPr>
          <w:rFonts w:asciiTheme="majorBidi" w:hAnsiTheme="majorBidi" w:cstheme="majorBidi"/>
          <w:sz w:val="30"/>
          <w:szCs w:val="30"/>
          <w:cs/>
        </w:rPr>
        <w:t>เมื่อวันที่</w:t>
      </w:r>
      <w:r w:rsidR="0061543D" w:rsidRPr="00CE726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D57DCE" w:rsidRPr="00D57DCE">
        <w:rPr>
          <w:rFonts w:asciiTheme="majorBidi" w:hAnsiTheme="majorBidi" w:cstheme="majorBidi"/>
          <w:sz w:val="30"/>
          <w:szCs w:val="30"/>
        </w:rPr>
        <w:t>29</w:t>
      </w:r>
      <w:r w:rsidR="00F354B4" w:rsidRPr="00B14F41">
        <w:rPr>
          <w:rFonts w:asciiTheme="majorBidi" w:hAnsiTheme="majorBidi" w:cstheme="majorBidi"/>
          <w:sz w:val="30"/>
          <w:szCs w:val="30"/>
          <w:cs/>
        </w:rPr>
        <w:t xml:space="preserve"> พฤศจิกายน </w:t>
      </w:r>
      <w:r w:rsidR="00D57DCE" w:rsidRPr="00D57DCE">
        <w:rPr>
          <w:rFonts w:asciiTheme="majorBidi" w:hAnsiTheme="majorBidi" w:cstheme="majorBidi"/>
          <w:sz w:val="30"/>
          <w:szCs w:val="30"/>
        </w:rPr>
        <w:t>2560</w:t>
      </w:r>
      <w:r w:rsidRPr="00B14F4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E726B">
        <w:rPr>
          <w:rFonts w:asciiTheme="majorBidi" w:hAnsiTheme="majorBidi" w:cstheme="majorBidi"/>
          <w:sz w:val="30"/>
          <w:szCs w:val="30"/>
          <w:cs/>
        </w:rPr>
        <w:t>โดยมีจำนวน</w:t>
      </w:r>
      <w:r w:rsidR="00FA6F92">
        <w:rPr>
          <w:rFonts w:asciiTheme="majorBidi" w:hAnsiTheme="majorBidi" w:cstheme="majorBidi" w:hint="cs"/>
          <w:sz w:val="30"/>
          <w:szCs w:val="30"/>
          <w:cs/>
        </w:rPr>
        <w:t>เงิน</w:t>
      </w:r>
      <w:r w:rsidR="00D77F9F" w:rsidRPr="00D77F9F">
        <w:rPr>
          <w:rFonts w:asciiTheme="majorBidi" w:hAnsiTheme="majorBidi"/>
          <w:sz w:val="30"/>
          <w:szCs w:val="30"/>
          <w:cs/>
        </w:rPr>
        <w:t>ทุน</w:t>
      </w:r>
      <w:r w:rsidR="00FA6F92">
        <w:rPr>
          <w:rFonts w:asciiTheme="majorBidi" w:hAnsiTheme="majorBidi" w:hint="cs"/>
          <w:sz w:val="30"/>
          <w:szCs w:val="30"/>
          <w:cs/>
        </w:rPr>
        <w:t>จด</w:t>
      </w:r>
      <w:r w:rsidR="00FA6F92" w:rsidRPr="007A0A22">
        <w:rPr>
          <w:rFonts w:asciiTheme="majorBidi" w:hAnsiTheme="majorBidi" w:hint="cs"/>
          <w:sz w:val="30"/>
          <w:szCs w:val="30"/>
          <w:cs/>
        </w:rPr>
        <w:t xml:space="preserve">ทะเบียน </w:t>
      </w:r>
      <w:r w:rsidR="00D57DCE" w:rsidRPr="00D57DCE">
        <w:rPr>
          <w:rFonts w:asciiTheme="majorBidi" w:hAnsiTheme="majorBidi"/>
          <w:sz w:val="30"/>
          <w:szCs w:val="30"/>
        </w:rPr>
        <w:t>3</w:t>
      </w:r>
      <w:r w:rsidR="00FA6F92" w:rsidRPr="007A0A22">
        <w:rPr>
          <w:rFonts w:asciiTheme="majorBidi" w:hAnsiTheme="majorBidi"/>
          <w:sz w:val="30"/>
          <w:szCs w:val="30"/>
        </w:rPr>
        <w:t>,</w:t>
      </w:r>
      <w:r w:rsidR="00D57DCE" w:rsidRPr="00D57DCE">
        <w:rPr>
          <w:rFonts w:asciiTheme="majorBidi" w:hAnsiTheme="majorBidi"/>
          <w:sz w:val="30"/>
          <w:szCs w:val="30"/>
        </w:rPr>
        <w:t>656</w:t>
      </w:r>
      <w:r w:rsidR="007A0A22" w:rsidRPr="007A0A22">
        <w:rPr>
          <w:rFonts w:asciiTheme="majorBidi" w:hAnsiTheme="majorBidi"/>
          <w:sz w:val="30"/>
          <w:szCs w:val="30"/>
        </w:rPr>
        <w:t>.</w:t>
      </w:r>
      <w:r w:rsidR="00D57DCE" w:rsidRPr="00D57DCE">
        <w:rPr>
          <w:rFonts w:asciiTheme="majorBidi" w:hAnsiTheme="majorBidi"/>
          <w:sz w:val="30"/>
          <w:szCs w:val="30"/>
        </w:rPr>
        <w:t>05</w:t>
      </w:r>
      <w:r w:rsidRPr="007A0A2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E7CB0" w:rsidRPr="007A0A22">
        <w:rPr>
          <w:rFonts w:asciiTheme="majorBidi" w:hAnsiTheme="majorBidi" w:cstheme="majorBidi" w:hint="cs"/>
          <w:sz w:val="30"/>
          <w:szCs w:val="30"/>
          <w:cs/>
        </w:rPr>
        <w:t>ล้าน</w:t>
      </w:r>
      <w:r w:rsidR="000F6947" w:rsidRPr="007A0A22">
        <w:rPr>
          <w:rFonts w:asciiTheme="majorBidi" w:hAnsiTheme="majorBidi" w:cstheme="majorBidi"/>
          <w:sz w:val="30"/>
          <w:szCs w:val="30"/>
          <w:cs/>
        </w:rPr>
        <w:t>บาท</w:t>
      </w:r>
      <w:r w:rsidRPr="007A0A2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A6F92" w:rsidRPr="007A0A22">
        <w:rPr>
          <w:rFonts w:asciiTheme="majorBidi" w:hAnsiTheme="majorBidi" w:cstheme="majorBidi" w:hint="cs"/>
          <w:sz w:val="30"/>
          <w:szCs w:val="30"/>
          <w:cs/>
        </w:rPr>
        <w:t>(</w:t>
      </w:r>
      <w:r w:rsidRPr="007A0A22">
        <w:rPr>
          <w:rFonts w:asciiTheme="majorBidi" w:hAnsiTheme="majorBidi" w:cstheme="majorBidi"/>
          <w:sz w:val="30"/>
          <w:szCs w:val="30"/>
          <w:cs/>
        </w:rPr>
        <w:t xml:space="preserve">แบ่งเป็น </w:t>
      </w:r>
      <w:r w:rsidR="00D57DCE" w:rsidRPr="00D57DCE">
        <w:rPr>
          <w:rFonts w:asciiTheme="majorBidi" w:hAnsiTheme="majorBidi" w:cstheme="majorBidi"/>
          <w:sz w:val="30"/>
          <w:szCs w:val="30"/>
        </w:rPr>
        <w:t>409</w:t>
      </w:r>
      <w:r w:rsidR="007A0A22" w:rsidRPr="007A0A22">
        <w:rPr>
          <w:rFonts w:asciiTheme="majorBidi" w:hAnsiTheme="majorBidi" w:cstheme="majorBidi"/>
          <w:sz w:val="30"/>
          <w:szCs w:val="30"/>
        </w:rPr>
        <w:t>.</w:t>
      </w:r>
      <w:r w:rsidR="00D57DCE" w:rsidRPr="00D57DCE">
        <w:rPr>
          <w:rFonts w:asciiTheme="majorBidi" w:hAnsiTheme="majorBidi" w:cstheme="majorBidi"/>
          <w:sz w:val="30"/>
          <w:szCs w:val="30"/>
        </w:rPr>
        <w:t>40</w:t>
      </w:r>
      <w:r w:rsidR="00FA6F92" w:rsidRPr="007A0A22">
        <w:rPr>
          <w:rFonts w:asciiTheme="majorBidi" w:hAnsiTheme="majorBidi" w:cstheme="majorBidi"/>
          <w:sz w:val="30"/>
          <w:szCs w:val="30"/>
        </w:rPr>
        <w:t xml:space="preserve"> </w:t>
      </w:r>
      <w:r w:rsidRPr="007A0A22">
        <w:rPr>
          <w:rFonts w:asciiTheme="majorBidi" w:hAnsiTheme="majorBidi" w:cstheme="majorBidi"/>
          <w:sz w:val="30"/>
          <w:szCs w:val="30"/>
          <w:cs/>
        </w:rPr>
        <w:t xml:space="preserve">ล้านหน่วย มูลค่าหน่วยละ </w:t>
      </w:r>
      <w:bookmarkStart w:id="0" w:name="_Hlk46853457"/>
      <w:r w:rsidR="00D57DCE" w:rsidRPr="00D57DCE">
        <w:rPr>
          <w:rFonts w:asciiTheme="majorBidi" w:hAnsiTheme="majorBidi" w:cstheme="majorBidi"/>
          <w:sz w:val="30"/>
          <w:szCs w:val="30"/>
        </w:rPr>
        <w:t>8</w:t>
      </w:r>
      <w:r w:rsidR="00FA6F92" w:rsidRPr="007A0A22">
        <w:rPr>
          <w:rFonts w:asciiTheme="majorBidi" w:hAnsiTheme="majorBidi" w:cstheme="majorBidi"/>
          <w:sz w:val="30"/>
          <w:szCs w:val="30"/>
        </w:rPr>
        <w:t>.</w:t>
      </w:r>
      <w:r w:rsidR="00D57DCE" w:rsidRPr="00D57DCE">
        <w:rPr>
          <w:rFonts w:asciiTheme="majorBidi" w:hAnsiTheme="majorBidi" w:cstheme="majorBidi"/>
          <w:sz w:val="30"/>
          <w:szCs w:val="30"/>
        </w:rPr>
        <w:t>9302</w:t>
      </w:r>
      <w:r w:rsidR="004D1E20" w:rsidRPr="007A0A22">
        <w:rPr>
          <w:rFonts w:asciiTheme="majorBidi" w:hAnsiTheme="majorBidi" w:cstheme="majorBidi"/>
          <w:sz w:val="30"/>
          <w:szCs w:val="30"/>
        </w:rPr>
        <w:t xml:space="preserve"> </w:t>
      </w:r>
      <w:bookmarkEnd w:id="0"/>
      <w:r w:rsidRPr="007A0A22">
        <w:rPr>
          <w:rFonts w:asciiTheme="majorBidi" w:hAnsiTheme="majorBidi" w:cstheme="majorBidi"/>
          <w:sz w:val="30"/>
          <w:szCs w:val="30"/>
          <w:cs/>
        </w:rPr>
        <w:t>บาท) โดยมี</w:t>
      </w:r>
      <w:r w:rsidR="002B30C8" w:rsidRPr="007A0A22" w:rsidDel="002B30C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A0A22">
        <w:rPr>
          <w:rFonts w:asciiTheme="majorBidi" w:hAnsiTheme="majorBidi" w:cstheme="majorBidi"/>
          <w:sz w:val="30"/>
          <w:szCs w:val="30"/>
          <w:cs/>
        </w:rPr>
        <w:t xml:space="preserve">บริษัท </w:t>
      </w:r>
      <w:r w:rsidR="007936A2" w:rsidRPr="007A0A22">
        <w:rPr>
          <w:rFonts w:asciiTheme="majorBidi" w:hAnsiTheme="majorBidi" w:cstheme="majorBidi" w:hint="cs"/>
          <w:sz w:val="30"/>
          <w:szCs w:val="30"/>
          <w:cs/>
        </w:rPr>
        <w:t>ดุสิตธานี พร็อพเพอร์ตี้ส์ รีท</w:t>
      </w:r>
      <w:r w:rsidR="007936A2" w:rsidRPr="00CE726B">
        <w:rPr>
          <w:rFonts w:asciiTheme="majorBidi" w:hAnsiTheme="majorBidi" w:cstheme="majorBidi" w:hint="cs"/>
          <w:sz w:val="30"/>
          <w:szCs w:val="30"/>
          <w:cs/>
        </w:rPr>
        <w:t xml:space="preserve"> จำกัด</w:t>
      </w:r>
      <w:r w:rsidR="008E47DA" w:rsidRPr="00CE726B">
        <w:rPr>
          <w:rFonts w:asciiTheme="majorBidi" w:hAnsiTheme="majorBidi" w:cstheme="majorBidi"/>
          <w:sz w:val="30"/>
          <w:szCs w:val="30"/>
        </w:rPr>
        <w:t xml:space="preserve"> (“</w:t>
      </w:r>
      <w:r w:rsidR="008E47DA" w:rsidRPr="00CE726B">
        <w:rPr>
          <w:rFonts w:asciiTheme="majorBidi" w:hAnsiTheme="majorBidi" w:cstheme="majorBidi" w:hint="cs"/>
          <w:sz w:val="30"/>
          <w:szCs w:val="30"/>
          <w:cs/>
        </w:rPr>
        <w:t>ผู้จัดการกองทรัสต์”)</w:t>
      </w:r>
      <w:r w:rsidRPr="00CE726B">
        <w:rPr>
          <w:rFonts w:asciiTheme="majorBidi" w:hAnsiTheme="majorBidi" w:cstheme="majorBidi"/>
          <w:sz w:val="30"/>
          <w:szCs w:val="30"/>
          <w:cs/>
        </w:rPr>
        <w:t xml:space="preserve"> เป็นผู้จัดการกองทรัสต์และบริษัทหลักทรัพย์จัดการกองทุน</w:t>
      </w:r>
      <w:r w:rsidR="007936A2" w:rsidRPr="00CE726B">
        <w:rPr>
          <w:rFonts w:asciiTheme="majorBidi" w:hAnsiTheme="majorBidi" w:cstheme="majorBidi" w:hint="cs"/>
          <w:sz w:val="30"/>
          <w:szCs w:val="30"/>
          <w:cs/>
        </w:rPr>
        <w:t>กรุงไทย จำกัด (มหาชน)</w:t>
      </w:r>
      <w:r w:rsidRPr="00CE726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E47DA" w:rsidRPr="00CE726B">
        <w:rPr>
          <w:rFonts w:asciiTheme="majorBidi" w:hAnsiTheme="majorBidi" w:cstheme="majorBidi" w:hint="cs"/>
          <w:sz w:val="30"/>
          <w:szCs w:val="30"/>
          <w:cs/>
        </w:rPr>
        <w:t xml:space="preserve">(“ทรัสตี”) </w:t>
      </w:r>
      <w:r w:rsidRPr="00CE726B">
        <w:rPr>
          <w:rFonts w:asciiTheme="majorBidi" w:hAnsiTheme="majorBidi" w:cstheme="majorBidi"/>
          <w:sz w:val="30"/>
          <w:szCs w:val="30"/>
          <w:cs/>
        </w:rPr>
        <w:t>เป็นทรัสตีของกองทรัสต์</w:t>
      </w:r>
    </w:p>
    <w:p w14:paraId="612BC874" w14:textId="654B7EC5" w:rsidR="00572B6F" w:rsidRPr="00E81923" w:rsidRDefault="00572B6F" w:rsidP="00CE726B">
      <w:pPr>
        <w:pStyle w:val="BodyTextIndent"/>
        <w:spacing w:after="0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253703A1" w14:textId="002061F2" w:rsidR="0081481C" w:rsidRPr="00CE726B" w:rsidRDefault="00A63A09" w:rsidP="00CE726B">
      <w:pPr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CE726B">
        <w:rPr>
          <w:rFonts w:asciiTheme="majorBidi" w:hAnsiTheme="majorBidi" w:cstheme="majorBidi"/>
          <w:sz w:val="30"/>
          <w:szCs w:val="30"/>
          <w:cs/>
        </w:rPr>
        <w:t>กองทรัสต์</w:t>
      </w:r>
      <w:r w:rsidR="0081481C" w:rsidRPr="00CE726B">
        <w:rPr>
          <w:rFonts w:asciiTheme="majorBidi" w:hAnsiTheme="majorBidi" w:cstheme="majorBidi"/>
          <w:sz w:val="30"/>
          <w:szCs w:val="30"/>
          <w:cs/>
        </w:rPr>
        <w:t>มีนโยบายจ่ายเงินปันผล ตามหลักเกณฑ์และวิธีการที่กำหนดในหนังสือชี้ชวน</w:t>
      </w:r>
    </w:p>
    <w:p w14:paraId="115FD9E6" w14:textId="6364F116" w:rsidR="0081481C" w:rsidRPr="00E81923" w:rsidRDefault="0081481C" w:rsidP="00CE726B">
      <w:pPr>
        <w:pStyle w:val="BodyTextIndent"/>
        <w:spacing w:after="0"/>
        <w:ind w:left="547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3281C9FC" w14:textId="605E1895" w:rsidR="004E7CB0" w:rsidRDefault="004E7CB0" w:rsidP="00CE726B">
      <w:pPr>
        <w:pStyle w:val="BodyTextIndent"/>
        <w:spacing w:after="0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4E7CB0">
        <w:rPr>
          <w:rFonts w:asciiTheme="majorBidi" w:hAnsiTheme="majorBidi" w:cstheme="majorBidi"/>
          <w:sz w:val="30"/>
          <w:szCs w:val="30"/>
          <w:cs/>
        </w:rPr>
        <w:t>งบการเงินรวมนี้ได้รวมงบการเงินของทรัสต์เพื่อการลงทุนในอสังหาริมทรัพย์และสิทธิการเช่าดุสิตธานี และบริษัทย่อยดังต่อ</w:t>
      </w:r>
      <w:r>
        <w:rPr>
          <w:rFonts w:asciiTheme="majorBidi" w:hAnsiTheme="majorBidi" w:cstheme="majorBidi" w:hint="cs"/>
          <w:sz w:val="30"/>
          <w:szCs w:val="30"/>
          <w:cs/>
        </w:rPr>
        <w:t>ไปนี้</w:t>
      </w:r>
    </w:p>
    <w:p w14:paraId="14E1ECDD" w14:textId="3A48A0DE" w:rsidR="004E7CB0" w:rsidRPr="00E81923" w:rsidRDefault="004E7CB0" w:rsidP="00CE726B">
      <w:pPr>
        <w:pStyle w:val="BodyTextIndent"/>
        <w:spacing w:after="0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41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43"/>
        <w:gridCol w:w="1987"/>
        <w:gridCol w:w="1860"/>
        <w:gridCol w:w="1650"/>
        <w:gridCol w:w="1674"/>
      </w:tblGrid>
      <w:tr w:rsidR="004E7CB0" w14:paraId="3F41F6D5" w14:textId="78483052" w:rsidTr="00345622">
        <w:tc>
          <w:tcPr>
            <w:tcW w:w="2243" w:type="dxa"/>
          </w:tcPr>
          <w:p w14:paraId="754D3E04" w14:textId="1FA00792" w:rsidR="004E7CB0" w:rsidRDefault="004E7CB0" w:rsidP="004E7CB0">
            <w:pPr>
              <w:pStyle w:val="BodyTextIndent"/>
              <w:spacing w:after="0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E7CB0">
              <w:rPr>
                <w:rFonts w:asciiTheme="majorBidi" w:hAnsiTheme="majorBidi"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987" w:type="dxa"/>
          </w:tcPr>
          <w:p w14:paraId="2F5126B3" w14:textId="6D61B251" w:rsidR="004E7CB0" w:rsidRDefault="004E7CB0" w:rsidP="004E7CB0">
            <w:pPr>
              <w:pStyle w:val="BodyTextIndent"/>
              <w:spacing w:after="0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E7CB0">
              <w:rPr>
                <w:rFonts w:asciiTheme="majorBidi" w:hAnsiTheme="majorBidi"/>
                <w:sz w:val="30"/>
                <w:szCs w:val="30"/>
                <w:cs/>
              </w:rPr>
              <w:t>ลักษณะธุรกิจ</w:t>
            </w:r>
          </w:p>
        </w:tc>
        <w:tc>
          <w:tcPr>
            <w:tcW w:w="1860" w:type="dxa"/>
          </w:tcPr>
          <w:p w14:paraId="5746759F" w14:textId="1EB4BF33" w:rsidR="004E7CB0" w:rsidRDefault="004E7CB0" w:rsidP="004E7CB0">
            <w:pPr>
              <w:pStyle w:val="BodyTextIndent"/>
              <w:spacing w:after="0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E7CB0">
              <w:rPr>
                <w:rFonts w:asciiTheme="majorBidi" w:hAnsiTheme="majorBidi"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3324" w:type="dxa"/>
            <w:gridSpan w:val="2"/>
          </w:tcPr>
          <w:p w14:paraId="0472A0BF" w14:textId="0CF9C96D" w:rsidR="004E7CB0" w:rsidRPr="004E7CB0" w:rsidRDefault="004E7CB0" w:rsidP="004E7CB0">
            <w:pPr>
              <w:pStyle w:val="BodyTextIndent"/>
              <w:spacing w:after="0"/>
              <w:ind w:left="0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4E7CB0">
              <w:rPr>
                <w:rFonts w:asciiTheme="majorBidi" w:hAnsiTheme="majorBidi"/>
                <w:sz w:val="30"/>
                <w:szCs w:val="30"/>
                <w:cs/>
              </w:rPr>
              <w:t>สัดส่วนความเป็นเจ้าของ</w:t>
            </w:r>
          </w:p>
        </w:tc>
      </w:tr>
      <w:tr w:rsidR="004E7CB0" w14:paraId="5EED8219" w14:textId="3C8D62AE" w:rsidTr="00345622">
        <w:tc>
          <w:tcPr>
            <w:tcW w:w="2243" w:type="dxa"/>
          </w:tcPr>
          <w:p w14:paraId="68A8D94F" w14:textId="77777777" w:rsidR="004E7CB0" w:rsidRPr="004E7CB0" w:rsidRDefault="004E7CB0" w:rsidP="00CE726B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987" w:type="dxa"/>
          </w:tcPr>
          <w:p w14:paraId="30A59B45" w14:textId="77777777" w:rsidR="004E7CB0" w:rsidRPr="004E7CB0" w:rsidRDefault="004E7CB0" w:rsidP="00CE726B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860" w:type="dxa"/>
          </w:tcPr>
          <w:p w14:paraId="5C426B4C" w14:textId="77777777" w:rsidR="004E7CB0" w:rsidRPr="004E7CB0" w:rsidRDefault="004E7CB0" w:rsidP="00CE726B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650" w:type="dxa"/>
          </w:tcPr>
          <w:p w14:paraId="7B1B3C84" w14:textId="12679F07" w:rsidR="004E7CB0" w:rsidRPr="004E7CB0" w:rsidRDefault="00D57DCE" w:rsidP="004E7CB0">
            <w:pPr>
              <w:pStyle w:val="BodyTextIndent"/>
              <w:spacing w:after="0"/>
              <w:ind w:left="0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D57DCE">
              <w:rPr>
                <w:rFonts w:asciiTheme="majorBidi" w:hAnsiTheme="majorBidi"/>
                <w:sz w:val="30"/>
                <w:szCs w:val="30"/>
              </w:rPr>
              <w:t>30</w:t>
            </w:r>
            <w:r w:rsidR="004E7CB0" w:rsidRPr="00BD75DB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="004E7CB0" w:rsidRPr="00BD75DB">
              <w:rPr>
                <w:rFonts w:asciiTheme="majorBidi" w:hAnsiTheme="majorBidi" w:hint="cs"/>
                <w:sz w:val="30"/>
                <w:szCs w:val="30"/>
                <w:cs/>
              </w:rPr>
              <w:t>ม</w:t>
            </w:r>
            <w:r w:rsidR="00345622" w:rsidRPr="00BD75DB">
              <w:rPr>
                <w:rFonts w:asciiTheme="majorBidi" w:hAnsiTheme="majorBidi" w:hint="cs"/>
                <w:sz w:val="30"/>
                <w:szCs w:val="30"/>
                <w:cs/>
              </w:rPr>
              <w:t>ิถุนายน</w:t>
            </w:r>
            <w:r w:rsidR="004E7CB0" w:rsidRPr="00BD75DB">
              <w:rPr>
                <w:rFonts w:asciiTheme="majorBidi" w:hAnsiTheme="majorBidi" w:hint="cs"/>
                <w:sz w:val="30"/>
                <w:szCs w:val="30"/>
                <w:cs/>
              </w:rPr>
              <w:t xml:space="preserve"> </w:t>
            </w:r>
            <w:r w:rsidRPr="00D57DCE">
              <w:rPr>
                <w:rFonts w:asciiTheme="majorBidi" w:hAnsiTheme="majorBidi"/>
                <w:sz w:val="30"/>
                <w:szCs w:val="30"/>
              </w:rPr>
              <w:t>2563</w:t>
            </w:r>
          </w:p>
        </w:tc>
        <w:tc>
          <w:tcPr>
            <w:tcW w:w="1674" w:type="dxa"/>
          </w:tcPr>
          <w:p w14:paraId="170F75E5" w14:textId="0EEC2140" w:rsidR="004E7CB0" w:rsidRPr="004E7CB0" w:rsidRDefault="00D57DCE" w:rsidP="004E7CB0">
            <w:pPr>
              <w:pStyle w:val="BodyTextIndent"/>
              <w:spacing w:after="0"/>
              <w:ind w:left="0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D57DCE">
              <w:rPr>
                <w:rFonts w:asciiTheme="majorBidi" w:hAnsiTheme="majorBidi"/>
                <w:sz w:val="30"/>
                <w:szCs w:val="30"/>
              </w:rPr>
              <w:t>31</w:t>
            </w:r>
            <w:r w:rsidR="004E7CB0"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="004E7CB0">
              <w:rPr>
                <w:rFonts w:asciiTheme="majorBidi" w:hAnsiTheme="majorBidi" w:hint="cs"/>
                <w:sz w:val="30"/>
                <w:szCs w:val="30"/>
                <w:cs/>
              </w:rPr>
              <w:t xml:space="preserve">ธันวาคม </w:t>
            </w:r>
            <w:r w:rsidRPr="00D57DCE">
              <w:rPr>
                <w:rFonts w:asciiTheme="majorBidi" w:hAnsiTheme="majorBidi"/>
                <w:sz w:val="30"/>
                <w:szCs w:val="30"/>
              </w:rPr>
              <w:t>2562</w:t>
            </w:r>
          </w:p>
        </w:tc>
      </w:tr>
      <w:tr w:rsidR="00E81923" w14:paraId="429856DD" w14:textId="77777777" w:rsidTr="00345622">
        <w:tc>
          <w:tcPr>
            <w:tcW w:w="2243" w:type="dxa"/>
          </w:tcPr>
          <w:p w14:paraId="42259C46" w14:textId="77777777" w:rsidR="00E81923" w:rsidRPr="004E7CB0" w:rsidRDefault="00E81923" w:rsidP="00CE726B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987" w:type="dxa"/>
          </w:tcPr>
          <w:p w14:paraId="37E9055E" w14:textId="77777777" w:rsidR="00E81923" w:rsidRPr="004E7CB0" w:rsidRDefault="00E81923" w:rsidP="00CE726B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1860" w:type="dxa"/>
          </w:tcPr>
          <w:p w14:paraId="017FBC1F" w14:textId="77777777" w:rsidR="00E81923" w:rsidRPr="004E7CB0" w:rsidRDefault="00E81923" w:rsidP="00CE726B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</w:p>
        </w:tc>
        <w:tc>
          <w:tcPr>
            <w:tcW w:w="3324" w:type="dxa"/>
            <w:gridSpan w:val="2"/>
          </w:tcPr>
          <w:p w14:paraId="427FF9A0" w14:textId="14A5BE8E" w:rsidR="00E81923" w:rsidRPr="00E81923" w:rsidRDefault="00E81923" w:rsidP="004E7CB0">
            <w:pPr>
              <w:pStyle w:val="BodyTextIndent"/>
              <w:spacing w:after="0"/>
              <w:ind w:left="0"/>
              <w:jc w:val="center"/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</w:pPr>
            <w:r w:rsidRPr="00E81923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E57F2C" w14:paraId="39597B00" w14:textId="472A8D03" w:rsidTr="00345622">
        <w:tc>
          <w:tcPr>
            <w:tcW w:w="2243" w:type="dxa"/>
          </w:tcPr>
          <w:p w14:paraId="60A723BE" w14:textId="3CAA5598" w:rsidR="00E57F2C" w:rsidRDefault="00E57F2C" w:rsidP="00E57F2C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ดุสิตธานี รีท จำกัด</w:t>
            </w:r>
          </w:p>
        </w:tc>
        <w:tc>
          <w:tcPr>
            <w:tcW w:w="1987" w:type="dxa"/>
          </w:tcPr>
          <w:p w14:paraId="07130C1D" w14:textId="0EE36C33" w:rsidR="00E57F2C" w:rsidRDefault="00E57F2C" w:rsidP="00E57F2C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ลงทุนในบริษัทอื่น</w:t>
            </w:r>
          </w:p>
        </w:tc>
        <w:tc>
          <w:tcPr>
            <w:tcW w:w="1860" w:type="dxa"/>
          </w:tcPr>
          <w:p w14:paraId="00C47115" w14:textId="160B853B" w:rsidR="00E57F2C" w:rsidRDefault="00E57F2C" w:rsidP="00E57F2C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ไทย</w:t>
            </w:r>
          </w:p>
        </w:tc>
        <w:tc>
          <w:tcPr>
            <w:tcW w:w="1650" w:type="dxa"/>
          </w:tcPr>
          <w:p w14:paraId="0B32DD1E" w14:textId="0F18D34E" w:rsidR="00E57F2C" w:rsidRDefault="00D57DCE" w:rsidP="00E57F2C">
            <w:pPr>
              <w:pStyle w:val="BodyTextIndent"/>
              <w:spacing w:after="0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7DCE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1674" w:type="dxa"/>
          </w:tcPr>
          <w:p w14:paraId="4670761E" w14:textId="2D073ED9" w:rsidR="00E57F2C" w:rsidRDefault="00D57DCE" w:rsidP="00E57F2C">
            <w:pPr>
              <w:pStyle w:val="BodyTextIndent"/>
              <w:spacing w:after="0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7DCE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</w:tr>
      <w:tr w:rsidR="00E57F2C" w14:paraId="58A68A52" w14:textId="77777777" w:rsidTr="00345622">
        <w:tc>
          <w:tcPr>
            <w:tcW w:w="2243" w:type="dxa"/>
          </w:tcPr>
          <w:p w14:paraId="4D94ACFD" w14:textId="74DC6DCB" w:rsidR="00E57F2C" w:rsidRDefault="00E57F2C" w:rsidP="00E57F2C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ดุสิตมัลดีฟส์</w:t>
            </w:r>
          </w:p>
        </w:tc>
        <w:tc>
          <w:tcPr>
            <w:tcW w:w="1987" w:type="dxa"/>
          </w:tcPr>
          <w:p w14:paraId="5BBD40B9" w14:textId="77777777" w:rsidR="00E57F2C" w:rsidRDefault="00E57F2C" w:rsidP="00E57F2C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60" w:type="dxa"/>
          </w:tcPr>
          <w:p w14:paraId="0668D8BF" w14:textId="77777777" w:rsidR="00E57F2C" w:rsidRDefault="00E57F2C" w:rsidP="00E57F2C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50" w:type="dxa"/>
          </w:tcPr>
          <w:p w14:paraId="7F4FBB33" w14:textId="516B5DF4" w:rsidR="00E57F2C" w:rsidRDefault="00E57F2C" w:rsidP="00E57F2C">
            <w:pPr>
              <w:pStyle w:val="BodyTextIndent"/>
              <w:spacing w:after="0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74" w:type="dxa"/>
          </w:tcPr>
          <w:p w14:paraId="30CD8CFD" w14:textId="05E586A7" w:rsidR="00E57F2C" w:rsidRDefault="00E57F2C" w:rsidP="00E57F2C">
            <w:pPr>
              <w:pStyle w:val="BodyTextIndent"/>
              <w:spacing w:after="0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57F2C" w14:paraId="639801EF" w14:textId="77777777" w:rsidTr="00345622">
        <w:tc>
          <w:tcPr>
            <w:tcW w:w="2243" w:type="dxa"/>
          </w:tcPr>
          <w:p w14:paraId="286BC746" w14:textId="0698DE5A" w:rsidR="00E57F2C" w:rsidRDefault="00E57F2C" w:rsidP="00E57F2C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อินเวสเม้นท์ จำกัด</w:t>
            </w:r>
          </w:p>
        </w:tc>
        <w:tc>
          <w:tcPr>
            <w:tcW w:w="1987" w:type="dxa"/>
          </w:tcPr>
          <w:p w14:paraId="49C8A378" w14:textId="01937518" w:rsidR="00E57F2C" w:rsidRDefault="00E57F2C" w:rsidP="00E57F2C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ให้เช่าอสังหาริมทรัพย์</w:t>
            </w:r>
          </w:p>
        </w:tc>
        <w:tc>
          <w:tcPr>
            <w:tcW w:w="1860" w:type="dxa"/>
          </w:tcPr>
          <w:p w14:paraId="313400AC" w14:textId="09D66C82" w:rsidR="00E57F2C" w:rsidRDefault="00E57F2C" w:rsidP="00E57F2C">
            <w:pPr>
              <w:pStyle w:val="BodyTextIndent"/>
              <w:spacing w:after="0"/>
              <w:ind w:left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สาธารณรัฐมัลดีฟส์</w:t>
            </w:r>
          </w:p>
        </w:tc>
        <w:tc>
          <w:tcPr>
            <w:tcW w:w="1650" w:type="dxa"/>
          </w:tcPr>
          <w:p w14:paraId="330A844D" w14:textId="2A1FE246" w:rsidR="00E57F2C" w:rsidRDefault="00D57DCE" w:rsidP="00E57F2C">
            <w:pPr>
              <w:pStyle w:val="BodyTextIndent"/>
              <w:spacing w:after="0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7DCE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1674" w:type="dxa"/>
          </w:tcPr>
          <w:p w14:paraId="35825231" w14:textId="20AC804A" w:rsidR="00E57F2C" w:rsidRDefault="00D57DCE" w:rsidP="00E57F2C">
            <w:pPr>
              <w:pStyle w:val="BodyTextIndent"/>
              <w:spacing w:after="0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7DCE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</w:tr>
    </w:tbl>
    <w:p w14:paraId="6F9A0753" w14:textId="7DFF9754" w:rsidR="004E7CB0" w:rsidRDefault="004E7CB0" w:rsidP="00CE726B">
      <w:pPr>
        <w:pStyle w:val="BodyTextIndent"/>
        <w:spacing w:after="0"/>
        <w:ind w:left="547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515D64C1" w14:textId="06EF280B" w:rsidR="00E81923" w:rsidRDefault="00E819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4"/>
          <w:sz w:val="30"/>
          <w:szCs w:val="30"/>
        </w:rPr>
      </w:pPr>
      <w:r>
        <w:rPr>
          <w:rFonts w:asciiTheme="majorBidi" w:hAnsiTheme="majorBidi" w:cstheme="majorBidi"/>
          <w:spacing w:val="-4"/>
          <w:sz w:val="30"/>
          <w:szCs w:val="30"/>
        </w:rPr>
        <w:br w:type="page"/>
      </w:r>
    </w:p>
    <w:p w14:paraId="05B15492" w14:textId="6142CDFB" w:rsidR="00572B6F" w:rsidRPr="00CE726B" w:rsidRDefault="00D57DCE" w:rsidP="00CE726B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D57DCE">
        <w:rPr>
          <w:rFonts w:asciiTheme="majorBidi" w:hAnsiTheme="majorBidi" w:cstheme="majorBidi"/>
          <w:sz w:val="30"/>
          <w:szCs w:val="30"/>
        </w:rPr>
        <w:lastRenderedPageBreak/>
        <w:t>2</w:t>
      </w:r>
      <w:r w:rsidR="00572B6F" w:rsidRPr="00CE726B">
        <w:rPr>
          <w:rFonts w:asciiTheme="majorBidi" w:hAnsiTheme="majorBidi" w:cstheme="majorBidi"/>
          <w:sz w:val="30"/>
          <w:szCs w:val="30"/>
        </w:rPr>
        <w:tab/>
      </w:r>
      <w:r w:rsidR="00572B6F" w:rsidRPr="00CE726B">
        <w:rPr>
          <w:rFonts w:asciiTheme="majorBidi" w:hAnsiTheme="majorBidi" w:cstheme="majorBidi"/>
          <w:sz w:val="30"/>
          <w:szCs w:val="30"/>
          <w:cs/>
          <w:lang w:val="th-TH"/>
        </w:rPr>
        <w:t>เกณฑ์การจัดทำงบการเงิน</w:t>
      </w:r>
      <w:r w:rsidR="00E64EFE" w:rsidRPr="00CE726B">
        <w:rPr>
          <w:rFonts w:asciiTheme="majorBidi" w:hAnsiTheme="majorBidi" w:cstheme="majorBidi"/>
          <w:sz w:val="30"/>
          <w:szCs w:val="30"/>
          <w:cs/>
          <w:lang w:val="th-TH"/>
        </w:rPr>
        <w:t>ระหว่างกาล</w:t>
      </w:r>
    </w:p>
    <w:p w14:paraId="7F060C26" w14:textId="77777777" w:rsidR="00572B6F" w:rsidRPr="00E81923" w:rsidRDefault="00572B6F" w:rsidP="00CE72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260D06F7" w14:textId="77777777" w:rsidR="00572B6F" w:rsidRPr="00C84DC0" w:rsidRDefault="00572B6F" w:rsidP="00CE726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C84DC0">
        <w:rPr>
          <w:rFonts w:asciiTheme="majorBidi" w:hAnsiTheme="majorBidi" w:cstheme="majorBidi"/>
          <w:i/>
          <w:iCs/>
          <w:sz w:val="30"/>
          <w:szCs w:val="30"/>
          <w:cs/>
        </w:rPr>
        <w:t>(ก)</w:t>
      </w:r>
      <w:r w:rsidRPr="00C84DC0">
        <w:rPr>
          <w:rFonts w:asciiTheme="majorBidi" w:hAnsiTheme="majorBidi" w:cstheme="majorBidi"/>
          <w:i/>
          <w:iCs/>
          <w:sz w:val="30"/>
          <w:szCs w:val="30"/>
          <w:cs/>
        </w:rPr>
        <w:tab/>
        <w:t>เกณฑ์การถือปฏิบัติ</w:t>
      </w:r>
    </w:p>
    <w:p w14:paraId="5CD100A1" w14:textId="3D5FB339" w:rsidR="00572B6F" w:rsidRPr="00E81923" w:rsidRDefault="00572B6F" w:rsidP="00CE72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 w:hanging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2D95EA6" w14:textId="6BD83E0D" w:rsidR="0081481C" w:rsidRDefault="0081481C" w:rsidP="00CE726B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CE726B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งบการเงินระหว่างกาลนี้จัดทำขึ้นตามแนวปฏิบัติทางบัญชีสำหรับกองทุนรวมอสังหาริมทรัพย์ ทรัสต์เพื่อการลงทุนในอสังหาริมทรัพย์ กองทุนรวมโครงสร้างพื้นฐานและทรัสต์เพื่อการลงทุนในโครงสร้างพื้นฐานที่สมาคมบริษัทจัดการลงทุน</w:t>
      </w:r>
      <w:r w:rsidRPr="00CE726B">
        <w:rPr>
          <w:rFonts w:asciiTheme="majorBidi" w:hAnsiTheme="majorBidi" w:cstheme="majorBidi"/>
          <w:sz w:val="30"/>
          <w:szCs w:val="30"/>
        </w:rPr>
        <w:t xml:space="preserve"> (“</w:t>
      </w:r>
      <w:r w:rsidRPr="00CE726B">
        <w:rPr>
          <w:rFonts w:asciiTheme="majorBidi" w:hAnsiTheme="majorBidi" w:cstheme="majorBidi"/>
          <w:sz w:val="30"/>
          <w:szCs w:val="30"/>
          <w:cs/>
        </w:rPr>
        <w:t>สมาคม</w:t>
      </w:r>
      <w:r w:rsidRPr="00CE726B">
        <w:rPr>
          <w:rFonts w:asciiTheme="majorBidi" w:hAnsiTheme="majorBidi" w:cstheme="majorBidi"/>
          <w:sz w:val="30"/>
          <w:szCs w:val="30"/>
        </w:rPr>
        <w:t xml:space="preserve">”) </w:t>
      </w:r>
      <w:r w:rsidR="001A3005" w:rsidRPr="001A3005">
        <w:rPr>
          <w:rFonts w:asciiTheme="majorBidi" w:hAnsiTheme="majorBidi"/>
          <w:sz w:val="30"/>
          <w:szCs w:val="30"/>
          <w:cs/>
        </w:rPr>
        <w:t>กำหนดโดย</w:t>
      </w:r>
      <w:r w:rsidRPr="00CE726B">
        <w:rPr>
          <w:rFonts w:asciiTheme="majorBidi" w:hAnsiTheme="majorBidi" w:cstheme="majorBidi"/>
          <w:sz w:val="30"/>
          <w:szCs w:val="30"/>
          <w:cs/>
        </w:rPr>
        <w:t>ได้รับความเห็นชอบจากสำนักงานคณะกรรมการกำกับหลักทรัพย์และตลาดหลักทรัพย์ (“แนวปฏิบัติทางบัญชี”) ซึ่งออกและประกาศโดยสมาคมในเดือน</w:t>
      </w:r>
      <w:r w:rsidR="001A3005" w:rsidRPr="001A3005">
        <w:rPr>
          <w:rFonts w:asciiTheme="majorBidi" w:hAnsiTheme="majorBidi"/>
          <w:sz w:val="30"/>
          <w:szCs w:val="30"/>
          <w:cs/>
        </w:rPr>
        <w:t>กุมภาพันธ์</w:t>
      </w:r>
      <w:r w:rsidRPr="00CE726B">
        <w:rPr>
          <w:rFonts w:asciiTheme="majorBidi" w:hAnsiTheme="majorBidi" w:cstheme="majorBidi"/>
          <w:sz w:val="30"/>
          <w:szCs w:val="30"/>
        </w:rPr>
        <w:t xml:space="preserve"> </w:t>
      </w:r>
      <w:r w:rsidR="00D57DCE" w:rsidRPr="00D57DCE">
        <w:rPr>
          <w:rFonts w:asciiTheme="majorBidi" w:hAnsiTheme="majorBidi" w:cstheme="majorBidi"/>
          <w:sz w:val="30"/>
          <w:szCs w:val="30"/>
        </w:rPr>
        <w:t>2563</w:t>
      </w:r>
      <w:r w:rsidRPr="00CE726B">
        <w:rPr>
          <w:rFonts w:asciiTheme="majorBidi" w:hAnsiTheme="majorBidi" w:cstheme="majorBidi"/>
          <w:sz w:val="30"/>
          <w:szCs w:val="30"/>
        </w:rPr>
        <w:t xml:space="preserve"> </w:t>
      </w:r>
      <w:r w:rsidRPr="00CE726B">
        <w:rPr>
          <w:rFonts w:asciiTheme="majorBidi" w:hAnsiTheme="majorBidi" w:cstheme="majorBidi"/>
          <w:sz w:val="30"/>
          <w:szCs w:val="30"/>
          <w:cs/>
        </w:rPr>
        <w:t xml:space="preserve">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D57DCE" w:rsidRPr="00D57DCE">
        <w:rPr>
          <w:rFonts w:asciiTheme="majorBidi" w:hAnsiTheme="majorBidi" w:cstheme="majorBidi"/>
          <w:sz w:val="30"/>
          <w:szCs w:val="30"/>
        </w:rPr>
        <w:t>34</w:t>
      </w:r>
      <w:r w:rsidRPr="00CE726B">
        <w:rPr>
          <w:rFonts w:asciiTheme="majorBidi" w:hAnsiTheme="majorBidi" w:cstheme="majorBidi"/>
          <w:sz w:val="30"/>
          <w:szCs w:val="30"/>
        </w:rPr>
        <w:t xml:space="preserve"> </w:t>
      </w:r>
      <w:r w:rsidRPr="00CE726B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CE726B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การรายงานทางการเงินระหว่างกาล </w:t>
      </w:r>
      <w:r w:rsidRPr="00CE726B">
        <w:rPr>
          <w:rFonts w:asciiTheme="majorBidi" w:hAnsiTheme="majorBidi" w:cstheme="majorBidi"/>
          <w:sz w:val="30"/>
          <w:szCs w:val="30"/>
          <w:cs/>
        </w:rPr>
        <w:t>ทั้งนี้การถือปฏิบัติตามแนวปฏิบัติทางบัญชีดังกล่าว มีผลให้เกิดการเปลี่ยนแปลงนโยบายการบัญชีของ</w:t>
      </w:r>
      <w:r w:rsidR="00A63A09" w:rsidRPr="00CE726B">
        <w:rPr>
          <w:rFonts w:asciiTheme="majorBidi" w:hAnsiTheme="majorBidi" w:cstheme="majorBidi"/>
          <w:sz w:val="30"/>
          <w:szCs w:val="30"/>
          <w:cs/>
        </w:rPr>
        <w:t>กองทรัสต์</w:t>
      </w:r>
      <w:r w:rsidRPr="00CE726B">
        <w:rPr>
          <w:rFonts w:asciiTheme="majorBidi" w:hAnsiTheme="majorBidi" w:cstheme="majorBidi"/>
          <w:sz w:val="30"/>
          <w:szCs w:val="30"/>
          <w:cs/>
        </w:rPr>
        <w:t xml:space="preserve">และมีผลกระทบต่องบการเงินอย่างมีสาระสำคัญ ผลกระทบจากการเปลี่ยนแปลงนี้ได้เปิดเผยไว้ในหมายเหตุข้อ </w:t>
      </w:r>
      <w:r w:rsidR="00D57DCE" w:rsidRPr="00D57DCE">
        <w:rPr>
          <w:rFonts w:asciiTheme="majorBidi" w:hAnsiTheme="majorBidi" w:cstheme="majorBidi"/>
          <w:sz w:val="30"/>
          <w:szCs w:val="30"/>
        </w:rPr>
        <w:t>4</w:t>
      </w:r>
      <w:r w:rsidRPr="00CE726B">
        <w:rPr>
          <w:rFonts w:asciiTheme="majorBidi" w:hAnsiTheme="majorBidi" w:cstheme="majorBidi"/>
          <w:sz w:val="30"/>
          <w:szCs w:val="30"/>
        </w:rPr>
        <w:t xml:space="preserve"> </w:t>
      </w:r>
    </w:p>
    <w:p w14:paraId="0546437D" w14:textId="77777777" w:rsidR="00E81923" w:rsidRPr="00E81923" w:rsidRDefault="00E81923" w:rsidP="00CE726B">
      <w:pPr>
        <w:ind w:left="540" w:right="-45"/>
        <w:jc w:val="thaiDistribute"/>
        <w:rPr>
          <w:rFonts w:asciiTheme="majorBidi" w:hAnsiTheme="majorBidi" w:cstheme="majorBidi"/>
          <w:sz w:val="30"/>
          <w:szCs w:val="30"/>
          <w:shd w:val="clear" w:color="auto" w:fill="D9D9D9"/>
        </w:rPr>
      </w:pPr>
    </w:p>
    <w:p w14:paraId="76352DFF" w14:textId="392D8F78" w:rsidR="0081481C" w:rsidRDefault="0081481C" w:rsidP="00CE726B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CE726B">
        <w:rPr>
          <w:rFonts w:asciiTheme="majorBidi" w:hAnsiTheme="majorBidi" w:cstheme="majorBidi"/>
          <w:sz w:val="30"/>
          <w:szCs w:val="30"/>
          <w:cs/>
        </w:rPr>
        <w:t>งบการเงินระหว่างกาล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ดังนั้นการอ่านงบการเงินระหว่างกาลนี้จึงควรอ่านควบคู่กับงบการเงินของ</w:t>
      </w:r>
      <w:r w:rsidR="00A63A09" w:rsidRPr="00CE726B">
        <w:rPr>
          <w:rFonts w:asciiTheme="majorBidi" w:hAnsiTheme="majorBidi" w:cstheme="majorBidi"/>
          <w:sz w:val="30"/>
          <w:szCs w:val="30"/>
          <w:cs/>
        </w:rPr>
        <w:t>กองทรัสต์</w:t>
      </w:r>
      <w:r w:rsidRPr="00CE726B">
        <w:rPr>
          <w:rFonts w:asciiTheme="majorBidi" w:hAnsiTheme="majorBidi" w:cstheme="majorBidi"/>
          <w:sz w:val="30"/>
          <w:szCs w:val="30"/>
          <w:cs/>
        </w:rPr>
        <w:t xml:space="preserve">สำหรับปีสิ้นสุดวันที่ </w:t>
      </w:r>
      <w:r w:rsidR="0023052C">
        <w:rPr>
          <w:rFonts w:asciiTheme="majorBidi" w:hAnsiTheme="majorBidi" w:cstheme="majorBidi"/>
          <w:sz w:val="30"/>
          <w:szCs w:val="30"/>
          <w:cs/>
        </w:rPr>
        <w:br/>
      </w:r>
      <w:r w:rsidR="00D57DCE" w:rsidRPr="00D57DCE">
        <w:rPr>
          <w:rFonts w:asciiTheme="majorBidi" w:hAnsiTheme="majorBidi" w:cstheme="majorBidi"/>
          <w:sz w:val="30"/>
          <w:szCs w:val="30"/>
        </w:rPr>
        <w:t>31</w:t>
      </w:r>
      <w:r w:rsidRPr="00CE726B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D57DCE" w:rsidRPr="00D57DCE">
        <w:rPr>
          <w:rFonts w:asciiTheme="majorBidi" w:hAnsiTheme="majorBidi" w:cstheme="majorBidi"/>
          <w:sz w:val="30"/>
          <w:szCs w:val="30"/>
        </w:rPr>
        <w:t>2562</w:t>
      </w:r>
    </w:p>
    <w:p w14:paraId="109C65B4" w14:textId="77777777" w:rsidR="00195EA5" w:rsidRPr="00E81923" w:rsidRDefault="00195EA5" w:rsidP="00CE726B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2934C2B9" w14:textId="64B32C0C" w:rsidR="00884587" w:rsidRPr="00A1254C" w:rsidRDefault="00884587" w:rsidP="00CE726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/>
        <w:jc w:val="both"/>
        <w:rPr>
          <w:rFonts w:asciiTheme="majorBidi" w:hAnsiTheme="majorBidi" w:cstheme="majorBidi"/>
          <w:sz w:val="30"/>
          <w:szCs w:val="30"/>
        </w:rPr>
      </w:pPr>
      <w:r w:rsidRPr="00C84DC0">
        <w:rPr>
          <w:rFonts w:asciiTheme="majorBidi" w:hAnsiTheme="majorBidi" w:cstheme="majorBidi"/>
          <w:i/>
          <w:iCs/>
          <w:sz w:val="30"/>
          <w:szCs w:val="30"/>
          <w:cs/>
        </w:rPr>
        <w:t>(ข)</w:t>
      </w:r>
      <w:r w:rsidRPr="00C84DC0">
        <w:rPr>
          <w:rFonts w:asciiTheme="majorBidi" w:hAnsiTheme="majorBidi" w:cstheme="majorBidi"/>
          <w:i/>
          <w:iCs/>
          <w:sz w:val="30"/>
          <w:szCs w:val="30"/>
        </w:rPr>
        <w:t xml:space="preserve">   </w:t>
      </w:r>
      <w:r w:rsidRPr="00C84DC0">
        <w:rPr>
          <w:rFonts w:asciiTheme="majorBidi" w:hAnsiTheme="majorBidi" w:cstheme="majorBidi"/>
          <w:i/>
          <w:iCs/>
          <w:sz w:val="30"/>
          <w:szCs w:val="30"/>
        </w:rPr>
        <w:tab/>
      </w:r>
      <w:r w:rsidRPr="00C84DC0">
        <w:rPr>
          <w:rFonts w:asciiTheme="majorBidi" w:hAnsiTheme="majorBidi" w:cstheme="majorBidi"/>
          <w:i/>
          <w:iCs/>
          <w:sz w:val="30"/>
          <w:szCs w:val="30"/>
          <w:cs/>
        </w:rPr>
        <w:t>การใช้วิจารณญาณ</w:t>
      </w:r>
      <w:r w:rsidR="00632101" w:rsidRPr="00C84DC0">
        <w:rPr>
          <w:rFonts w:asciiTheme="majorBidi" w:hAnsiTheme="majorBidi" w:cstheme="majorBidi"/>
          <w:i/>
          <w:iCs/>
          <w:sz w:val="30"/>
          <w:szCs w:val="30"/>
          <w:cs/>
        </w:rPr>
        <w:t>และ</w:t>
      </w:r>
      <w:r w:rsidRPr="00C84DC0">
        <w:rPr>
          <w:rFonts w:asciiTheme="majorBidi" w:hAnsiTheme="majorBidi" w:cstheme="majorBidi"/>
          <w:i/>
          <w:iCs/>
          <w:sz w:val="30"/>
          <w:szCs w:val="30"/>
          <w:cs/>
        </w:rPr>
        <w:t>การประมาณการ</w:t>
      </w:r>
    </w:p>
    <w:p w14:paraId="1585D868" w14:textId="33435161" w:rsidR="004B02CC" w:rsidRPr="00E81923" w:rsidRDefault="004B02CC" w:rsidP="00CE72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34355E0" w14:textId="41D9B567" w:rsidR="0081481C" w:rsidRPr="00CE726B" w:rsidRDefault="0081481C" w:rsidP="003A7AF1">
      <w:pPr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CE726B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ประมาณมูลค่ายุติธรรมของสินทรัพย์ตามนโยบายการบัญชีของ</w:t>
      </w:r>
      <w:r w:rsidR="00A63A09" w:rsidRPr="00CE726B">
        <w:rPr>
          <w:rFonts w:asciiTheme="majorBidi" w:hAnsiTheme="majorBidi" w:cstheme="majorBidi"/>
          <w:sz w:val="30"/>
          <w:szCs w:val="30"/>
          <w:cs/>
        </w:rPr>
        <w:t>กองทรัสต์</w:t>
      </w:r>
      <w:r w:rsidRPr="00CE726B">
        <w:rPr>
          <w:rFonts w:asciiTheme="majorBidi" w:hAnsiTheme="majorBidi" w:cstheme="majorBidi"/>
          <w:sz w:val="30"/>
          <w:szCs w:val="30"/>
          <w:cs/>
        </w:rPr>
        <w:t xml:space="preserve">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D57DCE" w:rsidRPr="00D57DCE">
        <w:rPr>
          <w:rFonts w:asciiTheme="majorBidi" w:hAnsiTheme="majorBidi" w:cstheme="majorBidi"/>
          <w:sz w:val="30"/>
          <w:szCs w:val="30"/>
        </w:rPr>
        <w:t>31</w:t>
      </w:r>
      <w:r w:rsidRPr="00CE726B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D57DCE" w:rsidRPr="00D57DCE">
        <w:rPr>
          <w:rFonts w:asciiTheme="majorBidi" w:hAnsiTheme="majorBidi" w:cstheme="majorBidi"/>
          <w:sz w:val="30"/>
          <w:szCs w:val="30"/>
        </w:rPr>
        <w:t>2562</w:t>
      </w:r>
      <w:r w:rsidR="003A7AF1">
        <w:rPr>
          <w:rFonts w:asciiTheme="majorBidi" w:hAnsiTheme="majorBidi" w:cstheme="majorBidi"/>
          <w:sz w:val="30"/>
          <w:szCs w:val="30"/>
        </w:rPr>
        <w:t xml:space="preserve"> </w:t>
      </w:r>
      <w:r w:rsidR="003A7AF1" w:rsidRPr="003A7AF1">
        <w:rPr>
          <w:rFonts w:asciiTheme="majorBidi" w:hAnsiTheme="majorBidi"/>
          <w:sz w:val="30"/>
          <w:szCs w:val="30"/>
          <w:cs/>
        </w:rPr>
        <w:t xml:space="preserve">เว้นแต่การใช้วิจารณญาณและแหล่งข้อมูลสำคัญใหม่ที่ใช้ในการประมาณการจากการถือปฏิบัติตามแนวปฏิบัติทางบัญชีตามที่ได้อธิบายไว้ในหมายเหตุข้อ </w:t>
      </w:r>
      <w:r w:rsidR="00D57DCE" w:rsidRPr="00D57DCE">
        <w:rPr>
          <w:rFonts w:asciiTheme="majorBidi" w:hAnsiTheme="majorBidi" w:cstheme="majorBidi"/>
          <w:sz w:val="30"/>
          <w:szCs w:val="30"/>
        </w:rPr>
        <w:t>4</w:t>
      </w:r>
    </w:p>
    <w:p w14:paraId="4C71C299" w14:textId="7397D445" w:rsidR="0081481C" w:rsidRPr="00E81923" w:rsidRDefault="0081481C" w:rsidP="00CE72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2D71E18" w14:textId="77777777" w:rsidR="00464B5A" w:rsidRDefault="00E81923" w:rsidP="00464B5A">
      <w:pPr>
        <w:jc w:val="thaiDistribute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br w:type="page"/>
      </w:r>
    </w:p>
    <w:p w14:paraId="3447ADF4" w14:textId="1C2AC8AE" w:rsidR="00464B5A" w:rsidRPr="00CE726B" w:rsidRDefault="00D57DCE" w:rsidP="00464B5A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D57DCE">
        <w:rPr>
          <w:rFonts w:asciiTheme="majorBidi" w:hAnsiTheme="majorBidi" w:cstheme="majorBidi"/>
          <w:sz w:val="30"/>
          <w:szCs w:val="30"/>
        </w:rPr>
        <w:lastRenderedPageBreak/>
        <w:t>3</w:t>
      </w:r>
      <w:r w:rsidR="00464B5A" w:rsidRPr="00CE726B">
        <w:rPr>
          <w:rFonts w:asciiTheme="majorBidi" w:hAnsiTheme="majorBidi" w:cstheme="majorBidi"/>
          <w:sz w:val="30"/>
          <w:szCs w:val="30"/>
        </w:rPr>
        <w:tab/>
      </w:r>
      <w:r w:rsidR="00464B5A" w:rsidRPr="00464B5A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ผลกระทบจากการแพร่ระบาดของโรคติดเชื้อไวรัสโคโรน่า </w:t>
      </w:r>
      <w:r w:rsidRPr="00D57DCE">
        <w:rPr>
          <w:rFonts w:asciiTheme="majorBidi" w:hAnsiTheme="majorBidi" w:cstheme="majorBidi"/>
          <w:sz w:val="30"/>
          <w:szCs w:val="30"/>
        </w:rPr>
        <w:t>2019</w:t>
      </w:r>
    </w:p>
    <w:p w14:paraId="1FEBCDED" w14:textId="77777777" w:rsidR="00464B5A" w:rsidRDefault="00464B5A" w:rsidP="00464B5A">
      <w:pPr>
        <w:jc w:val="thaiDistribute"/>
        <w:rPr>
          <w:rFonts w:asciiTheme="majorBidi" w:hAnsiTheme="majorBidi" w:cstheme="majorBidi"/>
          <w:sz w:val="24"/>
          <w:szCs w:val="24"/>
        </w:rPr>
      </w:pPr>
    </w:p>
    <w:p w14:paraId="30B25FCC" w14:textId="1E7C9754" w:rsidR="00464B5A" w:rsidRPr="00464B5A" w:rsidRDefault="00464B5A" w:rsidP="00464B5A">
      <w:pPr>
        <w:ind w:left="540" w:right="-45"/>
        <w:jc w:val="thaiDistribute"/>
        <w:rPr>
          <w:rFonts w:asciiTheme="majorBidi" w:hAnsiTheme="majorBidi"/>
          <w:sz w:val="30"/>
          <w:szCs w:val="30"/>
        </w:rPr>
      </w:pPr>
      <w:r w:rsidRPr="00464B5A">
        <w:rPr>
          <w:rFonts w:asciiTheme="majorBidi" w:hAnsiTheme="majorBidi" w:hint="cs"/>
          <w:sz w:val="30"/>
          <w:szCs w:val="30"/>
          <w:cs/>
        </w:rPr>
        <w:t xml:space="preserve">ในช่วงต้นปี </w:t>
      </w:r>
      <w:r w:rsidR="00D57DCE" w:rsidRPr="00D57DCE">
        <w:rPr>
          <w:rFonts w:asciiTheme="majorBidi" w:hAnsiTheme="majorBidi" w:hint="cs"/>
          <w:sz w:val="30"/>
          <w:szCs w:val="30"/>
        </w:rPr>
        <w:t>2563</w:t>
      </w:r>
      <w:r w:rsidRPr="00464B5A">
        <w:rPr>
          <w:rFonts w:asciiTheme="majorBidi" w:hAnsiTheme="majorBidi" w:hint="cs"/>
          <w:sz w:val="30"/>
          <w:szCs w:val="30"/>
          <w:cs/>
        </w:rPr>
        <w:t xml:space="preserve"> เกิดการแพร่ระบาดของโรคติดเชื้อไวรัสโคโรนา </w:t>
      </w:r>
      <w:r w:rsidR="00D57DCE" w:rsidRPr="00D57DCE">
        <w:rPr>
          <w:rFonts w:asciiTheme="majorBidi" w:hAnsiTheme="majorBidi" w:hint="cs"/>
          <w:sz w:val="30"/>
          <w:szCs w:val="30"/>
        </w:rPr>
        <w:t>2019</w:t>
      </w:r>
      <w:r w:rsidRPr="00464B5A">
        <w:rPr>
          <w:rFonts w:asciiTheme="majorBidi" w:hAnsiTheme="majorBidi" w:hint="cs"/>
          <w:sz w:val="30"/>
          <w:szCs w:val="30"/>
          <w:cs/>
        </w:rPr>
        <w:t xml:space="preserve"> (</w:t>
      </w:r>
      <w:r w:rsidRPr="00464B5A">
        <w:rPr>
          <w:rFonts w:asciiTheme="majorBidi" w:hAnsiTheme="majorBidi"/>
          <w:sz w:val="30"/>
          <w:szCs w:val="30"/>
        </w:rPr>
        <w:t>COVID-</w:t>
      </w:r>
      <w:r w:rsidR="00D57DCE" w:rsidRPr="00D57DCE">
        <w:rPr>
          <w:rFonts w:asciiTheme="majorBidi" w:hAnsiTheme="majorBidi" w:hint="cs"/>
          <w:sz w:val="30"/>
          <w:szCs w:val="30"/>
        </w:rPr>
        <w:t>19</w:t>
      </w:r>
      <w:r w:rsidRPr="00464B5A">
        <w:rPr>
          <w:rFonts w:asciiTheme="majorBidi" w:hAnsiTheme="majorBidi" w:hint="cs"/>
          <w:sz w:val="30"/>
          <w:szCs w:val="30"/>
          <w:cs/>
        </w:rPr>
        <w:t xml:space="preserve">) </w:t>
      </w:r>
      <w:r w:rsidRPr="00464B5A">
        <w:rPr>
          <w:rFonts w:asciiTheme="majorBidi" w:hAnsiTheme="majorBidi"/>
          <w:sz w:val="30"/>
          <w:szCs w:val="30"/>
        </w:rPr>
        <w:t> </w:t>
      </w:r>
      <w:r w:rsidRPr="00464B5A">
        <w:rPr>
          <w:rFonts w:asciiTheme="majorBidi" w:hAnsiTheme="majorBidi" w:hint="cs"/>
          <w:sz w:val="30"/>
          <w:szCs w:val="30"/>
          <w:cs/>
        </w:rPr>
        <w:t>ทำให้ประเทศไทยและหลายประเทศได้ประกาศมาตรการป้องกันหลายประการเพื่อป้องกันการแพร่ระบาดของโรค ซึ่งส่งผลกระทบ</w:t>
      </w:r>
      <w:r w:rsidR="001E1D7D">
        <w:rPr>
          <w:rFonts w:asciiTheme="majorBidi" w:hAnsiTheme="majorBidi" w:hint="cs"/>
          <w:sz w:val="30"/>
          <w:szCs w:val="30"/>
          <w:cs/>
        </w:rPr>
        <w:t>ต่อ</w:t>
      </w:r>
      <w:r w:rsidRPr="00464B5A">
        <w:rPr>
          <w:rFonts w:asciiTheme="majorBidi" w:hAnsiTheme="majorBidi" w:hint="cs"/>
          <w:sz w:val="30"/>
          <w:szCs w:val="30"/>
          <w:cs/>
        </w:rPr>
        <w:t xml:space="preserve">ผลการดำเนินงานของกองทรัสต์ เป็นผลให้รายได้ค่าเช่าส่วนที่เป็นค่าเช่าผันแปรลดลง ทั้งนี้ ผู้จัดการกองทรัสต์มีการติดตามสถานการณ์ดังกล่าวอย่างใกล้ชิด </w:t>
      </w:r>
      <w:r w:rsidRPr="00464B5A">
        <w:rPr>
          <w:rFonts w:asciiTheme="majorBidi" w:hAnsiTheme="majorBidi"/>
          <w:sz w:val="30"/>
          <w:szCs w:val="30"/>
        </w:rPr>
        <w:t> </w:t>
      </w:r>
      <w:r w:rsidRPr="00464B5A">
        <w:rPr>
          <w:rFonts w:asciiTheme="majorBidi" w:hAnsiTheme="majorBidi" w:hint="cs"/>
          <w:sz w:val="30"/>
          <w:szCs w:val="30"/>
          <w:cs/>
        </w:rPr>
        <w:t xml:space="preserve">เนื่องด้วยสถานการณ์ของการแพร่ระบาดดังกล่าวยังไม่สิ้นสุด ทำให้เกิดความไม่แน่นอนในการประมาณการผลกระทบที่คาดว่าจะเกิดขึ้นต่อกองทรัสต์ ทั้งนี้ กองทรัสต์ได้นำแนวปฏิบัติทางบัญชีเรื่อง มาตรการผ่อนปรนชั่วคราวสำหรับทางเลือกเพิ่มเติมทางบัญชีเพื่อรองรับผลกระทบจากสถานการณ์ </w:t>
      </w:r>
      <w:r w:rsidRPr="00464B5A">
        <w:rPr>
          <w:rFonts w:asciiTheme="majorBidi" w:hAnsiTheme="majorBidi"/>
          <w:sz w:val="30"/>
          <w:szCs w:val="30"/>
        </w:rPr>
        <w:t>COVID-</w:t>
      </w:r>
      <w:r w:rsidR="00D57DCE" w:rsidRPr="00D57DCE">
        <w:rPr>
          <w:rFonts w:asciiTheme="majorBidi" w:hAnsiTheme="majorBidi"/>
          <w:sz w:val="30"/>
          <w:szCs w:val="30"/>
        </w:rPr>
        <w:t>19</w:t>
      </w:r>
      <w:r w:rsidRPr="00464B5A">
        <w:rPr>
          <w:rFonts w:asciiTheme="majorBidi" w:hAnsiTheme="majorBidi" w:hint="cs"/>
          <w:sz w:val="30"/>
          <w:szCs w:val="30"/>
          <w:cs/>
        </w:rPr>
        <w:t xml:space="preserve"> ที่ออกโดย</w:t>
      </w:r>
      <w:r w:rsidR="000E1D81" w:rsidRPr="000E1D81">
        <w:rPr>
          <w:rFonts w:asciiTheme="majorBidi" w:hAnsiTheme="majorBidi" w:hint="cs"/>
          <w:sz w:val="30"/>
          <w:szCs w:val="30"/>
          <w:cs/>
        </w:rPr>
        <w:t xml:space="preserve">สภาวิชาชีพบัญชีฯ </w:t>
      </w:r>
      <w:r w:rsidRPr="00464B5A">
        <w:rPr>
          <w:rFonts w:asciiTheme="majorBidi" w:hAnsiTheme="majorBidi" w:hint="cs"/>
          <w:sz w:val="30"/>
          <w:szCs w:val="30"/>
          <w:cs/>
        </w:rPr>
        <w:t>มาถือปฏิบัติสำหรับ</w:t>
      </w:r>
      <w:r w:rsidR="000812E7">
        <w:rPr>
          <w:rFonts w:asciiTheme="majorBidi" w:hAnsiTheme="majorBidi" w:hint="cs"/>
          <w:sz w:val="30"/>
          <w:szCs w:val="30"/>
          <w:cs/>
        </w:rPr>
        <w:t>การจัดทำงบการเงินสำหรับงวดสิ้นสุด</w:t>
      </w:r>
      <w:r w:rsidRPr="00464B5A">
        <w:rPr>
          <w:rFonts w:asciiTheme="majorBidi" w:hAnsiTheme="majorBidi" w:hint="cs"/>
          <w:sz w:val="30"/>
          <w:szCs w:val="30"/>
          <w:cs/>
        </w:rPr>
        <w:t xml:space="preserve">วันที่ </w:t>
      </w:r>
      <w:r w:rsidR="00D57DCE" w:rsidRPr="00D57DCE">
        <w:rPr>
          <w:rFonts w:asciiTheme="majorBidi" w:hAnsiTheme="majorBidi"/>
          <w:sz w:val="30"/>
          <w:szCs w:val="30"/>
        </w:rPr>
        <w:t>30</w:t>
      </w:r>
      <w:r w:rsidRPr="00464B5A">
        <w:rPr>
          <w:rFonts w:asciiTheme="majorBidi" w:hAnsiTheme="majorBidi" w:hint="cs"/>
          <w:sz w:val="30"/>
          <w:szCs w:val="30"/>
          <w:cs/>
        </w:rPr>
        <w:t xml:space="preserve"> </w:t>
      </w:r>
      <w:r w:rsidR="000812E7" w:rsidRPr="000812E7">
        <w:rPr>
          <w:rFonts w:asciiTheme="majorBidi" w:hAnsiTheme="majorBidi" w:hint="cs"/>
          <w:sz w:val="30"/>
          <w:szCs w:val="30"/>
          <w:cs/>
        </w:rPr>
        <w:t>ม</w:t>
      </w:r>
      <w:r w:rsidR="00E57F2C">
        <w:rPr>
          <w:rFonts w:asciiTheme="majorBidi" w:hAnsiTheme="majorBidi" w:hint="cs"/>
          <w:sz w:val="30"/>
          <w:szCs w:val="30"/>
          <w:cs/>
        </w:rPr>
        <w:t>ิถุนายน</w:t>
      </w:r>
      <w:r w:rsidRPr="00464B5A">
        <w:rPr>
          <w:rFonts w:asciiTheme="majorBidi" w:hAnsiTheme="majorBidi" w:hint="cs"/>
          <w:sz w:val="30"/>
          <w:szCs w:val="30"/>
          <w:cs/>
        </w:rPr>
        <w:t xml:space="preserve"> </w:t>
      </w:r>
      <w:r w:rsidR="00D57DCE" w:rsidRPr="00D57DCE">
        <w:rPr>
          <w:rFonts w:asciiTheme="majorBidi" w:hAnsiTheme="majorBidi"/>
          <w:sz w:val="30"/>
          <w:szCs w:val="30"/>
        </w:rPr>
        <w:t>2563</w:t>
      </w:r>
      <w:r w:rsidRPr="00464B5A">
        <w:rPr>
          <w:rFonts w:asciiTheme="majorBidi" w:hAnsiTheme="majorBidi" w:hint="cs"/>
          <w:sz w:val="30"/>
          <w:szCs w:val="30"/>
          <w:cs/>
        </w:rPr>
        <w:t xml:space="preserve"> ซึ่งกองทรัสต์เลือกที่จะไม่นำข้อมูลที่เกี่ยวกับสถานการณ์ </w:t>
      </w:r>
      <w:r w:rsidRPr="00464B5A">
        <w:rPr>
          <w:rFonts w:asciiTheme="majorBidi" w:hAnsiTheme="majorBidi"/>
          <w:sz w:val="30"/>
          <w:szCs w:val="30"/>
        </w:rPr>
        <w:t>COVID-</w:t>
      </w:r>
      <w:r w:rsidR="00D57DCE" w:rsidRPr="00D57DCE">
        <w:rPr>
          <w:rFonts w:asciiTheme="majorBidi" w:hAnsiTheme="majorBidi"/>
          <w:sz w:val="30"/>
          <w:szCs w:val="30"/>
        </w:rPr>
        <w:t>19</w:t>
      </w:r>
      <w:r w:rsidRPr="00464B5A">
        <w:rPr>
          <w:rFonts w:asciiTheme="majorBidi" w:hAnsiTheme="majorBidi" w:hint="cs"/>
          <w:sz w:val="30"/>
          <w:szCs w:val="30"/>
          <w:cs/>
        </w:rPr>
        <w:t xml:space="preserve"> มาใช้ประกอบเป็นปัจจัยของข้อมูลเพื่อวัดมูลค่ายุติธรรมของเงินลงทุนในอสังหาริมทรัพย์</w:t>
      </w:r>
    </w:p>
    <w:p w14:paraId="22B74E4F" w14:textId="6D43EE42" w:rsidR="00E81923" w:rsidRDefault="00E819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</w:rPr>
      </w:pPr>
    </w:p>
    <w:p w14:paraId="11761A03" w14:textId="01AF2839" w:rsidR="0025721E" w:rsidRPr="00AF3771" w:rsidRDefault="00D57DCE" w:rsidP="00C84DC0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D57DCE">
        <w:rPr>
          <w:rFonts w:asciiTheme="majorBidi" w:hAnsiTheme="majorBidi" w:cstheme="majorBidi"/>
          <w:sz w:val="30"/>
          <w:szCs w:val="30"/>
        </w:rPr>
        <w:t>4</w:t>
      </w:r>
      <w:r w:rsidR="0025721E" w:rsidRPr="00CE726B">
        <w:rPr>
          <w:rFonts w:asciiTheme="majorBidi" w:hAnsiTheme="majorBidi" w:cstheme="majorBidi"/>
          <w:sz w:val="30"/>
          <w:szCs w:val="30"/>
        </w:rPr>
        <w:tab/>
      </w:r>
      <w:r w:rsidR="0025721E" w:rsidRPr="00CE726B">
        <w:rPr>
          <w:rFonts w:asciiTheme="majorBidi" w:hAnsiTheme="majorBidi" w:cstheme="majorBidi"/>
          <w:sz w:val="30"/>
          <w:szCs w:val="30"/>
          <w:cs/>
        </w:rPr>
        <w:t>การเปลี่ยนแปลงนโยบายการบัญชี</w:t>
      </w:r>
    </w:p>
    <w:p w14:paraId="67D0CFAF" w14:textId="2E94D79B" w:rsidR="0025721E" w:rsidRPr="001A3005" w:rsidRDefault="0025721E" w:rsidP="00CE726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540"/>
        <w:jc w:val="thaiDistribute"/>
        <w:rPr>
          <w:rFonts w:asciiTheme="majorBidi" w:hAnsiTheme="majorBidi" w:cstheme="majorBidi"/>
          <w:bCs/>
          <w:sz w:val="24"/>
          <w:szCs w:val="24"/>
        </w:rPr>
      </w:pPr>
    </w:p>
    <w:p w14:paraId="66A62C7A" w14:textId="77E2F622" w:rsidR="001A3005" w:rsidRDefault="001A3005" w:rsidP="00CE726B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1A3005">
        <w:rPr>
          <w:rFonts w:asciiTheme="majorBidi" w:hAnsiTheme="majorBidi"/>
          <w:sz w:val="30"/>
          <w:szCs w:val="30"/>
          <w:cs/>
        </w:rPr>
        <w:t xml:space="preserve">ตั้งแต่วันที่ </w:t>
      </w:r>
      <w:r w:rsidR="00D57DCE" w:rsidRPr="00D57DCE">
        <w:rPr>
          <w:rFonts w:asciiTheme="majorBidi" w:hAnsiTheme="majorBidi"/>
          <w:sz w:val="30"/>
          <w:szCs w:val="30"/>
        </w:rPr>
        <w:t>1</w:t>
      </w:r>
      <w:r w:rsidRPr="001A3005">
        <w:rPr>
          <w:rFonts w:asciiTheme="majorBidi" w:hAnsiTheme="majorBidi"/>
          <w:sz w:val="30"/>
          <w:szCs w:val="30"/>
          <w:cs/>
        </w:rPr>
        <w:t xml:space="preserve"> มกราคม </w:t>
      </w:r>
      <w:r w:rsidR="00D57DCE" w:rsidRPr="00D57DCE">
        <w:rPr>
          <w:rFonts w:asciiTheme="majorBidi" w:hAnsiTheme="majorBidi"/>
          <w:sz w:val="30"/>
          <w:szCs w:val="30"/>
        </w:rPr>
        <w:t>2563</w:t>
      </w:r>
      <w:r w:rsidRPr="001A3005">
        <w:rPr>
          <w:rFonts w:asciiTheme="majorBidi" w:hAnsiTheme="majorBidi"/>
          <w:sz w:val="30"/>
          <w:szCs w:val="30"/>
          <w:cs/>
        </w:rPr>
        <w:t xml:space="preserve"> กองทรัสต์ได้ถือปฏิบัติตามแนวปฏิบัติทางบัญชีเป็นครั้งแรก </w:t>
      </w:r>
      <w:r w:rsidR="00D77F9F">
        <w:rPr>
          <w:rFonts w:asciiTheme="majorBidi" w:hAnsiTheme="majorBidi" w:hint="cs"/>
          <w:sz w:val="30"/>
          <w:szCs w:val="30"/>
          <w:cs/>
        </w:rPr>
        <w:t>ดังนั้น</w:t>
      </w:r>
      <w:r w:rsidR="00D77F9F" w:rsidRPr="00D77F9F">
        <w:rPr>
          <w:rFonts w:asciiTheme="majorBidi" w:hAnsiTheme="majorBidi"/>
          <w:sz w:val="30"/>
          <w:szCs w:val="30"/>
          <w:cs/>
        </w:rPr>
        <w:t>กองทรัสต์</w:t>
      </w:r>
      <w:r w:rsidR="00D77F9F">
        <w:rPr>
          <w:rFonts w:asciiTheme="majorBidi" w:hAnsiTheme="majorBidi" w:hint="cs"/>
          <w:sz w:val="30"/>
          <w:szCs w:val="30"/>
          <w:cs/>
        </w:rPr>
        <w:t>จึง</w:t>
      </w:r>
      <w:r w:rsidR="00D77F9F" w:rsidRPr="00D77F9F">
        <w:rPr>
          <w:rFonts w:asciiTheme="majorBidi" w:hAnsiTheme="majorBidi"/>
          <w:sz w:val="30"/>
          <w:szCs w:val="30"/>
          <w:cs/>
        </w:rPr>
        <w:t xml:space="preserve">ไม่ได้ปรับปรุงข้อมูลที่นำเสนอในปี </w:t>
      </w:r>
      <w:r w:rsidR="00D57DCE" w:rsidRPr="00D57DCE">
        <w:rPr>
          <w:rFonts w:asciiTheme="majorBidi" w:hAnsiTheme="majorBidi"/>
          <w:sz w:val="30"/>
          <w:szCs w:val="30"/>
        </w:rPr>
        <w:t>2562</w:t>
      </w:r>
      <w:r w:rsidR="00D77F9F" w:rsidRPr="00D77F9F">
        <w:rPr>
          <w:rFonts w:asciiTheme="majorBidi" w:hAnsiTheme="majorBidi"/>
          <w:sz w:val="30"/>
          <w:szCs w:val="30"/>
          <w:cs/>
        </w:rPr>
        <w:t xml:space="preserve"> รายละเอียดการเปลี่ยนแปลงนโยบายการบัญชีได้กล่าวไว้ในหมายเหตุข้อ </w:t>
      </w:r>
      <w:r w:rsidR="00D57DCE" w:rsidRPr="00D57DCE">
        <w:rPr>
          <w:rFonts w:asciiTheme="majorBidi" w:hAnsiTheme="majorBidi"/>
          <w:sz w:val="30"/>
          <w:szCs w:val="30"/>
        </w:rPr>
        <w:t>4</w:t>
      </w:r>
      <w:r w:rsidR="00D77F9F" w:rsidRPr="00D77F9F">
        <w:rPr>
          <w:rFonts w:asciiTheme="majorBidi" w:hAnsiTheme="majorBidi"/>
          <w:sz w:val="30"/>
          <w:szCs w:val="30"/>
          <w:cs/>
        </w:rPr>
        <w:t xml:space="preserve">(ก) ถึงข้อ </w:t>
      </w:r>
      <w:r w:rsidR="00D57DCE" w:rsidRPr="00D57DCE">
        <w:rPr>
          <w:rFonts w:asciiTheme="majorBidi" w:hAnsiTheme="majorBidi"/>
          <w:sz w:val="30"/>
          <w:szCs w:val="30"/>
        </w:rPr>
        <w:t>4</w:t>
      </w:r>
      <w:r w:rsidR="00D77F9F" w:rsidRPr="00D77F9F">
        <w:rPr>
          <w:rFonts w:asciiTheme="majorBidi" w:hAnsiTheme="majorBidi"/>
          <w:sz w:val="30"/>
          <w:szCs w:val="30"/>
          <w:cs/>
        </w:rPr>
        <w:t>(ง)</w:t>
      </w:r>
      <w:r w:rsidR="00D77F9F">
        <w:rPr>
          <w:rFonts w:asciiTheme="majorBidi" w:hAnsiTheme="majorBidi" w:hint="cs"/>
          <w:sz w:val="30"/>
          <w:szCs w:val="30"/>
          <w:cs/>
        </w:rPr>
        <w:t xml:space="preserve"> นอกจากนี้</w:t>
      </w:r>
      <w:r w:rsidRPr="001A3005">
        <w:rPr>
          <w:rFonts w:asciiTheme="majorBidi" w:hAnsiTheme="majorBidi"/>
          <w:sz w:val="30"/>
          <w:szCs w:val="30"/>
          <w:cs/>
        </w:rPr>
        <w:t>แนวปฏิบัติทางบัญชีฉบับนี้ไม่ได้กำหนดให้กองทรัสต์ต้องจัดทำงบการเงินเฉพาะกิจการ</w:t>
      </w:r>
      <w:r w:rsidR="003A7AF1">
        <w:rPr>
          <w:rFonts w:asciiTheme="majorBidi" w:hAnsiTheme="majorBidi" w:hint="cs"/>
          <w:sz w:val="30"/>
          <w:szCs w:val="30"/>
          <w:cs/>
        </w:rPr>
        <w:t>เพิ่มเติม</w:t>
      </w:r>
      <w:r w:rsidRPr="001A3005">
        <w:rPr>
          <w:rFonts w:asciiTheme="majorBidi" w:hAnsiTheme="majorBidi"/>
          <w:sz w:val="30"/>
          <w:szCs w:val="30"/>
          <w:cs/>
        </w:rPr>
        <w:t xml:space="preserve"> หากกองทรัสต์เลือกที่จะนำเสนองบการเงินเฉพาะกิจการ กองทรัสต์</w:t>
      </w:r>
      <w:r w:rsidR="00D77F9F">
        <w:rPr>
          <w:rFonts w:asciiTheme="majorBidi" w:hAnsiTheme="majorBidi" w:hint="cs"/>
          <w:sz w:val="30"/>
          <w:szCs w:val="30"/>
          <w:cs/>
        </w:rPr>
        <w:t>จะ</w:t>
      </w:r>
      <w:r w:rsidRPr="001A3005">
        <w:rPr>
          <w:rFonts w:asciiTheme="majorBidi" w:hAnsiTheme="majorBidi"/>
          <w:sz w:val="30"/>
          <w:szCs w:val="30"/>
          <w:cs/>
        </w:rPr>
        <w:t xml:space="preserve">ต้องถือปฏิบัติตามข้อกำหนดในมาตรฐานการบัญชี ฉบับที่ </w:t>
      </w:r>
      <w:r w:rsidR="00D57DCE" w:rsidRPr="00D57DCE">
        <w:rPr>
          <w:rFonts w:asciiTheme="majorBidi" w:hAnsiTheme="majorBidi"/>
          <w:sz w:val="30"/>
          <w:szCs w:val="30"/>
        </w:rPr>
        <w:t>27</w:t>
      </w:r>
      <w:r w:rsidRPr="001A3005">
        <w:rPr>
          <w:rFonts w:asciiTheme="majorBidi" w:hAnsiTheme="majorBidi"/>
          <w:sz w:val="30"/>
          <w:szCs w:val="30"/>
          <w:cs/>
        </w:rPr>
        <w:t xml:space="preserve"> เรื่อง งบการเงินเฉพาะกิจการ ดังนั้นกองทรัสต์จึงนำเสนองบการเงินรวม</w:t>
      </w:r>
      <w:r w:rsidR="00D77F9F" w:rsidRPr="00D77F9F">
        <w:rPr>
          <w:rFonts w:asciiTheme="majorBidi" w:hAnsiTheme="majorBidi"/>
          <w:sz w:val="30"/>
          <w:szCs w:val="30"/>
          <w:cs/>
        </w:rPr>
        <w:t>ในการจัดทำงบการเงินนี้</w:t>
      </w:r>
      <w:r w:rsidR="003A7AF1">
        <w:rPr>
          <w:rFonts w:asciiTheme="majorBidi" w:hAnsiTheme="majorBidi" w:hint="cs"/>
          <w:sz w:val="30"/>
          <w:szCs w:val="30"/>
          <w:cs/>
        </w:rPr>
        <w:t>เท่านั้น</w:t>
      </w:r>
      <w:r w:rsidRPr="001A3005">
        <w:rPr>
          <w:rFonts w:asciiTheme="majorBidi" w:hAnsiTheme="majorBidi"/>
          <w:sz w:val="30"/>
          <w:szCs w:val="30"/>
          <w:cs/>
        </w:rPr>
        <w:t xml:space="preserve"> </w:t>
      </w:r>
    </w:p>
    <w:p w14:paraId="744682A3" w14:textId="0D34ADC6" w:rsidR="0081481C" w:rsidRPr="001A3005" w:rsidRDefault="0081481C" w:rsidP="00CE726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500E8A1F" w14:textId="77777777" w:rsidR="0081481C" w:rsidRPr="00CE726B" w:rsidRDefault="0081481C" w:rsidP="00CE726B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CE726B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>การบัญชีเกี่ยวกับเครื่องมือทางการเงิน</w:t>
      </w:r>
    </w:p>
    <w:p w14:paraId="58D5981C" w14:textId="77777777" w:rsidR="0081481C" w:rsidRPr="001A3005" w:rsidRDefault="0081481C" w:rsidP="00CE726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i/>
          <w:iCs/>
          <w:color w:val="000000"/>
          <w:sz w:val="24"/>
          <w:szCs w:val="24"/>
        </w:rPr>
      </w:pPr>
    </w:p>
    <w:p w14:paraId="153943A4" w14:textId="78BC78F0" w:rsidR="0081481C" w:rsidRPr="00CE726B" w:rsidRDefault="0081481C" w:rsidP="00CE726B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  <w:shd w:val="clear" w:color="auto" w:fill="D9D9D9"/>
        </w:rPr>
      </w:pPr>
      <w:r w:rsidRPr="00CE726B">
        <w:rPr>
          <w:rFonts w:asciiTheme="majorBidi" w:hAnsiTheme="majorBidi" w:cstheme="majorBidi"/>
          <w:sz w:val="30"/>
          <w:szCs w:val="30"/>
          <w:cs/>
        </w:rPr>
        <w:t>ตามแนวปฏิบัติทางบัญชีกำหนดให้</w:t>
      </w:r>
      <w:r w:rsidR="00A63A09" w:rsidRPr="00CE726B">
        <w:rPr>
          <w:rFonts w:asciiTheme="majorBidi" w:hAnsiTheme="majorBidi" w:cstheme="majorBidi"/>
          <w:sz w:val="30"/>
          <w:szCs w:val="30"/>
          <w:cs/>
        </w:rPr>
        <w:t>กองทรัสต์</w:t>
      </w:r>
      <w:r w:rsidRPr="00CE726B">
        <w:rPr>
          <w:rFonts w:asciiTheme="majorBidi" w:hAnsiTheme="majorBidi" w:cstheme="majorBidi"/>
          <w:sz w:val="30"/>
          <w:szCs w:val="30"/>
          <w:cs/>
        </w:rPr>
        <w:t>วัดมูลค่าสินทรัพย์ทางการเงินด้วยมูลค่ายุติธรรม ซึ่งไม่แตกต่างจากนโยบายการบัญชีเดิม และกำหนดให้วัดมูลค่าหนี้สินทางการเงินด้วยราคาทุนตัดจำหน่ายโดยรับรู้ดอกเบี้ยจ่ายด้วยอัตราดอกเบี้ยที่แท้จริง เดิม</w:t>
      </w:r>
      <w:r w:rsidR="00A63A09" w:rsidRPr="00CE726B">
        <w:rPr>
          <w:rFonts w:asciiTheme="majorBidi" w:hAnsiTheme="majorBidi" w:cstheme="majorBidi"/>
          <w:sz w:val="30"/>
          <w:szCs w:val="30"/>
          <w:cs/>
        </w:rPr>
        <w:t>กองทรัสต์</w:t>
      </w:r>
      <w:r w:rsidRPr="00CE726B">
        <w:rPr>
          <w:rFonts w:asciiTheme="majorBidi" w:hAnsiTheme="majorBidi" w:cstheme="majorBidi"/>
          <w:sz w:val="30"/>
          <w:szCs w:val="30"/>
          <w:cs/>
        </w:rPr>
        <w:t xml:space="preserve">รับรู้ดอกเบี้ยจ่ายด้วยอัตราดอกเบี้ยตามสัญญาตามเกณฑ์คงค้าง </w:t>
      </w:r>
    </w:p>
    <w:p w14:paraId="50E49968" w14:textId="77777777" w:rsidR="0081481C" w:rsidRPr="001A3005" w:rsidRDefault="0081481C" w:rsidP="00CE726B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color w:val="0000FF"/>
          <w:sz w:val="24"/>
          <w:szCs w:val="24"/>
          <w:shd w:val="clear" w:color="auto" w:fill="D9D9D9"/>
        </w:rPr>
      </w:pPr>
    </w:p>
    <w:p w14:paraId="4CCB6A57" w14:textId="5EE1383B" w:rsidR="00E81923" w:rsidRDefault="0081481C" w:rsidP="008F0A9F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CE726B">
        <w:rPr>
          <w:rFonts w:asciiTheme="majorBidi" w:hAnsiTheme="majorBidi" w:cstheme="majorBidi"/>
          <w:sz w:val="30"/>
          <w:szCs w:val="30"/>
          <w:cs/>
        </w:rPr>
        <w:t>การเปลี่ยนแปลงนโยบายการบัญชีดังกล่าวข้างต้นไม่มีผลกระทบอย่างมีสาระสำคัญต่องบการเงินของ</w:t>
      </w:r>
      <w:r w:rsidR="00A63A09" w:rsidRPr="00CE726B">
        <w:rPr>
          <w:rFonts w:asciiTheme="majorBidi" w:hAnsiTheme="majorBidi" w:cstheme="majorBidi"/>
          <w:sz w:val="30"/>
          <w:szCs w:val="30"/>
          <w:cs/>
        </w:rPr>
        <w:t>กองทรัสต์</w:t>
      </w:r>
    </w:p>
    <w:p w14:paraId="013726F3" w14:textId="3AD4A7E3" w:rsidR="00787F59" w:rsidRDefault="00787F59" w:rsidP="008F0A9F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0B398EED" w14:textId="3A2CDD4F" w:rsidR="00B129C9" w:rsidRDefault="00B129C9" w:rsidP="008F0A9F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6632F6EA" w14:textId="4C375955" w:rsidR="00B129C9" w:rsidRDefault="00B129C9" w:rsidP="008F0A9F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026AE20E" w14:textId="77777777" w:rsidR="00B129C9" w:rsidRPr="008F0A9F" w:rsidRDefault="00B129C9" w:rsidP="008F0A9F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335F871F" w14:textId="77777777" w:rsidR="0081481C" w:rsidRPr="00CE726B" w:rsidRDefault="0081481C" w:rsidP="00CE726B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CE726B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lastRenderedPageBreak/>
        <w:t>การบัญชีเกี่ยวกับสัญญาเช่า</w:t>
      </w:r>
    </w:p>
    <w:p w14:paraId="72CF8980" w14:textId="77777777" w:rsidR="0081481C" w:rsidRPr="00CE726B" w:rsidRDefault="0081481C" w:rsidP="00CE726B">
      <w:pPr>
        <w:spacing w:line="240" w:lineRule="auto"/>
        <w:ind w:left="1260"/>
        <w:jc w:val="thaiDistribute"/>
        <w:rPr>
          <w:rFonts w:asciiTheme="majorBidi" w:hAnsiTheme="majorBidi" w:cstheme="majorBidi"/>
          <w:sz w:val="24"/>
          <w:szCs w:val="24"/>
        </w:rPr>
      </w:pPr>
    </w:p>
    <w:p w14:paraId="1EDADA27" w14:textId="7BA85BD9" w:rsidR="0081481C" w:rsidRPr="00CE726B" w:rsidRDefault="0081481C" w:rsidP="00CE726B">
      <w:pPr>
        <w:pStyle w:val="BodyText"/>
        <w:spacing w:line="240" w:lineRule="auto"/>
        <w:ind w:left="90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CE726B">
        <w:rPr>
          <w:rFonts w:asciiTheme="majorBidi" w:hAnsiTheme="majorBidi" w:cstheme="majorBidi"/>
          <w:sz w:val="30"/>
          <w:szCs w:val="30"/>
          <w:cs/>
        </w:rPr>
        <w:t xml:space="preserve">ตั้งแต่วันที่ </w:t>
      </w:r>
      <w:r w:rsidR="00D57DCE" w:rsidRPr="00D57DCE">
        <w:rPr>
          <w:rFonts w:asciiTheme="majorBidi" w:hAnsiTheme="majorBidi" w:cstheme="majorBidi"/>
          <w:sz w:val="30"/>
          <w:szCs w:val="30"/>
        </w:rPr>
        <w:t>1</w:t>
      </w:r>
      <w:r w:rsidRPr="00CE726B">
        <w:rPr>
          <w:rFonts w:asciiTheme="majorBidi" w:hAnsiTheme="majorBidi" w:cstheme="majorBidi"/>
          <w:sz w:val="30"/>
          <w:szCs w:val="30"/>
        </w:rPr>
        <w:t xml:space="preserve"> </w:t>
      </w:r>
      <w:r w:rsidRPr="00CE726B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="00D57DCE" w:rsidRPr="00D57DCE">
        <w:rPr>
          <w:rFonts w:asciiTheme="majorBidi" w:hAnsiTheme="majorBidi" w:cstheme="majorBidi"/>
          <w:sz w:val="30"/>
          <w:szCs w:val="30"/>
        </w:rPr>
        <w:t>2563</w:t>
      </w:r>
      <w:r w:rsidRPr="00CE726B">
        <w:rPr>
          <w:rFonts w:asciiTheme="majorBidi" w:hAnsiTheme="majorBidi" w:cstheme="majorBidi"/>
          <w:sz w:val="30"/>
          <w:szCs w:val="30"/>
        </w:rPr>
        <w:t xml:space="preserve"> </w:t>
      </w:r>
      <w:r w:rsidR="00A63A09" w:rsidRPr="00CE726B">
        <w:rPr>
          <w:rFonts w:asciiTheme="majorBidi" w:hAnsiTheme="majorBidi" w:cstheme="majorBidi"/>
          <w:sz w:val="30"/>
          <w:szCs w:val="30"/>
          <w:cs/>
        </w:rPr>
        <w:t>กองทรัสต์</w:t>
      </w:r>
      <w:r w:rsidRPr="00CE726B">
        <w:rPr>
          <w:rFonts w:asciiTheme="majorBidi" w:hAnsiTheme="majorBidi" w:cstheme="majorBidi"/>
          <w:sz w:val="30"/>
          <w:szCs w:val="30"/>
          <w:cs/>
        </w:rPr>
        <w:t xml:space="preserve">ถือปฏิบัติตามแนวปฏิบัติทางบัญชีเกี่ยวกับการบัญชีของสัญญาเช่า </w:t>
      </w:r>
    </w:p>
    <w:p w14:paraId="36BD7672" w14:textId="77777777" w:rsidR="00733A8C" w:rsidRPr="00CE726B" w:rsidRDefault="00733A8C" w:rsidP="00CE726B">
      <w:pPr>
        <w:spacing w:line="240" w:lineRule="auto"/>
        <w:ind w:left="1260"/>
        <w:jc w:val="thaiDistribute"/>
        <w:rPr>
          <w:rFonts w:asciiTheme="majorBidi" w:hAnsiTheme="majorBidi" w:cstheme="majorBidi"/>
          <w:sz w:val="16"/>
          <w:szCs w:val="16"/>
        </w:rPr>
      </w:pPr>
    </w:p>
    <w:p w14:paraId="2D5C4746" w14:textId="72D7B3A8" w:rsidR="0081481C" w:rsidRPr="00CE726B" w:rsidRDefault="0081481C" w:rsidP="00CE726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 w:right="2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CE726B">
        <w:rPr>
          <w:rFonts w:asciiTheme="majorBidi" w:eastAsia="Calibri" w:hAnsiTheme="majorBidi" w:cstheme="majorBidi"/>
          <w:sz w:val="30"/>
          <w:szCs w:val="30"/>
          <w:cs/>
        </w:rPr>
        <w:t>เดิม</w:t>
      </w:r>
      <w:r w:rsidR="00A63A09" w:rsidRPr="00CE726B">
        <w:rPr>
          <w:rFonts w:asciiTheme="majorBidi" w:hAnsiTheme="majorBidi" w:cstheme="majorBidi"/>
          <w:sz w:val="30"/>
          <w:szCs w:val="30"/>
          <w:cs/>
        </w:rPr>
        <w:t>กองทรัสต์</w:t>
      </w:r>
      <w:r w:rsidRPr="00CE726B">
        <w:rPr>
          <w:rFonts w:asciiTheme="majorBidi" w:hAnsiTheme="majorBidi" w:cstheme="majorBidi"/>
          <w:sz w:val="30"/>
          <w:szCs w:val="30"/>
          <w:cs/>
        </w:rPr>
        <w:t>ในฐานะผู้เช่าจะรับรู้รายจ่ายภายใต้สัญญาเช่าดำเนินงานในกำไรหรือขาดทุนโดยวิธีเส้นตรงตลอดอายุสัญญาเช่า  แนวปฏิบัติทางบัญชีกำหนดให้</w:t>
      </w:r>
      <w:r w:rsidR="00A63A09" w:rsidRPr="00CE726B">
        <w:rPr>
          <w:rFonts w:asciiTheme="majorBidi" w:hAnsiTheme="majorBidi" w:cstheme="majorBidi"/>
          <w:sz w:val="30"/>
          <w:szCs w:val="30"/>
          <w:cs/>
        </w:rPr>
        <w:t>กองทรัสต์</w:t>
      </w:r>
      <w:r w:rsidRPr="00CE726B">
        <w:rPr>
          <w:rFonts w:asciiTheme="majorBidi" w:hAnsiTheme="majorBidi" w:cstheme="majorBidi"/>
          <w:sz w:val="30"/>
          <w:szCs w:val="30"/>
          <w:cs/>
        </w:rPr>
        <w:t>ต้องรับรู้สินทรัพย์</w:t>
      </w:r>
      <w:r w:rsidRPr="00CE726B">
        <w:rPr>
          <w:rFonts w:asciiTheme="majorBidi" w:eastAsia="Calibri" w:hAnsiTheme="majorBidi" w:cstheme="majorBidi"/>
          <w:sz w:val="30"/>
          <w:szCs w:val="30"/>
          <w:cs/>
        </w:rPr>
        <w:t>สิทธิการใช้และหนี้สินตามสัญญาเช่า</w:t>
      </w:r>
      <w:r w:rsidRPr="00CE726B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CE726B">
        <w:rPr>
          <w:rFonts w:asciiTheme="majorBidi" w:eastAsia="Calibri" w:hAnsiTheme="majorBidi" w:cstheme="majorBidi"/>
          <w:sz w:val="30"/>
          <w:szCs w:val="30"/>
          <w:cs/>
        </w:rPr>
        <w:t>ทั้งนี้หนี้สินตามสัญญาเช่าจะถูกคิดลดด้วยอัตราดอกเบี้ยตามนัยของสัญญาหรืออัตราดอกเบี้ยการกู้ยืมส่วนเพิ่มของผู้เช่าหากไม่มีอัตราดอกเบี้ยตามนัยของสัญญา</w:t>
      </w:r>
    </w:p>
    <w:p w14:paraId="75DAF7B8" w14:textId="1228FB3F" w:rsidR="00733A8C" w:rsidRPr="00CE726B" w:rsidRDefault="00CE726B" w:rsidP="00CE72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color w:val="0000FF"/>
          <w:sz w:val="24"/>
          <w:szCs w:val="24"/>
        </w:rPr>
      </w:pPr>
      <w:r w:rsidRPr="00CE726B" w:rsidDel="00A63A09">
        <w:rPr>
          <w:rFonts w:asciiTheme="majorBidi" w:hAnsiTheme="majorBidi" w:cstheme="majorBidi"/>
          <w:sz w:val="24"/>
          <w:szCs w:val="24"/>
          <w:shd w:val="clear" w:color="auto" w:fill="D9D9D9"/>
          <w:cs/>
        </w:rPr>
        <w:t xml:space="preserve"> </w:t>
      </w:r>
    </w:p>
    <w:tbl>
      <w:tblPr>
        <w:tblW w:w="8629" w:type="dxa"/>
        <w:tblInd w:w="81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7279"/>
        <w:gridCol w:w="1350"/>
      </w:tblGrid>
      <w:tr w:rsidR="0081481C" w:rsidRPr="00CE726B" w14:paraId="63ECD974" w14:textId="77777777" w:rsidTr="0081481C">
        <w:trPr>
          <w:cantSplit/>
          <w:trHeight w:val="20"/>
          <w:tblHeader/>
        </w:trPr>
        <w:tc>
          <w:tcPr>
            <w:tcW w:w="7279" w:type="dxa"/>
            <w:shd w:val="clear" w:color="auto" w:fill="auto"/>
            <w:vAlign w:val="bottom"/>
          </w:tcPr>
          <w:p w14:paraId="107F2B60" w14:textId="77777777" w:rsidR="0081481C" w:rsidRPr="00CE726B" w:rsidRDefault="0081481C" w:rsidP="00CE726B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CE726B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  <w:lang w:bidi="th-TH"/>
              </w:rPr>
              <w:t>ผลกระทบจากการเปลี่ยนแปลงนโยบายการบัญชีเกี่ยวกับสัญญาเช่า</w:t>
            </w:r>
          </w:p>
        </w:tc>
        <w:tc>
          <w:tcPr>
            <w:tcW w:w="1350" w:type="dxa"/>
            <w:vAlign w:val="bottom"/>
          </w:tcPr>
          <w:p w14:paraId="79AFAF81" w14:textId="493B4893" w:rsidR="0081481C" w:rsidRPr="00CE726B" w:rsidDel="003A5128" w:rsidRDefault="0081481C" w:rsidP="00CE726B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BB3D41"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</w:rPr>
              <w:t>(</w:t>
            </w:r>
            <w:r w:rsidR="000F6947" w:rsidRPr="00CE726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BB3D41"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</w:rPr>
              <w:t>)</w:t>
            </w:r>
          </w:p>
        </w:tc>
      </w:tr>
      <w:tr w:rsidR="0081481C" w:rsidRPr="00CE726B" w14:paraId="6DFCF464" w14:textId="77777777" w:rsidTr="0081481C">
        <w:trPr>
          <w:cantSplit/>
          <w:trHeight w:val="20"/>
        </w:trPr>
        <w:tc>
          <w:tcPr>
            <w:tcW w:w="7279" w:type="dxa"/>
          </w:tcPr>
          <w:p w14:paraId="105F1F12" w14:textId="0463470E" w:rsidR="0081481C" w:rsidRPr="00CE726B" w:rsidRDefault="0081481C" w:rsidP="00CE726B">
            <w:pPr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72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D57DCE" w:rsidRPr="00D57D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1</w:t>
            </w:r>
            <w:r w:rsidRPr="00CE72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CE72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มกราคม </w:t>
            </w:r>
            <w:r w:rsidR="00D57DCE" w:rsidRPr="00D57D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1350" w:type="dxa"/>
            <w:vAlign w:val="bottom"/>
          </w:tcPr>
          <w:p w14:paraId="2C37A68B" w14:textId="77777777" w:rsidR="0081481C" w:rsidRPr="00CE726B" w:rsidRDefault="0081481C" w:rsidP="00CE726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1481C" w:rsidRPr="00CE726B" w14:paraId="20A3FC46" w14:textId="77777777" w:rsidTr="0081481C">
        <w:trPr>
          <w:cantSplit/>
          <w:trHeight w:val="20"/>
        </w:trPr>
        <w:tc>
          <w:tcPr>
            <w:tcW w:w="7279" w:type="dxa"/>
            <w:vAlign w:val="bottom"/>
          </w:tcPr>
          <w:p w14:paraId="3C8BBDCC" w14:textId="2C46DC7C" w:rsidR="0081481C" w:rsidRPr="00CE726B" w:rsidRDefault="00D9745D" w:rsidP="00CE726B">
            <w:pPr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D9745D">
              <w:rPr>
                <w:rFonts w:asciiTheme="majorBidi" w:hAnsiTheme="majorBidi"/>
                <w:sz w:val="30"/>
                <w:szCs w:val="30"/>
                <w:cs/>
              </w:rPr>
              <w:t>เงินลงทุนในอสังหาริมทรัพย์ตามมูลค่ายุติธรรม</w:t>
            </w:r>
            <w:r w:rsidR="0081481C" w:rsidRPr="00CE726B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350" w:type="dxa"/>
            <w:vAlign w:val="bottom"/>
          </w:tcPr>
          <w:p w14:paraId="57FD048A" w14:textId="24A480F5" w:rsidR="0081481C" w:rsidRPr="00CE726B" w:rsidRDefault="00D57DCE" w:rsidP="00CE726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57DC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324</w:t>
            </w:r>
            <w:r w:rsidR="005D4C71" w:rsidRPr="00B14F4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7DC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850</w:t>
            </w:r>
          </w:p>
        </w:tc>
      </w:tr>
      <w:tr w:rsidR="0081481C" w:rsidRPr="00CE726B" w14:paraId="5943D40D" w14:textId="77777777" w:rsidTr="0081481C">
        <w:trPr>
          <w:cantSplit/>
          <w:trHeight w:val="20"/>
        </w:trPr>
        <w:tc>
          <w:tcPr>
            <w:tcW w:w="7279" w:type="dxa"/>
          </w:tcPr>
          <w:p w14:paraId="2EB99176" w14:textId="77777777" w:rsidR="0081481C" w:rsidRPr="00CE726B" w:rsidRDefault="0081481C" w:rsidP="00CE726B">
            <w:pPr>
              <w:spacing w:line="240" w:lineRule="auto"/>
              <w:ind w:left="175" w:hanging="162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D9D9D9"/>
              </w:rPr>
            </w:pPr>
            <w:r w:rsidRPr="00CE726B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หนี้สินตามสัญญาเช่าเพิ่มขึ้น</w:t>
            </w:r>
          </w:p>
        </w:tc>
        <w:tc>
          <w:tcPr>
            <w:tcW w:w="1350" w:type="dxa"/>
            <w:vAlign w:val="bottom"/>
          </w:tcPr>
          <w:p w14:paraId="200E223A" w14:textId="0CFAF9E1" w:rsidR="0081481C" w:rsidRPr="00CE726B" w:rsidRDefault="00D57DCE" w:rsidP="00CE726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57DC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316</w:t>
            </w:r>
            <w:r w:rsidR="00342995" w:rsidRPr="00B14F4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7DC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682</w:t>
            </w:r>
          </w:p>
        </w:tc>
      </w:tr>
      <w:tr w:rsidR="008B34D3" w:rsidRPr="00CE726B" w14:paraId="6232F7C8" w14:textId="77777777" w:rsidTr="0081481C">
        <w:trPr>
          <w:cantSplit/>
          <w:trHeight w:val="20"/>
        </w:trPr>
        <w:tc>
          <w:tcPr>
            <w:tcW w:w="7279" w:type="dxa"/>
          </w:tcPr>
          <w:p w14:paraId="3E3D4F15" w14:textId="09D0546C" w:rsidR="008B34D3" w:rsidRPr="00CE726B" w:rsidRDefault="008B34D3" w:rsidP="00CE726B">
            <w:pPr>
              <w:spacing w:line="240" w:lineRule="auto"/>
              <w:ind w:left="17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ค่าใช้จ่ายจ่ายล่วงหน้าลดลง</w:t>
            </w:r>
          </w:p>
        </w:tc>
        <w:tc>
          <w:tcPr>
            <w:tcW w:w="1350" w:type="dxa"/>
            <w:vAlign w:val="bottom"/>
          </w:tcPr>
          <w:p w14:paraId="510FB22B" w14:textId="30002A98" w:rsidR="008B34D3" w:rsidRPr="00EA0805" w:rsidRDefault="00D57DCE" w:rsidP="00CE726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D57DC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  <w:r w:rsidR="008B34D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57DC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168</w:t>
            </w:r>
          </w:p>
        </w:tc>
      </w:tr>
    </w:tbl>
    <w:p w14:paraId="681EA5F8" w14:textId="4178486B" w:rsidR="0081481C" w:rsidRDefault="0081481C" w:rsidP="00CE726B">
      <w:pPr>
        <w:rPr>
          <w:rFonts w:asciiTheme="majorBidi" w:hAnsiTheme="majorBidi" w:cstheme="majorBidi"/>
          <w:b/>
          <w:bCs/>
          <w:color w:val="0000FF"/>
          <w:sz w:val="24"/>
          <w:szCs w:val="24"/>
        </w:rPr>
      </w:pPr>
    </w:p>
    <w:p w14:paraId="6F5D2F60" w14:textId="77777777" w:rsidR="0081481C" w:rsidRPr="00CE726B" w:rsidRDefault="0081481C" w:rsidP="00CE726B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CE726B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>ค่าใช้จ่ายในการออกส่วนได้เสีย</w:t>
      </w:r>
    </w:p>
    <w:p w14:paraId="64EF6FEE" w14:textId="77777777" w:rsidR="0081481C" w:rsidRPr="00CE726B" w:rsidRDefault="0081481C" w:rsidP="00CE726B">
      <w:pPr>
        <w:spacing w:line="240" w:lineRule="auto"/>
        <w:ind w:left="1080"/>
        <w:jc w:val="thaiDistribute"/>
        <w:rPr>
          <w:rFonts w:asciiTheme="majorBidi" w:hAnsiTheme="majorBidi" w:cstheme="majorBidi"/>
          <w:sz w:val="24"/>
          <w:szCs w:val="24"/>
        </w:rPr>
      </w:pPr>
    </w:p>
    <w:p w14:paraId="50A5F99E" w14:textId="4AE75A87" w:rsidR="0081481C" w:rsidRDefault="0081481C" w:rsidP="00CE726B">
      <w:pPr>
        <w:ind w:left="90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CE726B">
        <w:rPr>
          <w:rFonts w:asciiTheme="majorBidi" w:hAnsiTheme="majorBidi" w:cstheme="majorBidi"/>
          <w:sz w:val="30"/>
          <w:szCs w:val="30"/>
          <w:cs/>
        </w:rPr>
        <w:t>แนวปฏิบัติทางบัญชีกำหนดให้</w:t>
      </w:r>
      <w:r w:rsidR="00A63A09" w:rsidRPr="00CE726B">
        <w:rPr>
          <w:rFonts w:asciiTheme="majorBidi" w:eastAsia="Calibri" w:hAnsiTheme="majorBidi" w:cstheme="majorBidi"/>
          <w:sz w:val="30"/>
          <w:szCs w:val="30"/>
          <w:cs/>
        </w:rPr>
        <w:t>กองทรัสต์</w:t>
      </w:r>
      <w:r w:rsidRPr="00CE726B">
        <w:rPr>
          <w:rFonts w:asciiTheme="majorBidi" w:eastAsia="Calibri" w:hAnsiTheme="majorBidi" w:cstheme="majorBidi"/>
          <w:sz w:val="30"/>
          <w:szCs w:val="30"/>
          <w:cs/>
        </w:rPr>
        <w:t>รับรู้ค่าใช้จ่ายในการออกส่วนได้เสียที่เกิดขึ้นตั้งแต่วันที่</w:t>
      </w:r>
      <w:r w:rsidR="004E4583" w:rsidRPr="00CE726B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D57DCE" w:rsidRPr="00D57DCE">
        <w:rPr>
          <w:rFonts w:asciiTheme="majorBidi" w:eastAsia="Calibri" w:hAnsiTheme="majorBidi" w:cstheme="majorBidi"/>
          <w:sz w:val="30"/>
          <w:szCs w:val="30"/>
        </w:rPr>
        <w:t>1</w:t>
      </w:r>
      <w:r w:rsidRPr="00CE726B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CE726B">
        <w:rPr>
          <w:rFonts w:asciiTheme="majorBidi" w:eastAsia="Calibri" w:hAnsiTheme="majorBidi" w:cstheme="majorBidi"/>
          <w:sz w:val="30"/>
          <w:szCs w:val="30"/>
          <w:cs/>
        </w:rPr>
        <w:t xml:space="preserve">มกราคม </w:t>
      </w:r>
      <w:r w:rsidR="00D57DCE" w:rsidRPr="00D57DCE">
        <w:rPr>
          <w:rFonts w:asciiTheme="majorBidi" w:eastAsia="Calibri" w:hAnsiTheme="majorBidi" w:cstheme="majorBidi"/>
          <w:sz w:val="30"/>
          <w:szCs w:val="30"/>
        </w:rPr>
        <w:t>2563</w:t>
      </w:r>
      <w:r w:rsidRPr="00CE726B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CE726B">
        <w:rPr>
          <w:rFonts w:asciiTheme="majorBidi" w:eastAsia="Calibri" w:hAnsiTheme="majorBidi" w:cstheme="majorBidi"/>
          <w:sz w:val="30"/>
          <w:szCs w:val="30"/>
          <w:cs/>
        </w:rPr>
        <w:t xml:space="preserve">เป็นรายการหักออกจากทุนที่ได้รับจากผู้ถือหน่วยลงทุนทั้งจำนวน สำหรับค่าใช้จ่ายรอการตัดบัญชีที่เกิดก่อนวันที่ </w:t>
      </w:r>
      <w:r w:rsidR="00D57DCE" w:rsidRPr="00D57DCE">
        <w:rPr>
          <w:rFonts w:asciiTheme="majorBidi" w:eastAsia="Calibri" w:hAnsiTheme="majorBidi" w:cstheme="majorBidi"/>
          <w:sz w:val="30"/>
          <w:szCs w:val="30"/>
        </w:rPr>
        <w:t>1</w:t>
      </w:r>
      <w:r w:rsidRPr="00CE726B">
        <w:rPr>
          <w:rFonts w:asciiTheme="majorBidi" w:eastAsia="Calibri" w:hAnsiTheme="majorBidi" w:cstheme="majorBidi"/>
          <w:sz w:val="30"/>
          <w:szCs w:val="30"/>
          <w:cs/>
        </w:rPr>
        <w:t xml:space="preserve"> มกราคม </w:t>
      </w:r>
      <w:r w:rsidR="00D57DCE" w:rsidRPr="00D57DCE">
        <w:rPr>
          <w:rFonts w:asciiTheme="majorBidi" w:eastAsia="Calibri" w:hAnsiTheme="majorBidi" w:cstheme="majorBidi"/>
          <w:sz w:val="30"/>
          <w:szCs w:val="30"/>
        </w:rPr>
        <w:t>2563</w:t>
      </w:r>
      <w:r w:rsidRPr="00CE726B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="00A63A09" w:rsidRPr="00CE726B">
        <w:rPr>
          <w:rFonts w:asciiTheme="majorBidi" w:eastAsia="Calibri" w:hAnsiTheme="majorBidi" w:cstheme="majorBidi"/>
          <w:sz w:val="30"/>
          <w:szCs w:val="30"/>
          <w:cs/>
        </w:rPr>
        <w:t>กองทรัสต์</w:t>
      </w:r>
      <w:r w:rsidRPr="00CE726B">
        <w:rPr>
          <w:rFonts w:asciiTheme="majorBidi" w:hAnsiTheme="majorBidi" w:cstheme="majorBidi"/>
          <w:sz w:val="30"/>
          <w:szCs w:val="30"/>
          <w:cs/>
        </w:rPr>
        <w:t xml:space="preserve">สามารถทยอยรับรู้เป็นค่าใช้จ่ายตามนโยบายการบัญชีเดิม (ดูหมายเหตุข้อ </w:t>
      </w:r>
      <w:r w:rsidR="00D57DCE" w:rsidRPr="00D57DCE">
        <w:rPr>
          <w:rFonts w:asciiTheme="majorBidi" w:hAnsiTheme="majorBidi" w:cstheme="majorBidi"/>
          <w:sz w:val="30"/>
          <w:szCs w:val="30"/>
        </w:rPr>
        <w:t>9</w:t>
      </w:r>
      <w:r w:rsidRPr="00CE726B">
        <w:rPr>
          <w:rFonts w:asciiTheme="majorBidi" w:hAnsiTheme="majorBidi" w:cstheme="majorBidi"/>
          <w:sz w:val="30"/>
          <w:szCs w:val="30"/>
          <w:cs/>
        </w:rPr>
        <w:t xml:space="preserve">)  </w:t>
      </w:r>
    </w:p>
    <w:p w14:paraId="5038D20C" w14:textId="77777777" w:rsidR="00CE726B" w:rsidRPr="00CE726B" w:rsidRDefault="00CE726B" w:rsidP="00CE726B">
      <w:pPr>
        <w:ind w:left="900" w:right="-45"/>
        <w:jc w:val="thaiDistribute"/>
        <w:rPr>
          <w:rFonts w:asciiTheme="majorBidi" w:hAnsiTheme="majorBidi" w:cstheme="majorBidi"/>
          <w:b/>
          <w:bCs/>
          <w:color w:val="0000FF"/>
          <w:sz w:val="24"/>
          <w:szCs w:val="24"/>
        </w:rPr>
      </w:pPr>
    </w:p>
    <w:p w14:paraId="183E73F2" w14:textId="77777777" w:rsidR="0081481C" w:rsidRPr="00CE726B" w:rsidRDefault="0081481C" w:rsidP="00CE726B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</w:rPr>
      </w:pPr>
      <w:r w:rsidRPr="00CE726B">
        <w:rPr>
          <w:rFonts w:asciiTheme="majorBidi" w:hAnsiTheme="majorBidi" w:cstheme="majorBidi"/>
          <w:b/>
          <w:bCs/>
          <w:i/>
          <w:iCs/>
          <w:color w:val="000000"/>
          <w:sz w:val="30"/>
          <w:szCs w:val="30"/>
          <w:cs/>
        </w:rPr>
        <w:t>การวัดมูลค่ายุติธรรม</w:t>
      </w:r>
    </w:p>
    <w:p w14:paraId="2EF2BBD8" w14:textId="77777777" w:rsidR="0081481C" w:rsidRPr="00CE726B" w:rsidRDefault="0081481C" w:rsidP="00CE726B">
      <w:pPr>
        <w:ind w:left="990" w:right="-45"/>
        <w:jc w:val="thaiDistribute"/>
        <w:rPr>
          <w:rFonts w:asciiTheme="majorBidi" w:hAnsiTheme="majorBidi" w:cstheme="majorBidi"/>
          <w:color w:val="0000FF"/>
          <w:sz w:val="24"/>
          <w:szCs w:val="24"/>
        </w:rPr>
      </w:pPr>
    </w:p>
    <w:p w14:paraId="3D2F9DFB" w14:textId="62F8CB6D" w:rsidR="00CE726B" w:rsidRDefault="0081481C" w:rsidP="00CE726B">
      <w:pPr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CE726B">
        <w:rPr>
          <w:rFonts w:asciiTheme="majorBidi" w:hAnsiTheme="majorBidi" w:cstheme="majorBidi"/>
          <w:sz w:val="30"/>
          <w:szCs w:val="30"/>
          <w:cs/>
        </w:rPr>
        <w:t>แนวปฏิบัติทางบัญชีได้กำหนดวัตถุประสงค์ของการวัดมูลค่ายุติธรรม คือ ประมาณการราคาสำหรับรายการที่เกิดขึ้นในสภาพปกติในการขายสินทรัพย์หรือการโอนหนี้สินที่จะเกิดขึ้นระหว่างผู้ร่วมตลาด ณ วันที่มีการวัดมูลค่ายุติธรรมภายใต้สภาพปัจจุบันของตลาด เดิมมูลค่ายุติธรรมหมายถึง จำนวนเงินที่ผู้ซื้อและผู้ขายตกลงแลกเปลี่ยนสินทรัพย์หรือโอนหนี้สินกัน ในขณะที่ทั้งสองฝ่ายมีความรอบรู้และเต็มใจในการแลกเปลี่ยน และสามารถต่อรองราคากันได้อย่างเป็นอิสระในลักษณะของผู้ที่ไม่มีความเกี่ยวข้องกัน นอกจากนี้ แนวปฏิบัติทางบัญชีได้กำหนดการเปิดเผยข้อมูลเพิ่มเติมเกี่ยวกับมูลค่า</w:t>
      </w:r>
      <w:r w:rsidRPr="00CE726B">
        <w:rPr>
          <w:rFonts w:asciiTheme="majorBidi" w:eastAsia="Calibri" w:hAnsiTheme="majorBidi" w:cstheme="majorBidi"/>
          <w:sz w:val="30"/>
          <w:szCs w:val="30"/>
          <w:cs/>
        </w:rPr>
        <w:t xml:space="preserve">ยุติธรรม </w:t>
      </w:r>
      <w:r w:rsidR="00A63A09" w:rsidRPr="00CE726B">
        <w:rPr>
          <w:rFonts w:asciiTheme="majorBidi" w:eastAsia="Calibri" w:hAnsiTheme="majorBidi" w:cstheme="majorBidi"/>
          <w:sz w:val="30"/>
          <w:szCs w:val="30"/>
          <w:cs/>
        </w:rPr>
        <w:t>กองทรัสต์</w:t>
      </w:r>
      <w:r w:rsidRPr="00CE726B">
        <w:rPr>
          <w:rFonts w:asciiTheme="majorBidi" w:eastAsia="Calibri" w:hAnsiTheme="majorBidi" w:cstheme="majorBidi"/>
          <w:sz w:val="30"/>
          <w:szCs w:val="30"/>
          <w:cs/>
        </w:rPr>
        <w:t>จึง</w:t>
      </w:r>
      <w:r w:rsidRPr="00CE726B">
        <w:rPr>
          <w:rFonts w:asciiTheme="majorBidi" w:hAnsiTheme="majorBidi" w:cstheme="majorBidi"/>
          <w:sz w:val="30"/>
          <w:szCs w:val="30"/>
          <w:cs/>
        </w:rPr>
        <w:t xml:space="preserve">เปิดเผยเพิ่มเติมดังที่กล่าวในหมายเหตุข้อ </w:t>
      </w:r>
      <w:r w:rsidR="00D57DCE" w:rsidRPr="00D57DCE">
        <w:rPr>
          <w:rFonts w:asciiTheme="majorBidi" w:hAnsiTheme="majorBidi" w:cstheme="majorBidi"/>
          <w:sz w:val="30"/>
          <w:szCs w:val="30"/>
        </w:rPr>
        <w:t>18</w:t>
      </w:r>
      <w:r w:rsidRPr="00CE726B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7FCDEAD3" w14:textId="19B6A8CD" w:rsidR="00074DC0" w:rsidRDefault="00074DC0" w:rsidP="00CE726B">
      <w:pPr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443DCD1B" w14:textId="50F3E39E" w:rsidR="0081481C" w:rsidRPr="00187B3D" w:rsidRDefault="0081481C" w:rsidP="00187B3D">
      <w:pPr>
        <w:spacing w:line="120" w:lineRule="auto"/>
        <w:ind w:left="907"/>
        <w:jc w:val="thaiDistribute"/>
        <w:rPr>
          <w:rFonts w:asciiTheme="majorBidi" w:hAnsiTheme="majorBidi" w:cstheme="majorBidi"/>
          <w:b/>
          <w:bCs/>
          <w:color w:val="0000FF"/>
          <w:sz w:val="2"/>
          <w:szCs w:val="2"/>
        </w:rPr>
      </w:pPr>
    </w:p>
    <w:p w14:paraId="44CB9FDA" w14:textId="6996A2DB" w:rsidR="0081481C" w:rsidRPr="00AF3771" w:rsidRDefault="00D57DCE" w:rsidP="00C84DC0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D57DCE">
        <w:rPr>
          <w:rFonts w:asciiTheme="majorBidi" w:hAnsiTheme="majorBidi" w:cstheme="majorBidi"/>
          <w:sz w:val="30"/>
          <w:szCs w:val="30"/>
        </w:rPr>
        <w:lastRenderedPageBreak/>
        <w:t>5</w:t>
      </w:r>
      <w:r w:rsidR="0081481C" w:rsidRPr="00CE726B">
        <w:rPr>
          <w:rFonts w:asciiTheme="majorBidi" w:hAnsiTheme="majorBidi" w:cstheme="majorBidi"/>
          <w:sz w:val="30"/>
          <w:szCs w:val="30"/>
        </w:rPr>
        <w:tab/>
      </w:r>
      <w:r w:rsidR="0081481C" w:rsidRPr="00CE726B">
        <w:rPr>
          <w:rFonts w:asciiTheme="majorBidi" w:hAnsiTheme="majorBidi" w:cstheme="majorBidi"/>
          <w:sz w:val="30"/>
          <w:szCs w:val="30"/>
          <w:cs/>
        </w:rPr>
        <w:t>ความเสี่ยงทางการเงิน</w:t>
      </w:r>
    </w:p>
    <w:p w14:paraId="3A98D527" w14:textId="464AC4C4" w:rsidR="0081481C" w:rsidRPr="00BB3D41" w:rsidRDefault="0081481C" w:rsidP="00BB3D41">
      <w:pPr>
        <w:ind w:left="562" w:right="-4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0B8BD246" w14:textId="77777777" w:rsidR="0081481C" w:rsidRPr="00CE726B" w:rsidRDefault="0081481C" w:rsidP="00CE726B">
      <w:pPr>
        <w:ind w:left="562" w:right="-45"/>
        <w:jc w:val="thaiDistribute"/>
        <w:rPr>
          <w:rFonts w:asciiTheme="majorBidi" w:hAnsiTheme="majorBidi" w:cstheme="majorBidi"/>
          <w:i/>
          <w:iCs/>
          <w:spacing w:val="-2"/>
          <w:sz w:val="30"/>
          <w:szCs w:val="30"/>
        </w:rPr>
      </w:pPr>
      <w:r w:rsidRPr="00CE726B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ความเสี่ยงด้านอัตราดอกเบี้ย</w:t>
      </w:r>
    </w:p>
    <w:p w14:paraId="0E0E72AB" w14:textId="77777777" w:rsidR="0081481C" w:rsidRPr="00CE726B" w:rsidRDefault="0081481C" w:rsidP="00CE726B">
      <w:pPr>
        <w:ind w:left="562" w:right="-4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5B51B62D" w14:textId="77777777" w:rsidR="0081481C" w:rsidRPr="00CE726B" w:rsidRDefault="0081481C" w:rsidP="00CE726B">
      <w:pPr>
        <w:ind w:left="562" w:right="-4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CE726B">
        <w:rPr>
          <w:rFonts w:asciiTheme="majorBidi" w:hAnsiTheme="majorBidi" w:cstheme="majorBidi"/>
          <w:spacing w:val="-2"/>
          <w:sz w:val="30"/>
          <w:szCs w:val="30"/>
          <w:cs/>
        </w:rPr>
        <w:t>ความเสี่ยงด้านอัตราดอกเบี้ยคือ ความเสี่ยงที่มูลค่าของสินทรัพย์และหนี้สินทางการเงินจะเปลี่ยนแปลงไป เนื่องจากการเปลี่ยนแปลงอัตราดอกเบี้ยในตลาด</w:t>
      </w:r>
    </w:p>
    <w:p w14:paraId="68C6D50E" w14:textId="67F2F032" w:rsidR="0081481C" w:rsidRDefault="0081481C" w:rsidP="00CE726B">
      <w:pPr>
        <w:ind w:left="562" w:right="-4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2EE86BD4" w14:textId="37DCA579" w:rsidR="0081481C" w:rsidRDefault="0081481C" w:rsidP="00CE726B">
      <w:pPr>
        <w:ind w:left="562" w:right="-4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CE726B">
        <w:rPr>
          <w:rFonts w:asciiTheme="majorBidi" w:hAnsiTheme="majorBidi" w:cstheme="majorBidi"/>
          <w:spacing w:val="-2"/>
          <w:sz w:val="30"/>
          <w:szCs w:val="30"/>
          <w:cs/>
        </w:rPr>
        <w:t>ตารางต่อไปนี้ได้สรุปความเสี่ยงด้านอัตราดอกเบี้ยของ</w:t>
      </w:r>
      <w:r w:rsidR="00A63A09" w:rsidRPr="00CE726B">
        <w:rPr>
          <w:rFonts w:asciiTheme="majorBidi" w:eastAsia="Calibri" w:hAnsiTheme="majorBidi" w:cstheme="majorBidi"/>
          <w:sz w:val="30"/>
          <w:szCs w:val="30"/>
          <w:cs/>
        </w:rPr>
        <w:t>กองทรัสต์</w:t>
      </w:r>
      <w:r w:rsidRPr="00CE726B">
        <w:rPr>
          <w:rFonts w:asciiTheme="majorBidi" w:eastAsia="Calibri" w:hAnsiTheme="majorBidi" w:cstheme="majorBidi"/>
          <w:sz w:val="30"/>
          <w:szCs w:val="30"/>
          <w:cs/>
        </w:rPr>
        <w:t xml:space="preserve"> ซึ่งประกอบด้วยสินทรัพย์</w:t>
      </w:r>
      <w:r w:rsidR="003A7AF1">
        <w:rPr>
          <w:rFonts w:asciiTheme="majorBidi" w:eastAsia="Calibri" w:hAnsiTheme="majorBidi" w:cstheme="majorBidi" w:hint="cs"/>
          <w:sz w:val="30"/>
          <w:szCs w:val="30"/>
          <w:cs/>
        </w:rPr>
        <w:t>และหนี้สิน</w:t>
      </w:r>
      <w:r w:rsidR="00D77F9F">
        <w:rPr>
          <w:rFonts w:asciiTheme="majorBidi" w:eastAsia="Calibri" w:hAnsiTheme="majorBidi" w:cstheme="majorBidi" w:hint="cs"/>
          <w:sz w:val="30"/>
          <w:szCs w:val="30"/>
          <w:cs/>
        </w:rPr>
        <w:t>ทางการเงินที่มีอัตราดอกเบี้ย</w:t>
      </w:r>
      <w:r w:rsidRPr="00CE726B">
        <w:rPr>
          <w:rFonts w:asciiTheme="majorBidi" w:eastAsia="Calibri" w:hAnsiTheme="majorBidi" w:cstheme="majorBidi"/>
          <w:sz w:val="30"/>
          <w:szCs w:val="30"/>
          <w:cs/>
        </w:rPr>
        <w:t>ของ</w:t>
      </w:r>
      <w:r w:rsidR="00A63A09" w:rsidRPr="00CE726B">
        <w:rPr>
          <w:rFonts w:asciiTheme="majorBidi" w:eastAsia="Calibri" w:hAnsiTheme="majorBidi" w:cstheme="majorBidi"/>
          <w:sz w:val="30"/>
          <w:szCs w:val="30"/>
          <w:cs/>
        </w:rPr>
        <w:t>กองทรัสต์</w:t>
      </w:r>
    </w:p>
    <w:p w14:paraId="0C2856FC" w14:textId="77777777" w:rsidR="008511F5" w:rsidRPr="00CE726B" w:rsidRDefault="008511F5" w:rsidP="00CE726B">
      <w:pPr>
        <w:ind w:left="562" w:right="-4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930"/>
        <w:gridCol w:w="2250"/>
      </w:tblGrid>
      <w:tr w:rsidR="0081481C" w:rsidRPr="00CE726B" w14:paraId="54518CE5" w14:textId="77777777" w:rsidTr="00D77F9F">
        <w:trPr>
          <w:trHeight w:val="20"/>
        </w:trPr>
        <w:tc>
          <w:tcPr>
            <w:tcW w:w="6930" w:type="dxa"/>
            <w:vAlign w:val="bottom"/>
          </w:tcPr>
          <w:p w14:paraId="58C55E14" w14:textId="75E5D587" w:rsidR="0081481C" w:rsidRPr="00CE726B" w:rsidRDefault="002A22DB" w:rsidP="00CE726B">
            <w:pPr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726B">
              <w:rPr>
                <w:rFonts w:asciiTheme="majorBidi" w:hAnsiTheme="majorBidi" w:cstheme="majorBidi"/>
                <w:sz w:val="30"/>
                <w:szCs w:val="30"/>
              </w:rPr>
              <w:tab/>
            </w:r>
          </w:p>
        </w:tc>
        <w:tc>
          <w:tcPr>
            <w:tcW w:w="2250" w:type="dxa"/>
          </w:tcPr>
          <w:p w14:paraId="26B6F7EA" w14:textId="77777777" w:rsidR="0081481C" w:rsidRPr="00CE726B" w:rsidRDefault="0081481C" w:rsidP="00CE726B">
            <w:pPr>
              <w:spacing w:line="240" w:lineRule="auto"/>
              <w:ind w:left="-59"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726B">
              <w:rPr>
                <w:rFonts w:asciiTheme="majorBidi" w:hAnsiTheme="majorBidi" w:cstheme="majorBidi"/>
                <w:sz w:val="30"/>
                <w:szCs w:val="30"/>
                <w:cs/>
              </w:rPr>
              <w:t>ยอดคงเหลือของเครื่องมือทางการเงินสุทธิ</w:t>
            </w:r>
          </w:p>
        </w:tc>
      </w:tr>
      <w:tr w:rsidR="00D77F9F" w:rsidRPr="00CE726B" w14:paraId="0C86E2AA" w14:textId="77777777" w:rsidTr="00D77F9F">
        <w:trPr>
          <w:trHeight w:val="20"/>
        </w:trPr>
        <w:tc>
          <w:tcPr>
            <w:tcW w:w="6930" w:type="dxa"/>
            <w:vAlign w:val="bottom"/>
          </w:tcPr>
          <w:p w14:paraId="0C9A904D" w14:textId="77777777" w:rsidR="00D77F9F" w:rsidRPr="00CE726B" w:rsidRDefault="00D77F9F" w:rsidP="00CE726B">
            <w:pPr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  <w:vAlign w:val="bottom"/>
          </w:tcPr>
          <w:p w14:paraId="209E8C37" w14:textId="00445FB9" w:rsidR="00D77F9F" w:rsidRPr="00CE726B" w:rsidRDefault="00D77F9F" w:rsidP="00CE726B">
            <w:pPr>
              <w:spacing w:line="240" w:lineRule="auto"/>
              <w:ind w:left="-110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E726B">
              <w:rPr>
                <w:rFonts w:asciiTheme="majorBidi" w:hAnsiTheme="majorBidi" w:cstheme="majorBidi"/>
                <w:sz w:val="30"/>
                <w:szCs w:val="30"/>
                <w:cs/>
              </w:rPr>
              <w:t>มีอัตราดอกเบี้ย</w:t>
            </w:r>
          </w:p>
        </w:tc>
      </w:tr>
      <w:tr w:rsidR="00D77F9F" w:rsidRPr="00CE726B" w14:paraId="1A8A9259" w14:textId="77777777" w:rsidTr="00D77F9F">
        <w:trPr>
          <w:trHeight w:val="20"/>
        </w:trPr>
        <w:tc>
          <w:tcPr>
            <w:tcW w:w="6930" w:type="dxa"/>
            <w:vAlign w:val="bottom"/>
          </w:tcPr>
          <w:p w14:paraId="18FC71F4" w14:textId="77777777" w:rsidR="00D77F9F" w:rsidRPr="00CE726B" w:rsidRDefault="00D77F9F" w:rsidP="00CE726B">
            <w:pPr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50" w:type="dxa"/>
            <w:vAlign w:val="bottom"/>
          </w:tcPr>
          <w:p w14:paraId="27AC5FE1" w14:textId="447072FB" w:rsidR="00D77F9F" w:rsidRPr="00CE726B" w:rsidRDefault="00D77F9F" w:rsidP="00CE726B">
            <w:pPr>
              <w:spacing w:line="240" w:lineRule="auto"/>
              <w:ind w:left="-110" w:right="-10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726B">
              <w:rPr>
                <w:rFonts w:asciiTheme="majorBidi" w:hAnsiTheme="majorBidi" w:cstheme="majorBidi"/>
                <w:sz w:val="30"/>
                <w:szCs w:val="30"/>
                <w:cs/>
              </w:rPr>
              <w:t>ปรับขึ้นลงตาม</w:t>
            </w:r>
          </w:p>
        </w:tc>
      </w:tr>
      <w:tr w:rsidR="00D77F9F" w:rsidRPr="00CE726B" w14:paraId="70CA6A1D" w14:textId="77777777" w:rsidTr="00D77F9F">
        <w:trPr>
          <w:trHeight w:val="20"/>
        </w:trPr>
        <w:tc>
          <w:tcPr>
            <w:tcW w:w="6930" w:type="dxa"/>
            <w:vAlign w:val="bottom"/>
          </w:tcPr>
          <w:p w14:paraId="2DB25672" w14:textId="68B79F2C" w:rsidR="00D77F9F" w:rsidRPr="00CE726B" w:rsidRDefault="00D77F9F" w:rsidP="00CE726B">
            <w:pPr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CE72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สินทรัพย์และหนี้สินทางการเงิน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ที่มีอัตราดอกเบี้ย</w:t>
            </w:r>
          </w:p>
        </w:tc>
        <w:tc>
          <w:tcPr>
            <w:tcW w:w="2250" w:type="dxa"/>
            <w:vAlign w:val="bottom"/>
          </w:tcPr>
          <w:p w14:paraId="2DAB2038" w14:textId="28F7EDB0" w:rsidR="00D77F9F" w:rsidRPr="00CE726B" w:rsidRDefault="00D77F9F" w:rsidP="00CE726B">
            <w:pPr>
              <w:spacing w:line="240" w:lineRule="auto"/>
              <w:ind w:left="-110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E726B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อัตราตลาด</w:t>
            </w:r>
          </w:p>
        </w:tc>
      </w:tr>
      <w:tr w:rsidR="00D77F9F" w:rsidRPr="00CE726B" w14:paraId="770FFB85" w14:textId="77777777" w:rsidTr="00D77F9F">
        <w:trPr>
          <w:trHeight w:val="20"/>
        </w:trPr>
        <w:tc>
          <w:tcPr>
            <w:tcW w:w="6930" w:type="dxa"/>
            <w:vAlign w:val="bottom"/>
          </w:tcPr>
          <w:p w14:paraId="04932CA3" w14:textId="77777777" w:rsidR="00D77F9F" w:rsidRPr="00CE726B" w:rsidRDefault="00D77F9F" w:rsidP="00CE726B">
            <w:pPr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50" w:type="dxa"/>
            <w:vAlign w:val="bottom"/>
          </w:tcPr>
          <w:p w14:paraId="1D240F5B" w14:textId="31EA3F99" w:rsidR="00D77F9F" w:rsidRPr="00CE726B" w:rsidRDefault="00D77F9F" w:rsidP="00CE726B">
            <w:pPr>
              <w:spacing w:line="240" w:lineRule="auto"/>
              <w:ind w:left="-110" w:right="-10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726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77F9F" w:rsidRPr="00CE726B" w14:paraId="61B3A32E" w14:textId="77777777" w:rsidTr="00D77F9F">
        <w:trPr>
          <w:trHeight w:val="20"/>
        </w:trPr>
        <w:tc>
          <w:tcPr>
            <w:tcW w:w="6930" w:type="dxa"/>
          </w:tcPr>
          <w:p w14:paraId="479FC56E" w14:textId="02320A72" w:rsidR="00D77F9F" w:rsidRPr="00CE726B" w:rsidRDefault="00D77F9F" w:rsidP="00CE726B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BD75D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D57DCE" w:rsidRPr="00D57D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="00345622" w:rsidRPr="00BD75D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345622" w:rsidRPr="00BD75D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Pr="00BD75D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D57DCE" w:rsidRPr="00D57D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2250" w:type="dxa"/>
          </w:tcPr>
          <w:p w14:paraId="5765F569" w14:textId="77777777" w:rsidR="00D77F9F" w:rsidRPr="00CE726B" w:rsidRDefault="00D77F9F" w:rsidP="00CE726B">
            <w:pPr>
              <w:tabs>
                <w:tab w:val="decimal" w:pos="945"/>
              </w:tabs>
              <w:spacing w:line="240" w:lineRule="auto"/>
              <w:ind w:left="-59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77F9F" w:rsidRPr="00CE726B" w14:paraId="4688E447" w14:textId="77777777" w:rsidTr="00D77F9F">
        <w:trPr>
          <w:trHeight w:val="20"/>
        </w:trPr>
        <w:tc>
          <w:tcPr>
            <w:tcW w:w="6930" w:type="dxa"/>
          </w:tcPr>
          <w:p w14:paraId="43880AFB" w14:textId="77777777" w:rsidR="00D77F9F" w:rsidRPr="00CE726B" w:rsidRDefault="00D77F9F" w:rsidP="00CE726B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726B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</w:t>
            </w:r>
          </w:p>
        </w:tc>
        <w:tc>
          <w:tcPr>
            <w:tcW w:w="2250" w:type="dxa"/>
          </w:tcPr>
          <w:p w14:paraId="551A0EE8" w14:textId="237ECF8D" w:rsidR="00D77F9F" w:rsidRPr="00CE726B" w:rsidRDefault="00D57DCE" w:rsidP="00976692">
            <w:pPr>
              <w:tabs>
                <w:tab w:val="decimal" w:pos="94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57DCE">
              <w:rPr>
                <w:rFonts w:asciiTheme="majorBidi" w:hAnsiTheme="majorBidi"/>
                <w:sz w:val="30"/>
                <w:szCs w:val="30"/>
              </w:rPr>
              <w:t>41</w:t>
            </w:r>
            <w:r w:rsidR="00BD75DB" w:rsidRPr="00BD75D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7DCE">
              <w:rPr>
                <w:rFonts w:asciiTheme="majorBidi" w:hAnsiTheme="majorBidi"/>
                <w:sz w:val="30"/>
                <w:szCs w:val="30"/>
              </w:rPr>
              <w:t>911</w:t>
            </w:r>
          </w:p>
        </w:tc>
      </w:tr>
      <w:tr w:rsidR="00D77F9F" w:rsidRPr="00CE726B" w14:paraId="3DD14144" w14:textId="77777777" w:rsidTr="00D77F9F">
        <w:trPr>
          <w:trHeight w:val="20"/>
        </w:trPr>
        <w:tc>
          <w:tcPr>
            <w:tcW w:w="6930" w:type="dxa"/>
          </w:tcPr>
          <w:p w14:paraId="4E88F052" w14:textId="58696BF2" w:rsidR="00D77F9F" w:rsidRPr="00CE726B" w:rsidRDefault="00D77F9F" w:rsidP="00CE726B">
            <w:pPr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71D5">
              <w:rPr>
                <w:rFonts w:asciiTheme="majorBidi" w:hAnsiTheme="majorBidi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2250" w:type="dxa"/>
          </w:tcPr>
          <w:p w14:paraId="76785739" w14:textId="5DEAB44D" w:rsidR="00D77F9F" w:rsidRPr="00BD75DB" w:rsidRDefault="00E57F2C" w:rsidP="00BD75DB">
            <w:pPr>
              <w:tabs>
                <w:tab w:val="decimal" w:pos="945"/>
              </w:tabs>
              <w:spacing w:line="240" w:lineRule="auto"/>
              <w:ind w:right="-45"/>
              <w:jc w:val="right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(</w:t>
            </w:r>
            <w:r w:rsidR="00D57DCE" w:rsidRPr="00D57DCE">
              <w:rPr>
                <w:rFonts w:asciiTheme="majorBidi" w:hAnsiTheme="majorBidi"/>
                <w:sz w:val="30"/>
                <w:szCs w:val="30"/>
              </w:rPr>
              <w:t>1</w:t>
            </w:r>
            <w:r w:rsidR="00BD75DB" w:rsidRPr="00BD75DB">
              <w:rPr>
                <w:rFonts w:asciiTheme="majorBidi" w:hAnsiTheme="majorBidi"/>
                <w:sz w:val="30"/>
                <w:szCs w:val="30"/>
              </w:rPr>
              <w:t>,</w:t>
            </w:r>
            <w:r w:rsidR="00D57DCE" w:rsidRPr="00D57DCE">
              <w:rPr>
                <w:rFonts w:asciiTheme="majorBidi" w:hAnsiTheme="majorBidi"/>
                <w:sz w:val="30"/>
                <w:szCs w:val="30"/>
              </w:rPr>
              <w:t>682</w:t>
            </w:r>
            <w:r w:rsidR="00BD75DB" w:rsidRPr="00BD75DB">
              <w:rPr>
                <w:rFonts w:asciiTheme="majorBidi" w:hAnsiTheme="majorBidi"/>
                <w:sz w:val="30"/>
                <w:szCs w:val="30"/>
              </w:rPr>
              <w:t>,</w:t>
            </w:r>
            <w:r w:rsidR="00D57DCE" w:rsidRPr="00D57DCE">
              <w:rPr>
                <w:rFonts w:asciiTheme="majorBidi" w:hAnsiTheme="majorBidi"/>
                <w:sz w:val="30"/>
                <w:szCs w:val="30"/>
              </w:rPr>
              <w:t>835</w:t>
            </w:r>
            <w:r>
              <w:rPr>
                <w:rFonts w:asciiTheme="majorBidi" w:hAnsiTheme="majorBidi"/>
                <w:sz w:val="30"/>
                <w:szCs w:val="30"/>
              </w:rPr>
              <w:t>)</w:t>
            </w:r>
          </w:p>
        </w:tc>
      </w:tr>
    </w:tbl>
    <w:p w14:paraId="139506FB" w14:textId="77777777" w:rsidR="0081481C" w:rsidRPr="008511F5" w:rsidRDefault="0081481C" w:rsidP="00CE726B">
      <w:pPr>
        <w:ind w:left="562" w:right="-45"/>
        <w:jc w:val="thaiDistribute"/>
        <w:rPr>
          <w:rFonts w:asciiTheme="majorBidi" w:hAnsiTheme="majorBidi" w:cstheme="majorBidi"/>
          <w:spacing w:val="-2"/>
          <w:sz w:val="30"/>
          <w:szCs w:val="30"/>
          <w:cs/>
        </w:rPr>
      </w:pPr>
    </w:p>
    <w:p w14:paraId="18491C12" w14:textId="77777777" w:rsidR="0081481C" w:rsidRPr="00CE726B" w:rsidRDefault="0081481C" w:rsidP="00CE726B">
      <w:pPr>
        <w:tabs>
          <w:tab w:val="left" w:pos="540"/>
        </w:tabs>
        <w:spacing w:line="240" w:lineRule="auto"/>
        <w:ind w:left="540" w:right="-18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CE726B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ความเสี่ยงด้านเครดิต</w:t>
      </w:r>
    </w:p>
    <w:p w14:paraId="47C69B28" w14:textId="77777777" w:rsidR="0081481C" w:rsidRPr="008511F5" w:rsidRDefault="0081481C" w:rsidP="00CE726B">
      <w:pPr>
        <w:ind w:left="562" w:right="-4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293B2559" w14:textId="5839EEBF" w:rsidR="0081481C" w:rsidRPr="00CE726B" w:rsidRDefault="00A63A09" w:rsidP="00CE726B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E726B">
        <w:rPr>
          <w:rFonts w:asciiTheme="majorBidi" w:hAnsiTheme="majorBidi" w:cstheme="majorBidi"/>
          <w:sz w:val="30"/>
          <w:szCs w:val="30"/>
          <w:cs/>
        </w:rPr>
        <w:t>กองทรัสต์</w:t>
      </w:r>
      <w:r w:rsidR="0081481C" w:rsidRPr="00CE726B">
        <w:rPr>
          <w:rFonts w:asciiTheme="majorBidi" w:hAnsiTheme="majorBidi" w:cstheme="majorBidi"/>
          <w:sz w:val="30"/>
          <w:szCs w:val="30"/>
          <w:cs/>
        </w:rPr>
        <w:t>มีความเสี่ยงที่อาจเกิดจากการที่คู่สัญญาไม่สามารถปฏิบัติตามภาระผูกพันที่ระบุไว้ในเครื่องมือทางการเงิน เนื่องจาก</w:t>
      </w:r>
      <w:r w:rsidRPr="00CE726B">
        <w:rPr>
          <w:rFonts w:asciiTheme="majorBidi" w:hAnsiTheme="majorBidi" w:cstheme="majorBidi"/>
          <w:sz w:val="30"/>
          <w:szCs w:val="30"/>
          <w:cs/>
        </w:rPr>
        <w:t>กองทรัสต์</w:t>
      </w:r>
      <w:r w:rsidR="0081481C" w:rsidRPr="00CE726B">
        <w:rPr>
          <w:rFonts w:asciiTheme="majorBidi" w:hAnsiTheme="majorBidi" w:cstheme="majorBidi"/>
          <w:sz w:val="30"/>
          <w:szCs w:val="30"/>
          <w:cs/>
        </w:rPr>
        <w:t xml:space="preserve">มีลูกหนี้ อย่างไรก็ตาม สินทรัพย์ทางการเงินดังกล่าวจะครบกำหนดในระยะเวลาอันสั้น </w:t>
      </w:r>
      <w:r w:rsidRPr="00CE726B">
        <w:rPr>
          <w:rFonts w:asciiTheme="majorBidi" w:hAnsiTheme="majorBidi" w:cstheme="majorBidi"/>
          <w:sz w:val="30"/>
          <w:szCs w:val="30"/>
          <w:cs/>
        </w:rPr>
        <w:t>กองทรัสต์</w:t>
      </w:r>
      <w:r w:rsidR="0081481C" w:rsidRPr="00CE726B">
        <w:rPr>
          <w:rFonts w:asciiTheme="majorBidi" w:hAnsiTheme="majorBidi" w:cstheme="majorBidi"/>
          <w:sz w:val="30"/>
          <w:szCs w:val="30"/>
          <w:cs/>
        </w:rPr>
        <w:t>จึงไม่คาดว่าจะได้รับความเสียหายจากการเก็บหนี้</w:t>
      </w:r>
    </w:p>
    <w:p w14:paraId="5D149CAD" w14:textId="661F80FC" w:rsidR="0081481C" w:rsidRDefault="0081481C" w:rsidP="00CE726B">
      <w:pPr>
        <w:ind w:left="562" w:right="-4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7121C800" w14:textId="77777777" w:rsidR="00074DC0" w:rsidRDefault="00074DC0" w:rsidP="00CE726B">
      <w:pPr>
        <w:tabs>
          <w:tab w:val="left" w:pos="540"/>
        </w:tabs>
        <w:spacing w:line="240" w:lineRule="auto"/>
        <w:ind w:left="540" w:right="-18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58662B5C" w14:textId="77777777" w:rsidR="00074DC0" w:rsidRDefault="00074D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/>
          <w:i/>
          <w:iCs/>
          <w:sz w:val="30"/>
          <w:szCs w:val="30"/>
        </w:rPr>
        <w:br w:type="page"/>
      </w:r>
    </w:p>
    <w:p w14:paraId="7ACB6E6A" w14:textId="3802A44F" w:rsidR="0081481C" w:rsidRPr="00CE726B" w:rsidRDefault="0081481C" w:rsidP="00CE726B">
      <w:pPr>
        <w:tabs>
          <w:tab w:val="left" w:pos="540"/>
        </w:tabs>
        <w:spacing w:line="240" w:lineRule="auto"/>
        <w:ind w:left="540" w:right="-18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CE726B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ความเสี่ยงด้านอัตราแลกเปลี่ยน</w:t>
      </w:r>
    </w:p>
    <w:p w14:paraId="136DBA3A" w14:textId="77777777" w:rsidR="00DC1BD8" w:rsidRPr="009506BE" w:rsidRDefault="00DC1BD8" w:rsidP="009506BE">
      <w:pPr>
        <w:spacing w:line="160" w:lineRule="atLeast"/>
        <w:ind w:left="540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  <w:shd w:val="clear" w:color="auto" w:fill="CCCCCC"/>
        </w:rPr>
      </w:pPr>
    </w:p>
    <w:p w14:paraId="5E08363E" w14:textId="6E501688" w:rsidR="0081481C" w:rsidRDefault="00A63A09" w:rsidP="00CE726B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E726B">
        <w:rPr>
          <w:rFonts w:asciiTheme="majorBidi" w:hAnsiTheme="majorBidi" w:cstheme="majorBidi"/>
          <w:sz w:val="30"/>
          <w:szCs w:val="30"/>
          <w:cs/>
        </w:rPr>
        <w:t>กองทรัสต์</w:t>
      </w:r>
      <w:r w:rsidR="0081481C" w:rsidRPr="00CE726B">
        <w:rPr>
          <w:rFonts w:asciiTheme="majorBidi" w:hAnsiTheme="majorBidi" w:cstheme="majorBidi"/>
          <w:sz w:val="30"/>
          <w:szCs w:val="30"/>
          <w:cs/>
        </w:rPr>
        <w:t>มีบัญชีที่เป็นเงินตราต่างประเทศดังนี้</w:t>
      </w:r>
    </w:p>
    <w:p w14:paraId="3B5D0A56" w14:textId="77777777" w:rsidR="008511F5" w:rsidRPr="009506BE" w:rsidRDefault="008511F5" w:rsidP="009506BE">
      <w:pPr>
        <w:spacing w:line="16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0"/>
        <w:gridCol w:w="1440"/>
        <w:gridCol w:w="270"/>
        <w:gridCol w:w="1440"/>
      </w:tblGrid>
      <w:tr w:rsidR="0081481C" w:rsidRPr="00CE726B" w14:paraId="4585AAAF" w14:textId="77777777" w:rsidTr="00BB3D41">
        <w:trPr>
          <w:cantSplit/>
          <w:trHeight w:val="144"/>
        </w:trPr>
        <w:tc>
          <w:tcPr>
            <w:tcW w:w="5850" w:type="dxa"/>
          </w:tcPr>
          <w:p w14:paraId="4E864433" w14:textId="77777777" w:rsidR="0081481C" w:rsidRPr="00CE726B" w:rsidRDefault="0081481C" w:rsidP="00CE726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0FF33392" w14:textId="43666C59" w:rsidR="0081481C" w:rsidRPr="008511F5" w:rsidRDefault="00D57DCE" w:rsidP="00CE726B">
            <w:pPr>
              <w:pStyle w:val="Heading9"/>
              <w:jc w:val="center"/>
              <w:rPr>
                <w:rFonts w:asciiTheme="majorBidi" w:hAnsiTheme="majorBidi" w:cstheme="majorBidi"/>
                <w:b w:val="0"/>
                <w:bCs w:val="0"/>
                <w:cs/>
              </w:rPr>
            </w:pPr>
            <w:r w:rsidRPr="00D57DCE">
              <w:rPr>
                <w:rFonts w:asciiTheme="majorBidi" w:hAnsiTheme="majorBidi" w:cstheme="majorBidi"/>
                <w:b w:val="0"/>
                <w:bCs w:val="0"/>
                <w:spacing w:val="-2"/>
              </w:rPr>
              <w:t>30</w:t>
            </w:r>
            <w:r w:rsidR="0081481C" w:rsidRPr="00BD75DB">
              <w:rPr>
                <w:rFonts w:asciiTheme="majorBidi" w:hAnsiTheme="majorBidi" w:cstheme="majorBidi"/>
                <w:b w:val="0"/>
                <w:bCs w:val="0"/>
                <w:spacing w:val="-2"/>
              </w:rPr>
              <w:t xml:space="preserve"> </w:t>
            </w:r>
            <w:r w:rsidR="0081481C" w:rsidRPr="00BD75DB">
              <w:rPr>
                <w:rFonts w:asciiTheme="majorBidi" w:hAnsiTheme="majorBidi" w:cstheme="majorBidi"/>
                <w:b w:val="0"/>
                <w:bCs w:val="0"/>
                <w:spacing w:val="-2"/>
                <w:cs/>
              </w:rPr>
              <w:t>ม</w:t>
            </w:r>
            <w:r w:rsidR="00345622" w:rsidRPr="00BD75DB">
              <w:rPr>
                <w:rFonts w:asciiTheme="majorBidi" w:hAnsiTheme="majorBidi" w:cstheme="majorBidi" w:hint="cs"/>
                <w:b w:val="0"/>
                <w:bCs w:val="0"/>
                <w:spacing w:val="-2"/>
                <w:cs/>
              </w:rPr>
              <w:t>ิถุนายน</w:t>
            </w:r>
          </w:p>
        </w:tc>
        <w:tc>
          <w:tcPr>
            <w:tcW w:w="270" w:type="dxa"/>
          </w:tcPr>
          <w:p w14:paraId="000E0FC1" w14:textId="77777777" w:rsidR="0081481C" w:rsidRPr="008511F5" w:rsidRDefault="0081481C" w:rsidP="00CE726B">
            <w:pPr>
              <w:pStyle w:val="Heading9"/>
              <w:jc w:val="center"/>
              <w:rPr>
                <w:rFonts w:asciiTheme="majorBidi" w:hAnsiTheme="majorBidi" w:cstheme="majorBidi"/>
                <w:b w:val="0"/>
                <w:bCs w:val="0"/>
              </w:rPr>
            </w:pPr>
          </w:p>
        </w:tc>
        <w:tc>
          <w:tcPr>
            <w:tcW w:w="1440" w:type="dxa"/>
          </w:tcPr>
          <w:p w14:paraId="367F1CEE" w14:textId="74566039" w:rsidR="0081481C" w:rsidRPr="008511F5" w:rsidRDefault="00D57DCE" w:rsidP="00CE726B">
            <w:pPr>
              <w:pStyle w:val="Heading9"/>
              <w:jc w:val="center"/>
              <w:rPr>
                <w:rFonts w:asciiTheme="majorBidi" w:hAnsiTheme="majorBidi" w:cstheme="majorBidi"/>
                <w:b w:val="0"/>
                <w:bCs w:val="0"/>
                <w:cs/>
              </w:rPr>
            </w:pPr>
            <w:r w:rsidRPr="00D57DCE">
              <w:rPr>
                <w:rFonts w:asciiTheme="majorBidi" w:hAnsiTheme="majorBidi" w:cstheme="majorBidi"/>
                <w:b w:val="0"/>
                <w:bCs w:val="0"/>
              </w:rPr>
              <w:t>31</w:t>
            </w:r>
            <w:r w:rsidR="0081481C" w:rsidRPr="008511F5">
              <w:rPr>
                <w:rFonts w:asciiTheme="majorBidi" w:hAnsiTheme="majorBidi" w:cstheme="majorBidi"/>
                <w:b w:val="0"/>
                <w:bCs w:val="0"/>
              </w:rPr>
              <w:t xml:space="preserve"> </w:t>
            </w:r>
            <w:r w:rsidR="0081481C" w:rsidRPr="008511F5">
              <w:rPr>
                <w:rFonts w:asciiTheme="majorBidi" w:hAnsiTheme="majorBidi" w:cstheme="majorBidi"/>
                <w:b w:val="0"/>
                <w:bCs w:val="0"/>
                <w:cs/>
              </w:rPr>
              <w:t>ธันวาคม</w:t>
            </w:r>
          </w:p>
        </w:tc>
      </w:tr>
      <w:tr w:rsidR="0081481C" w:rsidRPr="00CE726B" w14:paraId="49523B9D" w14:textId="77777777" w:rsidTr="00BB3D41">
        <w:trPr>
          <w:cantSplit/>
          <w:trHeight w:val="144"/>
        </w:trPr>
        <w:tc>
          <w:tcPr>
            <w:tcW w:w="5850" w:type="dxa"/>
          </w:tcPr>
          <w:p w14:paraId="33F1C2FB" w14:textId="77777777" w:rsidR="0081481C" w:rsidRPr="00CE726B" w:rsidRDefault="0081481C" w:rsidP="00CE726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CD1F4FE" w14:textId="119AB9C4" w:rsidR="0081481C" w:rsidRPr="008511F5" w:rsidRDefault="00D57DCE" w:rsidP="00CE726B">
            <w:pPr>
              <w:pStyle w:val="Heading9"/>
              <w:jc w:val="center"/>
              <w:rPr>
                <w:rFonts w:asciiTheme="majorBidi" w:hAnsiTheme="majorBidi" w:cstheme="majorBidi"/>
                <w:b w:val="0"/>
                <w:bCs w:val="0"/>
              </w:rPr>
            </w:pPr>
            <w:r w:rsidRPr="00D57DCE">
              <w:rPr>
                <w:rFonts w:asciiTheme="majorBidi" w:hAnsiTheme="majorBidi" w:cstheme="majorBidi"/>
                <w:b w:val="0"/>
                <w:bCs w:val="0"/>
              </w:rPr>
              <w:t>2563</w:t>
            </w:r>
          </w:p>
        </w:tc>
        <w:tc>
          <w:tcPr>
            <w:tcW w:w="270" w:type="dxa"/>
          </w:tcPr>
          <w:p w14:paraId="7DB09DFE" w14:textId="77777777" w:rsidR="0081481C" w:rsidRPr="008511F5" w:rsidRDefault="0081481C" w:rsidP="00CE726B">
            <w:pPr>
              <w:pStyle w:val="Heading9"/>
              <w:jc w:val="center"/>
              <w:rPr>
                <w:rFonts w:asciiTheme="majorBidi" w:hAnsiTheme="majorBidi" w:cstheme="majorBidi"/>
                <w:b w:val="0"/>
                <w:bCs w:val="0"/>
              </w:rPr>
            </w:pPr>
          </w:p>
        </w:tc>
        <w:tc>
          <w:tcPr>
            <w:tcW w:w="1440" w:type="dxa"/>
          </w:tcPr>
          <w:p w14:paraId="7BAA24C9" w14:textId="4DC3DD85" w:rsidR="0081481C" w:rsidRPr="008511F5" w:rsidRDefault="00D57DCE" w:rsidP="00CE726B">
            <w:pPr>
              <w:pStyle w:val="Heading9"/>
              <w:jc w:val="center"/>
              <w:rPr>
                <w:rFonts w:asciiTheme="majorBidi" w:hAnsiTheme="majorBidi" w:cstheme="majorBidi"/>
                <w:b w:val="0"/>
                <w:bCs w:val="0"/>
              </w:rPr>
            </w:pPr>
            <w:r w:rsidRPr="00D57DCE">
              <w:rPr>
                <w:rFonts w:asciiTheme="majorBidi" w:hAnsiTheme="majorBidi" w:cstheme="majorBidi"/>
                <w:b w:val="0"/>
                <w:bCs w:val="0"/>
              </w:rPr>
              <w:t>2562</w:t>
            </w:r>
          </w:p>
        </w:tc>
      </w:tr>
      <w:tr w:rsidR="0081481C" w:rsidRPr="00CE726B" w14:paraId="40714477" w14:textId="77777777" w:rsidTr="00BB3D41">
        <w:trPr>
          <w:cantSplit/>
          <w:trHeight w:val="144"/>
        </w:trPr>
        <w:tc>
          <w:tcPr>
            <w:tcW w:w="5850" w:type="dxa"/>
          </w:tcPr>
          <w:p w14:paraId="72C5D4F7" w14:textId="77777777" w:rsidR="0081481C" w:rsidRPr="00CE726B" w:rsidRDefault="0081481C" w:rsidP="00CE726B">
            <w:pPr>
              <w:tabs>
                <w:tab w:val="left" w:pos="54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150" w:type="dxa"/>
            <w:gridSpan w:val="3"/>
          </w:tcPr>
          <w:p w14:paraId="2A880D41" w14:textId="117D5D10" w:rsidR="0081481C" w:rsidRPr="00CE726B" w:rsidRDefault="0081481C" w:rsidP="00CE726B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E726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0F6947" w:rsidRPr="00CE726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CE726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9639D7" w:rsidRPr="00CE726B" w14:paraId="164581CA" w14:textId="77777777" w:rsidTr="00BB3D41">
        <w:trPr>
          <w:cantSplit/>
          <w:trHeight w:val="144"/>
        </w:trPr>
        <w:tc>
          <w:tcPr>
            <w:tcW w:w="5850" w:type="dxa"/>
          </w:tcPr>
          <w:p w14:paraId="23F51554" w14:textId="77777777" w:rsidR="009639D7" w:rsidRPr="00CE726B" w:rsidRDefault="009639D7" w:rsidP="00CE726B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0C3FF689" w14:textId="77777777" w:rsidR="009639D7" w:rsidRPr="00CE726B" w:rsidRDefault="009639D7" w:rsidP="00CE726B">
            <w:pPr>
              <w:tabs>
                <w:tab w:val="decimal" w:pos="970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CE19008" w14:textId="77777777" w:rsidR="009639D7" w:rsidRPr="00CE726B" w:rsidRDefault="009639D7" w:rsidP="00CE726B">
            <w:pPr>
              <w:tabs>
                <w:tab w:val="decimal" w:pos="97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445F4777" w14:textId="77777777" w:rsidR="009639D7" w:rsidRPr="00CE726B" w:rsidRDefault="009639D7" w:rsidP="00CE726B">
            <w:pPr>
              <w:tabs>
                <w:tab w:val="decimal" w:pos="970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639D7" w:rsidRPr="00CE726B" w14:paraId="6F33AEBF" w14:textId="77777777" w:rsidTr="00BB3D41">
        <w:trPr>
          <w:cantSplit/>
          <w:trHeight w:val="144"/>
        </w:trPr>
        <w:tc>
          <w:tcPr>
            <w:tcW w:w="5850" w:type="dxa"/>
          </w:tcPr>
          <w:p w14:paraId="105A41EE" w14:textId="2CC3C58E" w:rsidR="009639D7" w:rsidRPr="00B14F41" w:rsidRDefault="009639D7" w:rsidP="00CE726B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  <w:r w:rsidRPr="00B14F41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เงินเหรียญสหรัฐอเมริกา</w:t>
            </w:r>
          </w:p>
        </w:tc>
        <w:tc>
          <w:tcPr>
            <w:tcW w:w="1440" w:type="dxa"/>
          </w:tcPr>
          <w:p w14:paraId="71A00580" w14:textId="77777777" w:rsidR="009639D7" w:rsidRPr="00CE726B" w:rsidRDefault="009639D7" w:rsidP="00CE726B">
            <w:pPr>
              <w:tabs>
                <w:tab w:val="decimal" w:pos="970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2FFE8A0" w14:textId="77777777" w:rsidR="009639D7" w:rsidRPr="00CE726B" w:rsidRDefault="009639D7" w:rsidP="00CE726B">
            <w:pPr>
              <w:tabs>
                <w:tab w:val="decimal" w:pos="97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4E8C15F8" w14:textId="77777777" w:rsidR="009639D7" w:rsidRPr="00CE726B" w:rsidRDefault="009639D7" w:rsidP="00CE726B">
            <w:pPr>
              <w:tabs>
                <w:tab w:val="decimal" w:pos="970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56742" w:rsidRPr="00CE726B" w14:paraId="498E8C43" w14:textId="77777777" w:rsidTr="00BB3D41">
        <w:trPr>
          <w:cantSplit/>
          <w:trHeight w:val="144"/>
        </w:trPr>
        <w:tc>
          <w:tcPr>
            <w:tcW w:w="5850" w:type="dxa"/>
          </w:tcPr>
          <w:p w14:paraId="52483E06" w14:textId="7FAFA33A" w:rsidR="004C0965" w:rsidRPr="00B14F41" w:rsidRDefault="00656742" w:rsidP="00CE726B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B14F41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เงินฝากธนาคาร</w:t>
            </w:r>
          </w:p>
        </w:tc>
        <w:tc>
          <w:tcPr>
            <w:tcW w:w="1440" w:type="dxa"/>
          </w:tcPr>
          <w:p w14:paraId="38804FD6" w14:textId="5E160ECA" w:rsidR="00656742" w:rsidRPr="00B14F41" w:rsidRDefault="00D57DCE" w:rsidP="00CE726B">
            <w:pPr>
              <w:tabs>
                <w:tab w:val="decimal" w:pos="970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57DCE">
              <w:rPr>
                <w:rFonts w:asciiTheme="majorBidi" w:hAnsiTheme="majorBidi"/>
                <w:sz w:val="30"/>
                <w:szCs w:val="30"/>
              </w:rPr>
              <w:t>30</w:t>
            </w:r>
            <w:r w:rsidR="00BD75DB" w:rsidRPr="00BD75D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7DCE">
              <w:rPr>
                <w:rFonts w:asciiTheme="majorBidi" w:hAnsiTheme="majorBidi"/>
                <w:sz w:val="30"/>
                <w:szCs w:val="30"/>
              </w:rPr>
              <w:t>361</w:t>
            </w:r>
          </w:p>
        </w:tc>
        <w:tc>
          <w:tcPr>
            <w:tcW w:w="270" w:type="dxa"/>
          </w:tcPr>
          <w:p w14:paraId="2D838E8C" w14:textId="77777777" w:rsidR="00656742" w:rsidRPr="00CE726B" w:rsidRDefault="00656742" w:rsidP="00CE726B">
            <w:pPr>
              <w:tabs>
                <w:tab w:val="decimal" w:pos="97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2B00677A" w14:textId="72696933" w:rsidR="00656742" w:rsidRPr="00B14F41" w:rsidRDefault="00D57DCE" w:rsidP="00CE726B">
            <w:pPr>
              <w:tabs>
                <w:tab w:val="decimal" w:pos="970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57DCE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 w:rsidR="004C0965" w:rsidRPr="00B14F4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7DCE">
              <w:rPr>
                <w:rFonts w:asciiTheme="majorBidi" w:hAnsiTheme="majorBidi" w:cstheme="majorBidi"/>
                <w:sz w:val="30"/>
                <w:szCs w:val="30"/>
              </w:rPr>
              <w:t>331</w:t>
            </w:r>
          </w:p>
        </w:tc>
      </w:tr>
      <w:tr w:rsidR="0081481C" w:rsidRPr="00CE726B" w14:paraId="2046CF5E" w14:textId="77777777" w:rsidTr="00BB3D41">
        <w:trPr>
          <w:cantSplit/>
          <w:trHeight w:val="144"/>
        </w:trPr>
        <w:tc>
          <w:tcPr>
            <w:tcW w:w="5850" w:type="dxa"/>
          </w:tcPr>
          <w:p w14:paraId="545C5881" w14:textId="35855066" w:rsidR="0081481C" w:rsidRPr="00CE726B" w:rsidRDefault="001310BD" w:rsidP="00CE726B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310BD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>เงินลงทุนในอสังหาริมทรัพย์ตามมูลค่ายุติธรรม</w:t>
            </w:r>
          </w:p>
        </w:tc>
        <w:tc>
          <w:tcPr>
            <w:tcW w:w="1440" w:type="dxa"/>
          </w:tcPr>
          <w:p w14:paraId="75BC2D71" w14:textId="6B4A2451" w:rsidR="0081481C" w:rsidRPr="00CE726B" w:rsidRDefault="00D57DCE" w:rsidP="00CE726B">
            <w:pPr>
              <w:tabs>
                <w:tab w:val="decimal" w:pos="970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57DCE">
              <w:rPr>
                <w:rFonts w:asciiTheme="majorBidi" w:hAnsiTheme="majorBidi"/>
                <w:sz w:val="30"/>
                <w:szCs w:val="30"/>
              </w:rPr>
              <w:t>2</w:t>
            </w:r>
            <w:r w:rsidR="00BD75DB" w:rsidRPr="00BD75D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7DCE">
              <w:rPr>
                <w:rFonts w:asciiTheme="majorBidi" w:hAnsiTheme="majorBidi"/>
                <w:sz w:val="30"/>
                <w:szCs w:val="30"/>
              </w:rPr>
              <w:t>693</w:t>
            </w:r>
            <w:r w:rsidR="00BD75DB" w:rsidRPr="00BD75D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7DCE">
              <w:rPr>
                <w:rFonts w:asciiTheme="majorBidi" w:hAnsiTheme="majorBidi"/>
                <w:sz w:val="30"/>
                <w:szCs w:val="30"/>
              </w:rPr>
              <w:t>561</w:t>
            </w:r>
          </w:p>
        </w:tc>
        <w:tc>
          <w:tcPr>
            <w:tcW w:w="270" w:type="dxa"/>
          </w:tcPr>
          <w:p w14:paraId="4F284D6C" w14:textId="77777777" w:rsidR="0081481C" w:rsidRPr="00CE726B" w:rsidRDefault="0081481C" w:rsidP="00CE726B">
            <w:pPr>
              <w:tabs>
                <w:tab w:val="decimal" w:pos="97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582F0E5C" w14:textId="59BFE6A5" w:rsidR="0081481C" w:rsidRPr="00CE726B" w:rsidRDefault="00D57DCE" w:rsidP="00CE726B">
            <w:pPr>
              <w:tabs>
                <w:tab w:val="decimal" w:pos="970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57DC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9B604A" w:rsidRPr="00CE726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7DCE">
              <w:rPr>
                <w:rFonts w:asciiTheme="majorBidi" w:hAnsiTheme="majorBidi" w:cstheme="majorBidi"/>
                <w:sz w:val="30"/>
                <w:szCs w:val="30"/>
              </w:rPr>
              <w:t>327</w:t>
            </w:r>
            <w:r w:rsidR="009B604A" w:rsidRPr="00CE726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7DCE">
              <w:rPr>
                <w:rFonts w:asciiTheme="majorBidi" w:hAnsiTheme="majorBidi" w:cstheme="majorBidi"/>
                <w:sz w:val="30"/>
                <w:szCs w:val="30"/>
              </w:rPr>
              <w:t>354</w:t>
            </w:r>
          </w:p>
        </w:tc>
      </w:tr>
      <w:tr w:rsidR="004C0965" w:rsidRPr="00CE726B" w14:paraId="089A51C7" w14:textId="77777777" w:rsidTr="00BB3D41">
        <w:trPr>
          <w:cantSplit/>
          <w:trHeight w:val="144"/>
        </w:trPr>
        <w:tc>
          <w:tcPr>
            <w:tcW w:w="5850" w:type="dxa"/>
          </w:tcPr>
          <w:p w14:paraId="790BAADC" w14:textId="74D1E385" w:rsidR="004C0965" w:rsidRPr="00B14F41" w:rsidRDefault="001014FC" w:rsidP="00CE726B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1014FC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>ลูกหนี้รายได้ค่าเช่าค้างรับและลูกหนี้อื่น</w:t>
            </w:r>
          </w:p>
        </w:tc>
        <w:tc>
          <w:tcPr>
            <w:tcW w:w="1440" w:type="dxa"/>
          </w:tcPr>
          <w:p w14:paraId="4FA6A60B" w14:textId="4E8C343E" w:rsidR="004C0965" w:rsidRPr="00B14F41" w:rsidRDefault="00D57DCE" w:rsidP="00CE726B">
            <w:pPr>
              <w:tabs>
                <w:tab w:val="decimal" w:pos="970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57DCE">
              <w:rPr>
                <w:rFonts w:asciiTheme="majorBidi" w:hAnsiTheme="majorBidi"/>
                <w:sz w:val="30"/>
                <w:szCs w:val="30"/>
              </w:rPr>
              <w:t>37</w:t>
            </w:r>
            <w:r w:rsidR="00BD75DB" w:rsidRPr="00BD75D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7DCE">
              <w:rPr>
                <w:rFonts w:asciiTheme="majorBidi" w:hAnsiTheme="majorBidi"/>
                <w:sz w:val="30"/>
                <w:szCs w:val="30"/>
              </w:rPr>
              <w:t>431</w:t>
            </w:r>
          </w:p>
        </w:tc>
        <w:tc>
          <w:tcPr>
            <w:tcW w:w="270" w:type="dxa"/>
          </w:tcPr>
          <w:p w14:paraId="473CD208" w14:textId="77777777" w:rsidR="004C0965" w:rsidRPr="00CE726B" w:rsidRDefault="004C0965" w:rsidP="00CE726B">
            <w:pPr>
              <w:tabs>
                <w:tab w:val="decimal" w:pos="97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0352552D" w14:textId="0196CC05" w:rsidR="004C0965" w:rsidRPr="00B14F41" w:rsidRDefault="00D57DCE" w:rsidP="00CE726B">
            <w:pPr>
              <w:tabs>
                <w:tab w:val="decimal" w:pos="970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57DCE">
              <w:rPr>
                <w:rFonts w:asciiTheme="majorBidi" w:hAnsiTheme="majorBidi" w:cstheme="majorBidi"/>
                <w:sz w:val="30"/>
                <w:szCs w:val="30"/>
              </w:rPr>
              <w:t>48</w:t>
            </w:r>
            <w:r w:rsidR="00547ABE" w:rsidRPr="00B14F4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7DCE">
              <w:rPr>
                <w:rFonts w:asciiTheme="majorBidi" w:hAnsiTheme="majorBidi" w:cstheme="majorBidi"/>
                <w:sz w:val="30"/>
                <w:szCs w:val="30"/>
              </w:rPr>
              <w:t>449</w:t>
            </w:r>
          </w:p>
        </w:tc>
      </w:tr>
      <w:tr w:rsidR="00241019" w:rsidRPr="00CE726B" w14:paraId="22EC0D15" w14:textId="77777777" w:rsidTr="00BB3D41">
        <w:trPr>
          <w:cantSplit/>
          <w:trHeight w:val="144"/>
        </w:trPr>
        <w:tc>
          <w:tcPr>
            <w:tcW w:w="5850" w:type="dxa"/>
          </w:tcPr>
          <w:p w14:paraId="7C55BE10" w14:textId="7F38996C" w:rsidR="00241019" w:rsidRPr="00B77FC8" w:rsidRDefault="00241019" w:rsidP="00CE726B">
            <w:pPr>
              <w:spacing w:line="240" w:lineRule="auto"/>
              <w:jc w:val="thaiDistribute"/>
              <w:rPr>
                <w:rFonts w:asciiTheme="majorBidi" w:hAnsiTheme="majorBidi"/>
                <w:spacing w:val="-4"/>
                <w:sz w:val="30"/>
                <w:szCs w:val="30"/>
                <w:cs/>
              </w:rPr>
            </w:pPr>
            <w:r w:rsidRPr="00B77FC8">
              <w:rPr>
                <w:rFonts w:asciiTheme="majorBidi" w:hAnsiTheme="majorBidi" w:hint="cs"/>
                <w:spacing w:val="-4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440" w:type="dxa"/>
          </w:tcPr>
          <w:p w14:paraId="00695F22" w14:textId="4E1C26A3" w:rsidR="00241019" w:rsidRPr="00B77FC8" w:rsidRDefault="00D57DCE" w:rsidP="00CE726B">
            <w:pPr>
              <w:tabs>
                <w:tab w:val="decimal" w:pos="970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57DCE">
              <w:rPr>
                <w:rFonts w:asciiTheme="majorBidi" w:hAnsiTheme="majorBidi"/>
                <w:sz w:val="30"/>
                <w:szCs w:val="30"/>
              </w:rPr>
              <w:t>1</w:t>
            </w:r>
            <w:r w:rsidR="00BD75DB" w:rsidRPr="00BD75D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7DCE">
              <w:rPr>
                <w:rFonts w:asciiTheme="majorBidi" w:hAnsiTheme="majorBidi"/>
                <w:sz w:val="30"/>
                <w:szCs w:val="30"/>
              </w:rPr>
              <w:t>541</w:t>
            </w:r>
          </w:p>
        </w:tc>
        <w:tc>
          <w:tcPr>
            <w:tcW w:w="270" w:type="dxa"/>
          </w:tcPr>
          <w:p w14:paraId="65733D71" w14:textId="77777777" w:rsidR="00241019" w:rsidRPr="00B77FC8" w:rsidRDefault="00241019" w:rsidP="00CE726B">
            <w:pPr>
              <w:tabs>
                <w:tab w:val="decimal" w:pos="97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11090AB2" w14:textId="348AF361" w:rsidR="00241019" w:rsidRPr="00B77FC8" w:rsidRDefault="00D57DCE" w:rsidP="00CE726B">
            <w:pPr>
              <w:tabs>
                <w:tab w:val="decimal" w:pos="970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57DCE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241019" w:rsidRPr="00B77FC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7DCE">
              <w:rPr>
                <w:rFonts w:asciiTheme="majorBidi" w:hAnsiTheme="majorBidi" w:cstheme="majorBidi"/>
                <w:sz w:val="30"/>
                <w:szCs w:val="30"/>
              </w:rPr>
              <w:t>239</w:t>
            </w:r>
          </w:p>
        </w:tc>
      </w:tr>
      <w:tr w:rsidR="004C0965" w:rsidRPr="00CE726B" w14:paraId="6A8BD664" w14:textId="77777777" w:rsidTr="00BB3D41">
        <w:trPr>
          <w:cantSplit/>
          <w:trHeight w:val="144"/>
        </w:trPr>
        <w:tc>
          <w:tcPr>
            <w:tcW w:w="5850" w:type="dxa"/>
          </w:tcPr>
          <w:p w14:paraId="43C1EF2E" w14:textId="41449A08" w:rsidR="004C0965" w:rsidRPr="00B77FC8" w:rsidRDefault="009639D7" w:rsidP="00CE726B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B77FC8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440" w:type="dxa"/>
          </w:tcPr>
          <w:p w14:paraId="02018D22" w14:textId="6E6086E6" w:rsidR="004C0965" w:rsidRPr="00B77FC8" w:rsidRDefault="00D57DCE" w:rsidP="00CE726B">
            <w:pPr>
              <w:tabs>
                <w:tab w:val="decimal" w:pos="970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57DCE">
              <w:rPr>
                <w:rFonts w:asciiTheme="majorBidi" w:hAnsiTheme="majorBidi"/>
                <w:sz w:val="30"/>
                <w:szCs w:val="30"/>
              </w:rPr>
              <w:t>1</w:t>
            </w:r>
            <w:r w:rsidR="00BD75DB" w:rsidRPr="00BD75D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7DCE">
              <w:rPr>
                <w:rFonts w:asciiTheme="majorBidi" w:hAnsiTheme="majorBidi"/>
                <w:sz w:val="30"/>
                <w:szCs w:val="30"/>
              </w:rPr>
              <w:t>584</w:t>
            </w:r>
          </w:p>
        </w:tc>
        <w:tc>
          <w:tcPr>
            <w:tcW w:w="270" w:type="dxa"/>
          </w:tcPr>
          <w:p w14:paraId="10900787" w14:textId="77777777" w:rsidR="004C0965" w:rsidRPr="00B77FC8" w:rsidRDefault="004C0965" w:rsidP="00CE726B">
            <w:pPr>
              <w:tabs>
                <w:tab w:val="decimal" w:pos="97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007D860A" w14:textId="26FF90D8" w:rsidR="004C0965" w:rsidRPr="00B77FC8" w:rsidRDefault="00D57DCE" w:rsidP="00CE726B">
            <w:pPr>
              <w:tabs>
                <w:tab w:val="decimal" w:pos="970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57DC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547ABE" w:rsidRPr="00B77FC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7DCE">
              <w:rPr>
                <w:rFonts w:asciiTheme="majorBidi" w:hAnsiTheme="majorBidi" w:cstheme="majorBidi"/>
                <w:sz w:val="30"/>
                <w:szCs w:val="30"/>
              </w:rPr>
              <w:t>891</w:t>
            </w:r>
          </w:p>
        </w:tc>
      </w:tr>
      <w:tr w:rsidR="009957B9" w:rsidRPr="00CE726B" w14:paraId="3EAD7401" w14:textId="77777777" w:rsidTr="00BB3D41">
        <w:trPr>
          <w:cantSplit/>
          <w:trHeight w:val="144"/>
        </w:trPr>
        <w:tc>
          <w:tcPr>
            <w:tcW w:w="5850" w:type="dxa"/>
          </w:tcPr>
          <w:p w14:paraId="07FE850F" w14:textId="3274F82C" w:rsidR="009957B9" w:rsidRPr="00B77FC8" w:rsidRDefault="009957B9" w:rsidP="00CE726B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77FC8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440" w:type="dxa"/>
          </w:tcPr>
          <w:p w14:paraId="4A4348A5" w14:textId="1BC805C5" w:rsidR="009957B9" w:rsidRPr="00B77FC8" w:rsidRDefault="00D57DCE" w:rsidP="00CE726B">
            <w:pPr>
              <w:tabs>
                <w:tab w:val="decimal" w:pos="970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57DCE">
              <w:rPr>
                <w:rFonts w:asciiTheme="majorBidi" w:hAnsiTheme="majorBidi"/>
                <w:sz w:val="30"/>
                <w:szCs w:val="30"/>
              </w:rPr>
              <w:t>1</w:t>
            </w:r>
            <w:r w:rsidR="00BD75DB" w:rsidRPr="00BD75D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7DCE">
              <w:rPr>
                <w:rFonts w:asciiTheme="majorBidi" w:hAnsiTheme="majorBidi"/>
                <w:sz w:val="30"/>
                <w:szCs w:val="30"/>
              </w:rPr>
              <w:t>665</w:t>
            </w:r>
          </w:p>
        </w:tc>
        <w:tc>
          <w:tcPr>
            <w:tcW w:w="270" w:type="dxa"/>
          </w:tcPr>
          <w:p w14:paraId="1246C4A0" w14:textId="77777777" w:rsidR="009957B9" w:rsidRPr="00B77FC8" w:rsidRDefault="009957B9" w:rsidP="00CE726B">
            <w:pPr>
              <w:tabs>
                <w:tab w:val="decimal" w:pos="97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3FF1EA11" w14:textId="5D9AF679" w:rsidR="009957B9" w:rsidRPr="00B77FC8" w:rsidRDefault="00D57DCE" w:rsidP="00CE726B">
            <w:pPr>
              <w:tabs>
                <w:tab w:val="decimal" w:pos="970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57DC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987A0B" w:rsidRPr="00B77FC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7DCE">
              <w:rPr>
                <w:rFonts w:asciiTheme="majorBidi" w:hAnsiTheme="majorBidi" w:cstheme="majorBidi"/>
                <w:sz w:val="30"/>
                <w:szCs w:val="30"/>
              </w:rPr>
              <w:t>550</w:t>
            </w:r>
          </w:p>
        </w:tc>
      </w:tr>
      <w:tr w:rsidR="009957B9" w:rsidRPr="00CE726B" w14:paraId="07184AB3" w14:textId="77777777" w:rsidTr="00BB3D41">
        <w:trPr>
          <w:cantSplit/>
          <w:trHeight w:val="144"/>
        </w:trPr>
        <w:tc>
          <w:tcPr>
            <w:tcW w:w="5850" w:type="dxa"/>
          </w:tcPr>
          <w:p w14:paraId="32EA01BD" w14:textId="560612FF" w:rsidR="009957B9" w:rsidRPr="00B77FC8" w:rsidRDefault="009957B9" w:rsidP="00CE726B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B77FC8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ภาษีเงินได้</w:t>
            </w:r>
            <w:r w:rsidR="00B02D0D" w:rsidRPr="00B77FC8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ค้างจ่าย</w:t>
            </w:r>
            <w:r w:rsidRPr="00B77FC8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และภาษีหัก ณ ที่จ่ายค้างจ่าย</w:t>
            </w:r>
          </w:p>
        </w:tc>
        <w:tc>
          <w:tcPr>
            <w:tcW w:w="1440" w:type="dxa"/>
          </w:tcPr>
          <w:p w14:paraId="56518959" w14:textId="1EC8292E" w:rsidR="009957B9" w:rsidRPr="00B77FC8" w:rsidRDefault="00D57DCE" w:rsidP="00CE726B">
            <w:pPr>
              <w:tabs>
                <w:tab w:val="decimal" w:pos="970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57DCE">
              <w:rPr>
                <w:rFonts w:asciiTheme="majorBidi" w:hAnsiTheme="majorBidi"/>
                <w:sz w:val="30"/>
                <w:szCs w:val="30"/>
              </w:rPr>
              <w:t>9</w:t>
            </w:r>
            <w:r w:rsidR="00BD75DB" w:rsidRPr="00BD75D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7DCE">
              <w:rPr>
                <w:rFonts w:asciiTheme="majorBidi" w:hAnsiTheme="majorBidi"/>
                <w:sz w:val="30"/>
                <w:szCs w:val="30"/>
              </w:rPr>
              <w:t>973</w:t>
            </w:r>
          </w:p>
        </w:tc>
        <w:tc>
          <w:tcPr>
            <w:tcW w:w="270" w:type="dxa"/>
          </w:tcPr>
          <w:p w14:paraId="110F056F" w14:textId="77777777" w:rsidR="009957B9" w:rsidRPr="00B77FC8" w:rsidRDefault="009957B9" w:rsidP="00CE726B">
            <w:pPr>
              <w:tabs>
                <w:tab w:val="decimal" w:pos="97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08502E99" w14:textId="674B5144" w:rsidR="009957B9" w:rsidRPr="00B77FC8" w:rsidRDefault="00D57DCE" w:rsidP="00CE726B">
            <w:pPr>
              <w:tabs>
                <w:tab w:val="decimal" w:pos="970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57DCE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9957B9" w:rsidRPr="00B77FC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7DCE">
              <w:rPr>
                <w:rFonts w:asciiTheme="majorBidi" w:hAnsiTheme="majorBidi" w:cstheme="majorBidi"/>
                <w:sz w:val="30"/>
                <w:szCs w:val="30"/>
              </w:rPr>
              <w:t>494</w:t>
            </w:r>
          </w:p>
        </w:tc>
      </w:tr>
      <w:tr w:rsidR="00241019" w:rsidRPr="00CE726B" w14:paraId="06875DAB" w14:textId="77777777" w:rsidTr="00BB3D41">
        <w:trPr>
          <w:cantSplit/>
          <w:trHeight w:val="144"/>
        </w:trPr>
        <w:tc>
          <w:tcPr>
            <w:tcW w:w="5850" w:type="dxa"/>
          </w:tcPr>
          <w:p w14:paraId="663688AC" w14:textId="5B6BD7EA" w:rsidR="00241019" w:rsidRPr="00B77FC8" w:rsidRDefault="00241019" w:rsidP="00CE726B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B77FC8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440" w:type="dxa"/>
          </w:tcPr>
          <w:p w14:paraId="55261450" w14:textId="13CC5515" w:rsidR="00241019" w:rsidRPr="00B77FC8" w:rsidRDefault="00D57DCE" w:rsidP="00CE726B">
            <w:pPr>
              <w:tabs>
                <w:tab w:val="decimal" w:pos="970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57DCE">
              <w:rPr>
                <w:rFonts w:asciiTheme="majorBidi" w:hAnsiTheme="majorBidi"/>
                <w:sz w:val="30"/>
                <w:szCs w:val="30"/>
              </w:rPr>
              <w:t>299</w:t>
            </w:r>
            <w:r w:rsidR="00BD75DB" w:rsidRPr="00BD75D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7DCE">
              <w:rPr>
                <w:rFonts w:asciiTheme="majorBidi" w:hAnsiTheme="majorBidi"/>
                <w:sz w:val="30"/>
                <w:szCs w:val="30"/>
              </w:rPr>
              <w:t>066</w:t>
            </w:r>
          </w:p>
        </w:tc>
        <w:tc>
          <w:tcPr>
            <w:tcW w:w="270" w:type="dxa"/>
          </w:tcPr>
          <w:p w14:paraId="30E61522" w14:textId="77777777" w:rsidR="00241019" w:rsidRPr="00B77FC8" w:rsidRDefault="00241019" w:rsidP="00CE726B">
            <w:pPr>
              <w:tabs>
                <w:tab w:val="decimal" w:pos="97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05C58B8D" w14:textId="0672764F" w:rsidR="00241019" w:rsidRPr="00B77FC8" w:rsidRDefault="00241019" w:rsidP="00CE726B">
            <w:pPr>
              <w:tabs>
                <w:tab w:val="decimal" w:pos="970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77FC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47ABE" w:rsidRPr="00CE726B" w14:paraId="66689CFE" w14:textId="77777777" w:rsidTr="00BB3D41">
        <w:trPr>
          <w:cantSplit/>
          <w:trHeight w:val="144"/>
        </w:trPr>
        <w:tc>
          <w:tcPr>
            <w:tcW w:w="5850" w:type="dxa"/>
          </w:tcPr>
          <w:p w14:paraId="48728EAE" w14:textId="75D389C2" w:rsidR="00547ABE" w:rsidRPr="00B14F41" w:rsidRDefault="00547ABE" w:rsidP="00CE726B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  <w:r w:rsidRPr="00B14F41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เงินยูโร</w:t>
            </w:r>
          </w:p>
        </w:tc>
        <w:tc>
          <w:tcPr>
            <w:tcW w:w="1440" w:type="dxa"/>
          </w:tcPr>
          <w:p w14:paraId="6DD886CB" w14:textId="77777777" w:rsidR="00547ABE" w:rsidRPr="00B14F41" w:rsidRDefault="00547ABE" w:rsidP="00CE726B">
            <w:pPr>
              <w:tabs>
                <w:tab w:val="decimal" w:pos="970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6B814EE" w14:textId="77777777" w:rsidR="00547ABE" w:rsidRPr="00CE726B" w:rsidRDefault="00547ABE" w:rsidP="00CE726B">
            <w:pPr>
              <w:tabs>
                <w:tab w:val="decimal" w:pos="97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7F07B99C" w14:textId="77777777" w:rsidR="00547ABE" w:rsidRPr="00B14F41" w:rsidRDefault="00547ABE" w:rsidP="00CE726B">
            <w:pPr>
              <w:tabs>
                <w:tab w:val="decimal" w:pos="970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47ABE" w:rsidRPr="00CE726B" w14:paraId="23B3B83B" w14:textId="77777777" w:rsidTr="00BB3D41">
        <w:trPr>
          <w:cantSplit/>
          <w:trHeight w:val="144"/>
        </w:trPr>
        <w:tc>
          <w:tcPr>
            <w:tcW w:w="5850" w:type="dxa"/>
          </w:tcPr>
          <w:p w14:paraId="565B97E9" w14:textId="4F58D3EF" w:rsidR="00547ABE" w:rsidRPr="00B14F41" w:rsidRDefault="00547ABE" w:rsidP="00CE726B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B14F41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440" w:type="dxa"/>
          </w:tcPr>
          <w:p w14:paraId="12DFA51B" w14:textId="7BA38766" w:rsidR="00547ABE" w:rsidRPr="00B14F41" w:rsidRDefault="00BD75DB" w:rsidP="00CE726B">
            <w:pPr>
              <w:tabs>
                <w:tab w:val="decimal" w:pos="970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8CDC005" w14:textId="77777777" w:rsidR="00547ABE" w:rsidRPr="00CE726B" w:rsidRDefault="00547ABE" w:rsidP="00CE726B">
            <w:pPr>
              <w:tabs>
                <w:tab w:val="decimal" w:pos="97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784C5708" w14:textId="1AB15590" w:rsidR="00547ABE" w:rsidRPr="00B14F41" w:rsidRDefault="00D57DCE" w:rsidP="00CE726B">
            <w:pPr>
              <w:tabs>
                <w:tab w:val="decimal" w:pos="970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57DC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547ABE" w:rsidRPr="00B14F4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7DCE">
              <w:rPr>
                <w:rFonts w:asciiTheme="majorBidi" w:hAnsiTheme="majorBidi" w:cstheme="majorBidi"/>
                <w:sz w:val="30"/>
                <w:szCs w:val="30"/>
              </w:rPr>
              <w:t>491</w:t>
            </w:r>
          </w:p>
        </w:tc>
      </w:tr>
      <w:tr w:rsidR="00547ABE" w:rsidRPr="00CE726B" w14:paraId="1B32DB9E" w14:textId="77777777" w:rsidTr="00BB3D41">
        <w:trPr>
          <w:cantSplit/>
          <w:trHeight w:val="144"/>
        </w:trPr>
        <w:tc>
          <w:tcPr>
            <w:tcW w:w="5850" w:type="dxa"/>
          </w:tcPr>
          <w:p w14:paraId="40AF7FAF" w14:textId="1DC7466D" w:rsidR="00547ABE" w:rsidRPr="00B14F41" w:rsidRDefault="00547ABE" w:rsidP="00CE726B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  <w:r w:rsidRPr="00B14F41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เงินรูฟิยา</w:t>
            </w:r>
          </w:p>
        </w:tc>
        <w:tc>
          <w:tcPr>
            <w:tcW w:w="1440" w:type="dxa"/>
          </w:tcPr>
          <w:p w14:paraId="27C224A8" w14:textId="77777777" w:rsidR="00547ABE" w:rsidRPr="00B14F41" w:rsidRDefault="00547ABE" w:rsidP="00CE726B">
            <w:pPr>
              <w:tabs>
                <w:tab w:val="decimal" w:pos="970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0510D4" w14:textId="77777777" w:rsidR="00547ABE" w:rsidRPr="00CE726B" w:rsidRDefault="00547ABE" w:rsidP="00CE726B">
            <w:pPr>
              <w:tabs>
                <w:tab w:val="decimal" w:pos="97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03638004" w14:textId="77777777" w:rsidR="00547ABE" w:rsidRPr="00B14F41" w:rsidRDefault="00547ABE" w:rsidP="00CE726B">
            <w:pPr>
              <w:tabs>
                <w:tab w:val="decimal" w:pos="970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47ABE" w:rsidRPr="00CE726B" w14:paraId="7FF1AF00" w14:textId="77777777" w:rsidTr="00BB3D41">
        <w:trPr>
          <w:cantSplit/>
          <w:trHeight w:val="144"/>
        </w:trPr>
        <w:tc>
          <w:tcPr>
            <w:tcW w:w="5850" w:type="dxa"/>
          </w:tcPr>
          <w:p w14:paraId="091FFECA" w14:textId="00E58BD5" w:rsidR="00547ABE" w:rsidRPr="00B14F41" w:rsidRDefault="00547ABE" w:rsidP="00CE726B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B14F41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440" w:type="dxa"/>
          </w:tcPr>
          <w:p w14:paraId="2B7E3C50" w14:textId="4B8E4BB7" w:rsidR="00547ABE" w:rsidRPr="00B14F41" w:rsidRDefault="00BD75DB" w:rsidP="00CE726B">
            <w:pPr>
              <w:tabs>
                <w:tab w:val="decimal" w:pos="970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4DC93FE" w14:textId="77777777" w:rsidR="00547ABE" w:rsidRPr="00CE726B" w:rsidRDefault="00547ABE" w:rsidP="00CE726B">
            <w:pPr>
              <w:tabs>
                <w:tab w:val="decimal" w:pos="97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3D264353" w14:textId="3EDBCBA4" w:rsidR="00547ABE" w:rsidRPr="00B14F41" w:rsidRDefault="00D57DCE" w:rsidP="00CE726B">
            <w:pPr>
              <w:tabs>
                <w:tab w:val="decimal" w:pos="970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57DCE">
              <w:rPr>
                <w:rFonts w:asciiTheme="majorBidi" w:hAnsiTheme="majorBidi" w:cstheme="majorBidi"/>
                <w:sz w:val="30"/>
                <w:szCs w:val="30"/>
              </w:rPr>
              <w:t>724</w:t>
            </w:r>
          </w:p>
        </w:tc>
      </w:tr>
    </w:tbl>
    <w:p w14:paraId="578E0ADC" w14:textId="77777777" w:rsidR="0081481C" w:rsidRPr="009506BE" w:rsidRDefault="0081481C" w:rsidP="009506BE">
      <w:pPr>
        <w:spacing w:line="160" w:lineRule="atLeast"/>
        <w:ind w:left="562" w:right="-4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7F437F39" w14:textId="34454707" w:rsidR="0081481C" w:rsidRPr="00CE726B" w:rsidRDefault="00A63A09" w:rsidP="00CE726B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E726B">
        <w:rPr>
          <w:rFonts w:asciiTheme="majorBidi" w:hAnsiTheme="majorBidi" w:cstheme="majorBidi"/>
          <w:sz w:val="30"/>
          <w:szCs w:val="30"/>
          <w:cs/>
        </w:rPr>
        <w:t>กองทรัสต์</w:t>
      </w:r>
      <w:r w:rsidR="009B604A" w:rsidRPr="00CE726B">
        <w:rPr>
          <w:rFonts w:asciiTheme="majorBidi" w:hAnsiTheme="majorBidi" w:cstheme="majorBidi" w:hint="cs"/>
          <w:sz w:val="30"/>
          <w:szCs w:val="30"/>
          <w:cs/>
        </w:rPr>
        <w:t>ไม่</w:t>
      </w:r>
      <w:r w:rsidR="0081481C" w:rsidRPr="00CE726B">
        <w:rPr>
          <w:rFonts w:asciiTheme="majorBidi" w:hAnsiTheme="majorBidi" w:cstheme="majorBidi"/>
          <w:sz w:val="30"/>
          <w:szCs w:val="30"/>
          <w:cs/>
        </w:rPr>
        <w:t>ได้ทำสัญญาอนุพันธ์เพื่อคุ้มครองความเสี่ยงจากอัตราแลกเปลี่ยนของ</w:t>
      </w:r>
      <w:r w:rsidR="003A7AF1">
        <w:rPr>
          <w:rFonts w:asciiTheme="majorBidi" w:hAnsiTheme="majorBidi" w:cstheme="majorBidi" w:hint="cs"/>
          <w:sz w:val="30"/>
          <w:szCs w:val="30"/>
          <w:cs/>
        </w:rPr>
        <w:t>บัญชี</w:t>
      </w:r>
      <w:r w:rsidR="0081481C" w:rsidRPr="00CE726B">
        <w:rPr>
          <w:rFonts w:asciiTheme="majorBidi" w:hAnsiTheme="majorBidi" w:cstheme="majorBidi"/>
          <w:sz w:val="30"/>
          <w:szCs w:val="30"/>
          <w:cs/>
        </w:rPr>
        <w:t xml:space="preserve">ที่เป็นเงินตราต่างประเทศ </w:t>
      </w:r>
    </w:p>
    <w:p w14:paraId="5B749DB9" w14:textId="77777777" w:rsidR="0081481C" w:rsidRPr="009506BE" w:rsidRDefault="0081481C" w:rsidP="009506BE">
      <w:pPr>
        <w:spacing w:line="160" w:lineRule="atLeast"/>
        <w:ind w:left="562" w:right="-4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23D3B154" w14:textId="77777777" w:rsidR="0081481C" w:rsidRPr="00CE726B" w:rsidRDefault="0081481C" w:rsidP="00CE726B">
      <w:pPr>
        <w:tabs>
          <w:tab w:val="left" w:pos="540"/>
        </w:tabs>
        <w:spacing w:line="240" w:lineRule="auto"/>
        <w:ind w:left="540" w:right="-18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CE726B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ความเสี่ยงด้านตลาด</w:t>
      </w:r>
    </w:p>
    <w:p w14:paraId="0B46A54E" w14:textId="77777777" w:rsidR="0081481C" w:rsidRPr="009506BE" w:rsidRDefault="0081481C" w:rsidP="009506BE">
      <w:pPr>
        <w:spacing w:line="160" w:lineRule="atLeast"/>
        <w:ind w:left="562" w:right="-4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3040673F" w14:textId="35EAF447" w:rsidR="0081481C" w:rsidRDefault="00A63A09" w:rsidP="00CE726B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E726B">
        <w:rPr>
          <w:rFonts w:asciiTheme="majorBidi" w:hAnsiTheme="majorBidi" w:cstheme="majorBidi"/>
          <w:sz w:val="30"/>
          <w:szCs w:val="30"/>
          <w:cs/>
        </w:rPr>
        <w:t>กองทรัสต์</w:t>
      </w:r>
      <w:r w:rsidR="0081481C" w:rsidRPr="00CE726B">
        <w:rPr>
          <w:rFonts w:asciiTheme="majorBidi" w:hAnsiTheme="majorBidi" w:cstheme="majorBidi"/>
          <w:sz w:val="30"/>
          <w:szCs w:val="30"/>
          <w:cs/>
        </w:rPr>
        <w:t>มีความเสี่ยงด้านตลาดเนื่องจากมีเงินลงทุนในตราสารหนี้ ซึ่งผลตอบแทนของเงินลงทุนดังกล่าวขึ้นอยู่กับความผันผวนของภาวะเศรษฐกิจ การเมือง สถานการณ์ตลาดเงินและตลาดทุน ซึ่งสภาวการณ์ดังกล่าวอาจมีผลกระทบทางด้านบวกหรือด้านลบต่อผลการดำเนินงานของบริษัทที่ออกตราสาร</w:t>
      </w:r>
      <w:r w:rsidR="0081481C" w:rsidRPr="00CE726B">
        <w:rPr>
          <w:rFonts w:asciiTheme="majorBidi" w:hAnsiTheme="majorBidi" w:cstheme="majorBidi"/>
          <w:sz w:val="30"/>
          <w:szCs w:val="30"/>
        </w:rPr>
        <w:t xml:space="preserve"> </w:t>
      </w:r>
      <w:r w:rsidR="0081481C" w:rsidRPr="00CE726B">
        <w:rPr>
          <w:rFonts w:asciiTheme="majorBidi" w:hAnsiTheme="majorBidi" w:cstheme="majorBidi"/>
          <w:sz w:val="30"/>
          <w:szCs w:val="30"/>
          <w:cs/>
        </w:rPr>
        <w:t>ทั้งนี้ขึ้นอยู่กับประเภทธุรกิจของผู้ออกตราสารว่ามีความสัมพันธ์กับความผันผวนของตลาดมากน้อยเพียงใดอันอาจทำให้ราคาของตราสารเพิ่มขึ้นหรือลดลงได้</w:t>
      </w:r>
    </w:p>
    <w:p w14:paraId="4825D9BE" w14:textId="6F1F1A86" w:rsidR="002316D7" w:rsidRPr="009506BE" w:rsidRDefault="002316D7" w:rsidP="009506BE">
      <w:pPr>
        <w:spacing w:line="160" w:lineRule="atLeast"/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p w14:paraId="3D6B5AC3" w14:textId="77A661DA" w:rsidR="002316D7" w:rsidRDefault="00231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Cs/>
          <w:sz w:val="24"/>
          <w:szCs w:val="24"/>
          <w:cs/>
        </w:rPr>
      </w:pPr>
      <w:r>
        <w:rPr>
          <w:rFonts w:asciiTheme="majorBidi" w:hAnsiTheme="majorBidi" w:cstheme="majorBidi"/>
          <w:bCs/>
          <w:sz w:val="24"/>
          <w:szCs w:val="24"/>
          <w:cs/>
        </w:rPr>
        <w:br w:type="page"/>
      </w:r>
    </w:p>
    <w:p w14:paraId="46BFAECD" w14:textId="77777777" w:rsidR="009506BE" w:rsidRPr="00CE726B" w:rsidRDefault="009506BE" w:rsidP="009506BE">
      <w:pPr>
        <w:tabs>
          <w:tab w:val="left" w:pos="540"/>
        </w:tabs>
        <w:spacing w:line="240" w:lineRule="auto"/>
        <w:ind w:left="540" w:right="-18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E726B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การบริหารความเสี่ยง</w:t>
      </w:r>
    </w:p>
    <w:p w14:paraId="42A1BE59" w14:textId="77777777" w:rsidR="009506BE" w:rsidRPr="00505F70" w:rsidRDefault="009506BE" w:rsidP="009506BE">
      <w:pPr>
        <w:spacing w:line="160" w:lineRule="atLeast"/>
        <w:ind w:left="562" w:right="-45"/>
        <w:jc w:val="thaiDistribute"/>
        <w:rPr>
          <w:rFonts w:asciiTheme="majorBidi" w:hAnsiTheme="majorBidi" w:cstheme="majorBidi"/>
          <w:spacing w:val="-2"/>
          <w:sz w:val="30"/>
          <w:szCs w:val="30"/>
          <w:cs/>
        </w:rPr>
      </w:pPr>
    </w:p>
    <w:p w14:paraId="521027EF" w14:textId="77777777" w:rsidR="009506BE" w:rsidRPr="00CE726B" w:rsidRDefault="009506BE" w:rsidP="009506BE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CE726B">
        <w:rPr>
          <w:rFonts w:asciiTheme="majorBidi" w:hAnsiTheme="majorBidi" w:cstheme="majorBidi"/>
          <w:sz w:val="30"/>
          <w:szCs w:val="30"/>
          <w:cs/>
        </w:rPr>
        <w:t xml:space="preserve">กองทรัสต์บริหารความเสี่ยงที่อาจเกิดขึ้นจากการลงทุนโดยกำหนดนโยบายการบริหารความเสี่ยง เช่น การกระจายประเภทเงินลงทุน และการวิเคราะห์ฐานะของกิจการที่จะลงทุน </w:t>
      </w:r>
    </w:p>
    <w:p w14:paraId="56459706" w14:textId="77777777" w:rsidR="009506BE" w:rsidRPr="00505F70" w:rsidRDefault="009506BE" w:rsidP="00C84DC0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0F578394" w14:textId="77E79A25" w:rsidR="0081481C" w:rsidRPr="00AF3771" w:rsidRDefault="00D57DCE" w:rsidP="00C84DC0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D57DCE">
        <w:rPr>
          <w:rFonts w:asciiTheme="majorBidi" w:hAnsiTheme="majorBidi" w:cstheme="majorBidi"/>
          <w:sz w:val="30"/>
          <w:szCs w:val="30"/>
        </w:rPr>
        <w:t>6</w:t>
      </w:r>
      <w:r w:rsidR="00086E5E" w:rsidRPr="00CE726B">
        <w:rPr>
          <w:rFonts w:asciiTheme="majorBidi" w:hAnsiTheme="majorBidi" w:cstheme="majorBidi"/>
          <w:sz w:val="30"/>
          <w:szCs w:val="30"/>
          <w:cs/>
        </w:rPr>
        <w:tab/>
        <w:t>เงินลงทุนที่แสดงด้วยมูลค่ายุติธรรมผ่านกำไรหรือขาดทุน</w:t>
      </w:r>
    </w:p>
    <w:p w14:paraId="65A7C8D8" w14:textId="70D10193" w:rsidR="00086E5E" w:rsidRPr="00505F70" w:rsidRDefault="00086E5E" w:rsidP="00CE726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540"/>
        <w:jc w:val="thaiDistribute"/>
        <w:rPr>
          <w:rFonts w:asciiTheme="majorBidi" w:hAnsiTheme="majorBidi" w:cstheme="majorBidi"/>
          <w:bCs/>
          <w:sz w:val="30"/>
          <w:szCs w:val="30"/>
        </w:rPr>
      </w:pPr>
    </w:p>
    <w:p w14:paraId="10D2AD7D" w14:textId="353400F9" w:rsidR="00086E5E" w:rsidRPr="00BD75DB" w:rsidRDefault="00086E5E" w:rsidP="00CE726B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  <w:r w:rsidRPr="00CE726B">
        <w:rPr>
          <w:rFonts w:asciiTheme="majorBidi" w:hAnsiTheme="majorBidi" w:cstheme="majorBidi"/>
          <w:sz w:val="30"/>
          <w:szCs w:val="30"/>
          <w:cs/>
        </w:rPr>
        <w:t>รายการเคลื่อนไหวของเงินลงทุนที่แสดงด้วยมูลค่ายุติธรรมผ่าน</w:t>
      </w:r>
      <w:r w:rsidRPr="00BD75DB">
        <w:rPr>
          <w:rFonts w:asciiTheme="majorBidi" w:hAnsiTheme="majorBidi" w:cstheme="majorBidi"/>
          <w:sz w:val="30"/>
          <w:szCs w:val="30"/>
          <w:cs/>
        </w:rPr>
        <w:t>กำไรหรือขาดทุนระหว่างงวด</w:t>
      </w:r>
      <w:r w:rsidR="0068221E" w:rsidRPr="00BD75DB">
        <w:rPr>
          <w:rFonts w:asciiTheme="majorBidi" w:hAnsiTheme="majorBidi" w:cstheme="majorBidi" w:hint="cs"/>
          <w:sz w:val="30"/>
          <w:szCs w:val="30"/>
          <w:cs/>
        </w:rPr>
        <w:t>หก</w:t>
      </w:r>
      <w:r w:rsidRPr="00BD75DB">
        <w:rPr>
          <w:rFonts w:asciiTheme="majorBidi" w:hAnsiTheme="majorBidi" w:cstheme="majorBidi"/>
          <w:sz w:val="30"/>
          <w:szCs w:val="30"/>
          <w:cs/>
        </w:rPr>
        <w:t>เดือนสิ้นสุดวันที่</w:t>
      </w:r>
      <w:r w:rsidRPr="00BD75DB">
        <w:rPr>
          <w:rFonts w:asciiTheme="majorBidi" w:hAnsiTheme="majorBidi" w:cstheme="majorBidi"/>
          <w:sz w:val="30"/>
          <w:szCs w:val="30"/>
          <w:cs/>
        </w:rPr>
        <w:br/>
      </w:r>
      <w:r w:rsidR="00D57DCE" w:rsidRPr="00D57DCE">
        <w:rPr>
          <w:rFonts w:asciiTheme="majorBidi" w:hAnsiTheme="majorBidi" w:cstheme="majorBidi"/>
          <w:sz w:val="30"/>
          <w:szCs w:val="30"/>
        </w:rPr>
        <w:t>30</w:t>
      </w:r>
      <w:r w:rsidRPr="00BD75DB">
        <w:rPr>
          <w:rFonts w:asciiTheme="majorBidi" w:hAnsiTheme="majorBidi" w:cstheme="majorBidi"/>
          <w:sz w:val="30"/>
          <w:szCs w:val="30"/>
          <w:cs/>
        </w:rPr>
        <w:t xml:space="preserve"> ม</w:t>
      </w:r>
      <w:r w:rsidR="00345622" w:rsidRPr="00BD75DB">
        <w:rPr>
          <w:rFonts w:asciiTheme="majorBidi" w:hAnsiTheme="majorBidi" w:cstheme="majorBidi" w:hint="cs"/>
          <w:sz w:val="30"/>
          <w:szCs w:val="30"/>
          <w:cs/>
        </w:rPr>
        <w:t>ิถุนายน</w:t>
      </w:r>
      <w:r w:rsidRPr="00BD75D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57DCE" w:rsidRPr="00D57DCE">
        <w:rPr>
          <w:rFonts w:asciiTheme="majorBidi" w:hAnsiTheme="majorBidi" w:cstheme="majorBidi"/>
          <w:sz w:val="30"/>
          <w:szCs w:val="30"/>
        </w:rPr>
        <w:t>2563</w:t>
      </w:r>
      <w:r w:rsidRPr="00BD75DB">
        <w:rPr>
          <w:rFonts w:asciiTheme="majorBidi" w:hAnsiTheme="majorBidi" w:cstheme="majorBidi"/>
          <w:sz w:val="30"/>
          <w:szCs w:val="30"/>
          <w:cs/>
        </w:rPr>
        <w:t xml:space="preserve"> มีดังต่อไปนี้</w:t>
      </w:r>
    </w:p>
    <w:p w14:paraId="7D565C30" w14:textId="77777777" w:rsidR="00086E5E" w:rsidRPr="00BD75DB" w:rsidRDefault="00086E5E" w:rsidP="00CE726B">
      <w:pPr>
        <w:ind w:left="562" w:right="-4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650"/>
        <w:gridCol w:w="1440"/>
      </w:tblGrid>
      <w:tr w:rsidR="00086E5E" w:rsidRPr="00BD75DB" w14:paraId="12EAC1EF" w14:textId="77777777" w:rsidTr="00B22987">
        <w:trPr>
          <w:cantSplit/>
        </w:trPr>
        <w:tc>
          <w:tcPr>
            <w:tcW w:w="7650" w:type="dxa"/>
          </w:tcPr>
          <w:p w14:paraId="751B9E16" w14:textId="6E9C5ACE" w:rsidR="00086E5E" w:rsidRPr="00BD75DB" w:rsidRDefault="00086E5E" w:rsidP="0068221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F8CAD8D" w14:textId="6684AD54" w:rsidR="00086E5E" w:rsidRPr="00BD75DB" w:rsidRDefault="00086E5E" w:rsidP="00CE726B">
            <w:pPr>
              <w:pStyle w:val="Heading9"/>
              <w:jc w:val="center"/>
              <w:rPr>
                <w:rFonts w:asciiTheme="majorBidi" w:hAnsiTheme="majorBidi" w:cstheme="majorBidi"/>
                <w:b w:val="0"/>
                <w:bCs w:val="0"/>
              </w:rPr>
            </w:pPr>
            <w:r w:rsidRPr="00BD75DB">
              <w:rPr>
                <w:rFonts w:asciiTheme="majorBidi" w:hAnsiTheme="majorBidi" w:cstheme="majorBidi"/>
                <w:b w:val="0"/>
                <w:bCs w:val="0"/>
                <w:i/>
                <w:iCs/>
                <w:cs/>
              </w:rPr>
              <w:t>(</w:t>
            </w:r>
            <w:r w:rsidR="000F6947" w:rsidRPr="00BD75DB">
              <w:rPr>
                <w:rFonts w:asciiTheme="majorBidi" w:hAnsiTheme="majorBidi" w:cstheme="majorBidi"/>
                <w:b w:val="0"/>
                <w:bCs w:val="0"/>
                <w:i/>
                <w:iCs/>
                <w:cs/>
              </w:rPr>
              <w:t>พันบาท</w:t>
            </w:r>
            <w:r w:rsidRPr="00BD75DB">
              <w:rPr>
                <w:rFonts w:asciiTheme="majorBidi" w:hAnsiTheme="majorBidi" w:cstheme="majorBidi"/>
                <w:b w:val="0"/>
                <w:bCs w:val="0"/>
                <w:i/>
                <w:iCs/>
                <w:cs/>
              </w:rPr>
              <w:t>)</w:t>
            </w:r>
          </w:p>
        </w:tc>
      </w:tr>
      <w:tr w:rsidR="00F3627E" w:rsidRPr="00BD75DB" w14:paraId="157C0ED9" w14:textId="77777777" w:rsidTr="00B22987">
        <w:trPr>
          <w:cantSplit/>
        </w:trPr>
        <w:tc>
          <w:tcPr>
            <w:tcW w:w="7650" w:type="dxa"/>
          </w:tcPr>
          <w:p w14:paraId="531E9AC8" w14:textId="176D2247" w:rsidR="00086E5E" w:rsidRPr="00BD75DB" w:rsidRDefault="00086E5E" w:rsidP="00CE726B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BD75DB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ณ วันที่ </w:t>
            </w:r>
            <w:r w:rsidR="00D57DCE" w:rsidRPr="00D57DCE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</w:t>
            </w:r>
            <w:r w:rsidRPr="00BD75DB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  <w:r w:rsidRPr="00BD75DB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มกราคม </w:t>
            </w:r>
            <w:r w:rsidR="00D57DCE" w:rsidRPr="00D57DCE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2563</w:t>
            </w:r>
          </w:p>
        </w:tc>
        <w:tc>
          <w:tcPr>
            <w:tcW w:w="1440" w:type="dxa"/>
          </w:tcPr>
          <w:p w14:paraId="5824C3E5" w14:textId="55A4B651" w:rsidR="00086E5E" w:rsidRPr="00BD75DB" w:rsidRDefault="00D57DCE" w:rsidP="00CE726B">
            <w:pPr>
              <w:tabs>
                <w:tab w:val="decimal" w:pos="1064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57DCE"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="009B604A" w:rsidRPr="00BD75D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7DCE">
              <w:rPr>
                <w:rFonts w:asciiTheme="majorBidi" w:hAnsiTheme="majorBidi" w:cstheme="majorBidi"/>
                <w:sz w:val="30"/>
                <w:szCs w:val="30"/>
              </w:rPr>
              <w:t>663</w:t>
            </w:r>
          </w:p>
        </w:tc>
      </w:tr>
      <w:tr w:rsidR="00F3627E" w:rsidRPr="00BD75DB" w14:paraId="63C1186D" w14:textId="77777777" w:rsidTr="00B22987">
        <w:trPr>
          <w:cantSplit/>
        </w:trPr>
        <w:tc>
          <w:tcPr>
            <w:tcW w:w="7650" w:type="dxa"/>
          </w:tcPr>
          <w:p w14:paraId="53524876" w14:textId="77777777" w:rsidR="00086E5E" w:rsidRPr="00BD75DB" w:rsidRDefault="00086E5E" w:rsidP="00CE726B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BD75DB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440" w:type="dxa"/>
          </w:tcPr>
          <w:p w14:paraId="16B2C876" w14:textId="4BF6C8B1" w:rsidR="00086E5E" w:rsidRPr="00BD75DB" w:rsidRDefault="00D57DCE" w:rsidP="00CE726B">
            <w:pPr>
              <w:tabs>
                <w:tab w:val="decimal" w:pos="1064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57DCE">
              <w:rPr>
                <w:rFonts w:asciiTheme="majorBidi" w:hAnsiTheme="majorBidi" w:cstheme="majorBidi"/>
                <w:sz w:val="30"/>
                <w:szCs w:val="30"/>
              </w:rPr>
              <w:t>210</w:t>
            </w:r>
            <w:r w:rsidR="00BD75DB" w:rsidRPr="00BD75D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7DCE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</w:tr>
      <w:tr w:rsidR="00F3627E" w:rsidRPr="00BD75DB" w14:paraId="2B9A1571" w14:textId="77777777" w:rsidTr="00B22987">
        <w:trPr>
          <w:cantSplit/>
        </w:trPr>
        <w:tc>
          <w:tcPr>
            <w:tcW w:w="7650" w:type="dxa"/>
          </w:tcPr>
          <w:p w14:paraId="01D30B55" w14:textId="77777777" w:rsidR="00086E5E" w:rsidRPr="00BD75DB" w:rsidRDefault="00086E5E" w:rsidP="00CE726B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BD75DB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440" w:type="dxa"/>
          </w:tcPr>
          <w:p w14:paraId="1866676A" w14:textId="7BE3F27F" w:rsidR="00086E5E" w:rsidRPr="00BD75DB" w:rsidRDefault="00BD75DB" w:rsidP="00CE726B">
            <w:pPr>
              <w:tabs>
                <w:tab w:val="decimal" w:pos="97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D75D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57DCE" w:rsidRPr="00D57DCE">
              <w:rPr>
                <w:rFonts w:asciiTheme="majorBidi" w:hAnsiTheme="majorBidi" w:cstheme="majorBidi"/>
                <w:sz w:val="30"/>
                <w:szCs w:val="30"/>
              </w:rPr>
              <w:t>15</w:t>
            </w:r>
            <w:r w:rsidRPr="00BD75D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57DCE" w:rsidRPr="00D57DCE">
              <w:rPr>
                <w:rFonts w:asciiTheme="majorBidi" w:hAnsiTheme="majorBidi" w:cstheme="majorBidi"/>
                <w:sz w:val="30"/>
                <w:szCs w:val="30"/>
              </w:rPr>
              <w:t>677</w:t>
            </w:r>
            <w:r w:rsidRPr="00BD75D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505F70" w:rsidRPr="00BD75DB" w14:paraId="1BC93586" w14:textId="77777777" w:rsidTr="00B22987">
        <w:trPr>
          <w:cantSplit/>
        </w:trPr>
        <w:tc>
          <w:tcPr>
            <w:tcW w:w="7650" w:type="dxa"/>
          </w:tcPr>
          <w:p w14:paraId="5C32D0A3" w14:textId="205B2DF5" w:rsidR="00505F70" w:rsidRPr="00BD75DB" w:rsidRDefault="00505F70" w:rsidP="00CE726B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BD75DB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กำไร</w:t>
            </w:r>
            <w:r w:rsidR="002B0D6D" w:rsidRPr="00BD75DB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สุทธิ</w:t>
            </w:r>
            <w:r w:rsidRPr="00BD75DB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จากเงินลงทุน</w:t>
            </w:r>
          </w:p>
        </w:tc>
        <w:tc>
          <w:tcPr>
            <w:tcW w:w="1440" w:type="dxa"/>
          </w:tcPr>
          <w:p w14:paraId="247AF301" w14:textId="752CA2AC" w:rsidR="00505F70" w:rsidRPr="00BD75DB" w:rsidRDefault="00D57DCE" w:rsidP="00505F70">
            <w:pPr>
              <w:tabs>
                <w:tab w:val="decimal" w:pos="1064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57DCE">
              <w:rPr>
                <w:rFonts w:asciiTheme="majorBidi" w:hAnsiTheme="majorBidi" w:cstheme="majorBidi"/>
                <w:sz w:val="30"/>
                <w:szCs w:val="30"/>
              </w:rPr>
              <w:t>414</w:t>
            </w:r>
          </w:p>
        </w:tc>
      </w:tr>
      <w:tr w:rsidR="00F3627E" w:rsidRPr="00BD75DB" w14:paraId="637AA44F" w14:textId="77777777" w:rsidTr="00B22987">
        <w:trPr>
          <w:cantSplit/>
        </w:trPr>
        <w:tc>
          <w:tcPr>
            <w:tcW w:w="7650" w:type="dxa"/>
          </w:tcPr>
          <w:p w14:paraId="513568EA" w14:textId="135BBE0A" w:rsidR="00086E5E" w:rsidRPr="00BD75DB" w:rsidRDefault="00505F70" w:rsidP="00CE726B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BD75DB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>ขาดทุนจากการเปลี่ยนแปลงในมูลค่ายุติธรรมของเงินลงทุน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906C32F" w14:textId="5CFA368B" w:rsidR="00086E5E" w:rsidRPr="00BD75DB" w:rsidRDefault="00BD75DB" w:rsidP="00505F70">
            <w:pPr>
              <w:tabs>
                <w:tab w:val="decimal" w:pos="970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D75D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57DCE" w:rsidRPr="00D57DCE">
              <w:rPr>
                <w:rFonts w:asciiTheme="majorBidi" w:hAnsiTheme="majorBidi" w:cstheme="majorBidi"/>
                <w:sz w:val="30"/>
                <w:szCs w:val="30"/>
              </w:rPr>
              <w:t>121</w:t>
            </w:r>
            <w:r w:rsidRPr="00BD75D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F3627E" w:rsidRPr="00CE726B" w14:paraId="75590772" w14:textId="77777777" w:rsidTr="00B22987">
        <w:trPr>
          <w:cantSplit/>
        </w:trPr>
        <w:tc>
          <w:tcPr>
            <w:tcW w:w="7650" w:type="dxa"/>
          </w:tcPr>
          <w:p w14:paraId="72FE5A6A" w14:textId="7B57375F" w:rsidR="00086E5E" w:rsidRPr="00BD75DB" w:rsidRDefault="00086E5E" w:rsidP="00CE726B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D75D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D57DCE" w:rsidRPr="00D57D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Pr="00BD75D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</w:t>
            </w:r>
            <w:r w:rsidR="0068221E" w:rsidRPr="00BD75D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ิถุนายน</w:t>
            </w:r>
            <w:r w:rsidRPr="00BD75D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="00D57DCE" w:rsidRPr="00D57D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22DF8E0B" w14:textId="595C3C99" w:rsidR="00086E5E" w:rsidRPr="00CE726B" w:rsidRDefault="00D57DCE" w:rsidP="00CE726B">
            <w:pPr>
              <w:tabs>
                <w:tab w:val="decimal" w:pos="1064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57D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216</w:t>
            </w:r>
            <w:r w:rsidR="00E57F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57D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279</w:t>
            </w:r>
          </w:p>
        </w:tc>
      </w:tr>
    </w:tbl>
    <w:p w14:paraId="6473A217" w14:textId="77777777" w:rsidR="0068221E" w:rsidRPr="00505F70" w:rsidRDefault="0068221E" w:rsidP="00CE726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540"/>
        <w:jc w:val="thaiDistribute"/>
        <w:rPr>
          <w:rFonts w:asciiTheme="majorBidi" w:hAnsiTheme="majorBidi" w:cstheme="majorBidi"/>
          <w:bCs/>
          <w:sz w:val="30"/>
          <w:szCs w:val="30"/>
        </w:rPr>
      </w:pPr>
    </w:p>
    <w:p w14:paraId="427F4762" w14:textId="2250D4A4" w:rsidR="00086E5E" w:rsidRPr="00AF3771" w:rsidRDefault="00D57DCE" w:rsidP="00C84DC0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D57DCE">
        <w:rPr>
          <w:rFonts w:asciiTheme="majorBidi" w:hAnsiTheme="majorBidi" w:cstheme="majorBidi"/>
          <w:sz w:val="30"/>
          <w:szCs w:val="30"/>
        </w:rPr>
        <w:t>7</w:t>
      </w:r>
      <w:r w:rsidR="00086E5E" w:rsidRPr="00C84DC0">
        <w:rPr>
          <w:rFonts w:asciiTheme="majorBidi" w:hAnsiTheme="majorBidi" w:cstheme="majorBidi"/>
          <w:sz w:val="30"/>
          <w:szCs w:val="30"/>
          <w:cs/>
        </w:rPr>
        <w:tab/>
      </w:r>
      <w:r w:rsidR="00086E5E" w:rsidRPr="00CE726B">
        <w:rPr>
          <w:rFonts w:asciiTheme="majorBidi" w:hAnsiTheme="majorBidi" w:cstheme="majorBidi"/>
          <w:sz w:val="30"/>
          <w:szCs w:val="30"/>
          <w:cs/>
        </w:rPr>
        <w:t>เงินลงทุนในอสังหาริมทรัพย์ตามมูลค่ายุติธรรม</w:t>
      </w:r>
    </w:p>
    <w:p w14:paraId="3318AA57" w14:textId="0EAD3A17" w:rsidR="00086E5E" w:rsidRPr="00505F70" w:rsidRDefault="00086E5E" w:rsidP="00CE726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540"/>
        <w:jc w:val="thaiDistribute"/>
        <w:rPr>
          <w:rFonts w:asciiTheme="majorBidi" w:hAnsiTheme="majorBidi" w:cstheme="majorBidi"/>
          <w:bCs/>
          <w:sz w:val="30"/>
          <w:szCs w:val="30"/>
        </w:rPr>
      </w:pPr>
    </w:p>
    <w:p w14:paraId="76408D87" w14:textId="4C0FCB66" w:rsidR="00E83B4B" w:rsidRPr="008A4883" w:rsidRDefault="003A7AF1" w:rsidP="00E83B4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="Angsana New" w:hAnsi="Angsana New"/>
          <w:sz w:val="20"/>
          <w:szCs w:val="20"/>
          <w:cs/>
        </w:rPr>
      </w:pPr>
      <w:r>
        <w:rPr>
          <w:rFonts w:ascii="Angsana New" w:hAnsi="Angsana New" w:hint="cs"/>
          <w:sz w:val="30"/>
          <w:szCs w:val="30"/>
          <w:cs/>
        </w:rPr>
        <w:t>เมื่อ</w:t>
      </w:r>
      <w:r w:rsidR="00E83B4B" w:rsidRPr="00E07547">
        <w:rPr>
          <w:rFonts w:ascii="Angsana New" w:hAnsi="Angsana New"/>
          <w:sz w:val="30"/>
          <w:szCs w:val="30"/>
          <w:cs/>
        </w:rPr>
        <w:t>วันที่</w:t>
      </w:r>
      <w:r w:rsidR="00E83B4B">
        <w:rPr>
          <w:rFonts w:ascii="Angsana New" w:hAnsi="Angsana New"/>
          <w:sz w:val="30"/>
          <w:szCs w:val="30"/>
        </w:rPr>
        <w:t xml:space="preserve"> </w:t>
      </w:r>
      <w:r w:rsidR="00D57DCE" w:rsidRPr="00D57DCE">
        <w:rPr>
          <w:rFonts w:ascii="Angsana New" w:hAnsi="Angsana New"/>
          <w:sz w:val="30"/>
          <w:szCs w:val="30"/>
        </w:rPr>
        <w:t>9</w:t>
      </w:r>
      <w:r w:rsidR="00E83B4B">
        <w:rPr>
          <w:rFonts w:ascii="Angsana New" w:hAnsi="Angsana New"/>
          <w:sz w:val="30"/>
          <w:szCs w:val="30"/>
        </w:rPr>
        <w:t xml:space="preserve"> </w:t>
      </w:r>
      <w:r w:rsidR="00E83B4B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="00D57DCE" w:rsidRPr="00D57DCE">
        <w:rPr>
          <w:rFonts w:ascii="Angsana New" w:hAnsi="Angsana New"/>
          <w:sz w:val="30"/>
          <w:szCs w:val="30"/>
        </w:rPr>
        <w:t>2563</w:t>
      </w:r>
      <w:r w:rsidR="00E83B4B">
        <w:rPr>
          <w:rFonts w:ascii="Angsana New" w:hAnsi="Angsana New"/>
          <w:sz w:val="30"/>
          <w:szCs w:val="30"/>
        </w:rPr>
        <w:t xml:space="preserve"> </w:t>
      </w:r>
      <w:r w:rsidRPr="00E07547">
        <w:rPr>
          <w:rFonts w:ascii="Angsana New" w:hAnsi="Angsana New"/>
          <w:sz w:val="30"/>
          <w:szCs w:val="30"/>
          <w:cs/>
        </w:rPr>
        <w:t>ผู้ประเมินราคาอิสระประเมินราคา</w:t>
      </w:r>
      <w:r>
        <w:rPr>
          <w:rFonts w:ascii="Angsana New" w:hAnsi="Angsana New" w:hint="cs"/>
          <w:sz w:val="30"/>
          <w:szCs w:val="30"/>
          <w:cs/>
        </w:rPr>
        <w:t>มูลค่ายุติธรรมของ</w:t>
      </w:r>
      <w:r w:rsidRPr="008A4883">
        <w:rPr>
          <w:rFonts w:ascii="Angsana New" w:hAnsi="Angsana New"/>
          <w:sz w:val="30"/>
          <w:szCs w:val="30"/>
          <w:cs/>
        </w:rPr>
        <w:t>เงินลงทุนในอสังหาริมทรัพย์</w:t>
      </w:r>
      <w:r w:rsidR="00E83B4B" w:rsidRPr="008A4883">
        <w:rPr>
          <w:rFonts w:ascii="Angsana New" w:hAnsi="Angsana New" w:hint="cs"/>
          <w:sz w:val="30"/>
          <w:szCs w:val="30"/>
          <w:cs/>
        </w:rPr>
        <w:t>สำหรับ</w:t>
      </w:r>
      <w:r w:rsidR="00E83B4B" w:rsidRPr="008A4883">
        <w:rPr>
          <w:rFonts w:ascii="Angsana New" w:hAnsi="Angsana New"/>
          <w:sz w:val="30"/>
          <w:szCs w:val="30"/>
          <w:cs/>
        </w:rPr>
        <w:t>โครงการโรงแรมดุสิตดีทู</w:t>
      </w:r>
      <w:r w:rsidR="00E83B4B" w:rsidRPr="008A4883">
        <w:rPr>
          <w:rFonts w:ascii="Angsana New" w:hAnsi="Angsana New"/>
          <w:sz w:val="30"/>
          <w:szCs w:val="30"/>
        </w:rPr>
        <w:t xml:space="preserve"> </w:t>
      </w:r>
      <w:r w:rsidR="00E83B4B" w:rsidRPr="008A4883">
        <w:rPr>
          <w:rFonts w:ascii="Angsana New" w:hAnsi="Angsana New"/>
          <w:sz w:val="30"/>
          <w:szCs w:val="30"/>
          <w:cs/>
        </w:rPr>
        <w:t>เชียงใหม่</w:t>
      </w:r>
      <w:r w:rsidR="00E83B4B" w:rsidRPr="008A4883">
        <w:rPr>
          <w:rFonts w:ascii="Angsana New" w:hAnsi="Angsana New" w:hint="cs"/>
          <w:sz w:val="30"/>
          <w:szCs w:val="30"/>
          <w:cs/>
        </w:rPr>
        <w:t xml:space="preserve"> </w:t>
      </w:r>
      <w:r w:rsidRPr="008A4883">
        <w:rPr>
          <w:rFonts w:ascii="Angsana New" w:hAnsi="Angsana New"/>
          <w:sz w:val="30"/>
          <w:szCs w:val="30"/>
          <w:cs/>
        </w:rPr>
        <w:t>โดยวิธีพิจารณาจากรายได้ (</w:t>
      </w:r>
      <w:r w:rsidRPr="008A4883">
        <w:rPr>
          <w:rFonts w:ascii="Angsana New" w:hAnsi="Angsana New"/>
          <w:sz w:val="30"/>
          <w:szCs w:val="30"/>
        </w:rPr>
        <w:t xml:space="preserve">Income Approach) </w:t>
      </w:r>
      <w:r w:rsidR="00E83B4B" w:rsidRPr="008A4883">
        <w:rPr>
          <w:rFonts w:ascii="Angsana New" w:hAnsi="Angsana New" w:hint="cs"/>
          <w:sz w:val="30"/>
          <w:szCs w:val="30"/>
          <w:cs/>
        </w:rPr>
        <w:t>โดย</w:t>
      </w:r>
      <w:r w:rsidR="00E83B4B" w:rsidRPr="008A4883">
        <w:rPr>
          <w:rFonts w:ascii="Angsana New" w:hAnsi="Angsana New"/>
          <w:sz w:val="30"/>
          <w:szCs w:val="30"/>
          <w:cs/>
        </w:rPr>
        <w:t xml:space="preserve">มีราคาประเมินรวมเท่ากับ </w:t>
      </w:r>
      <w:r w:rsidR="00D57DCE" w:rsidRPr="00D57DCE">
        <w:rPr>
          <w:rFonts w:ascii="Angsana New" w:hAnsi="Angsana New"/>
          <w:sz w:val="30"/>
          <w:szCs w:val="30"/>
        </w:rPr>
        <w:t>411</w:t>
      </w:r>
      <w:r w:rsidR="00E83B4B" w:rsidRPr="008A4883">
        <w:rPr>
          <w:rFonts w:ascii="Angsana New" w:hAnsi="Angsana New"/>
          <w:sz w:val="30"/>
          <w:szCs w:val="30"/>
        </w:rPr>
        <w:t>.</w:t>
      </w:r>
      <w:r w:rsidR="00D57DCE" w:rsidRPr="00D57DCE">
        <w:rPr>
          <w:rFonts w:ascii="Angsana New" w:hAnsi="Angsana New"/>
          <w:sz w:val="30"/>
          <w:szCs w:val="30"/>
        </w:rPr>
        <w:t>7</w:t>
      </w:r>
      <w:r w:rsidR="00E83B4B" w:rsidRPr="008A4883">
        <w:rPr>
          <w:rFonts w:ascii="Angsana New" w:hAnsi="Angsana New"/>
          <w:sz w:val="30"/>
          <w:szCs w:val="30"/>
        </w:rPr>
        <w:t xml:space="preserve"> </w:t>
      </w:r>
      <w:r w:rsidR="00E83B4B" w:rsidRPr="008A4883">
        <w:rPr>
          <w:rFonts w:ascii="Angsana New" w:hAnsi="Angsana New"/>
          <w:sz w:val="30"/>
          <w:szCs w:val="30"/>
          <w:cs/>
        </w:rPr>
        <w:t>ล้านบาท</w:t>
      </w:r>
      <w:r w:rsidR="00E83B4B" w:rsidRPr="008A4883">
        <w:rPr>
          <w:rFonts w:ascii="Angsana New" w:hAnsi="Angsana New"/>
          <w:sz w:val="30"/>
          <w:szCs w:val="30"/>
        </w:rPr>
        <w:t xml:space="preserve"> </w:t>
      </w:r>
      <w:r w:rsidR="00E83B4B" w:rsidRPr="008A4883">
        <w:rPr>
          <w:rFonts w:ascii="Angsana New" w:hAnsi="Angsana New" w:hint="cs"/>
          <w:sz w:val="30"/>
          <w:szCs w:val="30"/>
          <w:cs/>
        </w:rPr>
        <w:t>ทำให้เกิดผล</w:t>
      </w:r>
      <w:r w:rsidR="0062327C" w:rsidRPr="008A4883">
        <w:rPr>
          <w:rFonts w:ascii="Angsana New" w:hAnsi="Angsana New" w:hint="cs"/>
          <w:sz w:val="30"/>
          <w:szCs w:val="30"/>
          <w:cs/>
        </w:rPr>
        <w:t>กำไร</w:t>
      </w:r>
      <w:r w:rsidR="00E83B4B" w:rsidRPr="008A4883">
        <w:rPr>
          <w:rFonts w:ascii="Angsana New" w:hAnsi="Angsana New" w:hint="cs"/>
          <w:sz w:val="30"/>
          <w:szCs w:val="30"/>
          <w:cs/>
        </w:rPr>
        <w:t>จากการเปลี่ยนแปลงมูลค่า</w:t>
      </w:r>
      <w:r w:rsidRPr="008A4883">
        <w:rPr>
          <w:rFonts w:ascii="Angsana New" w:hAnsi="Angsana New" w:hint="cs"/>
          <w:sz w:val="30"/>
          <w:szCs w:val="30"/>
          <w:cs/>
        </w:rPr>
        <w:t>ยุติธรรม</w:t>
      </w:r>
      <w:r w:rsidR="00E83B4B" w:rsidRPr="008A4883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="00D57DCE" w:rsidRPr="00D57DCE">
        <w:rPr>
          <w:rFonts w:ascii="Angsana New" w:hAnsi="Angsana New"/>
          <w:sz w:val="30"/>
          <w:szCs w:val="30"/>
        </w:rPr>
        <w:t>1</w:t>
      </w:r>
      <w:r w:rsidR="00E83B4B" w:rsidRPr="008A4883">
        <w:rPr>
          <w:rFonts w:ascii="Angsana New" w:hAnsi="Angsana New"/>
          <w:sz w:val="30"/>
          <w:szCs w:val="30"/>
        </w:rPr>
        <w:t>.</w:t>
      </w:r>
      <w:r w:rsidR="00D57DCE" w:rsidRPr="00D57DCE">
        <w:rPr>
          <w:rFonts w:ascii="Angsana New" w:hAnsi="Angsana New"/>
          <w:sz w:val="30"/>
          <w:szCs w:val="30"/>
        </w:rPr>
        <w:t>742</w:t>
      </w:r>
      <w:r w:rsidR="00E83B4B" w:rsidRPr="008A4883">
        <w:rPr>
          <w:rFonts w:ascii="Angsana New" w:hAnsi="Angsana New"/>
          <w:sz w:val="30"/>
          <w:szCs w:val="30"/>
        </w:rPr>
        <w:t xml:space="preserve"> </w:t>
      </w:r>
      <w:r w:rsidR="00E83B4B" w:rsidRPr="008A4883">
        <w:rPr>
          <w:rFonts w:ascii="Angsana New" w:hAnsi="Angsana New" w:hint="cs"/>
          <w:sz w:val="30"/>
          <w:szCs w:val="30"/>
          <w:cs/>
        </w:rPr>
        <w:t>ล้านบาท</w:t>
      </w:r>
    </w:p>
    <w:p w14:paraId="584829FF" w14:textId="21D19C02" w:rsidR="008511F5" w:rsidRDefault="008511F5" w:rsidP="00CE726B">
      <w:pPr>
        <w:ind w:left="454"/>
        <w:jc w:val="thaiDistribute"/>
        <w:rPr>
          <w:rFonts w:asciiTheme="majorBidi" w:hAnsiTheme="majorBidi" w:cstheme="majorBidi"/>
          <w:sz w:val="30"/>
          <w:szCs w:val="30"/>
        </w:rPr>
      </w:pPr>
    </w:p>
    <w:p w14:paraId="015AB6EC" w14:textId="10282612" w:rsidR="00505F70" w:rsidRDefault="00505F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2E870F33" w14:textId="5238F212" w:rsidR="00086E5E" w:rsidRPr="00CE726B" w:rsidRDefault="00086E5E" w:rsidP="00CE726B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8A4883">
        <w:rPr>
          <w:rFonts w:asciiTheme="majorBidi" w:hAnsiTheme="majorBidi" w:cstheme="majorBidi"/>
          <w:sz w:val="30"/>
          <w:szCs w:val="30"/>
          <w:cs/>
        </w:rPr>
        <w:lastRenderedPageBreak/>
        <w:t>รายการเปลี่ยนแปลงของเงินลงทุนในอสังหาริมทรัพย์ มีรายละเอียดดังนี้</w:t>
      </w:r>
    </w:p>
    <w:p w14:paraId="2CA85E8E" w14:textId="77777777" w:rsidR="00733A8C" w:rsidRPr="00505F70" w:rsidRDefault="00733A8C" w:rsidP="00CE726B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76" w:type="dxa"/>
        <w:tblInd w:w="450" w:type="dxa"/>
        <w:tblLook w:val="01E0" w:firstRow="1" w:lastRow="1" w:firstColumn="1" w:lastColumn="1" w:noHBand="0" w:noVBand="0"/>
      </w:tblPr>
      <w:tblGrid>
        <w:gridCol w:w="4590"/>
        <w:gridCol w:w="1038"/>
        <w:gridCol w:w="265"/>
        <w:gridCol w:w="1444"/>
        <w:gridCol w:w="265"/>
        <w:gridCol w:w="1474"/>
      </w:tblGrid>
      <w:tr w:rsidR="008A5E13" w:rsidRPr="00CE726B" w14:paraId="29E78837" w14:textId="77777777" w:rsidTr="00C84DC0">
        <w:trPr>
          <w:trHeight w:val="144"/>
        </w:trPr>
        <w:tc>
          <w:tcPr>
            <w:tcW w:w="4590" w:type="dxa"/>
          </w:tcPr>
          <w:p w14:paraId="4C57D3AC" w14:textId="7FD8F744" w:rsidR="008A5E13" w:rsidRPr="00CE726B" w:rsidRDefault="008A5E13" w:rsidP="008A5E1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8" w:type="dxa"/>
            <w:vAlign w:val="center"/>
          </w:tcPr>
          <w:p w14:paraId="606044A0" w14:textId="7FB5E574" w:rsidR="008A5E13" w:rsidRPr="00CE726B" w:rsidRDefault="008A5E13" w:rsidP="008A5E1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D640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65" w:type="dxa"/>
          </w:tcPr>
          <w:p w14:paraId="6835917A" w14:textId="77777777" w:rsidR="008A5E13" w:rsidRPr="00CE726B" w:rsidRDefault="008A5E13" w:rsidP="008A5E13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44" w:type="dxa"/>
            <w:vAlign w:val="center"/>
          </w:tcPr>
          <w:p w14:paraId="6A1AEFFA" w14:textId="238798F7" w:rsidR="008A5E13" w:rsidRPr="00CE726B" w:rsidRDefault="00D57DCE" w:rsidP="008101D5">
            <w:pPr>
              <w:pStyle w:val="acctfourfigures"/>
              <w:tabs>
                <w:tab w:val="clear" w:pos="765"/>
              </w:tabs>
              <w:spacing w:line="240" w:lineRule="atLeast"/>
              <w:ind w:left="-79" w:firstLine="34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57DC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2563</w:t>
            </w:r>
          </w:p>
        </w:tc>
        <w:tc>
          <w:tcPr>
            <w:tcW w:w="265" w:type="dxa"/>
            <w:vAlign w:val="center"/>
          </w:tcPr>
          <w:p w14:paraId="267530EC" w14:textId="77777777" w:rsidR="008A5E13" w:rsidRPr="00CE726B" w:rsidRDefault="008A5E13" w:rsidP="008A5E13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74" w:type="dxa"/>
            <w:vAlign w:val="center"/>
          </w:tcPr>
          <w:p w14:paraId="78E2A52C" w14:textId="45EE3693" w:rsidR="008A5E13" w:rsidRPr="00CE726B" w:rsidRDefault="00D57DCE" w:rsidP="008101D5">
            <w:pPr>
              <w:pStyle w:val="acctfourfigures"/>
              <w:tabs>
                <w:tab w:val="clear" w:pos="765"/>
              </w:tabs>
              <w:spacing w:line="240" w:lineRule="atLeast"/>
              <w:ind w:left="-79" w:right="3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57DC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2562</w:t>
            </w:r>
          </w:p>
        </w:tc>
      </w:tr>
      <w:tr w:rsidR="008A5E13" w:rsidRPr="00CE726B" w14:paraId="5DAF9035" w14:textId="77777777" w:rsidTr="004E7CB0">
        <w:trPr>
          <w:trHeight w:val="144"/>
        </w:trPr>
        <w:tc>
          <w:tcPr>
            <w:tcW w:w="4590" w:type="dxa"/>
          </w:tcPr>
          <w:p w14:paraId="154A88F2" w14:textId="77777777" w:rsidR="008A5E13" w:rsidRPr="00CE726B" w:rsidDel="008A5E13" w:rsidRDefault="008A5E13" w:rsidP="008A5E1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038" w:type="dxa"/>
          </w:tcPr>
          <w:p w14:paraId="67747857" w14:textId="77777777" w:rsidR="008A5E13" w:rsidRPr="00CE726B" w:rsidRDefault="008A5E13" w:rsidP="008A5E1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5" w:type="dxa"/>
          </w:tcPr>
          <w:p w14:paraId="7A3985EE" w14:textId="77777777" w:rsidR="008A5E13" w:rsidRPr="00CE726B" w:rsidRDefault="008A5E13" w:rsidP="008A5E13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3183" w:type="dxa"/>
            <w:gridSpan w:val="3"/>
          </w:tcPr>
          <w:p w14:paraId="067550F6" w14:textId="7BC0C518" w:rsidR="008A5E13" w:rsidRPr="00B14F41" w:rsidDel="008A5E13" w:rsidRDefault="008A5E13" w:rsidP="00C84DC0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E726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8A5E13" w:rsidRPr="00CE726B" w14:paraId="5D3D4D21" w14:textId="77777777" w:rsidTr="00B14F41">
        <w:trPr>
          <w:trHeight w:val="144"/>
        </w:trPr>
        <w:tc>
          <w:tcPr>
            <w:tcW w:w="4590" w:type="dxa"/>
          </w:tcPr>
          <w:p w14:paraId="1D2026E0" w14:textId="72100A8C" w:rsidR="008A5E13" w:rsidRPr="00CE726B" w:rsidRDefault="008A5E13" w:rsidP="008A5E1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E726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ณ วันที่ </w:t>
            </w:r>
            <w:r w:rsidR="00D57DCE" w:rsidRPr="00D57DC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CE726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E726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มกราคม</w:t>
            </w:r>
            <w:r w:rsidRPr="00CE726B">
              <w:rPr>
                <w:rFonts w:asciiTheme="majorBidi" w:hAnsiTheme="majorBidi" w:cstheme="majorBidi"/>
                <w:sz w:val="30"/>
                <w:szCs w:val="30"/>
                <w:rtl/>
              </w:rPr>
              <w:t xml:space="preserve"> </w:t>
            </w:r>
          </w:p>
        </w:tc>
        <w:tc>
          <w:tcPr>
            <w:tcW w:w="1038" w:type="dxa"/>
          </w:tcPr>
          <w:p w14:paraId="75802ECC" w14:textId="77777777" w:rsidR="008A5E13" w:rsidRPr="00CE726B" w:rsidRDefault="008A5E13" w:rsidP="008A5E1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5" w:type="dxa"/>
          </w:tcPr>
          <w:p w14:paraId="519036A1" w14:textId="77777777" w:rsidR="008A5E13" w:rsidRPr="00CE726B" w:rsidRDefault="008A5E13" w:rsidP="008A5E13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44" w:type="dxa"/>
          </w:tcPr>
          <w:p w14:paraId="248C9555" w14:textId="02891450" w:rsidR="008A5E13" w:rsidRPr="00B14F41" w:rsidRDefault="00D57DCE" w:rsidP="008A5E1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57D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="008A5E13" w:rsidRPr="00CE72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D57D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780</w:t>
            </w:r>
            <w:r w:rsidR="008A5E13" w:rsidRPr="00CE726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D57D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673</w:t>
            </w:r>
          </w:p>
        </w:tc>
        <w:tc>
          <w:tcPr>
            <w:tcW w:w="265" w:type="dxa"/>
          </w:tcPr>
          <w:p w14:paraId="4049A55C" w14:textId="77777777" w:rsidR="008A5E13" w:rsidRPr="00CE726B" w:rsidRDefault="008A5E13" w:rsidP="008A5E13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74" w:type="dxa"/>
          </w:tcPr>
          <w:p w14:paraId="64599F33" w14:textId="17673C4A" w:rsidR="008A5E13" w:rsidRPr="00B14F41" w:rsidRDefault="00D57DCE" w:rsidP="008A5E1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D57DC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="008A5E13" w:rsidRPr="00CE726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57DC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339</w:t>
            </w:r>
            <w:r w:rsidR="008A5E13" w:rsidRPr="00CE726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,</w:t>
            </w:r>
            <w:r w:rsidRPr="00D57DC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997</w:t>
            </w:r>
          </w:p>
        </w:tc>
      </w:tr>
      <w:tr w:rsidR="008A5E13" w:rsidRPr="00CE726B" w14:paraId="2BA4D687" w14:textId="77777777" w:rsidTr="00B14F41">
        <w:trPr>
          <w:trHeight w:val="144"/>
        </w:trPr>
        <w:tc>
          <w:tcPr>
            <w:tcW w:w="4590" w:type="dxa"/>
          </w:tcPr>
          <w:p w14:paraId="326169F1" w14:textId="22E3607D" w:rsidR="008A5E13" w:rsidRPr="00CE726B" w:rsidRDefault="008A5E13" w:rsidP="008A5E13">
            <w:pPr>
              <w:pStyle w:val="acctfourfigures"/>
              <w:tabs>
                <w:tab w:val="clear" w:pos="765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CE726B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เพิ่มขึ้นจากการซื้อสินทรัพย์</w:t>
            </w:r>
          </w:p>
        </w:tc>
        <w:tc>
          <w:tcPr>
            <w:tcW w:w="1038" w:type="dxa"/>
          </w:tcPr>
          <w:p w14:paraId="5E2A12B9" w14:textId="77777777" w:rsidR="008A5E13" w:rsidRPr="00CE726B" w:rsidRDefault="008A5E13" w:rsidP="008A5E1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5" w:type="dxa"/>
          </w:tcPr>
          <w:p w14:paraId="0F1D2AB0" w14:textId="77777777" w:rsidR="008A5E13" w:rsidRPr="00CE726B" w:rsidRDefault="008A5E13" w:rsidP="008A5E13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44" w:type="dxa"/>
          </w:tcPr>
          <w:p w14:paraId="6CFB4F7E" w14:textId="04903268" w:rsidR="008A5E13" w:rsidRPr="00CE726B" w:rsidRDefault="008A5E13" w:rsidP="008A5E1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E726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5" w:type="dxa"/>
          </w:tcPr>
          <w:p w14:paraId="00257F67" w14:textId="77777777" w:rsidR="008A5E13" w:rsidRPr="00CE726B" w:rsidRDefault="008A5E13" w:rsidP="008A5E13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74" w:type="dxa"/>
          </w:tcPr>
          <w:p w14:paraId="399531D0" w14:textId="2548A703" w:rsidR="008A5E13" w:rsidRPr="00CE726B" w:rsidRDefault="00D57DCE" w:rsidP="008A5E1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57DC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  <w:r w:rsidR="008A5E13" w:rsidRPr="00CE726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7DC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360</w:t>
            </w:r>
            <w:r w:rsidR="008A5E13" w:rsidRPr="00CE726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7DC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552</w:t>
            </w:r>
          </w:p>
        </w:tc>
      </w:tr>
      <w:tr w:rsidR="008A5E13" w:rsidRPr="00CE726B" w14:paraId="711DCD8E" w14:textId="77777777" w:rsidTr="00B14F41">
        <w:trPr>
          <w:trHeight w:val="144"/>
        </w:trPr>
        <w:tc>
          <w:tcPr>
            <w:tcW w:w="4590" w:type="dxa"/>
          </w:tcPr>
          <w:p w14:paraId="6DC6B25C" w14:textId="77777777" w:rsidR="008A5E13" w:rsidRPr="00CE726B" w:rsidRDefault="008A5E13" w:rsidP="008A5E13">
            <w:pPr>
              <w:pStyle w:val="acctfourfigures"/>
              <w:tabs>
                <w:tab w:val="clear" w:pos="765"/>
              </w:tabs>
              <w:spacing w:line="240" w:lineRule="atLeast"/>
              <w:ind w:left="-16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E726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เพิ่มขึ้นจากการปรับปรุงอสังหาริมทรัพย์</w:t>
            </w:r>
          </w:p>
        </w:tc>
        <w:tc>
          <w:tcPr>
            <w:tcW w:w="1038" w:type="dxa"/>
          </w:tcPr>
          <w:p w14:paraId="7AB571E6" w14:textId="77777777" w:rsidR="008A5E13" w:rsidRPr="00CE726B" w:rsidRDefault="008A5E13" w:rsidP="008A5E1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5" w:type="dxa"/>
          </w:tcPr>
          <w:p w14:paraId="1DDF75C6" w14:textId="77777777" w:rsidR="008A5E13" w:rsidRPr="00CE726B" w:rsidRDefault="008A5E13" w:rsidP="008A5E13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44" w:type="dxa"/>
          </w:tcPr>
          <w:p w14:paraId="20B5F217" w14:textId="58CF99AB" w:rsidR="008A5E13" w:rsidRPr="00285F54" w:rsidRDefault="00D57DCE" w:rsidP="008A5E1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57DC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35</w:t>
            </w:r>
            <w:r w:rsidR="00285F54" w:rsidRPr="00285F5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7DC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596</w:t>
            </w:r>
          </w:p>
        </w:tc>
        <w:tc>
          <w:tcPr>
            <w:tcW w:w="265" w:type="dxa"/>
          </w:tcPr>
          <w:p w14:paraId="7F1528EE" w14:textId="77777777" w:rsidR="008A5E13" w:rsidRPr="00CE726B" w:rsidRDefault="008A5E13" w:rsidP="008A5E13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74" w:type="dxa"/>
          </w:tcPr>
          <w:p w14:paraId="69D024B9" w14:textId="3908D60B" w:rsidR="008A5E13" w:rsidRPr="00CE726B" w:rsidRDefault="00D57DCE" w:rsidP="008A5E1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57DC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200</w:t>
            </w:r>
            <w:r w:rsidR="008A5E13" w:rsidRPr="00CE726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7DC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284</w:t>
            </w:r>
          </w:p>
        </w:tc>
      </w:tr>
      <w:tr w:rsidR="008A5E13" w:rsidRPr="00CE726B" w14:paraId="116ED30E" w14:textId="77777777" w:rsidTr="00B22987">
        <w:trPr>
          <w:trHeight w:val="144"/>
        </w:trPr>
        <w:tc>
          <w:tcPr>
            <w:tcW w:w="4590" w:type="dxa"/>
          </w:tcPr>
          <w:p w14:paraId="7F6A363E" w14:textId="081E33EC" w:rsidR="008A5E13" w:rsidRPr="00CE726B" w:rsidRDefault="008A5E13" w:rsidP="008A5E13">
            <w:pPr>
              <w:pStyle w:val="acctfourfigures"/>
              <w:tabs>
                <w:tab w:val="clear" w:pos="765"/>
              </w:tabs>
              <w:spacing w:line="240" w:lineRule="atLeast"/>
              <w:ind w:left="-1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E726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เพิ่มขึ้นจากการเปลี่ยน</w:t>
            </w:r>
            <w:r w:rsidR="0085665B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แปลงนโยบายการ</w:t>
            </w:r>
            <w:r w:rsidRPr="00CE726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บัญชี</w:t>
            </w:r>
          </w:p>
        </w:tc>
        <w:tc>
          <w:tcPr>
            <w:tcW w:w="1038" w:type="dxa"/>
          </w:tcPr>
          <w:p w14:paraId="28AFF085" w14:textId="0DD0DC46" w:rsidR="008A5E13" w:rsidRPr="00C84DC0" w:rsidRDefault="00D57DCE" w:rsidP="008A5E1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D57DCE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65" w:type="dxa"/>
          </w:tcPr>
          <w:p w14:paraId="00AAEBDF" w14:textId="77777777" w:rsidR="008A5E13" w:rsidRPr="00CE726B" w:rsidRDefault="008A5E13" w:rsidP="008A5E13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44" w:type="dxa"/>
          </w:tcPr>
          <w:p w14:paraId="38277D6A" w14:textId="0CB21E01" w:rsidR="008A5E13" w:rsidRPr="00285F54" w:rsidRDefault="00D57DCE" w:rsidP="008A5E1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57DC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324</w:t>
            </w:r>
            <w:r w:rsidR="0043224F" w:rsidRPr="00285F5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7DC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850</w:t>
            </w:r>
          </w:p>
        </w:tc>
        <w:tc>
          <w:tcPr>
            <w:tcW w:w="265" w:type="dxa"/>
          </w:tcPr>
          <w:p w14:paraId="5E031636" w14:textId="77777777" w:rsidR="008A5E13" w:rsidRPr="00CE726B" w:rsidRDefault="008A5E13" w:rsidP="008A5E13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74" w:type="dxa"/>
          </w:tcPr>
          <w:p w14:paraId="3777FE98" w14:textId="73E02C3D" w:rsidR="008A5E13" w:rsidRPr="00B14F41" w:rsidRDefault="008A5E13" w:rsidP="008A5E1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14F4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8A5E13" w:rsidRPr="00CE726B" w14:paraId="7E2D995D" w14:textId="77777777" w:rsidTr="00B14F41">
        <w:trPr>
          <w:trHeight w:val="144"/>
        </w:trPr>
        <w:tc>
          <w:tcPr>
            <w:tcW w:w="4590" w:type="dxa"/>
          </w:tcPr>
          <w:p w14:paraId="0854570F" w14:textId="0C17E468" w:rsidR="008A5E13" w:rsidRPr="00CE726B" w:rsidRDefault="008A5E13" w:rsidP="008A5E1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CE726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จำหน่ายส่วนปรับปรุงโรงแรมในระหว่าง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งวด</w:t>
            </w:r>
          </w:p>
        </w:tc>
        <w:tc>
          <w:tcPr>
            <w:tcW w:w="1038" w:type="dxa"/>
          </w:tcPr>
          <w:p w14:paraId="269C91F9" w14:textId="77777777" w:rsidR="008A5E13" w:rsidRPr="00CE726B" w:rsidRDefault="008A5E13" w:rsidP="008A5E1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5" w:type="dxa"/>
          </w:tcPr>
          <w:p w14:paraId="5F98C7C9" w14:textId="77777777" w:rsidR="008A5E13" w:rsidRPr="00CE726B" w:rsidRDefault="008A5E13" w:rsidP="008A5E13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44" w:type="dxa"/>
          </w:tcPr>
          <w:p w14:paraId="03354B0E" w14:textId="347D0534" w:rsidR="008A5E13" w:rsidRPr="00285F54" w:rsidRDefault="0043224F" w:rsidP="0043224F">
            <w:pPr>
              <w:pStyle w:val="acctfourfigures"/>
              <w:tabs>
                <w:tab w:val="clear" w:pos="765"/>
              </w:tabs>
              <w:spacing w:line="240" w:lineRule="atLeast"/>
              <w:ind w:left="-79" w:right="-6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85F5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57DCE" w:rsidRPr="00D57DC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</w:t>
            </w:r>
            <w:r w:rsidR="00285F54" w:rsidRPr="00285F5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57DCE" w:rsidRPr="00D57DC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804</w:t>
            </w:r>
            <w:r w:rsidRPr="00285F54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5" w:type="dxa"/>
          </w:tcPr>
          <w:p w14:paraId="2E8D142E" w14:textId="77777777" w:rsidR="008A5E13" w:rsidRPr="00CE726B" w:rsidRDefault="008A5E13" w:rsidP="008A5E13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74" w:type="dxa"/>
          </w:tcPr>
          <w:p w14:paraId="754BF61C" w14:textId="536F0C8A" w:rsidR="008A5E13" w:rsidRPr="00CE726B" w:rsidRDefault="008A5E13" w:rsidP="008A5E1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E726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57DCE" w:rsidRPr="00D57DC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Pr="00CE726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57DCE" w:rsidRPr="00D57DC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139</w:t>
            </w:r>
            <w:r w:rsidRPr="00CE726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8A5E13" w:rsidRPr="00CE726B" w14:paraId="21E7879D" w14:textId="77777777" w:rsidTr="00B14F41">
        <w:trPr>
          <w:trHeight w:val="144"/>
        </w:trPr>
        <w:tc>
          <w:tcPr>
            <w:tcW w:w="4590" w:type="dxa"/>
          </w:tcPr>
          <w:p w14:paraId="3D93B59E" w14:textId="6F56C8E8" w:rsidR="008A5E13" w:rsidRPr="00CE726B" w:rsidRDefault="008A5E13" w:rsidP="008A5E13">
            <w:pPr>
              <w:ind w:left="252" w:hanging="252"/>
              <w:rPr>
                <w:rFonts w:asciiTheme="majorBidi" w:hAnsiTheme="majorBidi" w:cstheme="majorBidi"/>
                <w:sz w:val="30"/>
                <w:szCs w:val="30"/>
              </w:rPr>
            </w:pPr>
            <w:r w:rsidRPr="00CE726B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 w:rsidRPr="00CE726B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CE726B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  <w:r w:rsidRPr="00CE726B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Pr="00CE726B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</w:t>
            </w:r>
            <w:r w:rsidR="002316D7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เปลี่ยนแปลงใน</w:t>
            </w:r>
            <w:r w:rsidRPr="00CE726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มูลค่ายุติธรรม </w:t>
            </w:r>
          </w:p>
        </w:tc>
        <w:tc>
          <w:tcPr>
            <w:tcW w:w="1038" w:type="dxa"/>
          </w:tcPr>
          <w:p w14:paraId="66AB3F52" w14:textId="77777777" w:rsidR="008A5E13" w:rsidRPr="00CE726B" w:rsidRDefault="008A5E13" w:rsidP="008A5E1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5" w:type="dxa"/>
          </w:tcPr>
          <w:p w14:paraId="52A90D39" w14:textId="77777777" w:rsidR="008A5E13" w:rsidRPr="00CE726B" w:rsidRDefault="008A5E13" w:rsidP="008A5E13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44" w:type="dxa"/>
          </w:tcPr>
          <w:p w14:paraId="3A6D14C8" w14:textId="28DF91EB" w:rsidR="008A5E13" w:rsidRPr="00CE726B" w:rsidRDefault="00D57DCE" w:rsidP="008A5E1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57DC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="0043224F" w:rsidRPr="0043224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7DC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742</w:t>
            </w:r>
          </w:p>
        </w:tc>
        <w:tc>
          <w:tcPr>
            <w:tcW w:w="265" w:type="dxa"/>
          </w:tcPr>
          <w:p w14:paraId="05C304AB" w14:textId="77777777" w:rsidR="008A5E13" w:rsidRPr="00CE726B" w:rsidRDefault="008A5E13" w:rsidP="008A5E13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74" w:type="dxa"/>
          </w:tcPr>
          <w:p w14:paraId="2596B697" w14:textId="63B88AA4" w:rsidR="008A5E13" w:rsidRPr="00CE726B" w:rsidRDefault="008A5E13" w:rsidP="008A5E1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E726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57DCE" w:rsidRPr="00D57DC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71</w:t>
            </w:r>
            <w:r w:rsidRPr="00CE726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57DCE" w:rsidRPr="00D57DC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794</w:t>
            </w:r>
            <w:r w:rsidRPr="00CE726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8A5E13" w:rsidRPr="00CE726B" w14:paraId="59C75E09" w14:textId="77777777" w:rsidTr="00B14F41">
        <w:trPr>
          <w:trHeight w:val="144"/>
        </w:trPr>
        <w:tc>
          <w:tcPr>
            <w:tcW w:w="4590" w:type="dxa"/>
          </w:tcPr>
          <w:p w14:paraId="3BB2FE72" w14:textId="1412F380" w:rsidR="008A5E13" w:rsidRPr="00CE726B" w:rsidRDefault="008A5E13" w:rsidP="008A5E13">
            <w:pPr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726B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ผลต่างจากการเปลี่ยนแปลงอัตราแลกเปลี่ยน</w:t>
            </w:r>
          </w:p>
        </w:tc>
        <w:tc>
          <w:tcPr>
            <w:tcW w:w="1038" w:type="dxa"/>
          </w:tcPr>
          <w:p w14:paraId="5CD8395F" w14:textId="77777777" w:rsidR="008A5E13" w:rsidRPr="00CE726B" w:rsidRDefault="008A5E13" w:rsidP="008A5E1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65" w:type="dxa"/>
          </w:tcPr>
          <w:p w14:paraId="6E1DE92B" w14:textId="77777777" w:rsidR="008A5E13" w:rsidRPr="00CE726B" w:rsidRDefault="008A5E13" w:rsidP="008A5E13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44" w:type="dxa"/>
          </w:tcPr>
          <w:p w14:paraId="0C8719E6" w14:textId="0B2A4E2D" w:rsidR="008A5E13" w:rsidRPr="00506277" w:rsidRDefault="00D57DCE" w:rsidP="008A5E1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57D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39</w:t>
            </w:r>
            <w:r w:rsidR="0043224F" w:rsidRPr="0043224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D57D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257</w:t>
            </w:r>
          </w:p>
        </w:tc>
        <w:tc>
          <w:tcPr>
            <w:tcW w:w="265" w:type="dxa"/>
          </w:tcPr>
          <w:p w14:paraId="35F94906" w14:textId="77777777" w:rsidR="008A5E13" w:rsidRPr="00506277" w:rsidRDefault="008A5E13" w:rsidP="008A5E13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74" w:type="dxa"/>
          </w:tcPr>
          <w:p w14:paraId="3773350F" w14:textId="4F26F095" w:rsidR="008A5E13" w:rsidRPr="00CE726B" w:rsidRDefault="008A5E13" w:rsidP="008A5E1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E726B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57DCE" w:rsidRPr="00D57DC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</w:t>
            </w:r>
            <w:r w:rsidRPr="00CE726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57DCE" w:rsidRPr="00D57DCE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227</w:t>
            </w:r>
            <w:r w:rsidRPr="00CE726B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8A5E13" w:rsidRPr="00CE726B" w14:paraId="1B189F8B" w14:textId="77777777" w:rsidTr="00B14F41">
        <w:trPr>
          <w:trHeight w:val="144"/>
        </w:trPr>
        <w:tc>
          <w:tcPr>
            <w:tcW w:w="4590" w:type="dxa"/>
          </w:tcPr>
          <w:p w14:paraId="4A4A53D2" w14:textId="18EE4E8C" w:rsidR="008A5E13" w:rsidRPr="00CE726B" w:rsidRDefault="008A5E13" w:rsidP="008A5E1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E72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ณ </w:t>
            </w:r>
            <w:r w:rsidRPr="0043224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วันที่ </w:t>
            </w:r>
            <w:r w:rsidR="00D57DCE" w:rsidRPr="00D57DC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30</w:t>
            </w:r>
            <w:r w:rsidR="0068221E" w:rsidRPr="0043224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</w:t>
            </w:r>
            <w:r w:rsidR="0068221E" w:rsidRPr="0043224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 xml:space="preserve">มิถุนายน </w:t>
            </w:r>
            <w:r w:rsidR="00D57DCE" w:rsidRPr="00D57DC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2563</w:t>
            </w:r>
            <w:r w:rsidRPr="00CE72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 </w:t>
            </w:r>
            <w:r w:rsidRPr="00B14F41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/</w:t>
            </w:r>
            <w:r w:rsidRPr="00B14F41"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 xml:space="preserve"> </w:t>
            </w:r>
            <w:r w:rsidR="00D57DCE" w:rsidRPr="00D57DC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31</w:t>
            </w:r>
            <w:r w:rsidRPr="00B14F4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B14F41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ธันวาคม</w:t>
            </w:r>
            <w:r w:rsidRPr="00CE726B">
              <w:rPr>
                <w:rFonts w:ascii="Angsana New" w:hAnsi="Angsana New"/>
                <w:b/>
                <w:bCs/>
                <w:color w:val="0000FF"/>
                <w:sz w:val="24"/>
                <w:szCs w:val="24"/>
              </w:rPr>
              <w:t xml:space="preserve"> </w:t>
            </w:r>
            <w:r w:rsidR="00D57DCE" w:rsidRPr="00D57DC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1038" w:type="dxa"/>
          </w:tcPr>
          <w:p w14:paraId="207E8B90" w14:textId="77777777" w:rsidR="008A5E13" w:rsidRPr="00CE726B" w:rsidRDefault="008A5E13" w:rsidP="008A5E1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5" w:type="dxa"/>
          </w:tcPr>
          <w:p w14:paraId="31BCD8D9" w14:textId="77777777" w:rsidR="008A5E13" w:rsidRPr="00CE726B" w:rsidRDefault="008A5E13" w:rsidP="008A5E13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44" w:type="dxa"/>
            <w:tcBorders>
              <w:top w:val="single" w:sz="4" w:space="0" w:color="auto"/>
              <w:bottom w:val="double" w:sz="4" w:space="0" w:color="auto"/>
            </w:tcBorders>
          </w:tcPr>
          <w:p w14:paraId="34D7C5E3" w14:textId="10DE4882" w:rsidR="008A5E13" w:rsidRPr="00CE726B" w:rsidRDefault="00D57DCE" w:rsidP="008A5E1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7DC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</w:t>
            </w:r>
            <w:r w:rsidR="0043224F" w:rsidRPr="0043224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57DC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176</w:t>
            </w:r>
            <w:r w:rsidR="0043224F" w:rsidRPr="0043224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57DC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314</w:t>
            </w:r>
          </w:p>
        </w:tc>
        <w:tc>
          <w:tcPr>
            <w:tcW w:w="265" w:type="dxa"/>
          </w:tcPr>
          <w:p w14:paraId="54CF7320" w14:textId="77777777" w:rsidR="008A5E13" w:rsidRPr="00CE726B" w:rsidRDefault="008A5E13" w:rsidP="008A5E13">
            <w:pPr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double" w:sz="4" w:space="0" w:color="auto"/>
            </w:tcBorders>
          </w:tcPr>
          <w:p w14:paraId="35806E6A" w14:textId="4086D0D9" w:rsidR="008A5E13" w:rsidRPr="00CE726B" w:rsidRDefault="00D57DCE" w:rsidP="008A5E13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7DC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  <w:r w:rsidR="008A5E13" w:rsidRPr="00CE72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57DC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780</w:t>
            </w:r>
            <w:r w:rsidR="008A5E13" w:rsidRPr="00CE72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57DC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673</w:t>
            </w:r>
          </w:p>
        </w:tc>
      </w:tr>
    </w:tbl>
    <w:p w14:paraId="1AAD5278" w14:textId="0CA9C1EA" w:rsidR="00086E5E" w:rsidRPr="00505F70" w:rsidRDefault="00086E5E" w:rsidP="00CE726B">
      <w:pPr>
        <w:tabs>
          <w:tab w:val="left" w:pos="540"/>
        </w:tabs>
        <w:spacing w:line="240" w:lineRule="auto"/>
        <w:ind w:left="540" w:right="-18"/>
        <w:jc w:val="thaiDistribute"/>
        <w:rPr>
          <w:rFonts w:asciiTheme="majorBidi" w:hAnsiTheme="majorBidi" w:cstheme="majorBidi"/>
          <w:sz w:val="30"/>
          <w:szCs w:val="30"/>
          <w:shd w:val="clear" w:color="auto" w:fill="D9D9D9"/>
        </w:rPr>
      </w:pPr>
    </w:p>
    <w:p w14:paraId="4EA59413" w14:textId="6C3FBE8D" w:rsidR="00733A8C" w:rsidRPr="00CE726B" w:rsidRDefault="00733A8C" w:rsidP="00CE726B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CE726B">
        <w:rPr>
          <w:rFonts w:asciiTheme="majorBidi" w:hAnsiTheme="majorBidi" w:cstheme="majorBidi"/>
          <w:sz w:val="30"/>
          <w:szCs w:val="30"/>
          <w:cs/>
        </w:rPr>
        <w:t xml:space="preserve">ทั้งนี้ </w:t>
      </w:r>
      <w:r w:rsidRPr="00CE726B">
        <w:rPr>
          <w:rFonts w:asciiTheme="majorBidi" w:hAnsiTheme="majorBidi" w:cstheme="majorBidi"/>
          <w:sz w:val="30"/>
          <w:szCs w:val="30"/>
          <w:cs/>
          <w:lang w:val="en-GB"/>
        </w:rPr>
        <w:t xml:space="preserve">ที่ดินและสิ่งปลูกสร้างของโรงแรมดุสิตธานี ลากูน่า ภูเก็ต และ สิทธิการเช่าในที่ดินและกรรมสิทธิ์ในอาคาร สิ่งปลูกสร้าง และอุปกรณ์ของโรงแรมดุสิตธานี มัลดีฟส์ ได้จดจำนองเป็นประกันเงินกู้ยืมกับสถาบันการเงินตามที่กล่าวในหมายเหตุข้อ </w:t>
      </w:r>
      <w:r w:rsidR="00D57DCE" w:rsidRPr="00D57DCE">
        <w:rPr>
          <w:rFonts w:asciiTheme="majorBidi" w:hAnsiTheme="majorBidi" w:cstheme="majorBidi"/>
          <w:sz w:val="30"/>
          <w:szCs w:val="30"/>
        </w:rPr>
        <w:t>10</w:t>
      </w:r>
      <w:r w:rsidRPr="00B14F41">
        <w:rPr>
          <w:rFonts w:asciiTheme="majorBidi" w:hAnsiTheme="majorBidi" w:cstheme="majorBidi"/>
          <w:color w:val="FF0000"/>
          <w:sz w:val="30"/>
          <w:szCs w:val="30"/>
          <w:cs/>
        </w:rPr>
        <w:t xml:space="preserve"> </w:t>
      </w:r>
    </w:p>
    <w:p w14:paraId="4EC17E5F" w14:textId="77777777" w:rsidR="006F0443" w:rsidRPr="00E83B4B" w:rsidRDefault="006F0443" w:rsidP="00505F70">
      <w:pPr>
        <w:pStyle w:val="ListParagraph"/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napToGri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46E66FC" w14:textId="155E6C6C" w:rsidR="00086E5E" w:rsidRPr="00AF3771" w:rsidRDefault="00D57DCE" w:rsidP="00C84DC0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D57DCE">
        <w:rPr>
          <w:rFonts w:asciiTheme="majorBidi" w:hAnsiTheme="majorBidi" w:cstheme="majorBidi"/>
          <w:sz w:val="30"/>
          <w:szCs w:val="30"/>
        </w:rPr>
        <w:t>8</w:t>
      </w:r>
      <w:r w:rsidR="00086E5E" w:rsidRPr="00CE726B">
        <w:rPr>
          <w:rFonts w:asciiTheme="majorBidi" w:hAnsiTheme="majorBidi" w:cstheme="majorBidi"/>
          <w:sz w:val="30"/>
          <w:szCs w:val="30"/>
        </w:rPr>
        <w:tab/>
      </w:r>
      <w:r w:rsidR="00086E5E" w:rsidRPr="00CE726B">
        <w:rPr>
          <w:rFonts w:asciiTheme="majorBidi" w:hAnsiTheme="majorBidi" w:cstheme="majorBidi"/>
          <w:sz w:val="30"/>
          <w:szCs w:val="30"/>
          <w:cs/>
        </w:rPr>
        <w:t>เงินสดและรายการเทียบเท่าเงินสด</w:t>
      </w:r>
    </w:p>
    <w:p w14:paraId="7A71CE99" w14:textId="77777777" w:rsidR="00086E5E" w:rsidRPr="00E83B4B" w:rsidRDefault="00086E5E" w:rsidP="00CE726B">
      <w:pPr>
        <w:ind w:left="562" w:right="-4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7B0FC9DA" w14:textId="7D05161F" w:rsidR="00086E5E" w:rsidRPr="00CE726B" w:rsidRDefault="00A63A09" w:rsidP="00CE726B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  <w:r w:rsidRPr="00CE726B">
        <w:rPr>
          <w:rFonts w:asciiTheme="majorBidi" w:hAnsiTheme="majorBidi" w:cstheme="majorBidi"/>
          <w:sz w:val="30"/>
          <w:szCs w:val="30"/>
          <w:cs/>
          <w:lang w:val="en-GB"/>
        </w:rPr>
        <w:t>กองทรัสต์</w:t>
      </w:r>
      <w:r w:rsidR="00086E5E" w:rsidRPr="00CE726B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="00086E5E" w:rsidRPr="00CE726B">
        <w:rPr>
          <w:rFonts w:asciiTheme="majorBidi" w:hAnsiTheme="majorBidi" w:cstheme="majorBidi"/>
          <w:sz w:val="30"/>
          <w:szCs w:val="30"/>
          <w:cs/>
        </w:rPr>
        <w:t>มีรายละเอียดเงินสดและรายการเทียบเท่าเงินสดดังต่อไปนี้</w:t>
      </w:r>
    </w:p>
    <w:p w14:paraId="27BF9D38" w14:textId="77777777" w:rsidR="00086E5E" w:rsidRPr="00E83B4B" w:rsidRDefault="00086E5E" w:rsidP="00CE726B">
      <w:pPr>
        <w:ind w:left="562" w:right="-4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1260"/>
        <w:gridCol w:w="270"/>
        <w:gridCol w:w="1440"/>
        <w:gridCol w:w="236"/>
        <w:gridCol w:w="1260"/>
        <w:gridCol w:w="270"/>
        <w:gridCol w:w="1474"/>
      </w:tblGrid>
      <w:tr w:rsidR="00086E5E" w:rsidRPr="00CE726B" w14:paraId="379BEE89" w14:textId="77777777" w:rsidTr="00E83B4B">
        <w:trPr>
          <w:cantSplit/>
          <w:trHeight w:val="20"/>
        </w:trPr>
        <w:tc>
          <w:tcPr>
            <w:tcW w:w="2970" w:type="dxa"/>
          </w:tcPr>
          <w:p w14:paraId="7CFF2BE8" w14:textId="77777777" w:rsidR="00086E5E" w:rsidRPr="00CE726B" w:rsidRDefault="00086E5E" w:rsidP="00CE726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3"/>
          </w:tcPr>
          <w:p w14:paraId="644456D2" w14:textId="1232A022" w:rsidR="00086E5E" w:rsidRPr="00B14F41" w:rsidRDefault="00D57DCE" w:rsidP="00CE726B">
            <w:pPr>
              <w:pStyle w:val="Heading9"/>
              <w:jc w:val="center"/>
              <w:rPr>
                <w:rFonts w:asciiTheme="majorBidi" w:hAnsiTheme="majorBidi" w:cstheme="majorBidi"/>
                <w:b w:val="0"/>
                <w:bCs w:val="0"/>
              </w:rPr>
            </w:pPr>
            <w:r w:rsidRPr="00D57DCE">
              <w:rPr>
                <w:rFonts w:asciiTheme="majorBidi" w:hAnsiTheme="majorBidi" w:cstheme="majorBidi"/>
                <w:b w:val="0"/>
                <w:bCs w:val="0"/>
                <w:spacing w:val="-2"/>
              </w:rPr>
              <w:t>30</w:t>
            </w:r>
            <w:r w:rsidR="0068221E" w:rsidRPr="006B50DF">
              <w:rPr>
                <w:rFonts w:asciiTheme="majorBidi" w:hAnsiTheme="majorBidi" w:cstheme="majorBidi"/>
                <w:b w:val="0"/>
                <w:bCs w:val="0"/>
                <w:spacing w:val="-2"/>
              </w:rPr>
              <w:t xml:space="preserve"> </w:t>
            </w:r>
            <w:r w:rsidR="0068221E" w:rsidRPr="006B50DF">
              <w:rPr>
                <w:rFonts w:asciiTheme="majorBidi" w:hAnsiTheme="majorBidi" w:cstheme="majorBidi" w:hint="cs"/>
                <w:b w:val="0"/>
                <w:bCs w:val="0"/>
                <w:spacing w:val="-2"/>
                <w:cs/>
              </w:rPr>
              <w:t>มิถุนายน</w:t>
            </w:r>
            <w:r w:rsidR="00086E5E" w:rsidRPr="006B50DF">
              <w:rPr>
                <w:rFonts w:asciiTheme="majorBidi" w:hAnsiTheme="majorBidi" w:cstheme="majorBidi"/>
                <w:b w:val="0"/>
                <w:bCs w:val="0"/>
                <w:spacing w:val="-2"/>
                <w:cs/>
              </w:rPr>
              <w:t xml:space="preserve"> </w:t>
            </w:r>
            <w:r w:rsidRPr="00D57DCE">
              <w:rPr>
                <w:rFonts w:asciiTheme="majorBidi" w:hAnsiTheme="majorBidi" w:cstheme="majorBidi"/>
                <w:b w:val="0"/>
                <w:bCs w:val="0"/>
              </w:rPr>
              <w:t>2563</w:t>
            </w:r>
          </w:p>
        </w:tc>
        <w:tc>
          <w:tcPr>
            <w:tcW w:w="236" w:type="dxa"/>
          </w:tcPr>
          <w:p w14:paraId="2CC393BA" w14:textId="77777777" w:rsidR="00086E5E" w:rsidRPr="00B14F41" w:rsidRDefault="00086E5E" w:rsidP="00CE726B">
            <w:pPr>
              <w:pStyle w:val="Heading9"/>
              <w:jc w:val="center"/>
              <w:rPr>
                <w:rFonts w:asciiTheme="majorBidi" w:hAnsiTheme="majorBidi" w:cstheme="majorBidi"/>
                <w:b w:val="0"/>
                <w:bCs w:val="0"/>
              </w:rPr>
            </w:pPr>
          </w:p>
        </w:tc>
        <w:tc>
          <w:tcPr>
            <w:tcW w:w="3004" w:type="dxa"/>
            <w:gridSpan w:val="3"/>
          </w:tcPr>
          <w:p w14:paraId="66070D73" w14:textId="1E239B82" w:rsidR="00086E5E" w:rsidRPr="00B14F41" w:rsidRDefault="00D57DCE" w:rsidP="00CE726B">
            <w:pPr>
              <w:pStyle w:val="Heading9"/>
              <w:jc w:val="center"/>
              <w:rPr>
                <w:rFonts w:asciiTheme="majorBidi" w:hAnsiTheme="majorBidi" w:cstheme="majorBidi"/>
                <w:b w:val="0"/>
                <w:bCs w:val="0"/>
              </w:rPr>
            </w:pPr>
            <w:r w:rsidRPr="00D57DCE">
              <w:rPr>
                <w:rFonts w:asciiTheme="majorBidi" w:hAnsiTheme="majorBidi" w:cstheme="majorBidi"/>
                <w:b w:val="0"/>
                <w:bCs w:val="0"/>
              </w:rPr>
              <w:t>31</w:t>
            </w:r>
            <w:r w:rsidR="00086E5E" w:rsidRPr="00B14F41">
              <w:rPr>
                <w:rFonts w:asciiTheme="majorBidi" w:hAnsiTheme="majorBidi" w:cstheme="majorBidi"/>
                <w:b w:val="0"/>
                <w:bCs w:val="0"/>
              </w:rPr>
              <w:t xml:space="preserve"> </w:t>
            </w:r>
            <w:r w:rsidR="00086E5E" w:rsidRPr="00B14F41">
              <w:rPr>
                <w:rFonts w:asciiTheme="majorBidi" w:hAnsiTheme="majorBidi" w:cstheme="majorBidi"/>
                <w:b w:val="0"/>
                <w:bCs w:val="0"/>
                <w:cs/>
              </w:rPr>
              <w:t xml:space="preserve">ธันวาคม </w:t>
            </w:r>
            <w:r w:rsidRPr="00D57DCE">
              <w:rPr>
                <w:rFonts w:asciiTheme="majorBidi" w:hAnsiTheme="majorBidi" w:cstheme="majorBidi"/>
                <w:b w:val="0"/>
                <w:bCs w:val="0"/>
              </w:rPr>
              <w:t>2562</w:t>
            </w:r>
          </w:p>
        </w:tc>
      </w:tr>
      <w:tr w:rsidR="00086E5E" w:rsidRPr="00CE726B" w14:paraId="04010A82" w14:textId="77777777" w:rsidTr="00E83B4B">
        <w:trPr>
          <w:cantSplit/>
          <w:trHeight w:val="20"/>
        </w:trPr>
        <w:tc>
          <w:tcPr>
            <w:tcW w:w="2970" w:type="dxa"/>
          </w:tcPr>
          <w:p w14:paraId="741ADDF9" w14:textId="77777777" w:rsidR="00086E5E" w:rsidRPr="00CE726B" w:rsidRDefault="00086E5E" w:rsidP="00CE726B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45C2A25A" w14:textId="77777777" w:rsidR="00086E5E" w:rsidRPr="00B14F41" w:rsidRDefault="00086E5E" w:rsidP="00CE726B">
            <w:pPr>
              <w:pStyle w:val="Heading9"/>
              <w:ind w:left="-105" w:right="-105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</w:rPr>
            </w:pPr>
          </w:p>
        </w:tc>
        <w:tc>
          <w:tcPr>
            <w:tcW w:w="270" w:type="dxa"/>
          </w:tcPr>
          <w:p w14:paraId="56DB2B23" w14:textId="77777777" w:rsidR="00086E5E" w:rsidRPr="00B14F41" w:rsidRDefault="00086E5E" w:rsidP="00CE726B">
            <w:pPr>
              <w:pStyle w:val="Heading9"/>
              <w:ind w:left="-105" w:right="-105"/>
              <w:jc w:val="center"/>
              <w:rPr>
                <w:rFonts w:asciiTheme="majorBidi" w:hAnsiTheme="majorBidi" w:cstheme="majorBidi"/>
                <w:b w:val="0"/>
                <w:bCs w:val="0"/>
              </w:rPr>
            </w:pPr>
          </w:p>
        </w:tc>
        <w:tc>
          <w:tcPr>
            <w:tcW w:w="1440" w:type="dxa"/>
          </w:tcPr>
          <w:p w14:paraId="3112D2C1" w14:textId="77777777" w:rsidR="00086E5E" w:rsidRPr="00B14F41" w:rsidRDefault="00086E5E" w:rsidP="00CE726B">
            <w:pPr>
              <w:pStyle w:val="Heading9"/>
              <w:ind w:left="-105" w:right="-105"/>
              <w:jc w:val="center"/>
              <w:rPr>
                <w:rFonts w:asciiTheme="majorBidi" w:hAnsiTheme="majorBidi" w:cstheme="majorBidi"/>
                <w:b w:val="0"/>
                <w:bCs w:val="0"/>
              </w:rPr>
            </w:pPr>
            <w:r w:rsidRPr="00B14F41">
              <w:rPr>
                <w:rFonts w:asciiTheme="majorBidi" w:hAnsiTheme="majorBidi" w:cstheme="majorBidi"/>
                <w:b w:val="0"/>
                <w:bCs w:val="0"/>
                <w:cs/>
              </w:rPr>
              <w:t>อัตราดอกเบี้ย</w:t>
            </w:r>
          </w:p>
        </w:tc>
        <w:tc>
          <w:tcPr>
            <w:tcW w:w="236" w:type="dxa"/>
          </w:tcPr>
          <w:p w14:paraId="3A2C0550" w14:textId="77777777" w:rsidR="00086E5E" w:rsidRPr="00B14F41" w:rsidRDefault="00086E5E" w:rsidP="00CE726B">
            <w:pPr>
              <w:pStyle w:val="Heading9"/>
              <w:ind w:left="-105" w:right="-105"/>
              <w:jc w:val="center"/>
              <w:rPr>
                <w:rFonts w:asciiTheme="majorBidi" w:hAnsiTheme="majorBidi" w:cstheme="majorBidi"/>
                <w:b w:val="0"/>
                <w:bCs w:val="0"/>
              </w:rPr>
            </w:pPr>
          </w:p>
        </w:tc>
        <w:tc>
          <w:tcPr>
            <w:tcW w:w="1260" w:type="dxa"/>
          </w:tcPr>
          <w:p w14:paraId="45D4A7AD" w14:textId="77777777" w:rsidR="00086E5E" w:rsidRPr="00B14F41" w:rsidRDefault="00086E5E" w:rsidP="00CE726B">
            <w:pPr>
              <w:pStyle w:val="Heading9"/>
              <w:ind w:left="-105" w:right="-105"/>
              <w:jc w:val="center"/>
              <w:rPr>
                <w:rFonts w:asciiTheme="majorBidi" w:hAnsiTheme="majorBidi" w:cstheme="majorBidi"/>
                <w:b w:val="0"/>
                <w:bCs w:val="0"/>
              </w:rPr>
            </w:pPr>
          </w:p>
        </w:tc>
        <w:tc>
          <w:tcPr>
            <w:tcW w:w="270" w:type="dxa"/>
          </w:tcPr>
          <w:p w14:paraId="0A317AFB" w14:textId="77777777" w:rsidR="00086E5E" w:rsidRPr="00B14F41" w:rsidRDefault="00086E5E" w:rsidP="00CE726B">
            <w:pPr>
              <w:pStyle w:val="Heading9"/>
              <w:ind w:left="-105" w:right="-105"/>
              <w:jc w:val="center"/>
              <w:rPr>
                <w:rFonts w:asciiTheme="majorBidi" w:hAnsiTheme="majorBidi" w:cstheme="majorBidi"/>
                <w:b w:val="0"/>
                <w:bCs w:val="0"/>
              </w:rPr>
            </w:pPr>
          </w:p>
        </w:tc>
        <w:tc>
          <w:tcPr>
            <w:tcW w:w="1474" w:type="dxa"/>
          </w:tcPr>
          <w:p w14:paraId="2747AE93" w14:textId="77777777" w:rsidR="00086E5E" w:rsidRPr="00B14F41" w:rsidRDefault="00086E5E" w:rsidP="00CE726B">
            <w:pPr>
              <w:pStyle w:val="Heading9"/>
              <w:ind w:left="-105" w:right="-105"/>
              <w:jc w:val="center"/>
              <w:rPr>
                <w:rFonts w:asciiTheme="majorBidi" w:hAnsiTheme="majorBidi" w:cstheme="majorBidi"/>
                <w:b w:val="0"/>
                <w:bCs w:val="0"/>
              </w:rPr>
            </w:pPr>
            <w:r w:rsidRPr="00B14F41">
              <w:rPr>
                <w:rFonts w:asciiTheme="majorBidi" w:hAnsiTheme="majorBidi" w:cstheme="majorBidi"/>
                <w:b w:val="0"/>
                <w:bCs w:val="0"/>
                <w:cs/>
              </w:rPr>
              <w:t>อัตราดอกเบี้ย</w:t>
            </w:r>
          </w:p>
        </w:tc>
      </w:tr>
      <w:tr w:rsidR="00086E5E" w:rsidRPr="00CE726B" w14:paraId="34A7B521" w14:textId="77777777" w:rsidTr="0043224F">
        <w:trPr>
          <w:cantSplit/>
          <w:trHeight w:val="20"/>
        </w:trPr>
        <w:tc>
          <w:tcPr>
            <w:tcW w:w="2970" w:type="dxa"/>
          </w:tcPr>
          <w:p w14:paraId="36FCCD2E" w14:textId="77777777" w:rsidR="00086E5E" w:rsidRPr="00CE726B" w:rsidRDefault="00086E5E" w:rsidP="00CE726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B584125" w14:textId="472E8BF0" w:rsidR="00086E5E" w:rsidRPr="00B14F41" w:rsidRDefault="00086E5E" w:rsidP="00CE726B">
            <w:pPr>
              <w:pStyle w:val="Heading9"/>
              <w:ind w:left="-105" w:right="-105"/>
              <w:jc w:val="center"/>
              <w:rPr>
                <w:rFonts w:asciiTheme="majorBidi" w:hAnsiTheme="majorBidi" w:cstheme="majorBidi"/>
                <w:b w:val="0"/>
                <w:bCs w:val="0"/>
              </w:rPr>
            </w:pPr>
            <w:r w:rsidRPr="00B14F41">
              <w:rPr>
                <w:rFonts w:asciiTheme="majorBidi" w:hAnsiTheme="majorBidi" w:cstheme="majorBidi"/>
                <w:b w:val="0"/>
                <w:bCs w:val="0"/>
                <w:i/>
                <w:iCs/>
              </w:rPr>
              <w:t>(</w:t>
            </w:r>
            <w:r w:rsidR="000F6947" w:rsidRPr="00CE726B">
              <w:rPr>
                <w:rFonts w:asciiTheme="majorBidi" w:hAnsiTheme="majorBidi" w:cstheme="majorBidi"/>
                <w:b w:val="0"/>
                <w:bCs w:val="0"/>
                <w:i/>
                <w:iCs/>
                <w:cs/>
              </w:rPr>
              <w:t>พันบาท</w:t>
            </w:r>
            <w:r w:rsidRPr="00B14F41">
              <w:rPr>
                <w:rFonts w:asciiTheme="majorBidi" w:hAnsiTheme="majorBidi" w:cstheme="majorBidi"/>
                <w:b w:val="0"/>
                <w:bCs w:val="0"/>
                <w:i/>
                <w:iCs/>
              </w:rPr>
              <w:t>)</w:t>
            </w:r>
          </w:p>
        </w:tc>
        <w:tc>
          <w:tcPr>
            <w:tcW w:w="270" w:type="dxa"/>
          </w:tcPr>
          <w:p w14:paraId="23C7DD58" w14:textId="77777777" w:rsidR="00086E5E" w:rsidRPr="00B14F41" w:rsidRDefault="00086E5E" w:rsidP="00CE726B">
            <w:pPr>
              <w:pStyle w:val="Heading9"/>
              <w:ind w:left="-105" w:right="-105"/>
              <w:jc w:val="center"/>
              <w:rPr>
                <w:rFonts w:asciiTheme="majorBidi" w:hAnsiTheme="majorBidi" w:cstheme="majorBidi"/>
                <w:b w:val="0"/>
                <w:bCs w:val="0"/>
              </w:rPr>
            </w:pPr>
          </w:p>
        </w:tc>
        <w:tc>
          <w:tcPr>
            <w:tcW w:w="1440" w:type="dxa"/>
          </w:tcPr>
          <w:p w14:paraId="45833596" w14:textId="77777777" w:rsidR="00086E5E" w:rsidRPr="00B14F41" w:rsidRDefault="00086E5E" w:rsidP="00CE726B">
            <w:pPr>
              <w:pStyle w:val="Heading9"/>
              <w:ind w:left="-105" w:right="-105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</w:rPr>
            </w:pPr>
            <w:r w:rsidRPr="00B14F41">
              <w:rPr>
                <w:rFonts w:asciiTheme="majorBidi" w:hAnsiTheme="majorBidi" w:cstheme="majorBidi"/>
                <w:b w:val="0"/>
                <w:bCs w:val="0"/>
                <w:i/>
                <w:iCs/>
              </w:rPr>
              <w:t>(</w:t>
            </w:r>
            <w:r w:rsidRPr="00B14F41">
              <w:rPr>
                <w:rFonts w:asciiTheme="majorBidi" w:hAnsiTheme="majorBidi" w:cstheme="majorBidi"/>
                <w:b w:val="0"/>
                <w:bCs w:val="0"/>
                <w:i/>
                <w:iCs/>
                <w:cs/>
              </w:rPr>
              <w:t>ร้อยละ</w:t>
            </w:r>
            <w:r w:rsidRPr="00B14F41">
              <w:rPr>
                <w:rFonts w:asciiTheme="majorBidi" w:hAnsiTheme="majorBidi" w:cstheme="majorBidi"/>
                <w:b w:val="0"/>
                <w:bCs w:val="0"/>
                <w:i/>
                <w:iCs/>
              </w:rPr>
              <w:t>)</w:t>
            </w:r>
          </w:p>
        </w:tc>
        <w:tc>
          <w:tcPr>
            <w:tcW w:w="236" w:type="dxa"/>
          </w:tcPr>
          <w:p w14:paraId="55AB934F" w14:textId="77777777" w:rsidR="00086E5E" w:rsidRPr="00B14F41" w:rsidRDefault="00086E5E" w:rsidP="00CE726B">
            <w:pPr>
              <w:pStyle w:val="Heading9"/>
              <w:ind w:left="-105" w:right="-105"/>
              <w:jc w:val="center"/>
              <w:rPr>
                <w:rFonts w:asciiTheme="majorBidi" w:hAnsiTheme="majorBidi" w:cstheme="majorBidi"/>
                <w:b w:val="0"/>
                <w:bCs w:val="0"/>
              </w:rPr>
            </w:pPr>
          </w:p>
        </w:tc>
        <w:tc>
          <w:tcPr>
            <w:tcW w:w="1260" w:type="dxa"/>
          </w:tcPr>
          <w:p w14:paraId="323F130B" w14:textId="5FBB4695" w:rsidR="00086E5E" w:rsidRPr="00B14F41" w:rsidRDefault="00086E5E" w:rsidP="00CE726B">
            <w:pPr>
              <w:pStyle w:val="Heading9"/>
              <w:ind w:left="-105" w:right="-105"/>
              <w:jc w:val="center"/>
              <w:rPr>
                <w:rFonts w:asciiTheme="majorBidi" w:hAnsiTheme="majorBidi" w:cstheme="majorBidi"/>
                <w:b w:val="0"/>
                <w:bCs w:val="0"/>
              </w:rPr>
            </w:pPr>
            <w:r w:rsidRPr="00B14F41">
              <w:rPr>
                <w:rFonts w:asciiTheme="majorBidi" w:hAnsiTheme="majorBidi" w:cstheme="majorBidi"/>
                <w:b w:val="0"/>
                <w:bCs w:val="0"/>
                <w:i/>
                <w:iCs/>
              </w:rPr>
              <w:t>(</w:t>
            </w:r>
            <w:r w:rsidR="000F6947" w:rsidRPr="00CE726B">
              <w:rPr>
                <w:rFonts w:asciiTheme="majorBidi" w:hAnsiTheme="majorBidi" w:cstheme="majorBidi"/>
                <w:b w:val="0"/>
                <w:bCs w:val="0"/>
                <w:i/>
                <w:iCs/>
                <w:cs/>
              </w:rPr>
              <w:t>พันบาท</w:t>
            </w:r>
            <w:r w:rsidRPr="00B14F41">
              <w:rPr>
                <w:rFonts w:asciiTheme="majorBidi" w:hAnsiTheme="majorBidi" w:cstheme="majorBidi"/>
                <w:b w:val="0"/>
                <w:bCs w:val="0"/>
                <w:i/>
                <w:iCs/>
              </w:rPr>
              <w:t>)</w:t>
            </w:r>
          </w:p>
        </w:tc>
        <w:tc>
          <w:tcPr>
            <w:tcW w:w="270" w:type="dxa"/>
          </w:tcPr>
          <w:p w14:paraId="38CA6291" w14:textId="77777777" w:rsidR="00086E5E" w:rsidRPr="00B14F41" w:rsidRDefault="00086E5E" w:rsidP="00CE726B">
            <w:pPr>
              <w:pStyle w:val="Heading9"/>
              <w:ind w:left="-105" w:right="-105"/>
              <w:jc w:val="center"/>
              <w:rPr>
                <w:rFonts w:asciiTheme="majorBidi" w:hAnsiTheme="majorBidi" w:cstheme="majorBidi"/>
                <w:b w:val="0"/>
                <w:bCs w:val="0"/>
              </w:rPr>
            </w:pPr>
          </w:p>
        </w:tc>
        <w:tc>
          <w:tcPr>
            <w:tcW w:w="1474" w:type="dxa"/>
          </w:tcPr>
          <w:p w14:paraId="473418C9" w14:textId="77777777" w:rsidR="00086E5E" w:rsidRPr="00B14F41" w:rsidRDefault="00086E5E" w:rsidP="00CE726B">
            <w:pPr>
              <w:pStyle w:val="Heading9"/>
              <w:ind w:left="-105" w:right="-105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</w:rPr>
            </w:pPr>
            <w:r w:rsidRPr="00B14F41">
              <w:rPr>
                <w:rFonts w:asciiTheme="majorBidi" w:hAnsiTheme="majorBidi" w:cstheme="majorBidi"/>
                <w:b w:val="0"/>
                <w:bCs w:val="0"/>
                <w:i/>
                <w:iCs/>
              </w:rPr>
              <w:t>(</w:t>
            </w:r>
            <w:r w:rsidRPr="00B14F41">
              <w:rPr>
                <w:rFonts w:asciiTheme="majorBidi" w:hAnsiTheme="majorBidi" w:cstheme="majorBidi"/>
                <w:b w:val="0"/>
                <w:bCs w:val="0"/>
                <w:i/>
                <w:iCs/>
                <w:cs/>
              </w:rPr>
              <w:t>ร้อยละ</w:t>
            </w:r>
            <w:r w:rsidRPr="00B14F41">
              <w:rPr>
                <w:rFonts w:asciiTheme="majorBidi" w:hAnsiTheme="majorBidi" w:cstheme="majorBidi"/>
                <w:b w:val="0"/>
                <w:bCs w:val="0"/>
                <w:i/>
                <w:iCs/>
              </w:rPr>
              <w:t>)</w:t>
            </w:r>
          </w:p>
        </w:tc>
      </w:tr>
      <w:tr w:rsidR="00086E5E" w:rsidRPr="00CE726B" w14:paraId="091E5904" w14:textId="77777777" w:rsidTr="0043224F">
        <w:trPr>
          <w:cantSplit/>
          <w:trHeight w:val="20"/>
        </w:trPr>
        <w:tc>
          <w:tcPr>
            <w:tcW w:w="2970" w:type="dxa"/>
          </w:tcPr>
          <w:p w14:paraId="5974C455" w14:textId="17C2BD19" w:rsidR="00086E5E" w:rsidRPr="00B14F41" w:rsidRDefault="0043224F" w:rsidP="00CE726B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1260" w:type="dxa"/>
          </w:tcPr>
          <w:p w14:paraId="6F9CC399" w14:textId="07D5240D" w:rsidR="00086E5E" w:rsidRPr="00B14F41" w:rsidRDefault="00D57DCE" w:rsidP="00CE726B">
            <w:pPr>
              <w:tabs>
                <w:tab w:val="decimal" w:pos="976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57DCE">
              <w:rPr>
                <w:rFonts w:asciiTheme="majorBidi" w:hAnsiTheme="majorBidi"/>
                <w:sz w:val="30"/>
                <w:szCs w:val="30"/>
              </w:rPr>
              <w:t>139</w:t>
            </w:r>
          </w:p>
        </w:tc>
        <w:tc>
          <w:tcPr>
            <w:tcW w:w="270" w:type="dxa"/>
          </w:tcPr>
          <w:p w14:paraId="6C08B2CD" w14:textId="77777777" w:rsidR="00086E5E" w:rsidRPr="00B14F41" w:rsidRDefault="00086E5E" w:rsidP="00CE726B">
            <w:pPr>
              <w:tabs>
                <w:tab w:val="decimal" w:pos="95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440" w:type="dxa"/>
          </w:tcPr>
          <w:p w14:paraId="24C043CE" w14:textId="001259DD" w:rsidR="00086E5E" w:rsidRPr="00FD7867" w:rsidRDefault="0043224F" w:rsidP="00CE726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EF60DE0" w14:textId="77777777" w:rsidR="00086E5E" w:rsidRPr="00FD7867" w:rsidRDefault="00086E5E" w:rsidP="00CE726B">
            <w:pPr>
              <w:tabs>
                <w:tab w:val="decimal" w:pos="87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07F34A0" w14:textId="49D20E6D" w:rsidR="00086E5E" w:rsidRPr="00FD7867" w:rsidRDefault="0043224F" w:rsidP="00B14F41">
            <w:pPr>
              <w:tabs>
                <w:tab w:val="decimal" w:pos="970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B12A77A" w14:textId="77777777" w:rsidR="00086E5E" w:rsidRPr="00FD7867" w:rsidRDefault="00086E5E" w:rsidP="00CE726B">
            <w:pPr>
              <w:tabs>
                <w:tab w:val="decimal" w:pos="87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</w:tcPr>
          <w:p w14:paraId="45AFECDB" w14:textId="5B0E2C9B" w:rsidR="00086E5E" w:rsidRPr="00FD7867" w:rsidRDefault="0043224F" w:rsidP="00CE726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3224F" w:rsidRPr="00CE726B" w14:paraId="7DDD6B8D" w14:textId="77777777" w:rsidTr="0043224F">
        <w:trPr>
          <w:cantSplit/>
          <w:trHeight w:val="20"/>
        </w:trPr>
        <w:tc>
          <w:tcPr>
            <w:tcW w:w="2970" w:type="dxa"/>
          </w:tcPr>
          <w:p w14:paraId="5F493F83" w14:textId="4A2B76CF" w:rsidR="0043224F" w:rsidRPr="00B14F41" w:rsidRDefault="0043224F" w:rsidP="0043224F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B14F41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เงินฝากออมทรัพย์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8166074" w14:textId="77FE1EF5" w:rsidR="0043224F" w:rsidRPr="00B14F41" w:rsidRDefault="00D57DCE" w:rsidP="0043224F">
            <w:pPr>
              <w:tabs>
                <w:tab w:val="decimal" w:pos="976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57DCE">
              <w:rPr>
                <w:rFonts w:asciiTheme="majorBidi" w:hAnsiTheme="majorBidi"/>
                <w:sz w:val="30"/>
                <w:szCs w:val="30"/>
              </w:rPr>
              <w:t>41</w:t>
            </w:r>
            <w:r w:rsidR="0043224F" w:rsidRPr="0043224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7DCE">
              <w:rPr>
                <w:rFonts w:asciiTheme="majorBidi" w:hAnsiTheme="majorBidi"/>
                <w:sz w:val="30"/>
                <w:szCs w:val="30"/>
              </w:rPr>
              <w:t>911</w:t>
            </w:r>
          </w:p>
        </w:tc>
        <w:tc>
          <w:tcPr>
            <w:tcW w:w="270" w:type="dxa"/>
          </w:tcPr>
          <w:p w14:paraId="2D7F1024" w14:textId="77777777" w:rsidR="0043224F" w:rsidRPr="00B14F41" w:rsidRDefault="0043224F" w:rsidP="0043224F">
            <w:pPr>
              <w:tabs>
                <w:tab w:val="decimal" w:pos="95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440" w:type="dxa"/>
          </w:tcPr>
          <w:p w14:paraId="7E9B1249" w14:textId="3FEFCD52" w:rsidR="0043224F" w:rsidRPr="00245732" w:rsidRDefault="00D57DCE" w:rsidP="0043224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7DCE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43224F" w:rsidRPr="00FD7867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D57DCE">
              <w:rPr>
                <w:rFonts w:asciiTheme="majorBidi" w:hAnsiTheme="majorBidi" w:cstheme="majorBidi"/>
                <w:sz w:val="30"/>
                <w:szCs w:val="30"/>
              </w:rPr>
              <w:t>050</w:t>
            </w:r>
            <w:r w:rsidR="0043224F" w:rsidRPr="00FD7867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D57DC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43224F" w:rsidRPr="00FD7867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D57DCE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236" w:type="dxa"/>
          </w:tcPr>
          <w:p w14:paraId="1E19793A" w14:textId="77777777" w:rsidR="0043224F" w:rsidRPr="00FD7867" w:rsidRDefault="0043224F" w:rsidP="0043224F">
            <w:pPr>
              <w:tabs>
                <w:tab w:val="decimal" w:pos="87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24C5F8A" w14:textId="59CA5D9D" w:rsidR="0043224F" w:rsidRPr="00245732" w:rsidRDefault="00D57DCE" w:rsidP="0043224F">
            <w:pPr>
              <w:tabs>
                <w:tab w:val="decimal" w:pos="970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57DCE">
              <w:rPr>
                <w:rFonts w:asciiTheme="majorBidi" w:hAnsiTheme="majorBidi" w:cstheme="majorBidi"/>
                <w:sz w:val="30"/>
                <w:szCs w:val="30"/>
              </w:rPr>
              <w:t>52</w:t>
            </w:r>
            <w:r w:rsidR="0043224F" w:rsidRPr="00FD786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7DCE">
              <w:rPr>
                <w:rFonts w:asciiTheme="majorBidi" w:hAnsiTheme="majorBidi" w:cstheme="majorBidi"/>
                <w:sz w:val="30"/>
                <w:szCs w:val="30"/>
              </w:rPr>
              <w:t>064</w:t>
            </w:r>
          </w:p>
        </w:tc>
        <w:tc>
          <w:tcPr>
            <w:tcW w:w="270" w:type="dxa"/>
          </w:tcPr>
          <w:p w14:paraId="56FA172F" w14:textId="77777777" w:rsidR="0043224F" w:rsidRPr="00FD7867" w:rsidRDefault="0043224F" w:rsidP="0043224F">
            <w:pPr>
              <w:tabs>
                <w:tab w:val="decimal" w:pos="87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4" w:type="dxa"/>
          </w:tcPr>
          <w:p w14:paraId="53584F0C" w14:textId="360069C0" w:rsidR="0043224F" w:rsidRPr="00245732" w:rsidRDefault="00D57DCE" w:rsidP="0043224F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7DCE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43224F" w:rsidRPr="00FD7867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D57DCE">
              <w:rPr>
                <w:rFonts w:asciiTheme="majorBidi" w:hAnsiTheme="majorBidi" w:cstheme="majorBidi"/>
                <w:sz w:val="30"/>
                <w:szCs w:val="30"/>
              </w:rPr>
              <w:t>050</w:t>
            </w:r>
            <w:r w:rsidR="0043224F" w:rsidRPr="00FD7867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D57DC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43224F" w:rsidRPr="00FD7867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D57DCE">
              <w:rPr>
                <w:rFonts w:asciiTheme="majorBidi" w:hAnsiTheme="majorBidi" w:cstheme="majorBidi"/>
                <w:sz w:val="30"/>
                <w:szCs w:val="30"/>
              </w:rPr>
              <w:t>400</w:t>
            </w:r>
          </w:p>
        </w:tc>
      </w:tr>
      <w:tr w:rsidR="0043224F" w:rsidRPr="00CE726B" w14:paraId="56087A02" w14:textId="77777777" w:rsidTr="00E83B4B">
        <w:trPr>
          <w:cantSplit/>
          <w:trHeight w:val="20"/>
        </w:trPr>
        <w:tc>
          <w:tcPr>
            <w:tcW w:w="2970" w:type="dxa"/>
          </w:tcPr>
          <w:p w14:paraId="6C499E8E" w14:textId="77777777" w:rsidR="0043224F" w:rsidRPr="00CE726B" w:rsidRDefault="0043224F" w:rsidP="0043224F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E726B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F549EF3" w14:textId="3099F334" w:rsidR="0043224F" w:rsidRPr="00CE726B" w:rsidRDefault="00D57DCE" w:rsidP="0043224F">
            <w:pPr>
              <w:tabs>
                <w:tab w:val="decimal" w:pos="976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7DCE">
              <w:rPr>
                <w:rFonts w:asciiTheme="majorBidi" w:hAnsiTheme="majorBidi"/>
                <w:b/>
                <w:bCs/>
                <w:sz w:val="30"/>
                <w:szCs w:val="30"/>
              </w:rPr>
              <w:t>42</w:t>
            </w:r>
            <w:r w:rsidR="0043224F" w:rsidRPr="0043224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57DCE">
              <w:rPr>
                <w:rFonts w:asciiTheme="majorBidi" w:hAnsiTheme="majorBidi"/>
                <w:b/>
                <w:bCs/>
                <w:sz w:val="30"/>
                <w:szCs w:val="30"/>
              </w:rPr>
              <w:t>050</w:t>
            </w:r>
          </w:p>
        </w:tc>
        <w:tc>
          <w:tcPr>
            <w:tcW w:w="270" w:type="dxa"/>
          </w:tcPr>
          <w:p w14:paraId="4C62C9BC" w14:textId="77777777" w:rsidR="0043224F" w:rsidRPr="00CE726B" w:rsidRDefault="0043224F" w:rsidP="0043224F">
            <w:pPr>
              <w:tabs>
                <w:tab w:val="decimal" w:pos="95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440" w:type="dxa"/>
          </w:tcPr>
          <w:p w14:paraId="04E21C00" w14:textId="77777777" w:rsidR="0043224F" w:rsidRPr="00CE726B" w:rsidRDefault="0043224F" w:rsidP="0043224F">
            <w:pPr>
              <w:tabs>
                <w:tab w:val="decimal" w:pos="87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158D249" w14:textId="77777777" w:rsidR="0043224F" w:rsidRPr="00CE726B" w:rsidRDefault="0043224F" w:rsidP="0043224F">
            <w:pPr>
              <w:tabs>
                <w:tab w:val="decimal" w:pos="87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78833C0" w14:textId="2B95357B" w:rsidR="0043224F" w:rsidRPr="00CE726B" w:rsidRDefault="00D57DCE" w:rsidP="0043224F">
            <w:pPr>
              <w:tabs>
                <w:tab w:val="decimal" w:pos="970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7D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</w:t>
            </w:r>
            <w:r w:rsidR="0043224F" w:rsidRPr="00CE726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57D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064</w:t>
            </w:r>
          </w:p>
        </w:tc>
        <w:tc>
          <w:tcPr>
            <w:tcW w:w="270" w:type="dxa"/>
          </w:tcPr>
          <w:p w14:paraId="3F36490E" w14:textId="77777777" w:rsidR="0043224F" w:rsidRPr="00CE726B" w:rsidRDefault="0043224F" w:rsidP="0043224F">
            <w:pPr>
              <w:tabs>
                <w:tab w:val="decimal" w:pos="87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4" w:type="dxa"/>
          </w:tcPr>
          <w:p w14:paraId="209D851D" w14:textId="77777777" w:rsidR="0043224F" w:rsidRPr="00CE726B" w:rsidRDefault="0043224F" w:rsidP="0043224F">
            <w:pPr>
              <w:tabs>
                <w:tab w:val="decimal" w:pos="87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6A6EE053" w14:textId="69F8111C" w:rsidR="0045040D" w:rsidRDefault="0045040D" w:rsidP="00CE726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54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6CB55B2D" w14:textId="0477BECB" w:rsidR="00505F70" w:rsidRDefault="00505F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sz w:val="30"/>
          <w:szCs w:val="30"/>
        </w:rPr>
      </w:pPr>
      <w:r>
        <w:rPr>
          <w:rFonts w:asciiTheme="majorBidi" w:hAnsiTheme="majorBidi" w:cstheme="majorBidi"/>
          <w:b/>
          <w:sz w:val="30"/>
          <w:szCs w:val="30"/>
        </w:rPr>
        <w:br w:type="page"/>
      </w:r>
    </w:p>
    <w:p w14:paraId="550C8A8C" w14:textId="667F0C75" w:rsidR="00B22987" w:rsidRPr="00CE726B" w:rsidRDefault="00B22987" w:rsidP="00CE726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 w:hanging="540"/>
        <w:jc w:val="thaiDistribute"/>
        <w:rPr>
          <w:rFonts w:asciiTheme="majorBidi" w:hAnsiTheme="majorBidi" w:cstheme="majorBidi"/>
          <w:bCs/>
          <w:sz w:val="2"/>
          <w:szCs w:val="2"/>
        </w:rPr>
      </w:pPr>
    </w:p>
    <w:p w14:paraId="5BB0D78D" w14:textId="115E92FD" w:rsidR="00086E5E" w:rsidRPr="00AF3771" w:rsidRDefault="00D57DCE" w:rsidP="00C84DC0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D57DCE">
        <w:rPr>
          <w:rFonts w:asciiTheme="majorBidi" w:hAnsiTheme="majorBidi" w:cstheme="majorBidi"/>
          <w:sz w:val="30"/>
          <w:szCs w:val="30"/>
        </w:rPr>
        <w:t>9</w:t>
      </w:r>
      <w:r w:rsidR="00086E5E" w:rsidRPr="00CE726B">
        <w:rPr>
          <w:rFonts w:asciiTheme="majorBidi" w:hAnsiTheme="majorBidi" w:cstheme="majorBidi"/>
          <w:sz w:val="30"/>
          <w:szCs w:val="30"/>
        </w:rPr>
        <w:tab/>
      </w:r>
      <w:r w:rsidR="00086E5E" w:rsidRPr="00CE726B">
        <w:rPr>
          <w:rFonts w:asciiTheme="majorBidi" w:hAnsiTheme="majorBidi" w:cstheme="majorBidi"/>
          <w:sz w:val="30"/>
          <w:szCs w:val="30"/>
          <w:cs/>
        </w:rPr>
        <w:t>ค่าใช้จ่ายรอการตัดบัญชี</w:t>
      </w:r>
    </w:p>
    <w:p w14:paraId="2A4A1E3B" w14:textId="77777777" w:rsidR="00086E5E" w:rsidRPr="006507F7" w:rsidRDefault="00086E5E" w:rsidP="00CE726B">
      <w:pPr>
        <w:ind w:left="562" w:right="-45"/>
        <w:jc w:val="thaiDistribute"/>
        <w:rPr>
          <w:rFonts w:asciiTheme="majorBidi" w:hAnsiTheme="majorBidi" w:cstheme="majorBidi"/>
          <w:b/>
          <w:bCs/>
          <w:spacing w:val="-2"/>
          <w:sz w:val="24"/>
          <w:szCs w:val="24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1800"/>
        <w:gridCol w:w="1800"/>
      </w:tblGrid>
      <w:tr w:rsidR="00976692" w:rsidRPr="00CE726B" w14:paraId="618A502A" w14:textId="77777777" w:rsidTr="00976692">
        <w:trPr>
          <w:cantSplit/>
          <w:trHeight w:val="144"/>
          <w:tblHeader/>
        </w:trPr>
        <w:tc>
          <w:tcPr>
            <w:tcW w:w="5580" w:type="dxa"/>
          </w:tcPr>
          <w:p w14:paraId="78768762" w14:textId="77777777" w:rsidR="00976692" w:rsidRPr="00CE726B" w:rsidRDefault="00976692" w:rsidP="00CE726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5EA94E0F" w14:textId="6642BF27" w:rsidR="00976692" w:rsidRPr="00B14F41" w:rsidRDefault="00976692" w:rsidP="00CE726B">
            <w:pPr>
              <w:pStyle w:val="Heading9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i/>
                <w:iCs/>
                <w:cs/>
              </w:rPr>
              <w:t>หมายเหตุ</w:t>
            </w:r>
          </w:p>
        </w:tc>
        <w:tc>
          <w:tcPr>
            <w:tcW w:w="1800" w:type="dxa"/>
          </w:tcPr>
          <w:p w14:paraId="7634C584" w14:textId="501C099B" w:rsidR="00976692" w:rsidRPr="00B14F41" w:rsidRDefault="00976692" w:rsidP="00CE726B">
            <w:pPr>
              <w:pStyle w:val="Heading9"/>
              <w:jc w:val="center"/>
              <w:rPr>
                <w:rFonts w:asciiTheme="majorBidi" w:hAnsiTheme="majorBidi" w:cstheme="majorBidi"/>
                <w:b w:val="0"/>
                <w:bCs w:val="0"/>
              </w:rPr>
            </w:pPr>
            <w:r w:rsidRPr="00B14F41">
              <w:rPr>
                <w:rFonts w:asciiTheme="majorBidi" w:hAnsiTheme="majorBidi" w:cstheme="majorBidi"/>
                <w:b w:val="0"/>
                <w:bCs w:val="0"/>
                <w:i/>
                <w:iCs/>
                <w:cs/>
              </w:rPr>
              <w:t>(</w:t>
            </w:r>
            <w:r w:rsidRPr="00CE726B">
              <w:rPr>
                <w:rFonts w:asciiTheme="majorBidi" w:hAnsiTheme="majorBidi" w:cstheme="majorBidi"/>
                <w:b w:val="0"/>
                <w:bCs w:val="0"/>
                <w:i/>
                <w:iCs/>
                <w:cs/>
              </w:rPr>
              <w:t>พันบาท</w:t>
            </w:r>
            <w:r w:rsidRPr="00B14F41">
              <w:rPr>
                <w:rFonts w:asciiTheme="majorBidi" w:hAnsiTheme="majorBidi" w:cstheme="majorBidi"/>
                <w:b w:val="0"/>
                <w:bCs w:val="0"/>
                <w:i/>
                <w:iCs/>
                <w:cs/>
              </w:rPr>
              <w:t>)</w:t>
            </w:r>
          </w:p>
        </w:tc>
      </w:tr>
      <w:tr w:rsidR="00976692" w:rsidRPr="00CE726B" w14:paraId="12010AF1" w14:textId="77777777" w:rsidTr="00976692">
        <w:trPr>
          <w:cantSplit/>
          <w:trHeight w:val="144"/>
        </w:trPr>
        <w:tc>
          <w:tcPr>
            <w:tcW w:w="5580" w:type="dxa"/>
          </w:tcPr>
          <w:p w14:paraId="123234CD" w14:textId="05618C43" w:rsidR="00976692" w:rsidRPr="00CE726B" w:rsidRDefault="00976692" w:rsidP="00CE726B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CE726B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ณ วันที่ </w:t>
            </w:r>
            <w:r w:rsidR="00D57DCE" w:rsidRPr="00D57DCE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</w:t>
            </w:r>
            <w:r w:rsidRPr="00CE726B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  <w:r w:rsidRPr="00CE726B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มกราคม </w:t>
            </w:r>
            <w:r w:rsidR="00D57DCE" w:rsidRPr="00D57DCE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2563</w:t>
            </w:r>
          </w:p>
        </w:tc>
        <w:tc>
          <w:tcPr>
            <w:tcW w:w="1800" w:type="dxa"/>
          </w:tcPr>
          <w:p w14:paraId="304161E5" w14:textId="77777777" w:rsidR="00976692" w:rsidRPr="00245732" w:rsidRDefault="00976692" w:rsidP="00CE726B">
            <w:pPr>
              <w:tabs>
                <w:tab w:val="decimal" w:pos="1064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2B205246" w14:textId="02F169CD" w:rsidR="00976692" w:rsidRPr="00CE726B" w:rsidRDefault="00D57DCE" w:rsidP="00CE726B">
            <w:pPr>
              <w:tabs>
                <w:tab w:val="decimal" w:pos="1064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57DCE">
              <w:rPr>
                <w:rFonts w:asciiTheme="majorBidi" w:hAnsiTheme="majorBidi" w:cstheme="majorBidi"/>
                <w:sz w:val="30"/>
                <w:szCs w:val="30"/>
              </w:rPr>
              <w:t>63</w:t>
            </w:r>
            <w:r w:rsidR="00976692" w:rsidRPr="00B14F4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7DCE">
              <w:rPr>
                <w:rFonts w:asciiTheme="majorBidi" w:hAnsiTheme="majorBidi" w:cstheme="majorBidi"/>
                <w:sz w:val="30"/>
                <w:szCs w:val="30"/>
              </w:rPr>
              <w:t>335</w:t>
            </w:r>
          </w:p>
        </w:tc>
      </w:tr>
      <w:tr w:rsidR="00976692" w:rsidRPr="00CE726B" w14:paraId="0FCDF8C8" w14:textId="77777777" w:rsidTr="00976692">
        <w:trPr>
          <w:cantSplit/>
          <w:trHeight w:val="144"/>
        </w:trPr>
        <w:tc>
          <w:tcPr>
            <w:tcW w:w="5580" w:type="dxa"/>
          </w:tcPr>
          <w:p w14:paraId="6AC55392" w14:textId="108EEA68" w:rsidR="00976692" w:rsidRPr="00CE726B" w:rsidRDefault="00976692" w:rsidP="00157F41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CE726B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รับรู้เป็นค่าใช้จ่ายในระหว่างงวด</w:t>
            </w:r>
            <w:r w:rsidRPr="00CE726B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</w:p>
        </w:tc>
        <w:tc>
          <w:tcPr>
            <w:tcW w:w="1800" w:type="dxa"/>
          </w:tcPr>
          <w:p w14:paraId="7E37DE1B" w14:textId="77777777" w:rsidR="00976692" w:rsidRDefault="00976692" w:rsidP="00157F41">
            <w:pPr>
              <w:tabs>
                <w:tab w:val="decimal" w:pos="951"/>
              </w:tabs>
              <w:spacing w:line="240" w:lineRule="auto"/>
              <w:ind w:left="-108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2F23E9D2" w14:textId="2F6C384C" w:rsidR="00976692" w:rsidRPr="00245732" w:rsidRDefault="00976692" w:rsidP="00157F41">
            <w:pPr>
              <w:tabs>
                <w:tab w:val="decimal" w:pos="951"/>
              </w:tabs>
              <w:spacing w:line="240" w:lineRule="auto"/>
              <w:ind w:left="-108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57DCE" w:rsidRPr="00D57DCE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57DCE" w:rsidRPr="00D57DCE">
              <w:rPr>
                <w:rFonts w:asciiTheme="majorBidi" w:hAnsiTheme="majorBidi" w:cstheme="majorBidi"/>
                <w:sz w:val="30"/>
                <w:szCs w:val="30"/>
              </w:rPr>
              <w:t>072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976692" w:rsidRPr="00CE726B" w14:paraId="633A6D86" w14:textId="77777777" w:rsidTr="00976692">
        <w:trPr>
          <w:cantSplit/>
          <w:trHeight w:val="144"/>
        </w:trPr>
        <w:tc>
          <w:tcPr>
            <w:tcW w:w="5580" w:type="dxa"/>
          </w:tcPr>
          <w:p w14:paraId="4D0D8C47" w14:textId="0EDA4F0E" w:rsidR="00976692" w:rsidRPr="00CE726B" w:rsidRDefault="00976692" w:rsidP="00157F41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976692">
              <w:rPr>
                <w:rFonts w:asciiTheme="majorBidi" w:hAnsiTheme="majorBidi" w:hint="cs"/>
                <w:spacing w:val="-4"/>
                <w:sz w:val="30"/>
                <w:szCs w:val="30"/>
                <w:cs/>
              </w:rPr>
              <w:t>จัดประเภทเป็น</w:t>
            </w:r>
            <w:r>
              <w:rPr>
                <w:rFonts w:asciiTheme="majorBidi" w:hAnsiTheme="majorBidi" w:hint="cs"/>
                <w:spacing w:val="-4"/>
                <w:sz w:val="30"/>
                <w:szCs w:val="30"/>
                <w:cs/>
              </w:rPr>
              <w:t>ค่าใช้จ่ายในการออก</w:t>
            </w:r>
            <w:r w:rsidRPr="00157F41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>เงินกู้ยืม</w:t>
            </w:r>
            <w:r>
              <w:rPr>
                <w:rFonts w:asciiTheme="majorBidi" w:hAnsiTheme="majorBidi" w:hint="cs"/>
                <w:spacing w:val="-4"/>
                <w:sz w:val="30"/>
                <w:szCs w:val="30"/>
                <w:cs/>
              </w:rPr>
              <w:t>ระยะยาว</w:t>
            </w:r>
            <w:r w:rsidRPr="00157F41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>รอตัดบัญชี</w:t>
            </w:r>
          </w:p>
        </w:tc>
        <w:tc>
          <w:tcPr>
            <w:tcW w:w="1800" w:type="dxa"/>
          </w:tcPr>
          <w:p w14:paraId="738A863E" w14:textId="6058B9D0" w:rsidR="00976692" w:rsidRPr="00976692" w:rsidRDefault="00D57DCE" w:rsidP="00976692">
            <w:pPr>
              <w:tabs>
                <w:tab w:val="decimal" w:pos="951"/>
              </w:tabs>
              <w:spacing w:line="240" w:lineRule="auto"/>
              <w:ind w:left="-108" w:right="-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57DC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10</w:t>
            </w:r>
          </w:p>
        </w:tc>
        <w:tc>
          <w:tcPr>
            <w:tcW w:w="1800" w:type="dxa"/>
          </w:tcPr>
          <w:p w14:paraId="1BCB59A2" w14:textId="62AF1472" w:rsidR="00976692" w:rsidRPr="00CE726B" w:rsidRDefault="00976692" w:rsidP="00157F41">
            <w:pPr>
              <w:tabs>
                <w:tab w:val="decimal" w:pos="951"/>
              </w:tabs>
              <w:spacing w:line="240" w:lineRule="auto"/>
              <w:ind w:left="-108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57DCE" w:rsidRPr="00D57DCE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57DCE" w:rsidRPr="00D57DCE">
              <w:rPr>
                <w:rFonts w:asciiTheme="majorBidi" w:hAnsiTheme="majorBidi" w:cstheme="majorBidi"/>
                <w:sz w:val="30"/>
                <w:szCs w:val="30"/>
              </w:rPr>
              <w:t>309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976692" w:rsidRPr="00CE726B" w14:paraId="57A8A9F4" w14:textId="77777777" w:rsidTr="00976692">
        <w:trPr>
          <w:cantSplit/>
          <w:trHeight w:val="144"/>
        </w:trPr>
        <w:tc>
          <w:tcPr>
            <w:tcW w:w="5580" w:type="dxa"/>
          </w:tcPr>
          <w:p w14:paraId="53888711" w14:textId="4DDD68E7" w:rsidR="00976692" w:rsidRPr="00CE726B" w:rsidRDefault="00976692" w:rsidP="00157F41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B50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D57DCE" w:rsidRPr="00D57D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Pr="006B50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</w:t>
            </w:r>
            <w:r w:rsidRPr="006B50D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ิถุนายน</w:t>
            </w:r>
            <w:r w:rsidRPr="006B50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="00D57DCE" w:rsidRPr="00D57D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800" w:type="dxa"/>
          </w:tcPr>
          <w:p w14:paraId="38D1DF2D" w14:textId="77777777" w:rsidR="00976692" w:rsidRPr="006B50DF" w:rsidRDefault="00976692" w:rsidP="00157F41">
            <w:pPr>
              <w:tabs>
                <w:tab w:val="decimal" w:pos="1064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37B28BC4" w14:textId="127F75B3" w:rsidR="00976692" w:rsidRPr="00CE726B" w:rsidRDefault="00D57DCE" w:rsidP="00157F41">
            <w:pPr>
              <w:tabs>
                <w:tab w:val="decimal" w:pos="1064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7D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</w:t>
            </w:r>
            <w:r w:rsidR="00976692" w:rsidRPr="006B50D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57D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954</w:t>
            </w:r>
          </w:p>
        </w:tc>
      </w:tr>
    </w:tbl>
    <w:p w14:paraId="7C8CE7FA" w14:textId="77777777" w:rsidR="00086E5E" w:rsidRPr="006507F7" w:rsidRDefault="00086E5E" w:rsidP="00CE726B">
      <w:pPr>
        <w:ind w:left="562" w:right="-45"/>
        <w:jc w:val="thaiDistribute"/>
        <w:rPr>
          <w:rFonts w:asciiTheme="majorBidi" w:hAnsiTheme="majorBidi" w:cstheme="majorBidi"/>
          <w:spacing w:val="-2"/>
          <w:sz w:val="24"/>
          <w:szCs w:val="24"/>
        </w:rPr>
      </w:pPr>
    </w:p>
    <w:p w14:paraId="254785C6" w14:textId="258FA103" w:rsidR="00086E5E" w:rsidRDefault="00383CF4" w:rsidP="00CE726B">
      <w:pPr>
        <w:ind w:left="562" w:right="-45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383CF4">
        <w:rPr>
          <w:rFonts w:asciiTheme="majorBidi" w:hAnsiTheme="majorBidi" w:cstheme="majorBidi"/>
          <w:sz w:val="30"/>
          <w:szCs w:val="30"/>
          <w:cs/>
          <w:lang w:val="en-GB"/>
        </w:rPr>
        <w:t xml:space="preserve">ณ </w:t>
      </w:r>
      <w:r w:rsidRPr="006B50DF">
        <w:rPr>
          <w:rFonts w:asciiTheme="majorBidi" w:hAnsiTheme="majorBidi" w:cstheme="majorBidi"/>
          <w:sz w:val="30"/>
          <w:szCs w:val="30"/>
          <w:cs/>
          <w:lang w:val="en-GB"/>
        </w:rPr>
        <w:t xml:space="preserve">วันที่ </w:t>
      </w:r>
      <w:r w:rsidR="00D57DCE" w:rsidRPr="00D57DCE">
        <w:rPr>
          <w:rFonts w:asciiTheme="majorBidi" w:hAnsiTheme="majorBidi" w:cstheme="majorBidi"/>
          <w:sz w:val="30"/>
          <w:szCs w:val="30"/>
        </w:rPr>
        <w:t>30</w:t>
      </w:r>
      <w:r w:rsidRPr="006B50DF">
        <w:rPr>
          <w:rFonts w:asciiTheme="majorBidi" w:hAnsiTheme="majorBidi" w:cstheme="majorBidi"/>
          <w:sz w:val="30"/>
          <w:szCs w:val="30"/>
          <w:cs/>
          <w:lang w:val="en-GB"/>
        </w:rPr>
        <w:t xml:space="preserve"> ม</w:t>
      </w:r>
      <w:r w:rsidR="0068221E" w:rsidRPr="006B50DF">
        <w:rPr>
          <w:rFonts w:asciiTheme="majorBidi" w:hAnsiTheme="majorBidi" w:cstheme="majorBidi" w:hint="cs"/>
          <w:sz w:val="30"/>
          <w:szCs w:val="30"/>
          <w:cs/>
          <w:lang w:val="en-GB"/>
        </w:rPr>
        <w:t>ิถุนายน</w:t>
      </w:r>
      <w:r w:rsidRPr="006B50DF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="00D57DCE" w:rsidRPr="00D57DCE">
        <w:rPr>
          <w:rFonts w:asciiTheme="majorBidi" w:hAnsiTheme="majorBidi" w:cstheme="majorBidi"/>
          <w:sz w:val="30"/>
          <w:szCs w:val="30"/>
        </w:rPr>
        <w:t>2563</w:t>
      </w:r>
      <w:r w:rsidRPr="00383CF4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="008A341C" w:rsidRPr="00CE726B">
        <w:rPr>
          <w:rFonts w:asciiTheme="majorBidi" w:hAnsiTheme="majorBidi" w:cstheme="majorBidi"/>
          <w:sz w:val="30"/>
          <w:szCs w:val="30"/>
          <w:cs/>
          <w:lang w:val="en-GB"/>
        </w:rPr>
        <w:t>กอง</w:t>
      </w:r>
      <w:r w:rsidRPr="00383CF4">
        <w:rPr>
          <w:rFonts w:asciiTheme="majorBidi" w:hAnsiTheme="majorBidi" w:cstheme="majorBidi"/>
          <w:sz w:val="30"/>
          <w:szCs w:val="30"/>
          <w:cs/>
          <w:lang w:val="en-GB"/>
        </w:rPr>
        <w:t xml:space="preserve">ทรัสต์มีค่าใช้จ่ายที่เกี่ยวข้องกับการจัดตั้งกองหรือระดมทุนที่ทยอยตัดจ่ายคงเหลือ </w:t>
      </w:r>
      <w:r w:rsidR="00D57DCE" w:rsidRPr="00D57DCE">
        <w:rPr>
          <w:rFonts w:asciiTheme="majorBidi" w:hAnsiTheme="majorBidi" w:cstheme="majorBidi"/>
          <w:sz w:val="30"/>
          <w:szCs w:val="30"/>
        </w:rPr>
        <w:t>50</w:t>
      </w:r>
      <w:r w:rsidR="006B50DF">
        <w:rPr>
          <w:rFonts w:asciiTheme="majorBidi" w:hAnsiTheme="majorBidi" w:cstheme="majorBidi"/>
          <w:sz w:val="30"/>
          <w:szCs w:val="30"/>
        </w:rPr>
        <w:t>.</w:t>
      </w:r>
      <w:r w:rsidR="00D57DCE" w:rsidRPr="00D57DCE">
        <w:rPr>
          <w:rFonts w:asciiTheme="majorBidi" w:hAnsiTheme="majorBidi" w:cstheme="majorBidi"/>
          <w:sz w:val="30"/>
          <w:szCs w:val="30"/>
        </w:rPr>
        <w:t>95</w:t>
      </w:r>
      <w:r w:rsidRPr="00383CF4">
        <w:rPr>
          <w:rFonts w:asciiTheme="majorBidi" w:hAnsiTheme="majorBidi" w:cstheme="majorBidi"/>
          <w:sz w:val="30"/>
          <w:szCs w:val="30"/>
          <w:cs/>
          <w:lang w:val="en-GB"/>
        </w:rPr>
        <w:t xml:space="preserve"> ล้านบาท หากต้องรับรู้ค่าใช้จ่ายดังกล่าวทั้งจำนวน มูลค่าทรัพย์สินสุทธิจะเหลือเท่ากับ </w:t>
      </w:r>
      <w:r w:rsidR="00D57DCE" w:rsidRPr="00D57DCE">
        <w:rPr>
          <w:rFonts w:asciiTheme="majorBidi" w:hAnsiTheme="majorBidi" w:cstheme="majorBidi"/>
          <w:sz w:val="30"/>
          <w:szCs w:val="30"/>
        </w:rPr>
        <w:t>5</w:t>
      </w:r>
      <w:r w:rsidR="006B50DF">
        <w:rPr>
          <w:rFonts w:asciiTheme="majorBidi" w:hAnsiTheme="majorBidi" w:cstheme="majorBidi"/>
          <w:sz w:val="30"/>
          <w:szCs w:val="30"/>
        </w:rPr>
        <w:t>,</w:t>
      </w:r>
      <w:r w:rsidR="00D57DCE" w:rsidRPr="00D57DCE">
        <w:rPr>
          <w:rFonts w:asciiTheme="majorBidi" w:hAnsiTheme="majorBidi" w:cstheme="majorBidi"/>
          <w:sz w:val="30"/>
          <w:szCs w:val="30"/>
        </w:rPr>
        <w:t>473</w:t>
      </w:r>
      <w:r w:rsidR="006B50DF">
        <w:rPr>
          <w:rFonts w:asciiTheme="majorBidi" w:hAnsiTheme="majorBidi" w:cstheme="majorBidi"/>
          <w:sz w:val="30"/>
          <w:szCs w:val="30"/>
        </w:rPr>
        <w:t>.</w:t>
      </w:r>
      <w:r w:rsidR="00D57DCE" w:rsidRPr="00D57DCE">
        <w:rPr>
          <w:rFonts w:asciiTheme="majorBidi" w:hAnsiTheme="majorBidi" w:cstheme="majorBidi"/>
          <w:sz w:val="30"/>
          <w:szCs w:val="30"/>
        </w:rPr>
        <w:t>23</w:t>
      </w:r>
      <w:r w:rsidR="0068221E">
        <w:rPr>
          <w:rFonts w:asciiTheme="majorBidi" w:hAnsiTheme="majorBidi" w:cstheme="majorBidi"/>
          <w:sz w:val="30"/>
          <w:szCs w:val="30"/>
        </w:rPr>
        <w:t xml:space="preserve"> </w:t>
      </w:r>
      <w:r w:rsidRPr="00383CF4">
        <w:rPr>
          <w:rFonts w:asciiTheme="majorBidi" w:hAnsiTheme="majorBidi" w:cstheme="majorBidi"/>
          <w:sz w:val="30"/>
          <w:szCs w:val="30"/>
          <w:cs/>
          <w:lang w:val="en-GB"/>
        </w:rPr>
        <w:t xml:space="preserve">ล้านบาท มูลค่าทรัพย์สินสุทธิต่อหน่วยคงเหลือ </w:t>
      </w:r>
      <w:r w:rsidR="00D57DCE" w:rsidRPr="00D57DCE">
        <w:rPr>
          <w:rFonts w:asciiTheme="majorBidi" w:hAnsiTheme="majorBidi" w:cstheme="majorBidi"/>
          <w:sz w:val="30"/>
          <w:szCs w:val="30"/>
        </w:rPr>
        <w:t>7</w:t>
      </w:r>
      <w:r w:rsidR="006B50DF">
        <w:rPr>
          <w:rFonts w:asciiTheme="majorBidi" w:hAnsiTheme="majorBidi" w:cstheme="majorBidi"/>
          <w:sz w:val="30"/>
          <w:szCs w:val="30"/>
        </w:rPr>
        <w:t>.</w:t>
      </w:r>
      <w:r w:rsidR="00D57DCE" w:rsidRPr="00D57DCE">
        <w:rPr>
          <w:rFonts w:asciiTheme="majorBidi" w:hAnsiTheme="majorBidi" w:cstheme="majorBidi"/>
          <w:sz w:val="30"/>
          <w:szCs w:val="30"/>
        </w:rPr>
        <w:t>6925</w:t>
      </w:r>
      <w:r w:rsidR="0068221E">
        <w:rPr>
          <w:rFonts w:asciiTheme="majorBidi" w:hAnsiTheme="majorBidi" w:cstheme="majorBidi"/>
          <w:sz w:val="30"/>
          <w:szCs w:val="30"/>
        </w:rPr>
        <w:t xml:space="preserve"> </w:t>
      </w:r>
      <w:r w:rsidRPr="00383CF4">
        <w:rPr>
          <w:rFonts w:asciiTheme="majorBidi" w:hAnsiTheme="majorBidi" w:cstheme="majorBidi"/>
          <w:sz w:val="30"/>
          <w:szCs w:val="30"/>
          <w:cs/>
          <w:lang w:val="en-GB"/>
        </w:rPr>
        <w:t>บาท</w:t>
      </w:r>
    </w:p>
    <w:p w14:paraId="434BBA60" w14:textId="77777777" w:rsidR="00383CF4" w:rsidRPr="006507F7" w:rsidRDefault="00383CF4" w:rsidP="00CE726B">
      <w:pPr>
        <w:ind w:left="562" w:right="-45"/>
        <w:jc w:val="thaiDistribute"/>
        <w:rPr>
          <w:rFonts w:asciiTheme="majorBidi" w:hAnsiTheme="majorBidi" w:cstheme="majorBidi"/>
          <w:sz w:val="24"/>
          <w:szCs w:val="24"/>
          <w:lang w:val="en-GB"/>
        </w:rPr>
      </w:pPr>
    </w:p>
    <w:p w14:paraId="719BCBE7" w14:textId="30838E2D" w:rsidR="0079310B" w:rsidRPr="00CD0A4B" w:rsidRDefault="00D57DCE" w:rsidP="0079310B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24"/>
          <w:szCs w:val="24"/>
          <w:shd w:val="clear" w:color="auto" w:fill="D9D9D9"/>
          <w:cs/>
        </w:rPr>
      </w:pPr>
      <w:r w:rsidRPr="00D57DCE">
        <w:rPr>
          <w:rFonts w:asciiTheme="majorBidi" w:hAnsiTheme="majorBidi" w:cstheme="majorBidi"/>
          <w:sz w:val="30"/>
          <w:szCs w:val="30"/>
        </w:rPr>
        <w:t>10</w:t>
      </w:r>
      <w:r w:rsidR="0079310B">
        <w:rPr>
          <w:rFonts w:asciiTheme="majorBidi" w:hAnsiTheme="majorBidi" w:cstheme="majorBidi"/>
          <w:sz w:val="30"/>
          <w:szCs w:val="30"/>
        </w:rPr>
        <w:tab/>
      </w:r>
      <w:r w:rsidR="0079310B" w:rsidRPr="0033329D">
        <w:rPr>
          <w:rFonts w:asciiTheme="majorBidi" w:hAnsiTheme="majorBidi" w:cstheme="majorBidi"/>
          <w:sz w:val="30"/>
          <w:szCs w:val="30"/>
          <w:cs/>
        </w:rPr>
        <w:t>เงินกู้ยืมระยะยาว</w:t>
      </w:r>
    </w:p>
    <w:p w14:paraId="00EA417A" w14:textId="77777777" w:rsidR="0079310B" w:rsidRPr="006507F7" w:rsidRDefault="0079310B" w:rsidP="007931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4"/>
          <w:szCs w:val="24"/>
          <w:lang w:val="en-GB"/>
        </w:rPr>
      </w:pPr>
    </w:p>
    <w:p w14:paraId="35DE8FCE" w14:textId="4F9D9510" w:rsidR="0079310B" w:rsidRPr="00CE726B" w:rsidRDefault="0079310B" w:rsidP="007931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CE726B">
        <w:rPr>
          <w:rFonts w:asciiTheme="majorBidi" w:hAnsiTheme="majorBidi" w:cstheme="majorBidi"/>
          <w:sz w:val="30"/>
          <w:szCs w:val="30"/>
          <w:cs/>
          <w:lang w:val="en-GB"/>
        </w:rPr>
        <w:t xml:space="preserve">ในวันที่ </w:t>
      </w:r>
      <w:r w:rsidR="00D57DCE" w:rsidRPr="00D57DCE">
        <w:rPr>
          <w:rFonts w:asciiTheme="majorBidi" w:hAnsiTheme="majorBidi" w:cstheme="majorBidi"/>
          <w:sz w:val="30"/>
          <w:szCs w:val="30"/>
        </w:rPr>
        <w:t>23</w:t>
      </w:r>
      <w:r w:rsidRPr="00CE726B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CE726B">
        <w:rPr>
          <w:rFonts w:asciiTheme="majorBidi" w:hAnsiTheme="majorBidi" w:cstheme="majorBidi"/>
          <w:sz w:val="30"/>
          <w:szCs w:val="30"/>
          <w:cs/>
          <w:lang w:val="en-GB"/>
        </w:rPr>
        <w:t xml:space="preserve">กันยายน </w:t>
      </w:r>
      <w:r w:rsidR="00D57DCE" w:rsidRPr="00D57DCE">
        <w:rPr>
          <w:rFonts w:asciiTheme="majorBidi" w:hAnsiTheme="majorBidi" w:cstheme="majorBidi"/>
          <w:sz w:val="30"/>
          <w:szCs w:val="30"/>
        </w:rPr>
        <w:t>2562</w:t>
      </w:r>
      <w:r w:rsidRPr="00CE726B">
        <w:rPr>
          <w:rFonts w:asciiTheme="majorBidi" w:hAnsiTheme="majorBidi" w:cstheme="majorBidi"/>
          <w:sz w:val="30"/>
          <w:szCs w:val="30"/>
          <w:cs/>
          <w:lang w:val="en-GB"/>
        </w:rPr>
        <w:t xml:space="preserve"> กองทรัสต์ได้เข้าทำสัญญากู้ยืมเงินจากสถาบันการเงิน วงเงินการกู้รวมทั้งสิ้น </w:t>
      </w:r>
      <w:r w:rsidR="00D57DCE" w:rsidRPr="00D57DCE">
        <w:rPr>
          <w:rFonts w:asciiTheme="majorBidi" w:hAnsiTheme="majorBidi" w:cstheme="majorBidi"/>
          <w:sz w:val="30"/>
          <w:szCs w:val="30"/>
        </w:rPr>
        <w:t>1</w:t>
      </w:r>
      <w:r w:rsidRPr="00CE726B">
        <w:rPr>
          <w:rFonts w:asciiTheme="majorBidi" w:hAnsiTheme="majorBidi" w:cstheme="majorBidi"/>
          <w:sz w:val="30"/>
          <w:szCs w:val="30"/>
          <w:lang w:val="en-GB"/>
        </w:rPr>
        <w:t>,</w:t>
      </w:r>
      <w:r w:rsidR="00D57DCE" w:rsidRPr="00D57DCE">
        <w:rPr>
          <w:rFonts w:asciiTheme="majorBidi" w:hAnsiTheme="majorBidi" w:cstheme="majorBidi"/>
          <w:sz w:val="30"/>
          <w:szCs w:val="30"/>
        </w:rPr>
        <w:t>944</w:t>
      </w:r>
      <w:r w:rsidRPr="00CE726B">
        <w:rPr>
          <w:rFonts w:asciiTheme="majorBidi" w:hAnsiTheme="majorBidi" w:cstheme="majorBidi"/>
          <w:sz w:val="30"/>
          <w:szCs w:val="30"/>
          <w:lang w:val="en-GB"/>
        </w:rPr>
        <w:t>.</w:t>
      </w:r>
      <w:r w:rsidR="00D57DCE" w:rsidRPr="00D57DCE">
        <w:rPr>
          <w:rFonts w:asciiTheme="majorBidi" w:hAnsiTheme="majorBidi" w:cstheme="majorBidi"/>
          <w:sz w:val="30"/>
          <w:szCs w:val="30"/>
        </w:rPr>
        <w:t>21</w:t>
      </w:r>
      <w:r w:rsidRPr="00CE726B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="00584C63">
        <w:rPr>
          <w:rFonts w:asciiTheme="majorBidi" w:hAnsiTheme="majorBidi" w:cstheme="majorBidi" w:hint="cs"/>
          <w:sz w:val="30"/>
          <w:szCs w:val="30"/>
          <w:cs/>
          <w:lang w:val="en-GB"/>
        </w:rPr>
        <w:t>ล้าน</w:t>
      </w:r>
      <w:r w:rsidRPr="00CE726B">
        <w:rPr>
          <w:rFonts w:asciiTheme="majorBidi" w:hAnsiTheme="majorBidi" w:cstheme="majorBidi"/>
          <w:sz w:val="30"/>
          <w:szCs w:val="30"/>
          <w:cs/>
          <w:lang w:val="en-GB"/>
        </w:rPr>
        <w:t xml:space="preserve">บาท กองทรัสต์เบิกเงินงวดแรกจำนวน </w:t>
      </w:r>
      <w:r w:rsidR="00D57DCE" w:rsidRPr="00D57DCE">
        <w:rPr>
          <w:rFonts w:asciiTheme="majorBidi" w:hAnsiTheme="majorBidi" w:cstheme="majorBidi"/>
          <w:sz w:val="30"/>
          <w:szCs w:val="30"/>
        </w:rPr>
        <w:t>1</w:t>
      </w:r>
      <w:r w:rsidRPr="00CE726B">
        <w:rPr>
          <w:rFonts w:asciiTheme="majorBidi" w:hAnsiTheme="majorBidi" w:cstheme="majorBidi"/>
          <w:sz w:val="30"/>
          <w:szCs w:val="30"/>
          <w:cs/>
          <w:lang w:val="en-GB"/>
        </w:rPr>
        <w:t>,</w:t>
      </w:r>
      <w:r w:rsidR="00D57DCE" w:rsidRPr="00D57DCE">
        <w:rPr>
          <w:rFonts w:asciiTheme="majorBidi" w:hAnsiTheme="majorBidi" w:cstheme="majorBidi"/>
          <w:sz w:val="30"/>
          <w:szCs w:val="30"/>
        </w:rPr>
        <w:t>488</w:t>
      </w:r>
      <w:r w:rsidRPr="00CE726B">
        <w:rPr>
          <w:rFonts w:asciiTheme="majorBidi" w:hAnsiTheme="majorBidi" w:cstheme="majorBidi"/>
          <w:sz w:val="30"/>
          <w:szCs w:val="30"/>
          <w:lang w:val="en-GB"/>
        </w:rPr>
        <w:t>.</w:t>
      </w:r>
      <w:r w:rsidR="00D57DCE" w:rsidRPr="00D57DCE">
        <w:rPr>
          <w:rFonts w:asciiTheme="majorBidi" w:hAnsiTheme="majorBidi" w:cstheme="majorBidi"/>
          <w:sz w:val="30"/>
          <w:szCs w:val="30"/>
        </w:rPr>
        <w:t>21</w:t>
      </w:r>
      <w:r w:rsidRPr="00CE726B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="00584C63">
        <w:rPr>
          <w:rFonts w:asciiTheme="majorBidi" w:hAnsiTheme="majorBidi" w:cstheme="majorBidi" w:hint="cs"/>
          <w:sz w:val="30"/>
          <w:szCs w:val="30"/>
          <w:cs/>
          <w:lang w:val="en-GB"/>
        </w:rPr>
        <w:t>ล้าน</w:t>
      </w:r>
      <w:r w:rsidRPr="00976692">
        <w:rPr>
          <w:rFonts w:asciiTheme="majorBidi" w:hAnsiTheme="majorBidi" w:cstheme="majorBidi"/>
          <w:sz w:val="30"/>
          <w:szCs w:val="30"/>
          <w:cs/>
          <w:lang w:val="en-GB"/>
        </w:rPr>
        <w:t>บาท</w:t>
      </w:r>
      <w:r w:rsidR="00EC087B" w:rsidRPr="00EC087B">
        <w:rPr>
          <w:rFonts w:asciiTheme="majorBidi" w:hAnsiTheme="majorBidi"/>
          <w:sz w:val="30"/>
          <w:szCs w:val="30"/>
          <w:cs/>
          <w:lang w:val="en-GB"/>
        </w:rPr>
        <w:t xml:space="preserve">ในวันที่ </w:t>
      </w:r>
      <w:r w:rsidR="00D57DCE" w:rsidRPr="00D57DCE">
        <w:rPr>
          <w:rFonts w:asciiTheme="majorBidi" w:hAnsiTheme="majorBidi"/>
          <w:sz w:val="30"/>
          <w:szCs w:val="30"/>
        </w:rPr>
        <w:t>25</w:t>
      </w:r>
      <w:r w:rsidR="00EC087B" w:rsidRPr="00EC087B">
        <w:rPr>
          <w:rFonts w:asciiTheme="majorBidi" w:hAnsiTheme="majorBidi"/>
          <w:sz w:val="30"/>
          <w:szCs w:val="30"/>
          <w:cs/>
          <w:lang w:val="en-GB"/>
        </w:rPr>
        <w:t xml:space="preserve"> กันยายน </w:t>
      </w:r>
      <w:r w:rsidR="00D57DCE" w:rsidRPr="00D57DCE">
        <w:rPr>
          <w:rFonts w:asciiTheme="majorBidi" w:hAnsiTheme="majorBidi"/>
          <w:sz w:val="30"/>
          <w:szCs w:val="30"/>
        </w:rPr>
        <w:t>2562</w:t>
      </w:r>
      <w:r w:rsidR="00655FFE" w:rsidRPr="00655FFE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976692">
        <w:rPr>
          <w:rFonts w:asciiTheme="majorBidi" w:hAnsiTheme="majorBidi" w:cstheme="majorBidi"/>
          <w:sz w:val="30"/>
          <w:szCs w:val="30"/>
          <w:cs/>
          <w:lang w:val="en-GB"/>
        </w:rPr>
        <w:t>เพื่อให้บริษัทย่อยกู้เพื่อใช้</w:t>
      </w:r>
      <w:r w:rsidRPr="00EE798D">
        <w:rPr>
          <w:rFonts w:asciiTheme="majorBidi" w:hAnsiTheme="majorBidi" w:cstheme="majorBidi"/>
          <w:sz w:val="30"/>
          <w:szCs w:val="30"/>
          <w:cs/>
          <w:lang w:val="en-GB"/>
        </w:rPr>
        <w:t>ในการซื้อทรัพย์สินและหนี้สินโครงการโรงแรมดุสิตธานี มัลดีฟส์</w:t>
      </w:r>
      <w:r w:rsidR="00EC087B" w:rsidRPr="00EE798D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 </w:t>
      </w:r>
      <w:r w:rsidR="00EC087B" w:rsidRPr="00EE798D">
        <w:rPr>
          <w:rFonts w:asciiTheme="majorBidi" w:hAnsiTheme="majorBidi" w:hint="cs"/>
          <w:sz w:val="30"/>
          <w:szCs w:val="30"/>
          <w:cs/>
          <w:lang w:val="en-GB"/>
        </w:rPr>
        <w:t>และเบิก</w:t>
      </w:r>
      <w:r w:rsidR="00EC087B" w:rsidRPr="00EE798D">
        <w:rPr>
          <w:rFonts w:asciiTheme="majorBidi" w:hAnsiTheme="majorBidi"/>
          <w:sz w:val="30"/>
          <w:szCs w:val="30"/>
          <w:cs/>
          <w:lang w:val="en-GB"/>
        </w:rPr>
        <w:t xml:space="preserve">เงินงวดสอง จำนวน </w:t>
      </w:r>
      <w:r w:rsidR="00D57DCE" w:rsidRPr="00D57DCE">
        <w:rPr>
          <w:rFonts w:asciiTheme="majorBidi" w:hAnsiTheme="majorBidi"/>
          <w:sz w:val="30"/>
          <w:szCs w:val="30"/>
        </w:rPr>
        <w:t>80</w:t>
      </w:r>
      <w:r w:rsidR="00EC087B" w:rsidRPr="00EE798D">
        <w:rPr>
          <w:rFonts w:asciiTheme="majorBidi" w:hAnsiTheme="majorBidi"/>
          <w:sz w:val="30"/>
          <w:szCs w:val="30"/>
          <w:cs/>
          <w:lang w:val="en-GB"/>
        </w:rPr>
        <w:t>.</w:t>
      </w:r>
      <w:r w:rsidR="00D57DCE" w:rsidRPr="00D57DCE">
        <w:rPr>
          <w:rFonts w:asciiTheme="majorBidi" w:hAnsiTheme="majorBidi"/>
          <w:sz w:val="30"/>
          <w:szCs w:val="30"/>
        </w:rPr>
        <w:t>57</w:t>
      </w:r>
      <w:r w:rsidR="00EC087B" w:rsidRPr="00EE798D">
        <w:rPr>
          <w:rFonts w:asciiTheme="majorBidi" w:hAnsiTheme="majorBidi"/>
          <w:sz w:val="30"/>
          <w:szCs w:val="30"/>
          <w:cs/>
          <w:lang w:val="en-GB"/>
        </w:rPr>
        <w:t xml:space="preserve"> ล้านบาท </w:t>
      </w:r>
      <w:r w:rsidR="00EC087B" w:rsidRPr="00EE798D">
        <w:rPr>
          <w:rFonts w:asciiTheme="majorBidi" w:hAnsiTheme="majorBidi"/>
          <w:sz w:val="30"/>
          <w:szCs w:val="30"/>
          <w:cs/>
          <w:lang w:val="en-GB"/>
        </w:rPr>
        <w:br/>
        <w:t xml:space="preserve">ในวันที่ </w:t>
      </w:r>
      <w:r w:rsidR="00D57DCE" w:rsidRPr="00D57DCE">
        <w:rPr>
          <w:rFonts w:asciiTheme="majorBidi" w:hAnsiTheme="majorBidi"/>
          <w:sz w:val="30"/>
          <w:szCs w:val="30"/>
        </w:rPr>
        <w:t>10</w:t>
      </w:r>
      <w:r w:rsidR="00EC087B" w:rsidRPr="00EE798D">
        <w:rPr>
          <w:rFonts w:asciiTheme="majorBidi" w:hAnsiTheme="majorBidi"/>
          <w:sz w:val="30"/>
          <w:szCs w:val="30"/>
          <w:cs/>
          <w:lang w:val="en-GB"/>
        </w:rPr>
        <w:t xml:space="preserve"> เมษายน </w:t>
      </w:r>
      <w:r w:rsidR="00D57DCE" w:rsidRPr="00D57DCE">
        <w:rPr>
          <w:rFonts w:asciiTheme="majorBidi" w:hAnsiTheme="majorBidi"/>
          <w:sz w:val="30"/>
          <w:szCs w:val="30"/>
        </w:rPr>
        <w:t>2563</w:t>
      </w:r>
      <w:r w:rsidR="00EC087B" w:rsidRPr="00EE798D">
        <w:rPr>
          <w:rFonts w:asciiTheme="majorBidi" w:hAnsiTheme="majorBidi" w:hint="cs"/>
          <w:sz w:val="30"/>
          <w:szCs w:val="30"/>
          <w:cs/>
          <w:lang w:val="en-GB"/>
        </w:rPr>
        <w:t xml:space="preserve"> </w:t>
      </w:r>
      <w:r w:rsidR="00EC087B" w:rsidRPr="00EE798D">
        <w:rPr>
          <w:rFonts w:asciiTheme="majorBidi" w:hAnsiTheme="majorBidi"/>
          <w:sz w:val="30"/>
          <w:szCs w:val="30"/>
          <w:cs/>
          <w:lang w:val="en-GB"/>
        </w:rPr>
        <w:t xml:space="preserve">และงวดสามจำนวน </w:t>
      </w:r>
      <w:r w:rsidR="00D57DCE" w:rsidRPr="00D57DCE">
        <w:rPr>
          <w:rFonts w:asciiTheme="majorBidi" w:hAnsiTheme="majorBidi"/>
          <w:sz w:val="30"/>
          <w:szCs w:val="30"/>
        </w:rPr>
        <w:t>119</w:t>
      </w:r>
      <w:r w:rsidR="00EC087B" w:rsidRPr="00EE798D">
        <w:rPr>
          <w:rFonts w:asciiTheme="majorBidi" w:hAnsiTheme="majorBidi"/>
          <w:sz w:val="30"/>
          <w:szCs w:val="30"/>
          <w:cs/>
          <w:lang w:val="en-GB"/>
        </w:rPr>
        <w:t>.</w:t>
      </w:r>
      <w:r w:rsidR="00D57DCE" w:rsidRPr="00D57DCE">
        <w:rPr>
          <w:rFonts w:asciiTheme="majorBidi" w:hAnsiTheme="majorBidi"/>
          <w:sz w:val="30"/>
          <w:szCs w:val="30"/>
        </w:rPr>
        <w:t>70</w:t>
      </w:r>
      <w:r w:rsidR="00EC087B" w:rsidRPr="00EE798D">
        <w:rPr>
          <w:rFonts w:asciiTheme="majorBidi" w:hAnsiTheme="majorBidi"/>
          <w:sz w:val="30"/>
          <w:szCs w:val="30"/>
          <w:cs/>
          <w:lang w:val="en-GB"/>
        </w:rPr>
        <w:t xml:space="preserve"> ล้านบาท ในวันที่ </w:t>
      </w:r>
      <w:r w:rsidR="00D57DCE" w:rsidRPr="00D57DCE">
        <w:rPr>
          <w:rFonts w:asciiTheme="majorBidi" w:hAnsiTheme="majorBidi"/>
          <w:sz w:val="30"/>
          <w:szCs w:val="30"/>
        </w:rPr>
        <w:t>15</w:t>
      </w:r>
      <w:r w:rsidR="00EC087B" w:rsidRPr="00EE798D">
        <w:rPr>
          <w:rFonts w:asciiTheme="majorBidi" w:hAnsiTheme="majorBidi"/>
          <w:sz w:val="30"/>
          <w:szCs w:val="30"/>
          <w:cs/>
          <w:lang w:val="en-GB"/>
        </w:rPr>
        <w:t xml:space="preserve"> พฤษภาคม </w:t>
      </w:r>
      <w:r w:rsidR="00D57DCE" w:rsidRPr="00D57DCE">
        <w:rPr>
          <w:rFonts w:asciiTheme="majorBidi" w:hAnsiTheme="majorBidi"/>
          <w:sz w:val="30"/>
          <w:szCs w:val="30"/>
        </w:rPr>
        <w:t>2563</w:t>
      </w:r>
      <w:r w:rsidR="00EC087B" w:rsidRPr="00EE798D">
        <w:rPr>
          <w:rFonts w:asciiTheme="majorBidi" w:hAnsiTheme="majorBidi"/>
          <w:sz w:val="30"/>
          <w:szCs w:val="30"/>
          <w:cs/>
          <w:lang w:val="en-GB"/>
        </w:rPr>
        <w:t xml:space="preserve"> เพื่อสนับสนุนค่าใช้จ่ายส่วนทุนและค่าใช้จ่ายในการปรับปรุงซ่อมแซมทรัพย์สินของ</w:t>
      </w:r>
      <w:r w:rsidR="00A16AA0" w:rsidRPr="00EE798D">
        <w:rPr>
          <w:rFonts w:asciiTheme="majorBidi" w:hAnsiTheme="majorBidi" w:hint="cs"/>
          <w:sz w:val="30"/>
          <w:szCs w:val="30"/>
          <w:cs/>
          <w:lang w:val="en-GB"/>
        </w:rPr>
        <w:t>โรงแรม</w:t>
      </w:r>
      <w:r w:rsidR="00EC087B" w:rsidRPr="00EE798D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EE798D">
        <w:rPr>
          <w:rFonts w:asciiTheme="majorBidi" w:hAnsiTheme="majorBidi" w:cstheme="majorBidi"/>
          <w:sz w:val="30"/>
          <w:szCs w:val="30"/>
          <w:cs/>
          <w:lang w:val="en-GB"/>
        </w:rPr>
        <w:t>เงิน</w:t>
      </w:r>
      <w:r w:rsidRPr="00976692">
        <w:rPr>
          <w:rFonts w:asciiTheme="majorBidi" w:hAnsiTheme="majorBidi" w:cstheme="majorBidi"/>
          <w:sz w:val="30"/>
          <w:szCs w:val="30"/>
          <w:cs/>
          <w:lang w:val="en-GB"/>
        </w:rPr>
        <w:t>กู้ยืมดังกล่าวมีหลักทรัพย์</w:t>
      </w:r>
      <w:r w:rsidRPr="00CE726B">
        <w:rPr>
          <w:rFonts w:asciiTheme="majorBidi" w:hAnsiTheme="majorBidi" w:cstheme="majorBidi"/>
          <w:sz w:val="30"/>
          <w:szCs w:val="30"/>
          <w:cs/>
          <w:lang w:val="en-GB"/>
        </w:rPr>
        <w:t>ค้ำประกัน ได้แก่ ที่ดินและสิ่งปลูกสร้างของโรงแรมดุสิตธานี ลากูน่า ภูเก็ต และ สิทธิการเช่าในที่ดิน และ กรรมสิทธิ์ในอาคาร สิ่งปลูกสร้าง และอุปกรณ์ของโรงแรมดุสิตธานี มัลดีฟส์และอื่น</w:t>
      </w:r>
      <w:r w:rsidRPr="00CE726B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CE726B">
        <w:rPr>
          <w:rFonts w:asciiTheme="majorBidi" w:hAnsiTheme="majorBidi" w:cstheme="majorBidi"/>
          <w:sz w:val="30"/>
          <w:szCs w:val="30"/>
          <w:cs/>
          <w:lang w:val="en-GB"/>
        </w:rPr>
        <w:t>ๆ</w:t>
      </w:r>
      <w:r w:rsidRPr="00CE726B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CE726B">
        <w:rPr>
          <w:rFonts w:asciiTheme="majorBidi" w:hAnsiTheme="majorBidi" w:cstheme="majorBidi"/>
          <w:sz w:val="30"/>
          <w:szCs w:val="30"/>
          <w:cs/>
          <w:lang w:val="en-GB"/>
        </w:rPr>
        <w:t xml:space="preserve">โดยอัตราดอกเบี้ยจะไม่เกินร้อยละ </w:t>
      </w:r>
      <w:r w:rsidR="00D57DCE" w:rsidRPr="00D57DCE">
        <w:rPr>
          <w:rFonts w:asciiTheme="majorBidi" w:hAnsiTheme="majorBidi" w:cstheme="majorBidi"/>
          <w:sz w:val="30"/>
          <w:szCs w:val="30"/>
        </w:rPr>
        <w:t>4</w:t>
      </w:r>
      <w:r w:rsidRPr="00CE726B">
        <w:rPr>
          <w:rFonts w:asciiTheme="majorBidi" w:hAnsiTheme="majorBidi" w:cstheme="majorBidi"/>
          <w:sz w:val="30"/>
          <w:szCs w:val="30"/>
          <w:lang w:val="en-GB"/>
        </w:rPr>
        <w:t>.</w:t>
      </w:r>
      <w:r w:rsidR="00D57DCE" w:rsidRPr="00D57DCE">
        <w:rPr>
          <w:rFonts w:asciiTheme="majorBidi" w:hAnsiTheme="majorBidi" w:cstheme="majorBidi"/>
          <w:sz w:val="30"/>
          <w:szCs w:val="30"/>
        </w:rPr>
        <w:t>2</w:t>
      </w:r>
      <w:r w:rsidRPr="00CE726B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CE726B">
        <w:rPr>
          <w:rFonts w:asciiTheme="majorBidi" w:hAnsiTheme="majorBidi" w:cstheme="majorBidi"/>
          <w:sz w:val="30"/>
          <w:szCs w:val="30"/>
          <w:cs/>
          <w:lang w:val="en-GB"/>
        </w:rPr>
        <w:t xml:space="preserve">ต่อปี ชำระดอกเบี้ยรายไตรมาส มีเงื่อนไขการชำระคืนเงินต้น คือ ชำระคืนครั้งเดียวเมื่อสิ้นสุดอายุสัญญาเงินกู้ ระยะเวลาการกู้ </w:t>
      </w:r>
      <w:r w:rsidR="00D57DCE" w:rsidRPr="00D57DCE">
        <w:rPr>
          <w:rFonts w:asciiTheme="majorBidi" w:hAnsiTheme="majorBidi" w:cstheme="majorBidi"/>
          <w:sz w:val="30"/>
          <w:szCs w:val="30"/>
        </w:rPr>
        <w:t>5</w:t>
      </w:r>
      <w:r w:rsidRPr="00CE726B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CE726B">
        <w:rPr>
          <w:rFonts w:asciiTheme="majorBidi" w:hAnsiTheme="majorBidi" w:cstheme="majorBidi"/>
          <w:sz w:val="30"/>
          <w:szCs w:val="30"/>
          <w:cs/>
          <w:lang w:val="en-GB"/>
        </w:rPr>
        <w:t>ปี นับตั้งแต่วันเบิกเงินกู้งวดแรก</w:t>
      </w:r>
    </w:p>
    <w:p w14:paraId="363FAB4D" w14:textId="77777777" w:rsidR="0079310B" w:rsidRPr="006507F7" w:rsidRDefault="0079310B" w:rsidP="007931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  <w:cs/>
          <w:lang w:val="en-GB"/>
        </w:rPr>
      </w:pPr>
    </w:p>
    <w:p w14:paraId="439B89A1" w14:textId="77777777" w:rsidR="0079310B" w:rsidRPr="00CE726B" w:rsidRDefault="0079310B" w:rsidP="007931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CE726B">
        <w:rPr>
          <w:rFonts w:asciiTheme="majorBidi" w:hAnsiTheme="majorBidi" w:cstheme="majorBidi"/>
          <w:sz w:val="30"/>
          <w:szCs w:val="30"/>
          <w:cs/>
          <w:lang w:val="en-GB"/>
        </w:rPr>
        <w:t xml:space="preserve">สัญญาเงินกู้ยืมดังกล่าวมีข้อกำหนดและเงื่อนไขตามที่ระบุในสัญญา เช่น การดำรงอัตราส่วนหนี้สินต่อ </w:t>
      </w:r>
      <w:r w:rsidRPr="00CE726B">
        <w:rPr>
          <w:rFonts w:asciiTheme="majorBidi" w:hAnsiTheme="majorBidi" w:cstheme="majorBidi"/>
          <w:sz w:val="30"/>
          <w:szCs w:val="30"/>
          <w:lang w:val="en-GB"/>
        </w:rPr>
        <w:t xml:space="preserve">EBITDA </w:t>
      </w:r>
      <w:r w:rsidRPr="00CE726B">
        <w:rPr>
          <w:rFonts w:asciiTheme="majorBidi" w:hAnsiTheme="majorBidi" w:cstheme="majorBidi"/>
          <w:sz w:val="30"/>
          <w:szCs w:val="30"/>
          <w:cs/>
          <w:lang w:val="en-GB"/>
        </w:rPr>
        <w:t>และ</w:t>
      </w:r>
      <w:r w:rsidRPr="00CE726B">
        <w:rPr>
          <w:rFonts w:asciiTheme="majorBidi" w:hAnsiTheme="majorBidi" w:cstheme="majorBidi"/>
          <w:sz w:val="30"/>
          <w:szCs w:val="30"/>
          <w:cs/>
        </w:rPr>
        <w:t>เงินกู้ยืมต่อสินทรัพย์รวม</w:t>
      </w:r>
    </w:p>
    <w:p w14:paraId="0FA5CC88" w14:textId="15CC74B4" w:rsidR="00DE32CF" w:rsidRDefault="00DE32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16B9763D" w14:textId="77777777" w:rsidR="0079310B" w:rsidRPr="00CE726B" w:rsidRDefault="0079310B" w:rsidP="0079310B">
      <w:pPr>
        <w:tabs>
          <w:tab w:val="clear" w:pos="454"/>
        </w:tabs>
        <w:spacing w:line="240" w:lineRule="auto"/>
        <w:ind w:left="544" w:right="-43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CE726B">
        <w:rPr>
          <w:rFonts w:asciiTheme="majorBidi" w:hAnsiTheme="majorBidi" w:cstheme="majorBidi"/>
          <w:color w:val="000000"/>
          <w:sz w:val="30"/>
          <w:szCs w:val="30"/>
          <w:cs/>
        </w:rPr>
        <w:lastRenderedPageBreak/>
        <w:t>รายการเคลื่อนไหวของเงินกู้ยืมระยะยาว มีรายละเอียดดังนี้</w:t>
      </w:r>
    </w:p>
    <w:p w14:paraId="7A572B78" w14:textId="3AD9D812" w:rsidR="00CD0A4B" w:rsidRPr="008A0D6F" w:rsidRDefault="00CD0A4B" w:rsidP="00CD0A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21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60"/>
        <w:gridCol w:w="1800"/>
        <w:gridCol w:w="1654"/>
      </w:tblGrid>
      <w:tr w:rsidR="001F2F91" w14:paraId="00EFB4B5" w14:textId="77777777" w:rsidTr="00976692">
        <w:tc>
          <w:tcPr>
            <w:tcW w:w="5760" w:type="dxa"/>
          </w:tcPr>
          <w:p w14:paraId="2D58C933" w14:textId="77777777" w:rsidR="001F2F91" w:rsidRDefault="001F2F91" w:rsidP="00EE7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422B6EE9" w14:textId="736E6FF4" w:rsidR="001F2F91" w:rsidRPr="00976692" w:rsidRDefault="00976692" w:rsidP="00976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97669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654" w:type="dxa"/>
          </w:tcPr>
          <w:p w14:paraId="174AC221" w14:textId="6654999C" w:rsidR="001F2F91" w:rsidRDefault="001F2F91" w:rsidP="00EE7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E726B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F2F91" w14:paraId="50E9DA7E" w14:textId="77777777" w:rsidTr="00976692">
        <w:tc>
          <w:tcPr>
            <w:tcW w:w="5760" w:type="dxa"/>
          </w:tcPr>
          <w:p w14:paraId="6EC3CB11" w14:textId="39E29059" w:rsidR="001F2F91" w:rsidRDefault="001F2F91" w:rsidP="00EE7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  <w:r w:rsidR="00D57DCE" w:rsidRPr="00D57DC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มกราคม </w:t>
            </w:r>
            <w:r w:rsidR="00D57DCE" w:rsidRPr="00D57DCE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800" w:type="dxa"/>
          </w:tcPr>
          <w:p w14:paraId="6852307A" w14:textId="77777777" w:rsidR="001F2F91" w:rsidRPr="00976692" w:rsidRDefault="001F2F91" w:rsidP="00EE7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654" w:type="dxa"/>
          </w:tcPr>
          <w:p w14:paraId="341AA857" w14:textId="479EEBDC" w:rsidR="001F2F91" w:rsidRDefault="00D57DCE" w:rsidP="00EE7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57DCE">
              <w:rPr>
                <w:rFonts w:asciiTheme="majorBidi" w:hAnsiTheme="majorBidi"/>
                <w:sz w:val="30"/>
                <w:szCs w:val="30"/>
              </w:rPr>
              <w:t>1</w:t>
            </w:r>
            <w:r w:rsidR="001F2F91" w:rsidRPr="00EE72D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7DCE">
              <w:rPr>
                <w:rFonts w:asciiTheme="majorBidi" w:hAnsiTheme="majorBidi"/>
                <w:sz w:val="30"/>
                <w:szCs w:val="30"/>
              </w:rPr>
              <w:t>488</w:t>
            </w:r>
            <w:r w:rsidR="001F2F91" w:rsidRPr="00EE72D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7DCE">
              <w:rPr>
                <w:rFonts w:asciiTheme="majorBidi" w:hAnsiTheme="majorBidi"/>
                <w:sz w:val="30"/>
                <w:szCs w:val="30"/>
              </w:rPr>
              <w:t>210</w:t>
            </w:r>
          </w:p>
        </w:tc>
      </w:tr>
      <w:tr w:rsidR="001F2F91" w14:paraId="79B41804" w14:textId="77777777" w:rsidTr="00976692">
        <w:tc>
          <w:tcPr>
            <w:tcW w:w="5760" w:type="dxa"/>
          </w:tcPr>
          <w:p w14:paraId="5246222F" w14:textId="31D32334" w:rsidR="001F2F91" w:rsidRDefault="001F2F91" w:rsidP="00EE7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บวก เงินสดรับจากการออกเงินกู้ยืมระยะยาว</w:t>
            </w:r>
          </w:p>
        </w:tc>
        <w:tc>
          <w:tcPr>
            <w:tcW w:w="1800" w:type="dxa"/>
          </w:tcPr>
          <w:p w14:paraId="679A55EA" w14:textId="77777777" w:rsidR="001F2F91" w:rsidRPr="00976692" w:rsidRDefault="001F2F91" w:rsidP="00EE7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654" w:type="dxa"/>
          </w:tcPr>
          <w:p w14:paraId="26DEE0FA" w14:textId="62CD52B2" w:rsidR="001F2F91" w:rsidRDefault="00D57DCE" w:rsidP="00EE7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57DCE">
              <w:rPr>
                <w:rFonts w:asciiTheme="majorBidi" w:hAnsiTheme="majorBidi" w:cstheme="majorBidi"/>
                <w:sz w:val="30"/>
                <w:szCs w:val="30"/>
              </w:rPr>
              <w:t>200</w:t>
            </w:r>
            <w:r w:rsidR="001F2F91" w:rsidRPr="006B50D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7DCE">
              <w:rPr>
                <w:rFonts w:asciiTheme="majorBidi" w:hAnsiTheme="majorBidi" w:cstheme="majorBidi"/>
                <w:sz w:val="30"/>
                <w:szCs w:val="30"/>
              </w:rPr>
              <w:t>270</w:t>
            </w:r>
          </w:p>
        </w:tc>
      </w:tr>
      <w:tr w:rsidR="001F2F91" w14:paraId="70CDEF8A" w14:textId="77777777" w:rsidTr="00976692">
        <w:tc>
          <w:tcPr>
            <w:tcW w:w="5760" w:type="dxa"/>
          </w:tcPr>
          <w:p w14:paraId="7BC958EF" w14:textId="4159BC64" w:rsidR="001F2F91" w:rsidRDefault="001F2F91" w:rsidP="00EE7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บวก ค่าตัดจำหน่ายค่าใช้จ่ายในการออกเงินกู้ยืมระยะยาว</w:t>
            </w:r>
          </w:p>
        </w:tc>
        <w:tc>
          <w:tcPr>
            <w:tcW w:w="1800" w:type="dxa"/>
          </w:tcPr>
          <w:p w14:paraId="7665B8FD" w14:textId="77777777" w:rsidR="001F2F91" w:rsidRPr="00976692" w:rsidRDefault="001F2F91" w:rsidP="00EE7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654" w:type="dxa"/>
          </w:tcPr>
          <w:p w14:paraId="3776BEF7" w14:textId="0E0F2584" w:rsidR="001F2F91" w:rsidRDefault="00D57DCE" w:rsidP="00EE7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57DCE">
              <w:rPr>
                <w:rFonts w:asciiTheme="majorBidi" w:hAnsiTheme="majorBidi" w:cstheme="majorBidi"/>
                <w:sz w:val="30"/>
                <w:szCs w:val="30"/>
              </w:rPr>
              <w:t>664</w:t>
            </w:r>
          </w:p>
        </w:tc>
      </w:tr>
      <w:tr w:rsidR="001F2F91" w14:paraId="141820ED" w14:textId="77777777" w:rsidTr="00976692">
        <w:tc>
          <w:tcPr>
            <w:tcW w:w="5760" w:type="dxa"/>
          </w:tcPr>
          <w:p w14:paraId="45BDA026" w14:textId="5819BD02" w:rsidR="001F2F91" w:rsidRDefault="001F2F91" w:rsidP="006B5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หัก ค่าใช้จ่ายในการออกเงินกู้ยืมระยะยาวรอตัดบัญชี</w:t>
            </w:r>
          </w:p>
        </w:tc>
        <w:tc>
          <w:tcPr>
            <w:tcW w:w="1800" w:type="dxa"/>
          </w:tcPr>
          <w:p w14:paraId="16B5B1A4" w14:textId="3990A3A6" w:rsidR="001F2F91" w:rsidRPr="00976692" w:rsidRDefault="00D57DCE" w:rsidP="009766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D57DC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9</w:t>
            </w:r>
          </w:p>
        </w:tc>
        <w:tc>
          <w:tcPr>
            <w:tcW w:w="1654" w:type="dxa"/>
            <w:tcBorders>
              <w:bottom w:val="single" w:sz="4" w:space="0" w:color="auto"/>
            </w:tcBorders>
          </w:tcPr>
          <w:p w14:paraId="536CA044" w14:textId="282A770C" w:rsidR="001F2F91" w:rsidRDefault="001F2F91" w:rsidP="006B5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B50D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57DCE" w:rsidRPr="00D57DCE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157F4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57DCE" w:rsidRPr="00D57DCE">
              <w:rPr>
                <w:rFonts w:asciiTheme="majorBidi" w:hAnsiTheme="majorBidi" w:cstheme="majorBidi"/>
                <w:sz w:val="30"/>
                <w:szCs w:val="30"/>
              </w:rPr>
              <w:t>309</w:t>
            </w:r>
            <w:r w:rsidRPr="006B50D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1F2F91" w14:paraId="3F6A9954" w14:textId="77777777" w:rsidTr="00976692">
        <w:tc>
          <w:tcPr>
            <w:tcW w:w="5760" w:type="dxa"/>
          </w:tcPr>
          <w:p w14:paraId="412025D4" w14:textId="385F5F64" w:rsidR="001F2F91" w:rsidRPr="00D22322" w:rsidRDefault="001F2F91" w:rsidP="006B5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D57DCE" w:rsidRPr="00D57D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มิถุนายน </w:t>
            </w:r>
            <w:r w:rsidR="00D57DCE" w:rsidRPr="00D57D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800" w:type="dxa"/>
          </w:tcPr>
          <w:p w14:paraId="0957FA81" w14:textId="77777777" w:rsidR="001F2F91" w:rsidRPr="00D22322" w:rsidRDefault="001F2F91" w:rsidP="006B5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double" w:sz="4" w:space="0" w:color="auto"/>
            </w:tcBorders>
          </w:tcPr>
          <w:p w14:paraId="0F31DB17" w14:textId="686D1601" w:rsidR="001F2F91" w:rsidRPr="00D22322" w:rsidRDefault="00D57DCE" w:rsidP="006B5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7D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1F2F91" w:rsidRPr="006B50D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57D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682</w:t>
            </w:r>
            <w:r w:rsidR="001F2F91" w:rsidRPr="006B50D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57D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835</w:t>
            </w:r>
          </w:p>
        </w:tc>
      </w:tr>
    </w:tbl>
    <w:p w14:paraId="5242F252" w14:textId="5A0398A0" w:rsidR="00EE72D7" w:rsidRPr="008A0D6F" w:rsidRDefault="00EE72D7" w:rsidP="00CD0A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1A14370" w14:textId="78793963" w:rsidR="0079310B" w:rsidRPr="006B50DF" w:rsidRDefault="0079310B" w:rsidP="007931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34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CE726B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เงินกู้ยืมระยะยาวแสดงตามระยะเวลาครบกำหนดการจ่ายชำระ ณ </w:t>
      </w:r>
      <w:r w:rsidRPr="006B50DF">
        <w:rPr>
          <w:rFonts w:asciiTheme="majorBidi" w:hAnsiTheme="majorBidi" w:cstheme="majorBidi"/>
          <w:spacing w:val="-4"/>
          <w:sz w:val="30"/>
          <w:szCs w:val="30"/>
          <w:cs/>
        </w:rPr>
        <w:t>วันที่</w:t>
      </w:r>
      <w:r w:rsidRPr="006B50DF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D57DCE" w:rsidRPr="00D57DCE">
        <w:rPr>
          <w:rFonts w:asciiTheme="majorBidi" w:hAnsiTheme="majorBidi" w:cstheme="majorBidi"/>
          <w:spacing w:val="-4"/>
          <w:sz w:val="30"/>
          <w:szCs w:val="30"/>
        </w:rPr>
        <w:t>30</w:t>
      </w:r>
      <w:r w:rsidRPr="006B50DF">
        <w:rPr>
          <w:rFonts w:asciiTheme="majorBidi" w:hAnsiTheme="majorBidi" w:cstheme="majorBidi"/>
          <w:spacing w:val="-4"/>
          <w:sz w:val="30"/>
          <w:szCs w:val="30"/>
          <w:cs/>
        </w:rPr>
        <w:t xml:space="preserve"> ม</w:t>
      </w:r>
      <w:r w:rsidR="0068221E" w:rsidRPr="006B50DF">
        <w:rPr>
          <w:rFonts w:asciiTheme="majorBidi" w:hAnsiTheme="majorBidi" w:cstheme="majorBidi" w:hint="cs"/>
          <w:spacing w:val="-4"/>
          <w:sz w:val="30"/>
          <w:szCs w:val="30"/>
          <w:cs/>
        </w:rPr>
        <w:t>ิถุนายน</w:t>
      </w:r>
      <w:r w:rsidRPr="006B50DF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D57DCE" w:rsidRPr="00D57DCE">
        <w:rPr>
          <w:rFonts w:asciiTheme="majorBidi" w:hAnsiTheme="majorBidi" w:cstheme="majorBidi"/>
          <w:spacing w:val="-4"/>
          <w:sz w:val="30"/>
          <w:szCs w:val="30"/>
        </w:rPr>
        <w:t>2563</w:t>
      </w:r>
      <w:r w:rsidRPr="006B50DF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6B50DF">
        <w:rPr>
          <w:rFonts w:asciiTheme="majorBidi" w:hAnsiTheme="majorBidi" w:cstheme="majorBidi"/>
          <w:spacing w:val="-4"/>
          <w:sz w:val="30"/>
          <w:szCs w:val="30"/>
          <w:cs/>
        </w:rPr>
        <w:t xml:space="preserve">และ </w:t>
      </w:r>
      <w:r w:rsidR="00D57DCE" w:rsidRPr="00D57DCE">
        <w:rPr>
          <w:rFonts w:asciiTheme="majorBidi" w:hAnsiTheme="majorBidi" w:cstheme="majorBidi"/>
          <w:spacing w:val="-4"/>
          <w:sz w:val="30"/>
          <w:szCs w:val="30"/>
        </w:rPr>
        <w:t>31</w:t>
      </w:r>
      <w:r w:rsidRPr="006B50DF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6B50DF">
        <w:rPr>
          <w:rFonts w:asciiTheme="majorBidi" w:hAnsiTheme="majorBidi" w:cstheme="majorBidi"/>
          <w:spacing w:val="-4"/>
          <w:sz w:val="30"/>
          <w:szCs w:val="30"/>
          <w:cs/>
        </w:rPr>
        <w:t xml:space="preserve">ธันวาคม </w:t>
      </w:r>
      <w:r w:rsidR="00D57DCE" w:rsidRPr="00D57DCE">
        <w:rPr>
          <w:rFonts w:asciiTheme="majorBidi" w:hAnsiTheme="majorBidi" w:cstheme="majorBidi"/>
          <w:spacing w:val="-4"/>
          <w:sz w:val="30"/>
          <w:szCs w:val="30"/>
        </w:rPr>
        <w:t>2562</w:t>
      </w:r>
      <w:r w:rsidRPr="006B50DF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6B50DF">
        <w:rPr>
          <w:rFonts w:asciiTheme="majorBidi" w:hAnsiTheme="majorBidi" w:cstheme="majorBidi"/>
          <w:spacing w:val="-4"/>
          <w:sz w:val="30"/>
          <w:szCs w:val="30"/>
          <w:cs/>
        </w:rPr>
        <w:br/>
        <w:t>ได้ดังนี้</w:t>
      </w:r>
    </w:p>
    <w:p w14:paraId="62A4EDD6" w14:textId="77777777" w:rsidR="0079310B" w:rsidRPr="008A0D6F" w:rsidRDefault="0079310B" w:rsidP="0079310B">
      <w:pPr>
        <w:spacing w:line="240" w:lineRule="auto"/>
        <w:ind w:left="544" w:right="-43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tbl>
      <w:tblPr>
        <w:tblW w:w="9153" w:type="dxa"/>
        <w:tblInd w:w="477" w:type="dxa"/>
        <w:tblLayout w:type="fixed"/>
        <w:tblLook w:val="04A0" w:firstRow="1" w:lastRow="0" w:firstColumn="1" w:lastColumn="0" w:noHBand="0" w:noVBand="1"/>
      </w:tblPr>
      <w:tblGrid>
        <w:gridCol w:w="5733"/>
        <w:gridCol w:w="1620"/>
        <w:gridCol w:w="270"/>
        <w:gridCol w:w="1530"/>
      </w:tblGrid>
      <w:tr w:rsidR="0079310B" w:rsidRPr="00CE726B" w14:paraId="6C74E0D1" w14:textId="77777777" w:rsidTr="006B50DF">
        <w:tc>
          <w:tcPr>
            <w:tcW w:w="5733" w:type="dxa"/>
            <w:shd w:val="clear" w:color="auto" w:fill="auto"/>
          </w:tcPr>
          <w:p w14:paraId="6C45215A" w14:textId="77777777" w:rsidR="0079310B" w:rsidRPr="006B50DF" w:rsidRDefault="0079310B" w:rsidP="004E7CB0">
            <w:pPr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31D6824" w14:textId="7BF25417" w:rsidR="0079310B" w:rsidRPr="006B50DF" w:rsidRDefault="00D57DCE" w:rsidP="004E7CB0">
            <w:pPr>
              <w:spacing w:line="240" w:lineRule="auto"/>
              <w:ind w:right="-43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D57DCE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30</w:t>
            </w:r>
            <w:r w:rsidR="0068221E" w:rsidRPr="006B50DF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  <w:r w:rsidR="0068221E" w:rsidRPr="006B50DF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</w:tcPr>
          <w:p w14:paraId="0A30FD08" w14:textId="77777777" w:rsidR="0079310B" w:rsidRPr="006B50DF" w:rsidRDefault="0079310B" w:rsidP="004E7CB0">
            <w:pPr>
              <w:spacing w:line="240" w:lineRule="auto"/>
              <w:ind w:right="-43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1467C81E" w14:textId="44334CF0" w:rsidR="0079310B" w:rsidRPr="00CE726B" w:rsidRDefault="00D57DCE" w:rsidP="004E7CB0">
            <w:pPr>
              <w:spacing w:line="240" w:lineRule="auto"/>
              <w:ind w:right="-43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57DCE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31</w:t>
            </w:r>
            <w:r w:rsidR="0079310B" w:rsidRPr="006B50DF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  <w:r w:rsidR="0079310B" w:rsidRPr="006B50DF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ธันวาคม</w:t>
            </w:r>
          </w:p>
        </w:tc>
      </w:tr>
      <w:tr w:rsidR="0079310B" w:rsidRPr="00CE726B" w14:paraId="358319D6" w14:textId="77777777" w:rsidTr="006B50DF">
        <w:tc>
          <w:tcPr>
            <w:tcW w:w="5733" w:type="dxa"/>
            <w:shd w:val="clear" w:color="auto" w:fill="auto"/>
          </w:tcPr>
          <w:p w14:paraId="5AE19B6C" w14:textId="77777777" w:rsidR="0079310B" w:rsidRPr="00CE726B" w:rsidRDefault="0079310B" w:rsidP="004E7CB0">
            <w:pPr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620" w:type="dxa"/>
          </w:tcPr>
          <w:p w14:paraId="1C1474D9" w14:textId="32848A63" w:rsidR="0079310B" w:rsidRPr="00CE726B" w:rsidRDefault="00D57DCE" w:rsidP="004E7CB0">
            <w:pPr>
              <w:spacing w:line="240" w:lineRule="auto"/>
              <w:ind w:right="-43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57DCE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57D370E9" w14:textId="77777777" w:rsidR="0079310B" w:rsidRPr="00CE726B" w:rsidRDefault="0079310B" w:rsidP="004E7CB0">
            <w:pPr>
              <w:spacing w:line="240" w:lineRule="auto"/>
              <w:ind w:right="-43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659F90CE" w14:textId="092C88C3" w:rsidR="0079310B" w:rsidRPr="00CE726B" w:rsidRDefault="00D57DCE" w:rsidP="004E7CB0">
            <w:pPr>
              <w:spacing w:line="240" w:lineRule="auto"/>
              <w:ind w:right="-43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D57DCE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2562</w:t>
            </w:r>
          </w:p>
        </w:tc>
      </w:tr>
      <w:tr w:rsidR="0079310B" w:rsidRPr="00CE726B" w14:paraId="765E4D69" w14:textId="77777777" w:rsidTr="006B50DF">
        <w:tc>
          <w:tcPr>
            <w:tcW w:w="5733" w:type="dxa"/>
            <w:shd w:val="clear" w:color="auto" w:fill="auto"/>
          </w:tcPr>
          <w:p w14:paraId="0182E8E8" w14:textId="77777777" w:rsidR="0079310B" w:rsidRPr="00CE726B" w:rsidRDefault="0079310B" w:rsidP="004E7CB0">
            <w:pPr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3420" w:type="dxa"/>
            <w:gridSpan w:val="3"/>
          </w:tcPr>
          <w:p w14:paraId="162DCEAC" w14:textId="77777777" w:rsidR="0079310B" w:rsidRPr="00CE726B" w:rsidRDefault="0079310B" w:rsidP="004E7CB0">
            <w:pPr>
              <w:spacing w:line="240" w:lineRule="auto"/>
              <w:ind w:right="-43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CE726B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  <w:cs/>
              </w:rPr>
              <w:t>(พันบาท)</w:t>
            </w:r>
          </w:p>
        </w:tc>
      </w:tr>
      <w:tr w:rsidR="0079310B" w:rsidRPr="00CE726B" w14:paraId="221B0C3F" w14:textId="77777777" w:rsidTr="006B50DF">
        <w:trPr>
          <w:trHeight w:val="77"/>
        </w:trPr>
        <w:tc>
          <w:tcPr>
            <w:tcW w:w="5733" w:type="dxa"/>
            <w:shd w:val="clear" w:color="auto" w:fill="auto"/>
          </w:tcPr>
          <w:p w14:paraId="1ACCB1F1" w14:textId="77777777" w:rsidR="0079310B" w:rsidRPr="00CE726B" w:rsidRDefault="0079310B" w:rsidP="004E7CB0">
            <w:pPr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CE726B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ครบกำหนดหลังจากหนึ่งปี แต่ไม่เกินห้าปี</w:t>
            </w:r>
          </w:p>
        </w:tc>
        <w:tc>
          <w:tcPr>
            <w:tcW w:w="1620" w:type="dxa"/>
          </w:tcPr>
          <w:p w14:paraId="39D31EED" w14:textId="458FFCDE" w:rsidR="0079310B" w:rsidRPr="00B14F41" w:rsidRDefault="00D57DCE" w:rsidP="00D93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57DC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A62DC2" w:rsidRPr="00A62D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7DCE">
              <w:rPr>
                <w:rFonts w:asciiTheme="majorBidi" w:hAnsiTheme="majorBidi" w:cstheme="majorBidi"/>
                <w:sz w:val="30"/>
                <w:szCs w:val="30"/>
              </w:rPr>
              <w:t>682</w:t>
            </w:r>
            <w:r w:rsidR="00A62DC2" w:rsidRPr="00A62DC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7DCE">
              <w:rPr>
                <w:rFonts w:asciiTheme="majorBidi" w:hAnsiTheme="majorBidi" w:cstheme="majorBidi"/>
                <w:sz w:val="30"/>
                <w:szCs w:val="30"/>
              </w:rPr>
              <w:t>835</w:t>
            </w:r>
          </w:p>
        </w:tc>
        <w:tc>
          <w:tcPr>
            <w:tcW w:w="270" w:type="dxa"/>
          </w:tcPr>
          <w:p w14:paraId="735642A9" w14:textId="77777777" w:rsidR="0079310B" w:rsidRPr="00CE726B" w:rsidRDefault="0079310B" w:rsidP="004E7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shd w:val="clear" w:color="auto" w:fill="auto"/>
          </w:tcPr>
          <w:p w14:paraId="4F48420F" w14:textId="04520762" w:rsidR="0079310B" w:rsidRPr="00CE726B" w:rsidRDefault="00D57DCE" w:rsidP="00D93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0" w:right="-20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D57DC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  <w:r w:rsidR="0079310B" w:rsidRPr="00CE726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D57DC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488</w:t>
            </w:r>
            <w:r w:rsidR="0079310B" w:rsidRPr="00CE726B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,</w:t>
            </w:r>
            <w:r w:rsidRPr="00D57DCE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210</w:t>
            </w:r>
          </w:p>
        </w:tc>
      </w:tr>
      <w:tr w:rsidR="0079310B" w:rsidRPr="00CE726B" w14:paraId="26CBEF7A" w14:textId="77777777" w:rsidTr="006B50DF">
        <w:tc>
          <w:tcPr>
            <w:tcW w:w="5733" w:type="dxa"/>
            <w:shd w:val="clear" w:color="auto" w:fill="auto"/>
          </w:tcPr>
          <w:p w14:paraId="02B19BB7" w14:textId="77777777" w:rsidR="0079310B" w:rsidRPr="00CE726B" w:rsidRDefault="0079310B" w:rsidP="004E7CB0">
            <w:pPr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  <w:r w:rsidRPr="00CE726B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72AF7240" w14:textId="0D1C9F1E" w:rsidR="0079310B" w:rsidRPr="00B14F41" w:rsidRDefault="00D57DCE" w:rsidP="00D93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7D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A62DC2" w:rsidRPr="00A62D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57D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682</w:t>
            </w:r>
            <w:r w:rsidR="00A62DC2" w:rsidRPr="00A62D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57D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835</w:t>
            </w:r>
          </w:p>
        </w:tc>
        <w:tc>
          <w:tcPr>
            <w:tcW w:w="270" w:type="dxa"/>
          </w:tcPr>
          <w:p w14:paraId="4FBEF8FD" w14:textId="77777777" w:rsidR="0079310B" w:rsidRPr="00CE726B" w:rsidRDefault="0079310B" w:rsidP="004E7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62D680" w14:textId="32B8B246" w:rsidR="0079310B" w:rsidRPr="00CE726B" w:rsidRDefault="00D57DCE" w:rsidP="00D93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0" w:right="-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D57DC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</w:t>
            </w:r>
            <w:r w:rsidR="0079310B" w:rsidRPr="00CE726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D57DC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488</w:t>
            </w:r>
            <w:r w:rsidR="0079310B" w:rsidRPr="00CE726B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,</w:t>
            </w:r>
            <w:r w:rsidRPr="00D57DCE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210</w:t>
            </w:r>
          </w:p>
        </w:tc>
      </w:tr>
    </w:tbl>
    <w:p w14:paraId="27CDE380" w14:textId="66D85A9A" w:rsidR="0079310B" w:rsidRDefault="0079310B" w:rsidP="00844378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1518B54B" w14:textId="6FEFBA09" w:rsidR="008A0D6F" w:rsidRDefault="008A0D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>
        <w:br w:type="page"/>
      </w:r>
    </w:p>
    <w:p w14:paraId="43E3B32E" w14:textId="3267AF9D" w:rsidR="00086E5E" w:rsidRPr="00AF3771" w:rsidRDefault="00D57DCE" w:rsidP="00C84DC0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D57DCE">
        <w:rPr>
          <w:rFonts w:asciiTheme="majorBidi" w:hAnsiTheme="majorBidi" w:cstheme="majorBidi"/>
          <w:sz w:val="30"/>
          <w:szCs w:val="30"/>
        </w:rPr>
        <w:lastRenderedPageBreak/>
        <w:t>11</w:t>
      </w:r>
      <w:r w:rsidR="00086E5E" w:rsidRPr="00CE726B">
        <w:rPr>
          <w:rFonts w:asciiTheme="majorBidi" w:hAnsiTheme="majorBidi" w:cstheme="majorBidi"/>
          <w:sz w:val="30"/>
          <w:szCs w:val="30"/>
        </w:rPr>
        <w:tab/>
      </w:r>
      <w:r w:rsidR="00086E5E" w:rsidRPr="00CE726B">
        <w:rPr>
          <w:rFonts w:asciiTheme="majorBidi" w:hAnsiTheme="majorBidi" w:cstheme="majorBidi"/>
          <w:sz w:val="30"/>
          <w:szCs w:val="30"/>
          <w:cs/>
        </w:rPr>
        <w:t>กำไรสะสม</w:t>
      </w:r>
    </w:p>
    <w:p w14:paraId="115DB2AC" w14:textId="77777777" w:rsidR="00086E5E" w:rsidRPr="008A0D6F" w:rsidRDefault="00086E5E" w:rsidP="00CE726B">
      <w:pPr>
        <w:ind w:left="562" w:right="-4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529C247C" w14:textId="14ED30FF" w:rsidR="00086E5E" w:rsidRPr="00CE726B" w:rsidRDefault="00086E5E" w:rsidP="008B6226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  <w:r w:rsidRPr="00CE726B">
        <w:rPr>
          <w:rFonts w:asciiTheme="majorBidi" w:hAnsiTheme="majorBidi" w:cstheme="majorBidi"/>
          <w:sz w:val="30"/>
          <w:szCs w:val="30"/>
          <w:cs/>
        </w:rPr>
        <w:t>รายการเคลื่อนไหวของกำไรสะสมระหว่าง</w:t>
      </w:r>
      <w:r w:rsidRPr="008A0D6F">
        <w:rPr>
          <w:rFonts w:asciiTheme="majorBidi" w:hAnsiTheme="majorBidi" w:cstheme="majorBidi"/>
          <w:sz w:val="30"/>
          <w:szCs w:val="30"/>
          <w:cs/>
        </w:rPr>
        <w:t>งวด</w:t>
      </w:r>
      <w:r w:rsidR="008B6226" w:rsidRPr="008A0D6F">
        <w:rPr>
          <w:rFonts w:asciiTheme="majorBidi" w:hAnsiTheme="majorBidi" w:cstheme="majorBidi" w:hint="cs"/>
          <w:sz w:val="30"/>
          <w:szCs w:val="30"/>
          <w:cs/>
        </w:rPr>
        <w:t>หก</w:t>
      </w:r>
      <w:r w:rsidRPr="008A0D6F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D57DCE" w:rsidRPr="00D57DCE">
        <w:rPr>
          <w:rFonts w:asciiTheme="majorBidi" w:hAnsiTheme="majorBidi" w:cstheme="majorBidi"/>
          <w:sz w:val="30"/>
          <w:szCs w:val="30"/>
        </w:rPr>
        <w:t>30</w:t>
      </w:r>
      <w:r w:rsidRPr="008A0D6F">
        <w:rPr>
          <w:rFonts w:asciiTheme="majorBidi" w:hAnsiTheme="majorBidi" w:cstheme="majorBidi"/>
          <w:sz w:val="30"/>
          <w:szCs w:val="30"/>
          <w:cs/>
        </w:rPr>
        <w:t xml:space="preserve"> ม</w:t>
      </w:r>
      <w:r w:rsidR="0068221E" w:rsidRPr="008A0D6F">
        <w:rPr>
          <w:rFonts w:asciiTheme="majorBidi" w:hAnsiTheme="majorBidi" w:cstheme="majorBidi" w:hint="cs"/>
          <w:sz w:val="30"/>
          <w:szCs w:val="30"/>
          <w:cs/>
        </w:rPr>
        <w:t>ิถุนายน</w:t>
      </w:r>
      <w:r w:rsidRPr="00CE726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57DCE" w:rsidRPr="00D57DCE">
        <w:rPr>
          <w:rFonts w:asciiTheme="majorBidi" w:hAnsiTheme="majorBidi" w:cstheme="majorBidi"/>
          <w:sz w:val="30"/>
          <w:szCs w:val="30"/>
        </w:rPr>
        <w:t>2563</w:t>
      </w:r>
      <w:r w:rsidRPr="00CE726B">
        <w:rPr>
          <w:rFonts w:asciiTheme="majorBidi" w:hAnsiTheme="majorBidi" w:cstheme="majorBidi"/>
          <w:sz w:val="30"/>
          <w:szCs w:val="30"/>
          <w:cs/>
        </w:rPr>
        <w:t xml:space="preserve"> มีดังต่อไปนี้</w:t>
      </w:r>
    </w:p>
    <w:p w14:paraId="4B308522" w14:textId="77777777" w:rsidR="00086E5E" w:rsidRPr="008A0D6F" w:rsidRDefault="00086E5E" w:rsidP="00CE726B">
      <w:pPr>
        <w:ind w:left="562" w:right="-4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650"/>
        <w:gridCol w:w="1440"/>
      </w:tblGrid>
      <w:tr w:rsidR="00086E5E" w:rsidRPr="00CE726B" w14:paraId="1C6B881F" w14:textId="77777777" w:rsidTr="00B22987">
        <w:trPr>
          <w:cantSplit/>
          <w:trHeight w:val="20"/>
          <w:tblHeader/>
        </w:trPr>
        <w:tc>
          <w:tcPr>
            <w:tcW w:w="7650" w:type="dxa"/>
          </w:tcPr>
          <w:p w14:paraId="1F704C42" w14:textId="77777777" w:rsidR="00086E5E" w:rsidRPr="00CE726B" w:rsidRDefault="00086E5E" w:rsidP="00CE726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322A50D3" w14:textId="453F16E5" w:rsidR="00086E5E" w:rsidRPr="00E83B4B" w:rsidRDefault="00086E5E" w:rsidP="00CE726B">
            <w:pPr>
              <w:pStyle w:val="Heading9"/>
              <w:jc w:val="center"/>
              <w:rPr>
                <w:rFonts w:asciiTheme="majorBidi" w:hAnsiTheme="majorBidi" w:cstheme="majorBidi"/>
                <w:b w:val="0"/>
                <w:bCs w:val="0"/>
              </w:rPr>
            </w:pPr>
            <w:r w:rsidRPr="00E83B4B">
              <w:rPr>
                <w:rFonts w:asciiTheme="majorBidi" w:hAnsiTheme="majorBidi" w:cstheme="majorBidi"/>
                <w:b w:val="0"/>
                <w:bCs w:val="0"/>
                <w:i/>
                <w:iCs/>
                <w:cs/>
              </w:rPr>
              <w:t>(</w:t>
            </w:r>
            <w:r w:rsidR="000F6947" w:rsidRPr="00E83B4B">
              <w:rPr>
                <w:rFonts w:asciiTheme="majorBidi" w:hAnsiTheme="majorBidi" w:cstheme="majorBidi"/>
                <w:b w:val="0"/>
                <w:bCs w:val="0"/>
                <w:i/>
                <w:iCs/>
                <w:cs/>
              </w:rPr>
              <w:t>พันบาท</w:t>
            </w:r>
            <w:r w:rsidRPr="00E83B4B">
              <w:rPr>
                <w:rFonts w:asciiTheme="majorBidi" w:hAnsiTheme="majorBidi" w:cstheme="majorBidi"/>
                <w:b w:val="0"/>
                <w:bCs w:val="0"/>
                <w:i/>
                <w:iCs/>
                <w:cs/>
              </w:rPr>
              <w:t>)</w:t>
            </w:r>
          </w:p>
        </w:tc>
      </w:tr>
      <w:tr w:rsidR="004F658C" w:rsidRPr="00CE726B" w14:paraId="3E45C50C" w14:textId="77777777" w:rsidTr="00B22987">
        <w:trPr>
          <w:cantSplit/>
          <w:trHeight w:val="20"/>
        </w:trPr>
        <w:tc>
          <w:tcPr>
            <w:tcW w:w="7650" w:type="dxa"/>
          </w:tcPr>
          <w:p w14:paraId="6451BC17" w14:textId="690798E6" w:rsidR="00086E5E" w:rsidRPr="00CE726B" w:rsidRDefault="00086E5E" w:rsidP="00CE726B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CE726B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ณ วันที่ </w:t>
            </w:r>
            <w:r w:rsidR="00D57DCE" w:rsidRPr="00D57DCE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</w:t>
            </w:r>
            <w:r w:rsidRPr="00CE726B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  <w:r w:rsidRPr="00CE726B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มกราคม </w:t>
            </w:r>
            <w:r w:rsidR="00D57DCE" w:rsidRPr="00D57DCE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2563</w:t>
            </w:r>
          </w:p>
        </w:tc>
        <w:tc>
          <w:tcPr>
            <w:tcW w:w="1440" w:type="dxa"/>
          </w:tcPr>
          <w:p w14:paraId="2EA9AC5A" w14:textId="46B644CA" w:rsidR="00086E5E" w:rsidRPr="00CE726B" w:rsidRDefault="00D57DCE" w:rsidP="00E83B4B">
            <w:pPr>
              <w:tabs>
                <w:tab w:val="decimal" w:pos="1064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57DCE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E84621" w:rsidRPr="00CE726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7DCE">
              <w:rPr>
                <w:rFonts w:asciiTheme="majorBidi" w:hAnsiTheme="majorBidi" w:cstheme="majorBidi"/>
                <w:sz w:val="30"/>
                <w:szCs w:val="30"/>
              </w:rPr>
              <w:t>921</w:t>
            </w:r>
          </w:p>
        </w:tc>
      </w:tr>
      <w:tr w:rsidR="00086E5E" w:rsidRPr="00CE726B" w14:paraId="3B47FBC7" w14:textId="77777777" w:rsidTr="00B22987">
        <w:trPr>
          <w:cantSplit/>
          <w:trHeight w:val="20"/>
        </w:trPr>
        <w:tc>
          <w:tcPr>
            <w:tcW w:w="7650" w:type="dxa"/>
          </w:tcPr>
          <w:p w14:paraId="15A53AB9" w14:textId="2D95406B" w:rsidR="00086E5E" w:rsidRPr="00CE726B" w:rsidRDefault="00086E5E" w:rsidP="00CE726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E726B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กำไรจากการลงทุนสุทธิ</w:t>
            </w:r>
          </w:p>
        </w:tc>
        <w:tc>
          <w:tcPr>
            <w:tcW w:w="1440" w:type="dxa"/>
          </w:tcPr>
          <w:p w14:paraId="7ECA8B1E" w14:textId="64CA12AB" w:rsidR="00086E5E" w:rsidRPr="00CE726B" w:rsidRDefault="00D57DCE" w:rsidP="00E83B4B">
            <w:pPr>
              <w:tabs>
                <w:tab w:val="decimal" w:pos="1064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57DCE">
              <w:rPr>
                <w:rFonts w:asciiTheme="majorBidi" w:hAnsiTheme="majorBidi" w:cstheme="majorBidi"/>
                <w:sz w:val="30"/>
                <w:szCs w:val="30"/>
              </w:rPr>
              <w:t>146</w:t>
            </w:r>
            <w:r w:rsidR="008A0D6F" w:rsidRPr="008A0D6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7DCE">
              <w:rPr>
                <w:rFonts w:asciiTheme="majorBidi" w:hAnsiTheme="majorBidi" w:cstheme="majorBidi"/>
                <w:sz w:val="30"/>
                <w:szCs w:val="30"/>
              </w:rPr>
              <w:t>782</w:t>
            </w:r>
          </w:p>
        </w:tc>
      </w:tr>
      <w:tr w:rsidR="00086E5E" w:rsidRPr="00CE726B" w14:paraId="7E49CBD2" w14:textId="77777777" w:rsidTr="00B22987">
        <w:trPr>
          <w:cantSplit/>
          <w:trHeight w:val="20"/>
        </w:trPr>
        <w:tc>
          <w:tcPr>
            <w:tcW w:w="7650" w:type="dxa"/>
          </w:tcPr>
          <w:p w14:paraId="5392E120" w14:textId="347548CB" w:rsidR="00086E5E" w:rsidRPr="00CE726B" w:rsidRDefault="008A0D6F" w:rsidP="00CE726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ขาดทุน</w:t>
            </w:r>
            <w:r w:rsidR="00086E5E" w:rsidRPr="00CE726B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สุทธิจากเงินลงทุน</w:t>
            </w:r>
          </w:p>
        </w:tc>
        <w:tc>
          <w:tcPr>
            <w:tcW w:w="1440" w:type="dxa"/>
          </w:tcPr>
          <w:p w14:paraId="44D36EAD" w14:textId="2F58EC68" w:rsidR="00086E5E" w:rsidRPr="0009538E" w:rsidRDefault="008A0D6F" w:rsidP="00D93D37">
            <w:pPr>
              <w:tabs>
                <w:tab w:val="decimal" w:pos="106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A0D6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57DCE" w:rsidRPr="00D57DCE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8A0D6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57DCE" w:rsidRPr="00D57DCE">
              <w:rPr>
                <w:rFonts w:asciiTheme="majorBidi" w:hAnsiTheme="majorBidi" w:cstheme="majorBidi"/>
                <w:sz w:val="30"/>
                <w:szCs w:val="30"/>
              </w:rPr>
              <w:t>192</w:t>
            </w:r>
            <w:r w:rsidRPr="008A0D6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086E5E" w:rsidRPr="00CE726B" w14:paraId="484EB412" w14:textId="77777777" w:rsidTr="00B22987">
        <w:trPr>
          <w:cantSplit/>
          <w:trHeight w:val="20"/>
        </w:trPr>
        <w:tc>
          <w:tcPr>
            <w:tcW w:w="7650" w:type="dxa"/>
          </w:tcPr>
          <w:p w14:paraId="701D237C" w14:textId="558FCED5" w:rsidR="00086E5E" w:rsidRPr="00CE726B" w:rsidRDefault="00086E5E" w:rsidP="00CE726B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CE726B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กำไรจากการเปลี่ยนแปลงในมูลค่ายุติธรรมของเงินลงทุน</w:t>
            </w:r>
          </w:p>
        </w:tc>
        <w:tc>
          <w:tcPr>
            <w:tcW w:w="1440" w:type="dxa"/>
          </w:tcPr>
          <w:p w14:paraId="28E730FA" w14:textId="5359074F" w:rsidR="00086E5E" w:rsidRPr="0009538E" w:rsidRDefault="00D57DCE" w:rsidP="00E83B4B">
            <w:pPr>
              <w:tabs>
                <w:tab w:val="decimal" w:pos="1064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57DCE">
              <w:rPr>
                <w:rFonts w:asciiTheme="majorBidi" w:hAnsiTheme="majorBidi"/>
                <w:sz w:val="30"/>
                <w:szCs w:val="30"/>
              </w:rPr>
              <w:t>1</w:t>
            </w:r>
            <w:r w:rsidR="008A0D6F" w:rsidRPr="008A0D6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7DCE">
              <w:rPr>
                <w:rFonts w:asciiTheme="majorBidi" w:hAnsiTheme="majorBidi"/>
                <w:sz w:val="30"/>
                <w:szCs w:val="30"/>
              </w:rPr>
              <w:t>621</w:t>
            </w:r>
          </w:p>
        </w:tc>
      </w:tr>
      <w:tr w:rsidR="00F919B7" w:rsidRPr="00CE726B" w14:paraId="658E0263" w14:textId="77777777" w:rsidTr="00B22987">
        <w:trPr>
          <w:cantSplit/>
          <w:trHeight w:val="20"/>
        </w:trPr>
        <w:tc>
          <w:tcPr>
            <w:tcW w:w="7650" w:type="dxa"/>
          </w:tcPr>
          <w:p w14:paraId="22D820EB" w14:textId="68778049" w:rsidR="00F919B7" w:rsidRPr="00B14F41" w:rsidRDefault="00FB4C9B" w:rsidP="00CE726B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ผลต่างจากการเปลี่ยนแปลง</w:t>
            </w:r>
            <w:r w:rsidR="000E026D" w:rsidRPr="00B14F41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อัตราแลกเปลี่ยน</w:t>
            </w:r>
          </w:p>
        </w:tc>
        <w:tc>
          <w:tcPr>
            <w:tcW w:w="1440" w:type="dxa"/>
          </w:tcPr>
          <w:p w14:paraId="587397A9" w14:textId="13F4C4F4" w:rsidR="00F919B7" w:rsidRPr="00B14F41" w:rsidDel="00977380" w:rsidRDefault="00D57DCE" w:rsidP="00E83B4B">
            <w:pPr>
              <w:tabs>
                <w:tab w:val="decimal" w:pos="1064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7DCE">
              <w:rPr>
                <w:rFonts w:asciiTheme="majorBidi" w:hAnsiTheme="majorBidi"/>
                <w:sz w:val="30"/>
                <w:szCs w:val="30"/>
              </w:rPr>
              <w:t>29</w:t>
            </w:r>
            <w:r w:rsidR="008A0D6F" w:rsidRPr="008A0D6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7DCE">
              <w:rPr>
                <w:rFonts w:asciiTheme="majorBidi" w:hAnsiTheme="majorBidi"/>
                <w:sz w:val="30"/>
                <w:szCs w:val="30"/>
              </w:rPr>
              <w:t>347</w:t>
            </w:r>
          </w:p>
        </w:tc>
      </w:tr>
      <w:tr w:rsidR="00086E5E" w:rsidRPr="00CE726B" w14:paraId="537164D6" w14:textId="77777777" w:rsidTr="00B22987">
        <w:trPr>
          <w:cantSplit/>
          <w:trHeight w:val="20"/>
        </w:trPr>
        <w:tc>
          <w:tcPr>
            <w:tcW w:w="7650" w:type="dxa"/>
          </w:tcPr>
          <w:p w14:paraId="0E5EFACC" w14:textId="77777777" w:rsidR="00086E5E" w:rsidRPr="00CE726B" w:rsidRDefault="00086E5E" w:rsidP="00CE726B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CE726B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การแบ่งส่วนทุนให้ผู้ถือหน่วยลงทุน</w:t>
            </w:r>
          </w:p>
        </w:tc>
        <w:tc>
          <w:tcPr>
            <w:tcW w:w="1440" w:type="dxa"/>
          </w:tcPr>
          <w:p w14:paraId="6CC818EE" w14:textId="6A581865" w:rsidR="00086E5E" w:rsidRPr="00CE726B" w:rsidRDefault="008A0D6F" w:rsidP="00E83B4B">
            <w:pPr>
              <w:tabs>
                <w:tab w:val="decimal" w:pos="1064"/>
              </w:tabs>
              <w:spacing w:line="240" w:lineRule="auto"/>
              <w:ind w:left="-108"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A0D6F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D57DCE" w:rsidRPr="00D57DCE">
              <w:rPr>
                <w:rFonts w:asciiTheme="majorBidi" w:hAnsiTheme="majorBidi"/>
                <w:sz w:val="30"/>
                <w:szCs w:val="30"/>
              </w:rPr>
              <w:t>20</w:t>
            </w:r>
            <w:r w:rsidRPr="008A0D6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57DCE" w:rsidRPr="00D57DCE">
              <w:rPr>
                <w:rFonts w:asciiTheme="majorBidi" w:hAnsiTheme="majorBidi"/>
                <w:sz w:val="30"/>
                <w:szCs w:val="30"/>
              </w:rPr>
              <w:t>917</w:t>
            </w:r>
            <w:r w:rsidRPr="008A0D6F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</w:tr>
      <w:tr w:rsidR="00086E5E" w:rsidRPr="00CE726B" w14:paraId="0C01F938" w14:textId="77777777" w:rsidTr="00B22987">
        <w:trPr>
          <w:cantSplit/>
          <w:trHeight w:val="20"/>
        </w:trPr>
        <w:tc>
          <w:tcPr>
            <w:tcW w:w="7650" w:type="dxa"/>
          </w:tcPr>
          <w:p w14:paraId="3910A743" w14:textId="043EECCC" w:rsidR="00086E5E" w:rsidRPr="00CE726B" w:rsidRDefault="00086E5E" w:rsidP="00CE726B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E72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D57DCE" w:rsidRPr="00D57D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Pr="008A0D6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="008414D9" w:rsidRPr="008A0D6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</w:t>
            </w:r>
            <w:r w:rsidR="0068221E" w:rsidRPr="008A0D6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ิถุนายน</w:t>
            </w:r>
            <w:r w:rsidRPr="008A0D6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="00D57DCE" w:rsidRPr="00D57D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4EED988B" w14:textId="009DFF6D" w:rsidR="00086E5E" w:rsidRPr="00E83B4B" w:rsidRDefault="00D57DCE" w:rsidP="00E83B4B">
            <w:pPr>
              <w:tabs>
                <w:tab w:val="decimal" w:pos="1064"/>
              </w:tabs>
              <w:spacing w:line="240" w:lineRule="auto"/>
              <w:ind w:left="-108"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7DCE">
              <w:rPr>
                <w:rFonts w:asciiTheme="majorBidi" w:hAnsiTheme="majorBidi"/>
                <w:b/>
                <w:bCs/>
                <w:sz w:val="30"/>
                <w:szCs w:val="30"/>
              </w:rPr>
              <w:t>172</w:t>
            </w:r>
            <w:r w:rsidR="008A0D6F" w:rsidRPr="008A0D6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57DCE">
              <w:rPr>
                <w:rFonts w:asciiTheme="majorBidi" w:hAnsiTheme="majorBidi"/>
                <w:b/>
                <w:bCs/>
                <w:sz w:val="30"/>
                <w:szCs w:val="30"/>
              </w:rPr>
              <w:t>562</w:t>
            </w:r>
          </w:p>
        </w:tc>
      </w:tr>
    </w:tbl>
    <w:p w14:paraId="5E48E297" w14:textId="77777777" w:rsidR="008A0D6F" w:rsidRDefault="008A0D6F" w:rsidP="00C84DC0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0F68CA2F" w14:textId="18DAFE85" w:rsidR="00086E5E" w:rsidRPr="00AF3771" w:rsidRDefault="00D57DCE" w:rsidP="00C84DC0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D57DCE">
        <w:rPr>
          <w:rFonts w:asciiTheme="majorBidi" w:hAnsiTheme="majorBidi" w:cstheme="majorBidi"/>
          <w:sz w:val="30"/>
          <w:szCs w:val="30"/>
        </w:rPr>
        <w:t>12</w:t>
      </w:r>
      <w:r w:rsidR="00086E5E" w:rsidRPr="00CE726B">
        <w:rPr>
          <w:rFonts w:asciiTheme="majorBidi" w:hAnsiTheme="majorBidi" w:cstheme="majorBidi"/>
          <w:sz w:val="30"/>
          <w:szCs w:val="30"/>
        </w:rPr>
        <w:tab/>
      </w:r>
      <w:r w:rsidR="00086E5E" w:rsidRPr="00CE726B">
        <w:rPr>
          <w:rFonts w:asciiTheme="majorBidi" w:hAnsiTheme="majorBidi" w:cstheme="majorBidi"/>
          <w:sz w:val="30"/>
          <w:szCs w:val="30"/>
          <w:cs/>
        </w:rPr>
        <w:t>ค่าใช้จ่าย</w:t>
      </w:r>
    </w:p>
    <w:p w14:paraId="60C16263" w14:textId="75E8489A" w:rsidR="00086E5E" w:rsidRPr="00DE32CF" w:rsidRDefault="00086E5E" w:rsidP="00E83B4B">
      <w:pPr>
        <w:spacing w:line="240" w:lineRule="auto"/>
        <w:ind w:left="900" w:right="-18" w:hanging="360"/>
        <w:jc w:val="thaiDistribute"/>
        <w:rPr>
          <w:rFonts w:asciiTheme="majorBidi" w:hAnsiTheme="majorBidi" w:cstheme="majorBidi"/>
          <w:sz w:val="24"/>
          <w:szCs w:val="24"/>
          <w:shd w:val="clear" w:color="auto" w:fill="D9D9D9"/>
        </w:rPr>
      </w:pPr>
    </w:p>
    <w:p w14:paraId="19FEF785" w14:textId="04AC4442" w:rsidR="00086E5E" w:rsidRPr="00B14F41" w:rsidRDefault="008E47DA" w:rsidP="00CE726B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  <w:shd w:val="clear" w:color="auto" w:fill="D9D9D9"/>
        </w:rPr>
      </w:pPr>
      <w:r w:rsidRPr="00CE726B">
        <w:rPr>
          <w:rFonts w:asciiTheme="majorBidi" w:hAnsiTheme="majorBidi" w:cstheme="majorBidi" w:hint="cs"/>
          <w:sz w:val="30"/>
          <w:szCs w:val="30"/>
          <w:cs/>
        </w:rPr>
        <w:t>กองทรัสต์มีบริษัท ดุสิตธานี พร็อพเพอร์ตี้ส์ รีท จำกัด เป็นผู้จัดการกองทรัสต์ และมีบริษัท</w:t>
      </w:r>
      <w:r w:rsidR="00122C87" w:rsidRPr="00CE726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CE726B">
        <w:rPr>
          <w:rFonts w:asciiTheme="majorBidi" w:hAnsiTheme="majorBidi" w:cstheme="majorBidi" w:hint="cs"/>
          <w:sz w:val="30"/>
          <w:szCs w:val="30"/>
          <w:cs/>
        </w:rPr>
        <w:t>หลักทรัพย์จัดการกองทุนกรุงไทย จำกัด (มหาชน) เป็นทรัสตี</w:t>
      </w:r>
      <w:r w:rsidR="00086E5E" w:rsidRPr="00CE726B">
        <w:rPr>
          <w:rFonts w:asciiTheme="majorBidi" w:hAnsiTheme="majorBidi" w:cstheme="majorBidi"/>
          <w:sz w:val="30"/>
          <w:szCs w:val="30"/>
          <w:cs/>
        </w:rPr>
        <w:t xml:space="preserve"> โดยคำนวณค่าธรรมเนียม</w:t>
      </w:r>
      <w:r w:rsidR="00FB4C9B">
        <w:rPr>
          <w:rFonts w:asciiTheme="majorBidi" w:hAnsiTheme="majorBidi" w:cstheme="majorBidi" w:hint="cs"/>
          <w:sz w:val="30"/>
          <w:szCs w:val="30"/>
          <w:cs/>
        </w:rPr>
        <w:t>ต่าง ๆ</w:t>
      </w:r>
      <w:r w:rsidR="00086E5E" w:rsidRPr="00CE726B">
        <w:rPr>
          <w:rFonts w:asciiTheme="majorBidi" w:hAnsiTheme="majorBidi" w:cstheme="majorBidi"/>
          <w:sz w:val="30"/>
          <w:szCs w:val="30"/>
          <w:cs/>
        </w:rPr>
        <w:t xml:space="preserve"> ดังต่อไปนี้</w:t>
      </w:r>
    </w:p>
    <w:p w14:paraId="656A5932" w14:textId="28BD9CB5" w:rsidR="00086E5E" w:rsidRDefault="00086E5E" w:rsidP="00FB4C9B">
      <w:pPr>
        <w:tabs>
          <w:tab w:val="clear" w:pos="680"/>
          <w:tab w:val="clear" w:pos="907"/>
          <w:tab w:val="left" w:pos="720"/>
          <w:tab w:val="left" w:pos="810"/>
        </w:tabs>
        <w:spacing w:line="240" w:lineRule="auto"/>
        <w:ind w:left="720" w:right="-18" w:hanging="180"/>
        <w:jc w:val="thaiDistribute"/>
        <w:rPr>
          <w:rFonts w:asciiTheme="majorBidi" w:hAnsiTheme="majorBidi"/>
          <w:sz w:val="30"/>
          <w:szCs w:val="30"/>
          <w:lang w:val="en-GB"/>
        </w:rPr>
      </w:pPr>
      <w:r w:rsidRPr="00CE726B">
        <w:rPr>
          <w:rFonts w:asciiTheme="majorBidi" w:hAnsiTheme="majorBidi" w:cstheme="majorBidi"/>
          <w:sz w:val="30"/>
          <w:szCs w:val="30"/>
          <w:cs/>
        </w:rPr>
        <w:t>-</w:t>
      </w:r>
      <w:r w:rsidRPr="00CE726B">
        <w:rPr>
          <w:rFonts w:asciiTheme="majorBidi" w:hAnsiTheme="majorBidi" w:cstheme="majorBidi"/>
          <w:sz w:val="30"/>
          <w:szCs w:val="30"/>
          <w:cs/>
        </w:rPr>
        <w:tab/>
        <w:t>ค่าธรรมเนียม</w:t>
      </w:r>
      <w:r w:rsidR="00122C87" w:rsidRPr="00CE726B">
        <w:rPr>
          <w:rFonts w:asciiTheme="majorBidi" w:hAnsiTheme="majorBidi" w:cstheme="majorBidi" w:hint="cs"/>
          <w:sz w:val="30"/>
          <w:szCs w:val="30"/>
          <w:cs/>
        </w:rPr>
        <w:t>การจัดการ</w:t>
      </w:r>
      <w:r w:rsidRPr="00CE726B">
        <w:rPr>
          <w:rFonts w:asciiTheme="majorBidi" w:hAnsiTheme="majorBidi" w:cstheme="majorBidi"/>
          <w:sz w:val="30"/>
          <w:szCs w:val="30"/>
          <w:cs/>
        </w:rPr>
        <w:t xml:space="preserve"> ในอัตราไม่เกินร้อย</w:t>
      </w:r>
      <w:r w:rsidRPr="00CE726B">
        <w:rPr>
          <w:rFonts w:asciiTheme="majorBidi" w:hAnsiTheme="majorBidi" w:cstheme="majorBidi"/>
          <w:sz w:val="30"/>
          <w:szCs w:val="30"/>
          <w:cs/>
          <w:lang w:val="en-GB"/>
        </w:rPr>
        <w:t>ล</w:t>
      </w:r>
      <w:r w:rsidR="00122C87" w:rsidRPr="00CE726B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ะ </w:t>
      </w:r>
      <w:r w:rsidR="00D57DCE" w:rsidRPr="00D57DCE">
        <w:rPr>
          <w:rFonts w:asciiTheme="majorBidi" w:hAnsiTheme="majorBidi" w:cstheme="majorBidi"/>
          <w:sz w:val="30"/>
          <w:szCs w:val="30"/>
        </w:rPr>
        <w:t>2</w:t>
      </w:r>
      <w:r w:rsidR="00122C87" w:rsidRPr="00CE726B">
        <w:rPr>
          <w:rFonts w:asciiTheme="majorBidi" w:hAnsiTheme="majorBidi" w:cstheme="majorBidi"/>
          <w:sz w:val="30"/>
          <w:szCs w:val="30"/>
          <w:lang w:val="en-GB"/>
        </w:rPr>
        <w:t>.</w:t>
      </w:r>
      <w:r w:rsidR="00D57DCE" w:rsidRPr="00D57DCE">
        <w:rPr>
          <w:rFonts w:asciiTheme="majorBidi" w:hAnsiTheme="majorBidi" w:cstheme="majorBidi"/>
          <w:sz w:val="30"/>
          <w:szCs w:val="30"/>
        </w:rPr>
        <w:t>00</w:t>
      </w:r>
      <w:r w:rsidR="00122C87" w:rsidRPr="00CE726B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="00122C87" w:rsidRPr="00CE726B">
        <w:rPr>
          <w:rFonts w:asciiTheme="majorBidi" w:hAnsiTheme="majorBidi" w:cstheme="majorBidi" w:hint="cs"/>
          <w:sz w:val="30"/>
          <w:szCs w:val="30"/>
          <w:cs/>
          <w:lang w:val="en-GB"/>
        </w:rPr>
        <w:t>ต่อปี</w:t>
      </w:r>
      <w:r w:rsidR="00FB4C9B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 </w:t>
      </w:r>
      <w:r w:rsidR="00FB4C9B" w:rsidRPr="00FB4C9B">
        <w:rPr>
          <w:rFonts w:asciiTheme="majorBidi" w:hAnsiTheme="majorBidi"/>
          <w:sz w:val="30"/>
          <w:szCs w:val="30"/>
          <w:cs/>
          <w:lang w:val="en-GB"/>
        </w:rPr>
        <w:t xml:space="preserve">ยกเว้นปี </w:t>
      </w:r>
      <w:r w:rsidR="00D57DCE" w:rsidRPr="00D57DCE">
        <w:rPr>
          <w:rFonts w:asciiTheme="majorBidi" w:hAnsiTheme="majorBidi"/>
          <w:sz w:val="30"/>
          <w:szCs w:val="30"/>
        </w:rPr>
        <w:t>2561</w:t>
      </w:r>
      <w:r w:rsidR="00FB4C9B" w:rsidRPr="00FB4C9B">
        <w:rPr>
          <w:rFonts w:asciiTheme="majorBidi" w:hAnsiTheme="majorBidi"/>
          <w:sz w:val="30"/>
          <w:szCs w:val="30"/>
          <w:cs/>
          <w:lang w:val="en-GB"/>
        </w:rPr>
        <w:t xml:space="preserve"> และ </w:t>
      </w:r>
      <w:r w:rsidR="00D57DCE" w:rsidRPr="00D57DCE">
        <w:rPr>
          <w:rFonts w:asciiTheme="majorBidi" w:hAnsiTheme="majorBidi"/>
          <w:sz w:val="30"/>
          <w:szCs w:val="30"/>
        </w:rPr>
        <w:t>2562</w:t>
      </w:r>
      <w:r w:rsidR="00FB4C9B" w:rsidRPr="00FB4C9B">
        <w:rPr>
          <w:rFonts w:asciiTheme="majorBidi" w:hAnsiTheme="majorBidi"/>
          <w:sz w:val="30"/>
          <w:szCs w:val="30"/>
          <w:cs/>
          <w:lang w:val="en-GB"/>
        </w:rPr>
        <w:t xml:space="preserve"> จะได้รับค่าตอบแทนในอัตราไม่เกินร้อยละ </w:t>
      </w:r>
      <w:r w:rsidR="00D57DCE" w:rsidRPr="00D57DCE">
        <w:rPr>
          <w:rFonts w:asciiTheme="majorBidi" w:hAnsiTheme="majorBidi"/>
          <w:sz w:val="30"/>
          <w:szCs w:val="30"/>
        </w:rPr>
        <w:t>0</w:t>
      </w:r>
      <w:r w:rsidR="00FB4C9B" w:rsidRPr="00FB4C9B">
        <w:rPr>
          <w:rFonts w:asciiTheme="majorBidi" w:hAnsiTheme="majorBidi"/>
          <w:sz w:val="30"/>
          <w:szCs w:val="30"/>
          <w:cs/>
          <w:lang w:val="en-GB"/>
        </w:rPr>
        <w:t>.</w:t>
      </w:r>
      <w:r w:rsidR="00D57DCE" w:rsidRPr="00D57DCE">
        <w:rPr>
          <w:rFonts w:asciiTheme="majorBidi" w:hAnsiTheme="majorBidi"/>
          <w:sz w:val="30"/>
          <w:szCs w:val="30"/>
        </w:rPr>
        <w:t>15</w:t>
      </w:r>
      <w:r w:rsidR="00FB4C9B" w:rsidRPr="00FB4C9B">
        <w:rPr>
          <w:rFonts w:asciiTheme="majorBidi" w:hAnsiTheme="majorBidi"/>
          <w:sz w:val="30"/>
          <w:szCs w:val="30"/>
          <w:cs/>
          <w:lang w:val="en-GB"/>
        </w:rPr>
        <w:t xml:space="preserve"> ต่อปี</w:t>
      </w:r>
      <w:r w:rsidR="00122C87" w:rsidRPr="00CE726B">
        <w:rPr>
          <w:rFonts w:asciiTheme="majorBidi" w:hAnsiTheme="majorBidi" w:cstheme="majorBidi" w:hint="cs"/>
          <w:sz w:val="30"/>
          <w:szCs w:val="30"/>
          <w:cs/>
          <w:lang w:val="en-GB"/>
        </w:rPr>
        <w:t>ของมูลค่าทรัพย์สินรวมของกองทรัสต์</w:t>
      </w:r>
      <w:r w:rsidR="00FB4C9B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 </w:t>
      </w:r>
      <w:r w:rsidR="00FB4C9B" w:rsidRPr="00FB4C9B">
        <w:rPr>
          <w:rFonts w:asciiTheme="majorBidi" w:hAnsiTheme="majorBidi"/>
          <w:sz w:val="30"/>
          <w:szCs w:val="30"/>
          <w:cs/>
          <w:lang w:val="en-GB"/>
        </w:rPr>
        <w:t xml:space="preserve">ทั้งนี้ ค่าตอบแทนดังกล่าวไม่ตํ่ากว่า </w:t>
      </w:r>
      <w:r w:rsidR="00D57DCE" w:rsidRPr="00D57DCE">
        <w:rPr>
          <w:rFonts w:asciiTheme="majorBidi" w:hAnsiTheme="majorBidi"/>
          <w:sz w:val="30"/>
          <w:szCs w:val="30"/>
        </w:rPr>
        <w:t>2</w:t>
      </w:r>
      <w:r w:rsidR="00FB4C9B" w:rsidRPr="00FB4C9B">
        <w:rPr>
          <w:rFonts w:asciiTheme="majorBidi" w:hAnsiTheme="majorBidi"/>
          <w:sz w:val="30"/>
          <w:szCs w:val="30"/>
          <w:cs/>
          <w:lang w:val="en-GB"/>
        </w:rPr>
        <w:t xml:space="preserve"> ล้านบาทต่อปี</w:t>
      </w:r>
    </w:p>
    <w:p w14:paraId="72BD1CF9" w14:textId="15DEBE17" w:rsidR="00FB4C9B" w:rsidRPr="00CE726B" w:rsidRDefault="00FB4C9B" w:rsidP="00FB4C9B">
      <w:pPr>
        <w:tabs>
          <w:tab w:val="clear" w:pos="680"/>
          <w:tab w:val="clear" w:pos="907"/>
          <w:tab w:val="left" w:pos="720"/>
          <w:tab w:val="left" w:pos="810"/>
        </w:tabs>
        <w:spacing w:line="240" w:lineRule="auto"/>
        <w:ind w:left="720" w:right="-18" w:hanging="18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>
        <w:rPr>
          <w:rFonts w:asciiTheme="majorBidi" w:hAnsiTheme="majorBidi"/>
          <w:sz w:val="30"/>
          <w:szCs w:val="30"/>
        </w:rPr>
        <w:t>-</w:t>
      </w:r>
      <w:r>
        <w:rPr>
          <w:rFonts w:asciiTheme="majorBidi" w:hAnsiTheme="majorBidi"/>
          <w:sz w:val="30"/>
          <w:szCs w:val="30"/>
        </w:rPr>
        <w:tab/>
      </w:r>
      <w:r w:rsidRPr="00FB4C9B">
        <w:rPr>
          <w:rFonts w:asciiTheme="majorBidi" w:hAnsiTheme="majorBidi"/>
          <w:sz w:val="30"/>
          <w:szCs w:val="30"/>
          <w:cs/>
          <w:lang w:val="en-GB"/>
        </w:rPr>
        <w:t xml:space="preserve">ค่าธรรมเนียมในการได้มา/จำหน่ายไปซึ่งทรัพย์สินของกองทรัสต์ ในอัตราไม่เกินร้อยละ </w:t>
      </w:r>
      <w:r w:rsidR="00D57DCE" w:rsidRPr="00D57DCE">
        <w:rPr>
          <w:rFonts w:asciiTheme="majorBidi" w:hAnsiTheme="majorBidi" w:cstheme="majorBidi"/>
          <w:sz w:val="30"/>
          <w:szCs w:val="30"/>
        </w:rPr>
        <w:t>1</w:t>
      </w:r>
      <w:r w:rsidRPr="00FB4C9B">
        <w:rPr>
          <w:rFonts w:asciiTheme="majorBidi" w:hAnsiTheme="majorBidi" w:cstheme="majorBidi"/>
          <w:sz w:val="30"/>
          <w:szCs w:val="30"/>
          <w:lang w:val="en-GB"/>
        </w:rPr>
        <w:t>.</w:t>
      </w:r>
      <w:r w:rsidR="00D57DCE" w:rsidRPr="00D57DCE">
        <w:rPr>
          <w:rFonts w:asciiTheme="majorBidi" w:hAnsiTheme="majorBidi" w:cstheme="majorBidi"/>
          <w:sz w:val="30"/>
          <w:szCs w:val="30"/>
        </w:rPr>
        <w:t>00</w:t>
      </w:r>
      <w:r w:rsidRPr="00FB4C9B">
        <w:rPr>
          <w:rFonts w:asciiTheme="majorBidi" w:hAnsiTheme="majorBidi"/>
          <w:sz w:val="30"/>
          <w:szCs w:val="30"/>
          <w:cs/>
          <w:lang w:val="en-GB"/>
        </w:rPr>
        <w:t xml:space="preserve"> ของมูลค่าทรัพย์สินที่ได</w:t>
      </w:r>
      <w:r>
        <w:rPr>
          <w:rFonts w:asciiTheme="majorBidi" w:hAnsiTheme="majorBidi" w:hint="cs"/>
          <w:sz w:val="30"/>
          <w:szCs w:val="30"/>
          <w:cs/>
          <w:lang w:val="en-GB"/>
        </w:rPr>
        <w:t>้</w:t>
      </w:r>
      <w:r w:rsidRPr="00FB4C9B">
        <w:rPr>
          <w:rFonts w:asciiTheme="majorBidi" w:hAnsiTheme="majorBidi"/>
          <w:sz w:val="30"/>
          <w:szCs w:val="30"/>
          <w:cs/>
          <w:lang w:val="en-GB"/>
        </w:rPr>
        <w:t>มาหรือจำหน่ายไปของกองทรัสต์</w:t>
      </w:r>
    </w:p>
    <w:p w14:paraId="3BECAFA0" w14:textId="41CAAB00" w:rsidR="00086E5E" w:rsidRPr="00CE726B" w:rsidRDefault="00086E5E" w:rsidP="00FA2259">
      <w:pPr>
        <w:tabs>
          <w:tab w:val="clear" w:pos="680"/>
          <w:tab w:val="clear" w:pos="907"/>
          <w:tab w:val="left" w:pos="684"/>
          <w:tab w:val="left" w:pos="720"/>
        </w:tabs>
        <w:spacing w:line="240" w:lineRule="auto"/>
        <w:ind w:left="711" w:right="-18" w:hanging="162"/>
        <w:jc w:val="thaiDistribute"/>
        <w:rPr>
          <w:rFonts w:asciiTheme="majorBidi" w:hAnsiTheme="majorBidi" w:cstheme="majorBidi"/>
          <w:sz w:val="30"/>
          <w:szCs w:val="30"/>
        </w:rPr>
      </w:pPr>
      <w:r w:rsidRPr="00CE726B">
        <w:rPr>
          <w:rFonts w:asciiTheme="majorBidi" w:hAnsiTheme="majorBidi" w:cstheme="majorBidi"/>
          <w:sz w:val="30"/>
          <w:szCs w:val="30"/>
          <w:cs/>
          <w:lang w:val="en-GB"/>
        </w:rPr>
        <w:t>-</w:t>
      </w:r>
      <w:r w:rsidRPr="00CE726B">
        <w:rPr>
          <w:rFonts w:asciiTheme="majorBidi" w:hAnsiTheme="majorBidi" w:cstheme="majorBidi"/>
          <w:sz w:val="30"/>
          <w:szCs w:val="30"/>
          <w:cs/>
          <w:lang w:val="en-GB"/>
        </w:rPr>
        <w:tab/>
      </w:r>
      <w:r w:rsidR="00FB4C9B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 </w:t>
      </w:r>
      <w:r w:rsidRPr="00CE726B">
        <w:rPr>
          <w:rFonts w:asciiTheme="majorBidi" w:hAnsiTheme="majorBidi" w:cstheme="majorBidi"/>
          <w:sz w:val="30"/>
          <w:szCs w:val="30"/>
          <w:cs/>
          <w:lang w:val="en-GB"/>
        </w:rPr>
        <w:t>ค่าธรรมเนียม</w:t>
      </w:r>
      <w:r w:rsidR="00122C87" w:rsidRPr="00CE726B">
        <w:rPr>
          <w:rFonts w:asciiTheme="majorBidi" w:hAnsiTheme="majorBidi" w:cstheme="majorBidi" w:hint="cs"/>
          <w:sz w:val="30"/>
          <w:szCs w:val="30"/>
          <w:cs/>
          <w:lang w:val="en-GB"/>
        </w:rPr>
        <w:t>ทรัสตี</w:t>
      </w:r>
      <w:r w:rsidRPr="00CE726B">
        <w:rPr>
          <w:rFonts w:asciiTheme="majorBidi" w:hAnsiTheme="majorBidi" w:cstheme="majorBidi"/>
          <w:sz w:val="30"/>
          <w:szCs w:val="30"/>
          <w:cs/>
          <w:lang w:val="en-GB"/>
        </w:rPr>
        <w:t xml:space="preserve"> ในอัตราไม่เกินร้อยละ</w:t>
      </w:r>
      <w:r w:rsidR="00122C87" w:rsidRPr="00CE726B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 </w:t>
      </w:r>
      <w:r w:rsidR="00D57DCE" w:rsidRPr="00D57DCE">
        <w:rPr>
          <w:rFonts w:asciiTheme="majorBidi" w:hAnsiTheme="majorBidi" w:cstheme="majorBidi"/>
          <w:sz w:val="30"/>
          <w:szCs w:val="30"/>
        </w:rPr>
        <w:t>2</w:t>
      </w:r>
      <w:r w:rsidR="00122C87" w:rsidRPr="00CE726B">
        <w:rPr>
          <w:rFonts w:asciiTheme="majorBidi" w:hAnsiTheme="majorBidi" w:cstheme="majorBidi"/>
          <w:sz w:val="30"/>
          <w:szCs w:val="30"/>
          <w:lang w:val="en-GB"/>
        </w:rPr>
        <w:t>.</w:t>
      </w:r>
      <w:r w:rsidR="00D57DCE" w:rsidRPr="00D57DCE">
        <w:rPr>
          <w:rFonts w:asciiTheme="majorBidi" w:hAnsiTheme="majorBidi" w:cstheme="majorBidi"/>
          <w:sz w:val="30"/>
          <w:szCs w:val="30"/>
        </w:rPr>
        <w:t>00</w:t>
      </w:r>
      <w:r w:rsidR="00122C87" w:rsidRPr="00CE726B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="00122C87" w:rsidRPr="00CE726B">
        <w:rPr>
          <w:rFonts w:asciiTheme="majorBidi" w:hAnsiTheme="majorBidi" w:cstheme="majorBidi" w:hint="cs"/>
          <w:sz w:val="30"/>
          <w:szCs w:val="30"/>
          <w:cs/>
          <w:lang w:val="en-GB"/>
        </w:rPr>
        <w:t>ต่อปีของมูลค่าทรัพย์สินรวมของกองทรัสต์</w:t>
      </w:r>
      <w:r w:rsidR="00FB4C9B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 </w:t>
      </w:r>
      <w:r w:rsidR="00FB4C9B" w:rsidRPr="00FB4C9B">
        <w:rPr>
          <w:rFonts w:asciiTheme="majorBidi" w:hAnsiTheme="majorBidi"/>
          <w:sz w:val="30"/>
          <w:szCs w:val="30"/>
          <w:cs/>
          <w:lang w:val="en-GB"/>
        </w:rPr>
        <w:t>ทั้งนี้ ค่าตอบแทน</w:t>
      </w:r>
      <w:r w:rsidR="00FA2259">
        <w:rPr>
          <w:rFonts w:asciiTheme="majorBidi" w:hAnsiTheme="majorBidi" w:hint="cs"/>
          <w:sz w:val="30"/>
          <w:szCs w:val="30"/>
          <w:cs/>
          <w:lang w:val="en-GB"/>
        </w:rPr>
        <w:t xml:space="preserve">      </w:t>
      </w:r>
      <w:r w:rsidR="00FB4C9B" w:rsidRPr="00FB4C9B">
        <w:rPr>
          <w:rFonts w:asciiTheme="majorBidi" w:hAnsiTheme="majorBidi"/>
          <w:sz w:val="30"/>
          <w:szCs w:val="30"/>
          <w:cs/>
          <w:lang w:val="en-GB"/>
        </w:rPr>
        <w:t xml:space="preserve">ดังกล่าวไม่ตํ่ากว่า </w:t>
      </w:r>
      <w:r w:rsidR="00D57DCE" w:rsidRPr="00D57DCE">
        <w:rPr>
          <w:rFonts w:asciiTheme="majorBidi" w:hAnsiTheme="majorBidi"/>
          <w:sz w:val="30"/>
          <w:szCs w:val="30"/>
        </w:rPr>
        <w:t>6</w:t>
      </w:r>
      <w:r w:rsidR="00FB4C9B" w:rsidRPr="00FB4C9B">
        <w:rPr>
          <w:rFonts w:asciiTheme="majorBidi" w:hAnsiTheme="majorBidi"/>
          <w:sz w:val="30"/>
          <w:szCs w:val="30"/>
          <w:cs/>
          <w:lang w:val="en-GB"/>
        </w:rPr>
        <w:t xml:space="preserve"> ล้านบาทต่อปี</w:t>
      </w:r>
    </w:p>
    <w:p w14:paraId="021A6C83" w14:textId="7DEA8DA8" w:rsidR="00086E5E" w:rsidRDefault="00086E5E" w:rsidP="00CE726B">
      <w:pPr>
        <w:spacing w:line="240" w:lineRule="auto"/>
        <w:ind w:left="900" w:right="-18" w:hanging="360"/>
        <w:jc w:val="thaiDistribute"/>
        <w:rPr>
          <w:rFonts w:asciiTheme="majorBidi" w:hAnsiTheme="majorBidi" w:cstheme="majorBidi"/>
          <w:sz w:val="30"/>
          <w:szCs w:val="30"/>
        </w:rPr>
      </w:pPr>
      <w:r w:rsidRPr="00CE726B">
        <w:rPr>
          <w:rFonts w:asciiTheme="majorBidi" w:hAnsiTheme="majorBidi" w:cstheme="majorBidi"/>
          <w:sz w:val="30"/>
          <w:szCs w:val="30"/>
          <w:cs/>
        </w:rPr>
        <w:t>-</w:t>
      </w:r>
      <w:r w:rsidRPr="00CE726B">
        <w:rPr>
          <w:rFonts w:asciiTheme="majorBidi" w:hAnsiTheme="majorBidi" w:cstheme="majorBidi"/>
          <w:sz w:val="30"/>
          <w:szCs w:val="30"/>
          <w:cs/>
        </w:rPr>
        <w:tab/>
      </w:r>
      <w:r w:rsidR="00FB4C9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CE726B">
        <w:rPr>
          <w:rFonts w:asciiTheme="majorBidi" w:hAnsiTheme="majorBidi" w:cstheme="majorBidi"/>
          <w:sz w:val="30"/>
          <w:szCs w:val="30"/>
          <w:cs/>
        </w:rPr>
        <w:t>ค่าธรรมเนียมนายทะเบียน ในอัตรา</w:t>
      </w:r>
      <w:r w:rsidR="00122C87" w:rsidRPr="00CE726B">
        <w:rPr>
          <w:rFonts w:asciiTheme="majorBidi" w:hAnsiTheme="majorBidi" w:cstheme="majorBidi" w:hint="cs"/>
          <w:sz w:val="30"/>
          <w:szCs w:val="30"/>
          <w:cs/>
        </w:rPr>
        <w:t>ตามที่นายทะเบียนหน่วยทรัสต์กำหนด</w:t>
      </w:r>
      <w:r w:rsidR="00FB4C9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7785C3AE" w14:textId="2D29A195" w:rsidR="00E83B4B" w:rsidRDefault="00E83B4B" w:rsidP="00CE726B">
      <w:pPr>
        <w:spacing w:line="240" w:lineRule="auto"/>
        <w:ind w:left="900" w:right="-18" w:hanging="360"/>
        <w:jc w:val="thaiDistribute"/>
        <w:rPr>
          <w:rFonts w:asciiTheme="majorBidi" w:hAnsiTheme="majorBidi" w:cstheme="majorBidi"/>
          <w:sz w:val="24"/>
          <w:szCs w:val="24"/>
          <w:shd w:val="clear" w:color="auto" w:fill="D9D9D9"/>
        </w:rPr>
      </w:pPr>
    </w:p>
    <w:p w14:paraId="3128AC18" w14:textId="005EDBD4" w:rsidR="008A0D6F" w:rsidRDefault="008A0D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4"/>
          <w:szCs w:val="24"/>
          <w:shd w:val="clear" w:color="auto" w:fill="D9D9D9"/>
        </w:rPr>
      </w:pPr>
      <w:r>
        <w:rPr>
          <w:rFonts w:asciiTheme="majorBidi" w:hAnsiTheme="majorBidi" w:cstheme="majorBidi"/>
          <w:sz w:val="24"/>
          <w:szCs w:val="24"/>
          <w:shd w:val="clear" w:color="auto" w:fill="D9D9D9"/>
        </w:rPr>
        <w:br w:type="page"/>
      </w:r>
    </w:p>
    <w:p w14:paraId="4ACBBA24" w14:textId="690725A8" w:rsidR="00572B6F" w:rsidRPr="00AF3771" w:rsidRDefault="00D57DCE" w:rsidP="00C84DC0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D57DCE">
        <w:rPr>
          <w:rFonts w:asciiTheme="majorBidi" w:hAnsiTheme="majorBidi" w:cstheme="majorBidi"/>
          <w:sz w:val="30"/>
          <w:szCs w:val="30"/>
        </w:rPr>
        <w:lastRenderedPageBreak/>
        <w:t>13</w:t>
      </w:r>
      <w:r w:rsidR="00572B6F" w:rsidRPr="00CE726B">
        <w:rPr>
          <w:rFonts w:asciiTheme="majorBidi" w:hAnsiTheme="majorBidi" w:cstheme="majorBidi"/>
          <w:sz w:val="30"/>
          <w:szCs w:val="30"/>
        </w:rPr>
        <w:tab/>
      </w:r>
      <w:r w:rsidR="00086E5E" w:rsidRPr="00CE726B">
        <w:rPr>
          <w:rFonts w:asciiTheme="majorBidi" w:hAnsiTheme="majorBidi" w:cstheme="majorBidi"/>
          <w:sz w:val="30"/>
          <w:szCs w:val="30"/>
          <w:cs/>
        </w:rPr>
        <w:t>รายการธุรกิจกับ</w:t>
      </w:r>
      <w:r w:rsidR="00572B6F" w:rsidRPr="00CE726B">
        <w:rPr>
          <w:rFonts w:asciiTheme="majorBidi" w:hAnsiTheme="majorBidi" w:cstheme="majorBidi"/>
          <w:sz w:val="30"/>
          <w:szCs w:val="30"/>
          <w:cs/>
        </w:rPr>
        <w:t>กิจการที่เกี่ยวข้องกัน</w:t>
      </w:r>
    </w:p>
    <w:p w14:paraId="04B0D5F1" w14:textId="61A29EF9" w:rsidR="00572B6F" w:rsidRPr="00DE32CF" w:rsidRDefault="00572B6F" w:rsidP="00CE726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"/>
        <w:jc w:val="thaiDistribute"/>
        <w:rPr>
          <w:rFonts w:asciiTheme="majorBidi" w:hAnsiTheme="majorBidi" w:cstheme="majorBidi"/>
          <w:b/>
          <w:sz w:val="24"/>
          <w:szCs w:val="24"/>
        </w:rPr>
      </w:pPr>
    </w:p>
    <w:p w14:paraId="2E335BF4" w14:textId="317C03A9" w:rsidR="00086E5E" w:rsidRPr="00CE726B" w:rsidRDefault="00086E5E" w:rsidP="00CE726B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  <w:r w:rsidRPr="00CE726B">
        <w:rPr>
          <w:rFonts w:asciiTheme="majorBidi" w:hAnsiTheme="majorBidi" w:cstheme="majorBidi"/>
          <w:sz w:val="30"/>
          <w:szCs w:val="30"/>
          <w:cs/>
        </w:rPr>
        <w:t>ในระหว่างงวด</w:t>
      </w:r>
      <w:r w:rsidR="00A63A09" w:rsidRPr="00CE726B">
        <w:rPr>
          <w:rFonts w:asciiTheme="majorBidi" w:hAnsiTheme="majorBidi" w:cstheme="majorBidi"/>
          <w:sz w:val="30"/>
          <w:szCs w:val="30"/>
          <w:cs/>
          <w:lang w:val="en-GB"/>
        </w:rPr>
        <w:t>กองทรัสต์</w:t>
      </w:r>
      <w:r w:rsidR="004A78A8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 </w:t>
      </w:r>
      <w:r w:rsidRPr="00CE726B">
        <w:rPr>
          <w:rFonts w:asciiTheme="majorBidi" w:hAnsiTheme="majorBidi" w:cstheme="majorBidi"/>
          <w:sz w:val="30"/>
          <w:szCs w:val="30"/>
          <w:cs/>
          <w:lang w:val="en-GB"/>
        </w:rPr>
        <w:t>มีรายการธุรกิจระหว่างกันที่สำคัญกับ</w:t>
      </w:r>
      <w:r w:rsidR="00122C87" w:rsidRPr="00CE726B">
        <w:rPr>
          <w:rFonts w:asciiTheme="majorBidi" w:hAnsiTheme="majorBidi" w:cstheme="majorBidi" w:hint="cs"/>
          <w:sz w:val="30"/>
          <w:szCs w:val="30"/>
          <w:cs/>
          <w:lang w:val="en-GB"/>
        </w:rPr>
        <w:t xml:space="preserve">ผู้จัดการกองทรัสต์ ทรัสตี </w:t>
      </w:r>
      <w:r w:rsidRPr="00CE726B">
        <w:rPr>
          <w:rFonts w:asciiTheme="majorBidi" w:hAnsiTheme="majorBidi" w:cstheme="majorBidi"/>
          <w:sz w:val="30"/>
          <w:szCs w:val="30"/>
          <w:cs/>
          <w:lang w:val="en-GB"/>
        </w:rPr>
        <w:t>และกิจการอื่นซึ่งมีผู้ถือหุ้นและ/หรือกรรมการเดียวกันกับผู้จัดการกองทรัสต์</w:t>
      </w:r>
      <w:r w:rsidR="00FB4C9B">
        <w:rPr>
          <w:rFonts w:asciiTheme="majorBidi" w:hAnsiTheme="majorBidi" w:cstheme="majorBidi" w:hint="cs"/>
          <w:sz w:val="30"/>
          <w:szCs w:val="30"/>
          <w:cs/>
          <w:lang w:val="en-GB"/>
        </w:rPr>
        <w:t>และทรัสตี</w:t>
      </w:r>
      <w:r w:rsidRPr="00CE726B">
        <w:rPr>
          <w:rFonts w:asciiTheme="majorBidi" w:hAnsiTheme="majorBidi" w:cstheme="majorBidi"/>
          <w:sz w:val="30"/>
          <w:szCs w:val="30"/>
          <w:cs/>
          <w:lang w:val="en-GB"/>
        </w:rPr>
        <w:t xml:space="preserve"> รายการ</w:t>
      </w:r>
      <w:r w:rsidRPr="00CE726B">
        <w:rPr>
          <w:rFonts w:asciiTheme="majorBidi" w:hAnsiTheme="majorBidi" w:cstheme="majorBidi"/>
          <w:sz w:val="30"/>
          <w:szCs w:val="30"/>
          <w:cs/>
        </w:rPr>
        <w:t>ที่สำคัญดังกล่าวสำหรับงวดสามเดือน</w:t>
      </w:r>
      <w:r w:rsidR="0068221E" w:rsidRPr="008A0D6F">
        <w:rPr>
          <w:rFonts w:asciiTheme="majorBidi" w:hAnsiTheme="majorBidi" w:cstheme="majorBidi" w:hint="cs"/>
          <w:sz w:val="30"/>
          <w:szCs w:val="30"/>
          <w:cs/>
        </w:rPr>
        <w:t>และหกเดือน</w:t>
      </w:r>
      <w:r w:rsidRPr="008A0D6F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D57DCE" w:rsidRPr="00D57DCE">
        <w:rPr>
          <w:rFonts w:asciiTheme="majorBidi" w:hAnsiTheme="majorBidi" w:cstheme="majorBidi"/>
          <w:sz w:val="30"/>
          <w:szCs w:val="30"/>
        </w:rPr>
        <w:t>30</w:t>
      </w:r>
      <w:r w:rsidR="008414D9" w:rsidRPr="008A0D6F">
        <w:rPr>
          <w:rFonts w:asciiTheme="majorBidi" w:hAnsiTheme="majorBidi" w:cstheme="majorBidi"/>
          <w:sz w:val="30"/>
          <w:szCs w:val="30"/>
        </w:rPr>
        <w:t xml:space="preserve"> </w:t>
      </w:r>
      <w:r w:rsidR="008414D9" w:rsidRPr="008A0D6F">
        <w:rPr>
          <w:rFonts w:asciiTheme="majorBidi" w:hAnsiTheme="majorBidi" w:cstheme="majorBidi" w:hint="cs"/>
          <w:sz w:val="30"/>
          <w:szCs w:val="30"/>
          <w:cs/>
        </w:rPr>
        <w:t>ม</w:t>
      </w:r>
      <w:r w:rsidR="0068221E" w:rsidRPr="008A0D6F">
        <w:rPr>
          <w:rFonts w:asciiTheme="majorBidi" w:hAnsiTheme="majorBidi" w:cstheme="majorBidi" w:hint="cs"/>
          <w:sz w:val="30"/>
          <w:szCs w:val="30"/>
          <w:cs/>
        </w:rPr>
        <w:t>ิถุนายน</w:t>
      </w:r>
      <w:r w:rsidRPr="008A0D6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57DCE" w:rsidRPr="00D57DCE">
        <w:rPr>
          <w:rFonts w:asciiTheme="majorBidi" w:hAnsiTheme="majorBidi" w:cstheme="majorBidi"/>
          <w:sz w:val="30"/>
          <w:szCs w:val="30"/>
        </w:rPr>
        <w:t>2563</w:t>
      </w:r>
      <w:r w:rsidRPr="008A0D6F">
        <w:rPr>
          <w:rFonts w:asciiTheme="majorBidi" w:hAnsiTheme="majorBidi" w:cstheme="majorBidi"/>
          <w:sz w:val="30"/>
          <w:szCs w:val="30"/>
          <w:cs/>
        </w:rPr>
        <w:t xml:space="preserve"> มีดังต่อไปนี้</w:t>
      </w:r>
    </w:p>
    <w:p w14:paraId="042C9C04" w14:textId="77777777" w:rsidR="00086E5E" w:rsidRPr="00DE32CF" w:rsidRDefault="00086E5E" w:rsidP="00CE726B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9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530"/>
        <w:gridCol w:w="1530"/>
        <w:gridCol w:w="3150"/>
      </w:tblGrid>
      <w:tr w:rsidR="0068221E" w:rsidRPr="00CE726B" w14:paraId="78F82C0D" w14:textId="77777777" w:rsidTr="0068221E">
        <w:trPr>
          <w:cantSplit/>
          <w:tblHeader/>
        </w:trPr>
        <w:tc>
          <w:tcPr>
            <w:tcW w:w="3780" w:type="dxa"/>
          </w:tcPr>
          <w:p w14:paraId="035B6A20" w14:textId="77777777" w:rsidR="0068221E" w:rsidRPr="00CE726B" w:rsidRDefault="0068221E" w:rsidP="00CE726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6502EFDE" w14:textId="77777777" w:rsidR="0068221E" w:rsidRPr="004A78A8" w:rsidRDefault="0068221E" w:rsidP="00CE726B">
            <w:pPr>
              <w:pStyle w:val="Heading9"/>
              <w:jc w:val="center"/>
              <w:rPr>
                <w:rFonts w:asciiTheme="majorBidi" w:hAnsiTheme="majorBidi" w:cstheme="majorBidi"/>
                <w:b w:val="0"/>
                <w:bCs w:val="0"/>
              </w:rPr>
            </w:pPr>
            <w:r w:rsidRPr="004A78A8">
              <w:rPr>
                <w:rFonts w:asciiTheme="majorBidi" w:hAnsiTheme="majorBidi" w:cstheme="majorBidi"/>
                <w:b w:val="0"/>
                <w:bCs w:val="0"/>
                <w:cs/>
              </w:rPr>
              <w:t>งวดสามเดือน</w:t>
            </w:r>
          </w:p>
        </w:tc>
        <w:tc>
          <w:tcPr>
            <w:tcW w:w="1530" w:type="dxa"/>
          </w:tcPr>
          <w:p w14:paraId="54EDEDC9" w14:textId="668EF2DE" w:rsidR="0068221E" w:rsidRPr="004A78A8" w:rsidRDefault="0068221E" w:rsidP="00CE726B">
            <w:pPr>
              <w:pStyle w:val="Heading9"/>
              <w:jc w:val="center"/>
              <w:rPr>
                <w:rFonts w:asciiTheme="majorBidi" w:hAnsiTheme="majorBidi" w:cstheme="majorBidi"/>
                <w:b w:val="0"/>
                <w:bCs w:val="0"/>
                <w:cs/>
              </w:rPr>
            </w:pPr>
            <w:r w:rsidRPr="00C00E79">
              <w:rPr>
                <w:rFonts w:asciiTheme="majorBidi" w:hAnsiTheme="majorBidi" w:cstheme="majorBidi" w:hint="cs"/>
                <w:b w:val="0"/>
                <w:bCs w:val="0"/>
                <w:cs/>
              </w:rPr>
              <w:t>งวดหกเดือน</w:t>
            </w:r>
          </w:p>
        </w:tc>
        <w:tc>
          <w:tcPr>
            <w:tcW w:w="3150" w:type="dxa"/>
          </w:tcPr>
          <w:p w14:paraId="51F68279" w14:textId="15901E7A" w:rsidR="0068221E" w:rsidRPr="004A78A8" w:rsidRDefault="0068221E" w:rsidP="00CE726B">
            <w:pPr>
              <w:pStyle w:val="Heading9"/>
              <w:jc w:val="center"/>
              <w:rPr>
                <w:rFonts w:asciiTheme="majorBidi" w:hAnsiTheme="majorBidi" w:cstheme="majorBidi"/>
                <w:b w:val="0"/>
                <w:bCs w:val="0"/>
              </w:rPr>
            </w:pPr>
            <w:r w:rsidRPr="004A78A8">
              <w:rPr>
                <w:rFonts w:asciiTheme="majorBidi" w:hAnsiTheme="majorBidi" w:cstheme="majorBidi"/>
                <w:b w:val="0"/>
                <w:bCs w:val="0"/>
                <w:cs/>
              </w:rPr>
              <w:t>นโยบายการกำหนดราคา</w:t>
            </w:r>
          </w:p>
        </w:tc>
      </w:tr>
      <w:tr w:rsidR="0068221E" w:rsidRPr="00CE726B" w14:paraId="1F25004B" w14:textId="77777777" w:rsidTr="0068221E">
        <w:trPr>
          <w:cantSplit/>
          <w:tblHeader/>
        </w:trPr>
        <w:tc>
          <w:tcPr>
            <w:tcW w:w="3780" w:type="dxa"/>
          </w:tcPr>
          <w:p w14:paraId="4C14184D" w14:textId="77777777" w:rsidR="0068221E" w:rsidRPr="00CE726B" w:rsidRDefault="0068221E" w:rsidP="00CE726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060" w:type="dxa"/>
            <w:gridSpan w:val="2"/>
          </w:tcPr>
          <w:p w14:paraId="0384A08E" w14:textId="2D0F01DB" w:rsidR="0068221E" w:rsidRPr="00CE726B" w:rsidRDefault="0068221E" w:rsidP="00CE726B">
            <w:pPr>
              <w:pStyle w:val="Heading9"/>
              <w:jc w:val="center"/>
              <w:rPr>
                <w:rFonts w:asciiTheme="majorBidi" w:hAnsiTheme="majorBidi" w:cstheme="majorBidi"/>
                <w:cs/>
              </w:rPr>
            </w:pPr>
            <w:r w:rsidRPr="00CE726B">
              <w:rPr>
                <w:rFonts w:asciiTheme="majorBidi" w:hAnsiTheme="majorBidi" w:cstheme="majorBidi"/>
                <w:b w:val="0"/>
                <w:bCs w:val="0"/>
                <w:i/>
                <w:iCs/>
                <w:cs/>
              </w:rPr>
              <w:t>(พันบาท)</w:t>
            </w:r>
          </w:p>
        </w:tc>
        <w:tc>
          <w:tcPr>
            <w:tcW w:w="3150" w:type="dxa"/>
          </w:tcPr>
          <w:p w14:paraId="3AA32090" w14:textId="46C80C17" w:rsidR="0068221E" w:rsidRPr="00CE726B" w:rsidRDefault="0068221E" w:rsidP="00CE726B">
            <w:pPr>
              <w:pStyle w:val="Heading9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68221E" w:rsidRPr="00CE726B" w14:paraId="728ECCB5" w14:textId="77777777" w:rsidTr="0068221E">
        <w:trPr>
          <w:cantSplit/>
        </w:trPr>
        <w:tc>
          <w:tcPr>
            <w:tcW w:w="3780" w:type="dxa"/>
          </w:tcPr>
          <w:p w14:paraId="3B619907" w14:textId="053C27C0" w:rsidR="0068221E" w:rsidRPr="00CE726B" w:rsidRDefault="0068221E" w:rsidP="00CE726B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CE726B">
              <w:rPr>
                <w:rFonts w:ascii="Angsana New" w:hAnsi="Angsana New"/>
                <w:sz w:val="30"/>
                <w:szCs w:val="30"/>
                <w:cs/>
              </w:rPr>
              <w:t>บริษัท ดุสิตธานี พร็อพเพอร์ตี้ส์ รีท จำกัด</w:t>
            </w:r>
          </w:p>
        </w:tc>
        <w:tc>
          <w:tcPr>
            <w:tcW w:w="1530" w:type="dxa"/>
          </w:tcPr>
          <w:p w14:paraId="2A387517" w14:textId="77777777" w:rsidR="0068221E" w:rsidRPr="00CE726B" w:rsidRDefault="0068221E" w:rsidP="00CE726B">
            <w:pPr>
              <w:tabs>
                <w:tab w:val="decimal" w:pos="1064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069554A" w14:textId="77777777" w:rsidR="0068221E" w:rsidRPr="00CE726B" w:rsidRDefault="0068221E" w:rsidP="00CE726B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50" w:type="dxa"/>
          </w:tcPr>
          <w:p w14:paraId="7E67E37A" w14:textId="12102508" w:rsidR="0068221E" w:rsidRPr="00CE726B" w:rsidRDefault="0068221E" w:rsidP="00CE726B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8221E" w:rsidRPr="00CE726B" w14:paraId="7EDF6BC1" w14:textId="77777777" w:rsidTr="0068221E">
        <w:trPr>
          <w:cantSplit/>
        </w:trPr>
        <w:tc>
          <w:tcPr>
            <w:tcW w:w="3780" w:type="dxa"/>
          </w:tcPr>
          <w:p w14:paraId="6B5032AA" w14:textId="77777777" w:rsidR="0068221E" w:rsidRPr="00CE726B" w:rsidRDefault="0068221E" w:rsidP="00CE726B">
            <w:pPr>
              <w:ind w:firstLine="160"/>
              <w:rPr>
                <w:rFonts w:asciiTheme="majorBidi" w:hAnsiTheme="majorBidi" w:cstheme="majorBidi"/>
                <w:sz w:val="30"/>
                <w:szCs w:val="30"/>
              </w:rPr>
            </w:pPr>
            <w:r w:rsidRPr="00CE726B">
              <w:rPr>
                <w:rFonts w:asciiTheme="majorBidi" w:hAnsiTheme="majorBidi" w:cstheme="majorBidi"/>
                <w:sz w:val="30"/>
                <w:szCs w:val="30"/>
                <w:cs/>
              </w:rPr>
              <w:t>ค่าธรรมเนียมการจัดการ</w:t>
            </w:r>
          </w:p>
        </w:tc>
        <w:tc>
          <w:tcPr>
            <w:tcW w:w="1530" w:type="dxa"/>
          </w:tcPr>
          <w:p w14:paraId="7EB487C9" w14:textId="724C9569" w:rsidR="0068221E" w:rsidRPr="00CE726B" w:rsidRDefault="00D57DCE" w:rsidP="00B14F41">
            <w:pPr>
              <w:tabs>
                <w:tab w:val="decimal" w:pos="1064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57DCE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8A0D6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7DCE">
              <w:rPr>
                <w:rFonts w:asciiTheme="majorBidi" w:hAnsiTheme="majorBidi" w:cstheme="majorBidi"/>
                <w:sz w:val="30"/>
                <w:szCs w:val="30"/>
              </w:rPr>
              <w:t>458</w:t>
            </w:r>
          </w:p>
        </w:tc>
        <w:tc>
          <w:tcPr>
            <w:tcW w:w="1530" w:type="dxa"/>
          </w:tcPr>
          <w:p w14:paraId="0A77EDE2" w14:textId="4196D655" w:rsidR="0068221E" w:rsidRPr="00CE726B" w:rsidRDefault="00D57DCE" w:rsidP="008A0D6F">
            <w:pPr>
              <w:spacing w:line="240" w:lineRule="auto"/>
              <w:ind w:left="160" w:right="70" w:hanging="16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7DCE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8A0D6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7DCE">
              <w:rPr>
                <w:rFonts w:asciiTheme="majorBidi" w:hAnsiTheme="majorBidi" w:cstheme="majorBidi"/>
                <w:sz w:val="30"/>
                <w:szCs w:val="30"/>
              </w:rPr>
              <w:t>886</w:t>
            </w:r>
          </w:p>
        </w:tc>
        <w:tc>
          <w:tcPr>
            <w:tcW w:w="3150" w:type="dxa"/>
          </w:tcPr>
          <w:p w14:paraId="31C21D01" w14:textId="33F99FE5" w:rsidR="0068221E" w:rsidRPr="00CE726B" w:rsidRDefault="0068221E" w:rsidP="00B14F41">
            <w:pPr>
              <w:spacing w:line="240" w:lineRule="auto"/>
              <w:ind w:left="160" w:right="-108" w:hanging="160"/>
              <w:rPr>
                <w:rFonts w:asciiTheme="majorBidi" w:hAnsiTheme="majorBidi" w:cstheme="majorBidi"/>
                <w:sz w:val="30"/>
                <w:szCs w:val="30"/>
              </w:rPr>
            </w:pPr>
            <w:r w:rsidRPr="00CE726B">
              <w:rPr>
                <w:rFonts w:asciiTheme="majorBidi" w:hAnsiTheme="majorBidi" w:cstheme="majorBidi"/>
                <w:sz w:val="30"/>
                <w:szCs w:val="30"/>
                <w:cs/>
              </w:rPr>
              <w:t>ตามเกณฑ์ที่ระบุในหนังสือชี้ชวน</w:t>
            </w:r>
          </w:p>
        </w:tc>
      </w:tr>
      <w:tr w:rsidR="0068221E" w:rsidRPr="00CE726B" w14:paraId="212B94F9" w14:textId="77777777" w:rsidTr="0068221E">
        <w:trPr>
          <w:cantSplit/>
        </w:trPr>
        <w:tc>
          <w:tcPr>
            <w:tcW w:w="3780" w:type="dxa"/>
          </w:tcPr>
          <w:p w14:paraId="2AE2CD54" w14:textId="77777777" w:rsidR="0068221E" w:rsidRPr="00CE726B" w:rsidRDefault="0068221E" w:rsidP="004A78A8">
            <w:pPr>
              <w:spacing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CE726B">
              <w:rPr>
                <w:rFonts w:ascii="Angsana New" w:hAnsi="Angsana New"/>
                <w:sz w:val="30"/>
                <w:szCs w:val="30"/>
                <w:cs/>
              </w:rPr>
              <w:t xml:space="preserve">บริษัท หลักทรัพย์จัดการกองทุน กรุงไทย </w:t>
            </w:r>
            <w:r w:rsidRPr="00CE726B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CE726B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CE726B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CE726B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CE726B">
              <w:rPr>
                <w:rFonts w:ascii="Angsana New" w:hAnsi="Angsana New"/>
                <w:sz w:val="30"/>
                <w:szCs w:val="30"/>
                <w:cs/>
              </w:rPr>
              <w:t>จำกัด (มหาชน</w:t>
            </w:r>
            <w:r w:rsidRPr="00CE726B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530" w:type="dxa"/>
          </w:tcPr>
          <w:p w14:paraId="59EBD5B9" w14:textId="77777777" w:rsidR="0068221E" w:rsidRPr="00CE726B" w:rsidRDefault="0068221E" w:rsidP="00B14F41">
            <w:pPr>
              <w:tabs>
                <w:tab w:val="decimal" w:pos="1064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C25855F" w14:textId="77777777" w:rsidR="0068221E" w:rsidRPr="00CE726B" w:rsidRDefault="0068221E" w:rsidP="008A0D6F">
            <w:pPr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150" w:type="dxa"/>
          </w:tcPr>
          <w:p w14:paraId="4772FB9D" w14:textId="35EDBAD6" w:rsidR="0068221E" w:rsidRPr="00CE726B" w:rsidRDefault="0068221E" w:rsidP="00B14F41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68221E" w:rsidRPr="00CE726B" w14:paraId="6A8119AA" w14:textId="77777777" w:rsidTr="0068221E">
        <w:trPr>
          <w:cantSplit/>
        </w:trPr>
        <w:tc>
          <w:tcPr>
            <w:tcW w:w="3780" w:type="dxa"/>
          </w:tcPr>
          <w:p w14:paraId="1FFECD41" w14:textId="77777777" w:rsidR="0068221E" w:rsidRPr="00CE726B" w:rsidRDefault="0068221E" w:rsidP="00CE726B">
            <w:pPr>
              <w:spacing w:line="240" w:lineRule="auto"/>
              <w:ind w:left="166" w:right="-109" w:hanging="166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B14F4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ค่าธรรมเนียมทรัสตี</w:t>
            </w:r>
          </w:p>
        </w:tc>
        <w:tc>
          <w:tcPr>
            <w:tcW w:w="1530" w:type="dxa"/>
          </w:tcPr>
          <w:p w14:paraId="0D150451" w14:textId="2C982EC9" w:rsidR="0068221E" w:rsidRPr="00CE726B" w:rsidRDefault="00D57DCE" w:rsidP="00B14F41">
            <w:pPr>
              <w:tabs>
                <w:tab w:val="decimal" w:pos="1064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57DC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8A0D6F" w:rsidRPr="008A0D6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7DCE">
              <w:rPr>
                <w:rFonts w:asciiTheme="majorBidi" w:hAnsiTheme="majorBidi" w:cstheme="majorBidi"/>
                <w:sz w:val="30"/>
                <w:szCs w:val="30"/>
              </w:rPr>
              <w:t>211</w:t>
            </w:r>
          </w:p>
        </w:tc>
        <w:tc>
          <w:tcPr>
            <w:tcW w:w="1530" w:type="dxa"/>
          </w:tcPr>
          <w:p w14:paraId="64C12CA4" w14:textId="05CBD099" w:rsidR="0068221E" w:rsidRPr="00CE726B" w:rsidRDefault="00D57DCE" w:rsidP="008A0D6F">
            <w:pPr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7DCE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8A0D6F" w:rsidRPr="008A0D6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7DCE">
              <w:rPr>
                <w:rFonts w:asciiTheme="majorBidi" w:hAnsiTheme="majorBidi" w:cstheme="majorBidi"/>
                <w:sz w:val="30"/>
                <w:szCs w:val="30"/>
              </w:rPr>
              <w:t>400</w:t>
            </w:r>
          </w:p>
        </w:tc>
        <w:tc>
          <w:tcPr>
            <w:tcW w:w="3150" w:type="dxa"/>
          </w:tcPr>
          <w:p w14:paraId="7A5358C3" w14:textId="467A815A" w:rsidR="0068221E" w:rsidRPr="00CE726B" w:rsidRDefault="0068221E" w:rsidP="00B14F41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726B">
              <w:rPr>
                <w:rFonts w:asciiTheme="majorBidi" w:hAnsiTheme="majorBidi" w:cstheme="majorBidi"/>
                <w:sz w:val="30"/>
                <w:szCs w:val="30"/>
                <w:cs/>
              </w:rPr>
              <w:t>ตามเกณฑ์ที่ระบุในหนังสือชี้ชวน</w:t>
            </w:r>
          </w:p>
        </w:tc>
      </w:tr>
      <w:tr w:rsidR="0068221E" w:rsidRPr="00CE726B" w14:paraId="3F53AEDA" w14:textId="77777777" w:rsidTr="0068221E">
        <w:trPr>
          <w:cantSplit/>
        </w:trPr>
        <w:tc>
          <w:tcPr>
            <w:tcW w:w="3780" w:type="dxa"/>
          </w:tcPr>
          <w:p w14:paraId="38F346CD" w14:textId="3E50B633" w:rsidR="0068221E" w:rsidRPr="00CE726B" w:rsidRDefault="0068221E" w:rsidP="00CE726B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CE726B">
              <w:rPr>
                <w:rFonts w:ascii="Angsana New" w:hAnsi="Angsana New"/>
                <w:sz w:val="30"/>
                <w:szCs w:val="30"/>
                <w:cs/>
              </w:rPr>
              <w:t>ธนาคารกรุงไทย จำกัด (มหาชน)</w:t>
            </w:r>
          </w:p>
        </w:tc>
        <w:tc>
          <w:tcPr>
            <w:tcW w:w="1530" w:type="dxa"/>
          </w:tcPr>
          <w:p w14:paraId="67EFE7BC" w14:textId="77777777" w:rsidR="0068221E" w:rsidRPr="00CE726B" w:rsidRDefault="0068221E" w:rsidP="00B14F41">
            <w:pPr>
              <w:tabs>
                <w:tab w:val="decimal" w:pos="1064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37B1A81" w14:textId="77777777" w:rsidR="0068221E" w:rsidRPr="00CE726B" w:rsidRDefault="0068221E" w:rsidP="008A0D6F">
            <w:pPr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150" w:type="dxa"/>
          </w:tcPr>
          <w:p w14:paraId="2644FABB" w14:textId="61DA6C56" w:rsidR="0068221E" w:rsidRPr="00CE726B" w:rsidRDefault="0068221E" w:rsidP="00B14F41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8221E" w:rsidRPr="00CE726B" w14:paraId="3F24FE8F" w14:textId="77777777" w:rsidTr="0068221E">
        <w:trPr>
          <w:cantSplit/>
        </w:trPr>
        <w:tc>
          <w:tcPr>
            <w:tcW w:w="3780" w:type="dxa"/>
          </w:tcPr>
          <w:p w14:paraId="0867AFA6" w14:textId="77777777" w:rsidR="0068221E" w:rsidRPr="00CE726B" w:rsidRDefault="0068221E" w:rsidP="00CE726B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CE726B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  รายได้ดอกเบี้ย</w:t>
            </w:r>
          </w:p>
        </w:tc>
        <w:tc>
          <w:tcPr>
            <w:tcW w:w="1530" w:type="dxa"/>
          </w:tcPr>
          <w:p w14:paraId="0CCA2D9A" w14:textId="0EC88DD6" w:rsidR="0068221E" w:rsidRPr="00CE726B" w:rsidRDefault="00D57DCE" w:rsidP="00B14F41">
            <w:pPr>
              <w:tabs>
                <w:tab w:val="decimal" w:pos="1064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57DCE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530" w:type="dxa"/>
          </w:tcPr>
          <w:p w14:paraId="499E1A99" w14:textId="78F82189" w:rsidR="0068221E" w:rsidRPr="00B14F41" w:rsidRDefault="00D57DCE" w:rsidP="008A0D6F">
            <w:pPr>
              <w:spacing w:line="240" w:lineRule="auto"/>
              <w:ind w:right="70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D57DCE">
              <w:rPr>
                <w:rFonts w:asciiTheme="majorBidi" w:hAnsiTheme="majorBidi" w:cstheme="majorBidi"/>
                <w:spacing w:val="-6"/>
                <w:sz w:val="30"/>
                <w:szCs w:val="30"/>
              </w:rPr>
              <w:t>34</w:t>
            </w:r>
          </w:p>
        </w:tc>
        <w:tc>
          <w:tcPr>
            <w:tcW w:w="3150" w:type="dxa"/>
          </w:tcPr>
          <w:p w14:paraId="0764BFF6" w14:textId="247BFB03" w:rsidR="0068221E" w:rsidRPr="00CE726B" w:rsidRDefault="0068221E" w:rsidP="00B14F41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14F41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อัตราดอกเบี้ยร้อยละ </w:t>
            </w:r>
            <w:r w:rsidR="00D57DCE" w:rsidRPr="00D57DCE">
              <w:rPr>
                <w:rFonts w:asciiTheme="majorBidi" w:hAnsiTheme="majorBidi" w:cstheme="majorBidi"/>
                <w:spacing w:val="-6"/>
                <w:sz w:val="30"/>
                <w:szCs w:val="30"/>
              </w:rPr>
              <w:t>0</w:t>
            </w:r>
            <w:r w:rsidRPr="00B14F41">
              <w:rPr>
                <w:rFonts w:asciiTheme="majorBidi" w:hAnsiTheme="majorBidi" w:cstheme="majorBidi"/>
                <w:spacing w:val="-6"/>
                <w:sz w:val="30"/>
                <w:szCs w:val="30"/>
              </w:rPr>
              <w:t>.</w:t>
            </w:r>
            <w:r w:rsidR="00D57DCE" w:rsidRPr="00D57DCE">
              <w:rPr>
                <w:rFonts w:asciiTheme="majorBidi" w:hAnsiTheme="majorBidi" w:cstheme="majorBidi"/>
                <w:spacing w:val="-6"/>
                <w:sz w:val="30"/>
                <w:szCs w:val="30"/>
              </w:rPr>
              <w:t>375</w:t>
            </w:r>
            <w:r w:rsidRPr="00B14F41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ต่อปี</w:t>
            </w:r>
          </w:p>
        </w:tc>
      </w:tr>
      <w:tr w:rsidR="0068221E" w:rsidRPr="00CE726B" w14:paraId="61255057" w14:textId="77777777" w:rsidTr="0068221E">
        <w:trPr>
          <w:cantSplit/>
        </w:trPr>
        <w:tc>
          <w:tcPr>
            <w:tcW w:w="3780" w:type="dxa"/>
          </w:tcPr>
          <w:p w14:paraId="2F1F0A59" w14:textId="77777777" w:rsidR="0068221E" w:rsidRPr="00CE726B" w:rsidRDefault="0068221E" w:rsidP="004A78A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E726B">
              <w:rPr>
                <w:rFonts w:ascii="Angsana New" w:hAnsi="Angsana New"/>
                <w:sz w:val="30"/>
                <w:szCs w:val="30"/>
                <w:cs/>
              </w:rPr>
              <w:t>บริษัท ดุสิต แมนเนจเม้นท์ จำกัด</w:t>
            </w:r>
          </w:p>
          <w:p w14:paraId="3E24C587" w14:textId="368EB29F" w:rsidR="0068221E" w:rsidRPr="00CE726B" w:rsidRDefault="0068221E" w:rsidP="00CE726B">
            <w:pPr>
              <w:spacing w:line="240" w:lineRule="auto"/>
              <w:ind w:firstLine="162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CE726B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1530" w:type="dxa"/>
          </w:tcPr>
          <w:p w14:paraId="7BB400B4" w14:textId="77777777" w:rsidR="0068221E" w:rsidRPr="00B14F41" w:rsidRDefault="0068221E" w:rsidP="00B14F41">
            <w:pPr>
              <w:tabs>
                <w:tab w:val="decimal" w:pos="1064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3BAB026" w14:textId="7E9976D7" w:rsidR="0068221E" w:rsidRPr="00CE726B" w:rsidRDefault="00D57DCE" w:rsidP="00B14F41">
            <w:pPr>
              <w:tabs>
                <w:tab w:val="decimal" w:pos="1064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57DCE">
              <w:rPr>
                <w:rFonts w:asciiTheme="majorBidi" w:hAnsiTheme="majorBidi" w:cstheme="majorBidi"/>
                <w:sz w:val="30"/>
                <w:szCs w:val="30"/>
              </w:rPr>
              <w:t>46</w:t>
            </w:r>
            <w:r w:rsidR="008A0D6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7DCE">
              <w:rPr>
                <w:rFonts w:asciiTheme="majorBidi" w:hAnsiTheme="majorBidi" w:cstheme="majorBidi"/>
                <w:sz w:val="30"/>
                <w:szCs w:val="30"/>
              </w:rPr>
              <w:t>479</w:t>
            </w:r>
          </w:p>
        </w:tc>
        <w:tc>
          <w:tcPr>
            <w:tcW w:w="1530" w:type="dxa"/>
          </w:tcPr>
          <w:p w14:paraId="237AD5AA" w14:textId="77777777" w:rsidR="0068221E" w:rsidRDefault="0068221E" w:rsidP="008A0D6F">
            <w:pPr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34B3249" w14:textId="38656EB1" w:rsidR="008A0D6F" w:rsidRPr="00CE726B" w:rsidRDefault="00D57DCE" w:rsidP="008A0D6F">
            <w:pPr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57DCE">
              <w:rPr>
                <w:rFonts w:asciiTheme="majorBidi" w:hAnsiTheme="majorBidi" w:cstheme="majorBidi"/>
                <w:sz w:val="30"/>
                <w:szCs w:val="30"/>
              </w:rPr>
              <w:t>102</w:t>
            </w:r>
            <w:r w:rsidR="008A0D6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7DCE">
              <w:rPr>
                <w:rFonts w:asciiTheme="majorBidi" w:hAnsiTheme="majorBidi" w:cstheme="majorBidi"/>
                <w:sz w:val="30"/>
                <w:szCs w:val="30"/>
              </w:rPr>
              <w:t>500</w:t>
            </w:r>
          </w:p>
        </w:tc>
        <w:tc>
          <w:tcPr>
            <w:tcW w:w="3150" w:type="dxa"/>
          </w:tcPr>
          <w:p w14:paraId="6CDAF7EB" w14:textId="516F3B85" w:rsidR="0068221E" w:rsidRPr="00CE726B" w:rsidRDefault="0068221E" w:rsidP="00B14F41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C046F0E" w14:textId="39987314" w:rsidR="0068221E" w:rsidRPr="00CE726B" w:rsidRDefault="0068221E" w:rsidP="00B14F41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726B">
              <w:rPr>
                <w:rFonts w:asciiTheme="majorBidi" w:hAnsiTheme="majorBidi"/>
                <w:sz w:val="30"/>
                <w:szCs w:val="30"/>
                <w:cs/>
              </w:rPr>
              <w:t>ราคาที่ตกลงกันตามสัญญา</w:t>
            </w:r>
          </w:p>
        </w:tc>
      </w:tr>
      <w:tr w:rsidR="0068221E" w:rsidRPr="00CE726B" w14:paraId="26C758B4" w14:textId="77777777" w:rsidTr="0068221E">
        <w:trPr>
          <w:cantSplit/>
        </w:trPr>
        <w:tc>
          <w:tcPr>
            <w:tcW w:w="3780" w:type="dxa"/>
          </w:tcPr>
          <w:p w14:paraId="2F9C6329" w14:textId="02F1FC93" w:rsidR="0068221E" w:rsidRPr="00CE726B" w:rsidRDefault="0068221E" w:rsidP="00CE726B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CE726B">
              <w:rPr>
                <w:rFonts w:ascii="Angsana New" w:hAnsi="Angsana New"/>
                <w:sz w:val="30"/>
                <w:szCs w:val="30"/>
                <w:cs/>
              </w:rPr>
              <w:t>บริษัท ดุสิต มัลดีฟส์ แมนเนจเม้นท์ จำกัด</w:t>
            </w:r>
          </w:p>
        </w:tc>
        <w:tc>
          <w:tcPr>
            <w:tcW w:w="1530" w:type="dxa"/>
          </w:tcPr>
          <w:p w14:paraId="1D94D97D" w14:textId="77777777" w:rsidR="0068221E" w:rsidRPr="00CE726B" w:rsidRDefault="0068221E" w:rsidP="00B14F41">
            <w:pPr>
              <w:tabs>
                <w:tab w:val="decimal" w:pos="1064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2928064" w14:textId="77777777" w:rsidR="0068221E" w:rsidRPr="00CE726B" w:rsidRDefault="0068221E" w:rsidP="008A0D6F">
            <w:pPr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150" w:type="dxa"/>
          </w:tcPr>
          <w:p w14:paraId="72684FB9" w14:textId="66D4F39B" w:rsidR="0068221E" w:rsidRPr="00CE726B" w:rsidRDefault="0068221E" w:rsidP="00B14F41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68221E" w:rsidRPr="00CE726B" w14:paraId="0E460224" w14:textId="77777777" w:rsidTr="0068221E">
        <w:trPr>
          <w:cantSplit/>
        </w:trPr>
        <w:tc>
          <w:tcPr>
            <w:tcW w:w="3780" w:type="dxa"/>
          </w:tcPr>
          <w:p w14:paraId="700EB13E" w14:textId="2A6D773C" w:rsidR="0068221E" w:rsidRPr="00CE726B" w:rsidRDefault="0068221E" w:rsidP="00CE726B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B14F4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รายได้ค่าเช่า</w:t>
            </w:r>
          </w:p>
        </w:tc>
        <w:tc>
          <w:tcPr>
            <w:tcW w:w="1530" w:type="dxa"/>
          </w:tcPr>
          <w:p w14:paraId="7EB27EC5" w14:textId="0DFD834B" w:rsidR="0068221E" w:rsidRPr="00CE726B" w:rsidRDefault="00D57DCE" w:rsidP="00B14F41">
            <w:pPr>
              <w:tabs>
                <w:tab w:val="decimal" w:pos="1064"/>
              </w:tabs>
              <w:spacing w:line="240" w:lineRule="auto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57DCE">
              <w:rPr>
                <w:rFonts w:asciiTheme="majorBidi" w:hAnsiTheme="majorBidi" w:cstheme="majorBidi"/>
                <w:sz w:val="30"/>
                <w:szCs w:val="30"/>
              </w:rPr>
              <w:t>54</w:t>
            </w:r>
            <w:r w:rsidR="00C00E79" w:rsidRPr="00C00E7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7DCE">
              <w:rPr>
                <w:rFonts w:asciiTheme="majorBidi" w:hAnsiTheme="majorBidi" w:cstheme="majorBidi"/>
                <w:sz w:val="30"/>
                <w:szCs w:val="30"/>
              </w:rPr>
              <w:t>120</w:t>
            </w:r>
          </w:p>
        </w:tc>
        <w:tc>
          <w:tcPr>
            <w:tcW w:w="1530" w:type="dxa"/>
          </w:tcPr>
          <w:p w14:paraId="4E16BF5E" w14:textId="7AEDDA66" w:rsidR="0068221E" w:rsidRPr="00B14F41" w:rsidRDefault="00D57DCE" w:rsidP="008A0D6F">
            <w:pPr>
              <w:spacing w:line="240" w:lineRule="auto"/>
              <w:ind w:right="70"/>
              <w:jc w:val="right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D57DCE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111</w:t>
            </w:r>
            <w:r w:rsidR="00C00E79" w:rsidRPr="00C00E79">
              <w:rPr>
                <w:rFonts w:asciiTheme="majorBidi" w:hAnsiTheme="majorBidi" w:cstheme="majorBidi"/>
                <w:spacing w:val="-6"/>
                <w:sz w:val="30"/>
                <w:szCs w:val="30"/>
              </w:rPr>
              <w:t>,</w:t>
            </w:r>
            <w:r w:rsidRPr="00D57DCE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147</w:t>
            </w:r>
          </w:p>
        </w:tc>
        <w:tc>
          <w:tcPr>
            <w:tcW w:w="3150" w:type="dxa"/>
          </w:tcPr>
          <w:p w14:paraId="20B65776" w14:textId="19543234" w:rsidR="0068221E" w:rsidRPr="00CE726B" w:rsidRDefault="0068221E" w:rsidP="00B14F41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F41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ราคาที่ตกลงกันตามสัญญา</w:t>
            </w:r>
          </w:p>
        </w:tc>
      </w:tr>
    </w:tbl>
    <w:p w14:paraId="66694DC6" w14:textId="70D9898E" w:rsidR="008414D9" w:rsidRPr="00CE726B" w:rsidRDefault="008414D9" w:rsidP="00CE72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sz w:val="30"/>
          <w:szCs w:val="30"/>
          <w:cs/>
        </w:rPr>
      </w:pPr>
      <w:r w:rsidRPr="00CE726B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668FDB57" w14:textId="2AB05A0A" w:rsidR="00086E5E" w:rsidRPr="00CE726B" w:rsidRDefault="00086E5E" w:rsidP="00CE726B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  <w:r w:rsidRPr="00CE726B">
        <w:rPr>
          <w:rFonts w:asciiTheme="majorBidi" w:hAnsiTheme="majorBidi" w:cstheme="majorBidi"/>
          <w:sz w:val="30"/>
          <w:szCs w:val="30"/>
          <w:cs/>
        </w:rPr>
        <w:lastRenderedPageBreak/>
        <w:t xml:space="preserve">ณ </w:t>
      </w:r>
      <w:r w:rsidRPr="00C00E79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D57DCE" w:rsidRPr="00D57DCE">
        <w:rPr>
          <w:rFonts w:asciiTheme="majorBidi" w:hAnsiTheme="majorBidi" w:cstheme="majorBidi"/>
          <w:sz w:val="30"/>
          <w:szCs w:val="30"/>
        </w:rPr>
        <w:t>30</w:t>
      </w:r>
      <w:r w:rsidRPr="00C00E79">
        <w:rPr>
          <w:rFonts w:asciiTheme="majorBidi" w:hAnsiTheme="majorBidi" w:cstheme="majorBidi"/>
          <w:sz w:val="30"/>
          <w:szCs w:val="30"/>
          <w:cs/>
        </w:rPr>
        <w:t xml:space="preserve"> ม</w:t>
      </w:r>
      <w:r w:rsidR="0068221E" w:rsidRPr="00C00E79">
        <w:rPr>
          <w:rFonts w:asciiTheme="majorBidi" w:hAnsiTheme="majorBidi" w:cstheme="majorBidi" w:hint="cs"/>
          <w:sz w:val="30"/>
          <w:szCs w:val="30"/>
          <w:cs/>
        </w:rPr>
        <w:t>ิถุนายน</w:t>
      </w:r>
      <w:r w:rsidRPr="00C00E7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57DCE" w:rsidRPr="00D57DCE">
        <w:rPr>
          <w:rFonts w:asciiTheme="majorBidi" w:hAnsiTheme="majorBidi" w:cstheme="majorBidi"/>
          <w:sz w:val="30"/>
          <w:szCs w:val="30"/>
        </w:rPr>
        <w:t>2563</w:t>
      </w:r>
      <w:r w:rsidRPr="00C00E79">
        <w:rPr>
          <w:rFonts w:asciiTheme="majorBidi" w:hAnsiTheme="majorBidi" w:cstheme="majorBidi"/>
          <w:sz w:val="30"/>
          <w:szCs w:val="30"/>
          <w:cs/>
        </w:rPr>
        <w:t xml:space="preserve"> และ</w:t>
      </w:r>
      <w:r w:rsidRPr="00CE726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57DCE" w:rsidRPr="00D57DCE">
        <w:rPr>
          <w:rFonts w:asciiTheme="majorBidi" w:hAnsiTheme="majorBidi" w:cstheme="majorBidi"/>
          <w:sz w:val="30"/>
          <w:szCs w:val="30"/>
        </w:rPr>
        <w:t>31</w:t>
      </w:r>
      <w:r w:rsidRPr="00CE726B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D57DCE" w:rsidRPr="00D57DCE">
        <w:rPr>
          <w:rFonts w:asciiTheme="majorBidi" w:hAnsiTheme="majorBidi" w:cstheme="majorBidi"/>
          <w:sz w:val="30"/>
          <w:szCs w:val="30"/>
        </w:rPr>
        <w:t>2562</w:t>
      </w:r>
      <w:r w:rsidRPr="00CE726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63A09" w:rsidRPr="00CE726B">
        <w:rPr>
          <w:rFonts w:asciiTheme="majorBidi" w:hAnsiTheme="majorBidi" w:cstheme="majorBidi"/>
          <w:sz w:val="30"/>
          <w:szCs w:val="30"/>
          <w:cs/>
        </w:rPr>
        <w:t>กองทรัสต์</w:t>
      </w:r>
      <w:r w:rsidRPr="00CE726B">
        <w:rPr>
          <w:rFonts w:asciiTheme="majorBidi" w:hAnsiTheme="majorBidi" w:cstheme="majorBidi"/>
          <w:sz w:val="30"/>
          <w:szCs w:val="30"/>
          <w:cs/>
        </w:rPr>
        <w:t>มียอดคงเหลือกับกิจการที่เกี่ยวข้องกันดังนี้</w:t>
      </w:r>
    </w:p>
    <w:p w14:paraId="7AA3B587" w14:textId="77777777" w:rsidR="00021D86" w:rsidRPr="00CE726B" w:rsidRDefault="00021D86" w:rsidP="00CE72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 w:firstLine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50" w:type="dxa"/>
        <w:tblInd w:w="450" w:type="dxa"/>
        <w:tblLook w:val="04A0" w:firstRow="1" w:lastRow="0" w:firstColumn="1" w:lastColumn="0" w:noHBand="0" w:noVBand="1"/>
      </w:tblPr>
      <w:tblGrid>
        <w:gridCol w:w="6086"/>
        <w:gridCol w:w="1371"/>
        <w:gridCol w:w="34"/>
        <w:gridCol w:w="227"/>
        <w:gridCol w:w="34"/>
        <w:gridCol w:w="1264"/>
        <w:gridCol w:w="34"/>
      </w:tblGrid>
      <w:tr w:rsidR="00BE0A6B" w:rsidRPr="00CE726B" w14:paraId="346EBBBF" w14:textId="77777777" w:rsidTr="007B6554">
        <w:trPr>
          <w:tblHeader/>
        </w:trPr>
        <w:tc>
          <w:tcPr>
            <w:tcW w:w="6086" w:type="dxa"/>
          </w:tcPr>
          <w:p w14:paraId="7DDA8E03" w14:textId="77777777" w:rsidR="00BE0A6B" w:rsidRPr="00B14F41" w:rsidRDefault="00BE0A6B" w:rsidP="00CE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405" w:type="dxa"/>
            <w:gridSpan w:val="2"/>
          </w:tcPr>
          <w:p w14:paraId="4486FC1B" w14:textId="0A0F413D" w:rsidR="00BE0A6B" w:rsidRPr="0068221E" w:rsidRDefault="00D57DCE" w:rsidP="00CE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7DCE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68221E" w:rsidRPr="00C00E7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8221E" w:rsidRPr="00C00E79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61" w:type="dxa"/>
            <w:gridSpan w:val="2"/>
          </w:tcPr>
          <w:p w14:paraId="09826AC2" w14:textId="77777777" w:rsidR="00BE0A6B" w:rsidRPr="00B14F41" w:rsidRDefault="00BE0A6B" w:rsidP="00CE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8" w:type="dxa"/>
            <w:gridSpan w:val="2"/>
          </w:tcPr>
          <w:p w14:paraId="6B464ADF" w14:textId="58657DD8" w:rsidR="00BE0A6B" w:rsidRPr="00B14F41" w:rsidRDefault="00D57DCE" w:rsidP="00CE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7DC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BE0A6B" w:rsidRPr="00B14F4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BE0A6B" w:rsidRPr="00CE726B" w14:paraId="096EA664" w14:textId="77777777" w:rsidTr="007B6554">
        <w:trPr>
          <w:tblHeader/>
        </w:trPr>
        <w:tc>
          <w:tcPr>
            <w:tcW w:w="6086" w:type="dxa"/>
          </w:tcPr>
          <w:p w14:paraId="10FD1069" w14:textId="77777777" w:rsidR="00BE0A6B" w:rsidRPr="00B14F41" w:rsidRDefault="00BE0A6B" w:rsidP="00CE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1405" w:type="dxa"/>
            <w:gridSpan w:val="2"/>
          </w:tcPr>
          <w:p w14:paraId="57689857" w14:textId="6B156DEA" w:rsidR="00BE0A6B" w:rsidRPr="00B14F41" w:rsidRDefault="00D57DCE" w:rsidP="00CE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7DCE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61" w:type="dxa"/>
            <w:gridSpan w:val="2"/>
          </w:tcPr>
          <w:p w14:paraId="62A91CA4" w14:textId="77777777" w:rsidR="00BE0A6B" w:rsidRPr="00B14F41" w:rsidRDefault="00BE0A6B" w:rsidP="00CE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8" w:type="dxa"/>
            <w:gridSpan w:val="2"/>
          </w:tcPr>
          <w:p w14:paraId="0CBCB405" w14:textId="545FE254" w:rsidR="00BE0A6B" w:rsidRPr="00B14F41" w:rsidRDefault="00D57DCE" w:rsidP="00CE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7DCE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BE0A6B" w:rsidRPr="00CE726B" w14:paraId="32BA3FB5" w14:textId="77777777" w:rsidTr="007B6554">
        <w:trPr>
          <w:tblHeader/>
        </w:trPr>
        <w:tc>
          <w:tcPr>
            <w:tcW w:w="6086" w:type="dxa"/>
          </w:tcPr>
          <w:p w14:paraId="20166B56" w14:textId="77777777" w:rsidR="00BE0A6B" w:rsidRPr="00B14F41" w:rsidRDefault="00BE0A6B" w:rsidP="00CE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2964" w:type="dxa"/>
            <w:gridSpan w:val="6"/>
          </w:tcPr>
          <w:p w14:paraId="31EA9F1A" w14:textId="292F9730" w:rsidR="00BE0A6B" w:rsidRPr="00B14F41" w:rsidRDefault="00BE0A6B" w:rsidP="00CE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14F41">
              <w:rPr>
                <w:rFonts w:asciiTheme="majorBidi" w:hAnsiTheme="majorBidi" w:cstheme="majorBidi"/>
                <w:i/>
                <w:iCs/>
                <w:sz w:val="30"/>
                <w:szCs w:val="30"/>
                <w:lang w:bidi="ar-SA"/>
              </w:rPr>
              <w:t>(</w:t>
            </w:r>
            <w:r w:rsidRPr="00B14F4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B14F4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BE0A6B" w:rsidRPr="00CE726B" w14:paraId="4EBFA677" w14:textId="77777777" w:rsidTr="007B6554">
        <w:trPr>
          <w:tblHeader/>
        </w:trPr>
        <w:tc>
          <w:tcPr>
            <w:tcW w:w="6086" w:type="dxa"/>
          </w:tcPr>
          <w:p w14:paraId="25498B8E" w14:textId="33FE90F3" w:rsidR="00BE0A6B" w:rsidRPr="00B14F41" w:rsidRDefault="00BE0A6B" w:rsidP="00CE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F4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เงินฝากธนาคาร</w:t>
            </w:r>
          </w:p>
        </w:tc>
        <w:tc>
          <w:tcPr>
            <w:tcW w:w="1405" w:type="dxa"/>
            <w:gridSpan w:val="2"/>
          </w:tcPr>
          <w:p w14:paraId="117B872D" w14:textId="77777777" w:rsidR="00BE0A6B" w:rsidRPr="00B14F41" w:rsidRDefault="00BE0A6B" w:rsidP="00CE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61" w:type="dxa"/>
            <w:gridSpan w:val="2"/>
          </w:tcPr>
          <w:p w14:paraId="4AFD92DA" w14:textId="77777777" w:rsidR="00BE0A6B" w:rsidRPr="00B14F41" w:rsidRDefault="00BE0A6B" w:rsidP="00CE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298" w:type="dxa"/>
            <w:gridSpan w:val="2"/>
          </w:tcPr>
          <w:p w14:paraId="7CF7964D" w14:textId="77777777" w:rsidR="00BE0A6B" w:rsidRPr="00B14F41" w:rsidRDefault="00BE0A6B" w:rsidP="00CE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</w:tr>
      <w:tr w:rsidR="00BE0CCC" w:rsidRPr="00CE726B" w14:paraId="39A3A4B8" w14:textId="77777777" w:rsidTr="007B6554">
        <w:trPr>
          <w:tblHeader/>
        </w:trPr>
        <w:tc>
          <w:tcPr>
            <w:tcW w:w="6086" w:type="dxa"/>
          </w:tcPr>
          <w:p w14:paraId="398C020A" w14:textId="480B7FBC" w:rsidR="00BE0CCC" w:rsidRPr="00B14F41" w:rsidRDefault="00BE0CCC" w:rsidP="00CE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F41">
              <w:rPr>
                <w:rFonts w:asciiTheme="majorBidi" w:hAnsiTheme="majorBidi" w:cstheme="majorBidi"/>
                <w:sz w:val="30"/>
                <w:szCs w:val="30"/>
                <w:cs/>
              </w:rPr>
              <w:t>ธนาคารกรุงไทย จำกัด (มหาชน)</w:t>
            </w:r>
          </w:p>
        </w:tc>
        <w:tc>
          <w:tcPr>
            <w:tcW w:w="1405" w:type="dxa"/>
            <w:gridSpan w:val="2"/>
          </w:tcPr>
          <w:p w14:paraId="4B3717F8" w14:textId="191A282B" w:rsidR="00BE0CCC" w:rsidRPr="00B14F41" w:rsidRDefault="00D57DCE" w:rsidP="00CE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</w:rPr>
            </w:pPr>
            <w:r w:rsidRPr="00D57DCE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C00E79" w:rsidRPr="00C00E7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7DCE">
              <w:rPr>
                <w:rFonts w:asciiTheme="majorBidi" w:hAnsiTheme="majorBidi" w:cstheme="majorBidi"/>
                <w:sz w:val="30"/>
                <w:szCs w:val="30"/>
              </w:rPr>
              <w:t>015</w:t>
            </w:r>
          </w:p>
        </w:tc>
        <w:tc>
          <w:tcPr>
            <w:tcW w:w="261" w:type="dxa"/>
            <w:gridSpan w:val="2"/>
          </w:tcPr>
          <w:p w14:paraId="1B9F52DF" w14:textId="77777777" w:rsidR="00BE0CCC" w:rsidRPr="00B14F41" w:rsidRDefault="00BE0CCC" w:rsidP="00CE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rPr>
                <w:rFonts w:asciiTheme="majorBidi" w:hAnsiTheme="majorBidi" w:cstheme="majorBidi"/>
                <w:color w:val="FF0000"/>
                <w:sz w:val="30"/>
                <w:szCs w:val="30"/>
                <w:lang w:bidi="ar-SA"/>
              </w:rPr>
            </w:pPr>
          </w:p>
        </w:tc>
        <w:tc>
          <w:tcPr>
            <w:tcW w:w="1298" w:type="dxa"/>
            <w:gridSpan w:val="2"/>
          </w:tcPr>
          <w:p w14:paraId="4A3AFD51" w14:textId="7250C812" w:rsidR="00BE0CCC" w:rsidRPr="00B14F41" w:rsidRDefault="00D57DCE" w:rsidP="00CE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D57DCE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7</w:t>
            </w:r>
            <w:r w:rsidR="00BE0CCC" w:rsidRPr="00B14F41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,</w:t>
            </w:r>
            <w:r w:rsidRPr="00D57DCE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227</w:t>
            </w:r>
          </w:p>
        </w:tc>
      </w:tr>
      <w:tr w:rsidR="00BE0CCC" w:rsidRPr="00CE726B" w14:paraId="12C45FAD" w14:textId="77777777" w:rsidTr="007B6554">
        <w:trPr>
          <w:tblHeader/>
        </w:trPr>
        <w:tc>
          <w:tcPr>
            <w:tcW w:w="6086" w:type="dxa"/>
          </w:tcPr>
          <w:p w14:paraId="4DD3F6BB" w14:textId="4A83A0B6" w:rsidR="00BE0CCC" w:rsidRPr="00B14F41" w:rsidRDefault="00BE0CCC" w:rsidP="00CE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05" w:type="dxa"/>
            <w:gridSpan w:val="2"/>
          </w:tcPr>
          <w:p w14:paraId="57AD5154" w14:textId="77777777" w:rsidR="00BE0CCC" w:rsidRPr="00B14F41" w:rsidRDefault="00BE0CCC" w:rsidP="00CE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61" w:type="dxa"/>
            <w:gridSpan w:val="2"/>
          </w:tcPr>
          <w:p w14:paraId="2F15E4D9" w14:textId="77777777" w:rsidR="00BE0CCC" w:rsidRPr="00B14F41" w:rsidRDefault="00BE0CCC" w:rsidP="00CE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rPr>
                <w:rFonts w:asciiTheme="majorBidi" w:hAnsiTheme="majorBidi" w:cstheme="majorBidi"/>
                <w:color w:val="FF0000"/>
                <w:sz w:val="30"/>
                <w:szCs w:val="30"/>
                <w:lang w:bidi="ar-SA"/>
              </w:rPr>
            </w:pPr>
          </w:p>
        </w:tc>
        <w:tc>
          <w:tcPr>
            <w:tcW w:w="1298" w:type="dxa"/>
            <w:gridSpan w:val="2"/>
          </w:tcPr>
          <w:p w14:paraId="75F930CB" w14:textId="77777777" w:rsidR="00BE0CCC" w:rsidRPr="00B14F41" w:rsidRDefault="00BE0CCC" w:rsidP="00CE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</w:tr>
      <w:tr w:rsidR="00BE0CCC" w:rsidRPr="00CE726B" w14:paraId="71411F28" w14:textId="77777777" w:rsidTr="007B6554">
        <w:trPr>
          <w:tblHeader/>
        </w:trPr>
        <w:tc>
          <w:tcPr>
            <w:tcW w:w="6086" w:type="dxa"/>
          </w:tcPr>
          <w:p w14:paraId="694A2B14" w14:textId="01AE75AF" w:rsidR="00BE0CCC" w:rsidRPr="00B14F41" w:rsidRDefault="009D0D90" w:rsidP="00CE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9D0D90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ลูกหนี้รายได้ค่าเช่าค้างรับและลูกหนี้อื่น</w:t>
            </w:r>
          </w:p>
        </w:tc>
        <w:tc>
          <w:tcPr>
            <w:tcW w:w="1405" w:type="dxa"/>
            <w:gridSpan w:val="2"/>
          </w:tcPr>
          <w:p w14:paraId="5D638165" w14:textId="77777777" w:rsidR="00BE0CCC" w:rsidRPr="00B14F41" w:rsidRDefault="00BE0CCC" w:rsidP="00CE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61" w:type="dxa"/>
            <w:gridSpan w:val="2"/>
          </w:tcPr>
          <w:p w14:paraId="4D67E572" w14:textId="77777777" w:rsidR="00BE0CCC" w:rsidRPr="00B14F41" w:rsidRDefault="00BE0CCC" w:rsidP="00CE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rPr>
                <w:rFonts w:asciiTheme="majorBidi" w:hAnsiTheme="majorBidi" w:cstheme="majorBidi"/>
                <w:color w:val="FF0000"/>
                <w:sz w:val="30"/>
                <w:szCs w:val="30"/>
                <w:lang w:bidi="ar-SA"/>
              </w:rPr>
            </w:pPr>
          </w:p>
        </w:tc>
        <w:tc>
          <w:tcPr>
            <w:tcW w:w="1298" w:type="dxa"/>
            <w:gridSpan w:val="2"/>
          </w:tcPr>
          <w:p w14:paraId="25DA1384" w14:textId="77777777" w:rsidR="00BE0CCC" w:rsidRPr="00B14F41" w:rsidRDefault="00BE0CCC" w:rsidP="00CE72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</w:tr>
      <w:tr w:rsidR="00C00E79" w:rsidRPr="00CE726B" w14:paraId="6A5EB843" w14:textId="77777777" w:rsidTr="007B6554">
        <w:trPr>
          <w:tblHeader/>
        </w:trPr>
        <w:tc>
          <w:tcPr>
            <w:tcW w:w="6086" w:type="dxa"/>
          </w:tcPr>
          <w:p w14:paraId="076AC92C" w14:textId="4E0E489F" w:rsidR="00C00E79" w:rsidRPr="009D0D90" w:rsidRDefault="00C00E79" w:rsidP="00C00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14F4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ดุสิต แมนเนจเม้นท์ จำกัด</w:t>
            </w:r>
          </w:p>
        </w:tc>
        <w:tc>
          <w:tcPr>
            <w:tcW w:w="1405" w:type="dxa"/>
            <w:gridSpan w:val="2"/>
          </w:tcPr>
          <w:p w14:paraId="26B44286" w14:textId="28F5A2D4" w:rsidR="00C00E79" w:rsidRPr="00B14F41" w:rsidRDefault="00D57DCE" w:rsidP="00C00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D57DCE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11</w:t>
            </w:r>
            <w:r w:rsidR="00C00E79" w:rsidRPr="00C00E79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,</w:t>
            </w:r>
            <w:r w:rsidRPr="00D57DCE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254</w:t>
            </w:r>
          </w:p>
        </w:tc>
        <w:tc>
          <w:tcPr>
            <w:tcW w:w="261" w:type="dxa"/>
            <w:gridSpan w:val="2"/>
          </w:tcPr>
          <w:p w14:paraId="6C68E897" w14:textId="77777777" w:rsidR="00C00E79" w:rsidRPr="00B14F41" w:rsidRDefault="00C00E79" w:rsidP="00C00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rPr>
                <w:rFonts w:asciiTheme="majorBidi" w:hAnsiTheme="majorBidi" w:cstheme="majorBidi"/>
                <w:color w:val="FF0000"/>
                <w:sz w:val="30"/>
                <w:szCs w:val="30"/>
                <w:lang w:bidi="ar-SA"/>
              </w:rPr>
            </w:pPr>
          </w:p>
        </w:tc>
        <w:tc>
          <w:tcPr>
            <w:tcW w:w="1298" w:type="dxa"/>
            <w:gridSpan w:val="2"/>
          </w:tcPr>
          <w:p w14:paraId="0FAFE7DD" w14:textId="784ABF90" w:rsidR="00C00E79" w:rsidRPr="00B14F41" w:rsidRDefault="00C00E79" w:rsidP="00C00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ar-SA"/>
              </w:rPr>
              <w:t>-</w:t>
            </w:r>
          </w:p>
        </w:tc>
      </w:tr>
      <w:tr w:rsidR="00C00E79" w:rsidRPr="00CE726B" w14:paraId="5258C101" w14:textId="77777777" w:rsidTr="007B6554">
        <w:trPr>
          <w:tblHeader/>
        </w:trPr>
        <w:tc>
          <w:tcPr>
            <w:tcW w:w="6086" w:type="dxa"/>
          </w:tcPr>
          <w:p w14:paraId="5AD0354E" w14:textId="3E197CC5" w:rsidR="00C00E79" w:rsidRPr="00B14F41" w:rsidRDefault="00C00E79" w:rsidP="00C00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F4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ดุสิต มัลดีฟส์ แมนเนจเม้นท์ จำกัด</w:t>
            </w:r>
          </w:p>
        </w:tc>
        <w:tc>
          <w:tcPr>
            <w:tcW w:w="1405" w:type="dxa"/>
            <w:gridSpan w:val="2"/>
          </w:tcPr>
          <w:p w14:paraId="0099D18C" w14:textId="6BAB7AE1" w:rsidR="00C00E79" w:rsidRPr="00B14F41" w:rsidRDefault="00D57DCE" w:rsidP="00C00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</w:rPr>
            </w:pPr>
            <w:r w:rsidRPr="00D57DCE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C00E79" w:rsidRPr="00C00E7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7DCE">
              <w:rPr>
                <w:rFonts w:asciiTheme="majorBidi" w:hAnsiTheme="majorBidi" w:cstheme="majorBidi"/>
                <w:sz w:val="30"/>
                <w:szCs w:val="30"/>
              </w:rPr>
              <w:t>948</w:t>
            </w:r>
          </w:p>
        </w:tc>
        <w:tc>
          <w:tcPr>
            <w:tcW w:w="261" w:type="dxa"/>
            <w:gridSpan w:val="2"/>
          </w:tcPr>
          <w:p w14:paraId="2808A407" w14:textId="77777777" w:rsidR="00C00E79" w:rsidRPr="00B14F41" w:rsidRDefault="00C00E79" w:rsidP="00C00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rPr>
                <w:rFonts w:asciiTheme="majorBidi" w:hAnsiTheme="majorBidi" w:cstheme="majorBidi"/>
                <w:color w:val="FF0000"/>
                <w:sz w:val="30"/>
                <w:szCs w:val="30"/>
                <w:lang w:bidi="ar-SA"/>
              </w:rPr>
            </w:pPr>
          </w:p>
        </w:tc>
        <w:tc>
          <w:tcPr>
            <w:tcW w:w="1298" w:type="dxa"/>
            <w:gridSpan w:val="2"/>
          </w:tcPr>
          <w:p w14:paraId="6E8974E9" w14:textId="5FB76FB4" w:rsidR="00C00E79" w:rsidRPr="00B14F41" w:rsidRDefault="00D57DCE" w:rsidP="00C00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D57DCE">
              <w:rPr>
                <w:rFonts w:asciiTheme="majorBidi" w:hAnsiTheme="majorBidi" w:cstheme="majorBidi"/>
                <w:sz w:val="30"/>
                <w:szCs w:val="30"/>
              </w:rPr>
              <w:t>35</w:t>
            </w:r>
            <w:r w:rsidR="00C00E79" w:rsidRPr="00B14F4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7DCE">
              <w:rPr>
                <w:rFonts w:asciiTheme="majorBidi" w:hAnsiTheme="majorBidi" w:cstheme="majorBidi"/>
                <w:sz w:val="30"/>
                <w:szCs w:val="30"/>
              </w:rPr>
              <w:t>735</w:t>
            </w:r>
          </w:p>
        </w:tc>
      </w:tr>
      <w:tr w:rsidR="00C00E79" w:rsidRPr="00CE726B" w14:paraId="4C1960C7" w14:textId="77777777" w:rsidTr="007B6554">
        <w:trPr>
          <w:tblHeader/>
        </w:trPr>
        <w:tc>
          <w:tcPr>
            <w:tcW w:w="6086" w:type="dxa"/>
          </w:tcPr>
          <w:p w14:paraId="4D994D1C" w14:textId="77777777" w:rsidR="00C00E79" w:rsidRPr="00B14F41" w:rsidRDefault="00C00E79" w:rsidP="00C00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05" w:type="dxa"/>
            <w:gridSpan w:val="2"/>
          </w:tcPr>
          <w:p w14:paraId="0D300131" w14:textId="77777777" w:rsidR="00C00E79" w:rsidRPr="00B14F41" w:rsidRDefault="00C00E79" w:rsidP="00C00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61" w:type="dxa"/>
            <w:gridSpan w:val="2"/>
          </w:tcPr>
          <w:p w14:paraId="05AA7C5C" w14:textId="77777777" w:rsidR="00C00E79" w:rsidRPr="00B14F41" w:rsidRDefault="00C00E79" w:rsidP="00C00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rPr>
                <w:rFonts w:asciiTheme="majorBidi" w:hAnsiTheme="majorBidi" w:cstheme="majorBidi"/>
                <w:color w:val="FF0000"/>
                <w:sz w:val="30"/>
                <w:szCs w:val="30"/>
                <w:lang w:bidi="ar-SA"/>
              </w:rPr>
            </w:pPr>
          </w:p>
        </w:tc>
        <w:tc>
          <w:tcPr>
            <w:tcW w:w="1298" w:type="dxa"/>
            <w:gridSpan w:val="2"/>
          </w:tcPr>
          <w:p w14:paraId="78719ACD" w14:textId="77777777" w:rsidR="00C00E79" w:rsidRPr="00B14F41" w:rsidRDefault="00C00E79" w:rsidP="00C00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</w:tr>
      <w:tr w:rsidR="00C00E79" w:rsidRPr="00CE726B" w14:paraId="110B1593" w14:textId="77777777" w:rsidTr="007B6554">
        <w:trPr>
          <w:tblHeader/>
        </w:trPr>
        <w:tc>
          <w:tcPr>
            <w:tcW w:w="6086" w:type="dxa"/>
          </w:tcPr>
          <w:p w14:paraId="606C93FE" w14:textId="1A770D32" w:rsidR="00C00E79" w:rsidRPr="00B14F41" w:rsidRDefault="00C00E79" w:rsidP="00C00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83B4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ค่าใช้จ่ายรอการตัดบัญชี</w:t>
            </w:r>
          </w:p>
        </w:tc>
        <w:tc>
          <w:tcPr>
            <w:tcW w:w="1405" w:type="dxa"/>
            <w:gridSpan w:val="2"/>
          </w:tcPr>
          <w:p w14:paraId="40766186" w14:textId="77777777" w:rsidR="00C00E79" w:rsidRPr="00B14F41" w:rsidRDefault="00C00E79" w:rsidP="00C00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61" w:type="dxa"/>
            <w:gridSpan w:val="2"/>
          </w:tcPr>
          <w:p w14:paraId="18881AE3" w14:textId="77777777" w:rsidR="00C00E79" w:rsidRPr="00B14F41" w:rsidRDefault="00C00E79" w:rsidP="00C00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rPr>
                <w:rFonts w:asciiTheme="majorBidi" w:hAnsiTheme="majorBidi" w:cstheme="majorBidi"/>
                <w:color w:val="FF0000"/>
                <w:sz w:val="30"/>
                <w:szCs w:val="30"/>
                <w:lang w:bidi="ar-SA"/>
              </w:rPr>
            </w:pPr>
          </w:p>
        </w:tc>
        <w:tc>
          <w:tcPr>
            <w:tcW w:w="1298" w:type="dxa"/>
            <w:gridSpan w:val="2"/>
          </w:tcPr>
          <w:p w14:paraId="387C3BB3" w14:textId="77777777" w:rsidR="00C00E79" w:rsidRPr="00B14F41" w:rsidRDefault="00C00E79" w:rsidP="00C00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</w:tr>
      <w:tr w:rsidR="00C00E79" w:rsidRPr="00CE726B" w14:paraId="4755F909" w14:textId="77777777" w:rsidTr="007B6554">
        <w:trPr>
          <w:tblHeader/>
        </w:trPr>
        <w:tc>
          <w:tcPr>
            <w:tcW w:w="6086" w:type="dxa"/>
          </w:tcPr>
          <w:p w14:paraId="1DC78090" w14:textId="2FB95F54" w:rsidR="00C00E79" w:rsidRPr="00B14F41" w:rsidRDefault="00C00E79" w:rsidP="00C00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F4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ดุสิตธานี พร็อพเพอร์ตี้ส์ รีท</w:t>
            </w:r>
            <w:r w:rsidRPr="00B14F4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14F41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1405" w:type="dxa"/>
            <w:gridSpan w:val="2"/>
          </w:tcPr>
          <w:p w14:paraId="099BCA31" w14:textId="187A3769" w:rsidR="00C00E79" w:rsidRPr="00B14F41" w:rsidRDefault="00D57DCE" w:rsidP="00C00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D57DCE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15</w:t>
            </w:r>
            <w:r w:rsidR="00C00E79" w:rsidRPr="00C00E79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,</w:t>
            </w:r>
            <w:r w:rsidRPr="00D57DCE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040</w:t>
            </w:r>
          </w:p>
        </w:tc>
        <w:tc>
          <w:tcPr>
            <w:tcW w:w="261" w:type="dxa"/>
            <w:gridSpan w:val="2"/>
          </w:tcPr>
          <w:p w14:paraId="38A85DEB" w14:textId="77777777" w:rsidR="00C00E79" w:rsidRPr="00B14F41" w:rsidRDefault="00C00E79" w:rsidP="00C00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rPr>
                <w:rFonts w:asciiTheme="majorBidi" w:hAnsiTheme="majorBidi" w:cstheme="majorBidi"/>
                <w:color w:val="FF0000"/>
                <w:sz w:val="30"/>
                <w:szCs w:val="30"/>
                <w:lang w:bidi="ar-SA"/>
              </w:rPr>
            </w:pPr>
          </w:p>
        </w:tc>
        <w:tc>
          <w:tcPr>
            <w:tcW w:w="1298" w:type="dxa"/>
            <w:gridSpan w:val="2"/>
          </w:tcPr>
          <w:p w14:paraId="2E27C8FA" w14:textId="4EF713A8" w:rsidR="00C00E79" w:rsidRPr="00B14F41" w:rsidRDefault="00D57DCE" w:rsidP="00C00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D57DCE"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 w:rsidR="00C00E79" w:rsidRPr="00B14F4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7DCE">
              <w:rPr>
                <w:rFonts w:asciiTheme="majorBidi" w:hAnsiTheme="majorBidi" w:cstheme="majorBidi"/>
                <w:sz w:val="30"/>
                <w:szCs w:val="30"/>
              </w:rPr>
              <w:t>766</w:t>
            </w:r>
          </w:p>
        </w:tc>
      </w:tr>
      <w:tr w:rsidR="00C00E79" w:rsidRPr="00CE726B" w14:paraId="79B999FA" w14:textId="77777777" w:rsidTr="007B6554">
        <w:trPr>
          <w:tblHeader/>
        </w:trPr>
        <w:tc>
          <w:tcPr>
            <w:tcW w:w="6086" w:type="dxa"/>
          </w:tcPr>
          <w:p w14:paraId="56FE22A4" w14:textId="77777777" w:rsidR="00C00E79" w:rsidRPr="00B14F41" w:rsidRDefault="00C00E79" w:rsidP="00C00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05" w:type="dxa"/>
            <w:gridSpan w:val="2"/>
          </w:tcPr>
          <w:p w14:paraId="6E83DF8B" w14:textId="77777777" w:rsidR="00C00E79" w:rsidRPr="00B14F41" w:rsidRDefault="00C00E79" w:rsidP="00C00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61" w:type="dxa"/>
            <w:gridSpan w:val="2"/>
          </w:tcPr>
          <w:p w14:paraId="5423BBE6" w14:textId="77777777" w:rsidR="00C00E79" w:rsidRPr="00B14F41" w:rsidRDefault="00C00E79" w:rsidP="00C00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rPr>
                <w:rFonts w:asciiTheme="majorBidi" w:hAnsiTheme="majorBidi" w:cstheme="majorBidi"/>
                <w:color w:val="FF0000"/>
                <w:sz w:val="30"/>
                <w:szCs w:val="30"/>
                <w:lang w:bidi="ar-SA"/>
              </w:rPr>
            </w:pPr>
          </w:p>
        </w:tc>
        <w:tc>
          <w:tcPr>
            <w:tcW w:w="1298" w:type="dxa"/>
            <w:gridSpan w:val="2"/>
          </w:tcPr>
          <w:p w14:paraId="79EC4FAD" w14:textId="77777777" w:rsidR="00C00E79" w:rsidRPr="00B14F41" w:rsidRDefault="00C00E79" w:rsidP="00C00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</w:tr>
      <w:tr w:rsidR="00C00E79" w:rsidRPr="00CE726B" w14:paraId="1348A36B" w14:textId="77777777" w:rsidTr="007B6554">
        <w:trPr>
          <w:gridAfter w:val="1"/>
          <w:wAfter w:w="34" w:type="dxa"/>
          <w:tblHeader/>
        </w:trPr>
        <w:tc>
          <w:tcPr>
            <w:tcW w:w="6086" w:type="dxa"/>
          </w:tcPr>
          <w:p w14:paraId="1C2988A7" w14:textId="77777777" w:rsidR="00C00E79" w:rsidRPr="00B14F41" w:rsidRDefault="00C00E79" w:rsidP="00C00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F4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  <w:t>เจ้าหนี้อื่น</w:t>
            </w:r>
          </w:p>
        </w:tc>
        <w:tc>
          <w:tcPr>
            <w:tcW w:w="1371" w:type="dxa"/>
          </w:tcPr>
          <w:p w14:paraId="006C39C0" w14:textId="77777777" w:rsidR="00C00E79" w:rsidRPr="00B14F41" w:rsidRDefault="00C00E79" w:rsidP="00C00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61" w:type="dxa"/>
            <w:gridSpan w:val="2"/>
          </w:tcPr>
          <w:p w14:paraId="52F02E60" w14:textId="77777777" w:rsidR="00C00E79" w:rsidRPr="00B14F41" w:rsidRDefault="00C00E79" w:rsidP="00C00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29"/>
              <w:rPr>
                <w:rFonts w:asciiTheme="majorBidi" w:hAnsiTheme="majorBidi" w:cstheme="majorBidi"/>
                <w:color w:val="FF0000"/>
                <w:sz w:val="30"/>
                <w:szCs w:val="30"/>
                <w:lang w:bidi="ar-SA"/>
              </w:rPr>
            </w:pPr>
          </w:p>
        </w:tc>
        <w:tc>
          <w:tcPr>
            <w:tcW w:w="1298" w:type="dxa"/>
            <w:gridSpan w:val="2"/>
          </w:tcPr>
          <w:p w14:paraId="632FF87C" w14:textId="77777777" w:rsidR="00C00E79" w:rsidRPr="00B14F41" w:rsidRDefault="00C00E79" w:rsidP="00C00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  <w:tab w:val="decimal" w:pos="990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</w:tr>
      <w:tr w:rsidR="00C00E79" w:rsidRPr="00CE726B" w14:paraId="1E8E0A63" w14:textId="77777777" w:rsidTr="00B14F41">
        <w:trPr>
          <w:gridAfter w:val="1"/>
          <w:wAfter w:w="34" w:type="dxa"/>
          <w:tblHeader/>
        </w:trPr>
        <w:tc>
          <w:tcPr>
            <w:tcW w:w="6086" w:type="dxa"/>
          </w:tcPr>
          <w:p w14:paraId="64B2087A" w14:textId="4BFE1309" w:rsidR="00C00E79" w:rsidRPr="00B14F41" w:rsidRDefault="00C00E79" w:rsidP="00C00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F4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ดุสิต แมนเนจเม้นท์ จำกัด</w:t>
            </w:r>
          </w:p>
        </w:tc>
        <w:tc>
          <w:tcPr>
            <w:tcW w:w="1371" w:type="dxa"/>
          </w:tcPr>
          <w:p w14:paraId="1CFC0A89" w14:textId="7B59E96E" w:rsidR="00C00E79" w:rsidRPr="00B14F41" w:rsidRDefault="00D57DCE" w:rsidP="00C00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7DCE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C00E79" w:rsidRPr="00C00E7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7DCE">
              <w:rPr>
                <w:rFonts w:asciiTheme="majorBidi" w:hAnsiTheme="majorBidi" w:cstheme="majorBidi"/>
                <w:sz w:val="30"/>
                <w:szCs w:val="30"/>
              </w:rPr>
              <w:t>772</w:t>
            </w:r>
          </w:p>
        </w:tc>
        <w:tc>
          <w:tcPr>
            <w:tcW w:w="261" w:type="dxa"/>
            <w:gridSpan w:val="2"/>
          </w:tcPr>
          <w:p w14:paraId="0C2CF7EC" w14:textId="77777777" w:rsidR="00C00E79" w:rsidRPr="00B14F41" w:rsidRDefault="00C00E79" w:rsidP="00C00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rPr>
                <w:rFonts w:asciiTheme="majorBidi" w:hAnsiTheme="majorBidi" w:cstheme="majorBidi"/>
                <w:color w:val="FF0000"/>
                <w:sz w:val="30"/>
                <w:szCs w:val="30"/>
                <w:cs/>
              </w:rPr>
            </w:pPr>
          </w:p>
        </w:tc>
        <w:tc>
          <w:tcPr>
            <w:tcW w:w="1298" w:type="dxa"/>
            <w:gridSpan w:val="2"/>
          </w:tcPr>
          <w:p w14:paraId="342FDD85" w14:textId="683E0973" w:rsidR="00C00E79" w:rsidRPr="00B14F41" w:rsidRDefault="00D57DCE" w:rsidP="00C00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7DCE">
              <w:rPr>
                <w:rFonts w:asciiTheme="majorBidi" w:hAnsiTheme="majorBidi" w:cstheme="majorBidi"/>
                <w:sz w:val="30"/>
                <w:szCs w:val="30"/>
              </w:rPr>
              <w:t>52</w:t>
            </w:r>
            <w:r w:rsidR="00C00E79" w:rsidRPr="00B14F4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7DCE">
              <w:rPr>
                <w:rFonts w:asciiTheme="majorBidi" w:hAnsiTheme="majorBidi" w:cstheme="majorBidi"/>
                <w:sz w:val="30"/>
                <w:szCs w:val="30"/>
              </w:rPr>
              <w:t>573</w:t>
            </w:r>
          </w:p>
        </w:tc>
      </w:tr>
      <w:tr w:rsidR="00C00E79" w:rsidRPr="00CE726B" w14:paraId="242D15B9" w14:textId="77777777" w:rsidTr="00B14F41">
        <w:trPr>
          <w:gridAfter w:val="1"/>
          <w:wAfter w:w="34" w:type="dxa"/>
          <w:tblHeader/>
        </w:trPr>
        <w:tc>
          <w:tcPr>
            <w:tcW w:w="6086" w:type="dxa"/>
          </w:tcPr>
          <w:p w14:paraId="7D1F865C" w14:textId="6D2D1E87" w:rsidR="00C00E79" w:rsidRPr="00B14F41" w:rsidRDefault="00C00E79" w:rsidP="00C00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F4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ดุสิต มัลดีฟส์ แมนเนจเม้นท์ จำกัด</w:t>
            </w:r>
          </w:p>
        </w:tc>
        <w:tc>
          <w:tcPr>
            <w:tcW w:w="1371" w:type="dxa"/>
          </w:tcPr>
          <w:p w14:paraId="3D728137" w14:textId="07F6E480" w:rsidR="00C00E79" w:rsidRPr="00B14F41" w:rsidRDefault="00C00E79" w:rsidP="00C00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1" w:type="dxa"/>
            <w:gridSpan w:val="2"/>
          </w:tcPr>
          <w:p w14:paraId="6CD3F651" w14:textId="77777777" w:rsidR="00C00E79" w:rsidRPr="00B14F41" w:rsidRDefault="00C00E79" w:rsidP="00C00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rPr>
                <w:rFonts w:asciiTheme="majorBidi" w:hAnsiTheme="majorBidi" w:cstheme="majorBidi"/>
                <w:color w:val="FF0000"/>
                <w:sz w:val="30"/>
                <w:szCs w:val="30"/>
                <w:cs/>
              </w:rPr>
            </w:pPr>
          </w:p>
        </w:tc>
        <w:tc>
          <w:tcPr>
            <w:tcW w:w="1298" w:type="dxa"/>
            <w:gridSpan w:val="2"/>
          </w:tcPr>
          <w:p w14:paraId="1A9D6B61" w14:textId="1057A664" w:rsidR="00C00E79" w:rsidRPr="00B14F41" w:rsidRDefault="00D57DCE" w:rsidP="00C00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</w:rPr>
            </w:pPr>
            <w:r w:rsidRPr="00D57DC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C00E79" w:rsidRPr="00B14F4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7DCE">
              <w:rPr>
                <w:rFonts w:asciiTheme="majorBidi" w:hAnsiTheme="majorBidi" w:cstheme="majorBidi"/>
                <w:sz w:val="30"/>
                <w:szCs w:val="30"/>
              </w:rPr>
              <w:t>422</w:t>
            </w:r>
          </w:p>
        </w:tc>
      </w:tr>
      <w:tr w:rsidR="00C00E79" w:rsidRPr="00CE726B" w14:paraId="1CDDDF50" w14:textId="77777777" w:rsidTr="007B6554">
        <w:trPr>
          <w:gridAfter w:val="1"/>
          <w:wAfter w:w="34" w:type="dxa"/>
          <w:tblHeader/>
        </w:trPr>
        <w:tc>
          <w:tcPr>
            <w:tcW w:w="6086" w:type="dxa"/>
          </w:tcPr>
          <w:p w14:paraId="2CD60EC2" w14:textId="77777777" w:rsidR="00C00E79" w:rsidRPr="00B14F41" w:rsidRDefault="00C00E79" w:rsidP="00C00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71" w:type="dxa"/>
            <w:tcBorders>
              <w:top w:val="single" w:sz="4" w:space="0" w:color="auto"/>
              <w:bottom w:val="double" w:sz="4" w:space="0" w:color="auto"/>
            </w:tcBorders>
          </w:tcPr>
          <w:p w14:paraId="2B00EAB7" w14:textId="0D3CCC49" w:rsidR="00C00E79" w:rsidRPr="00B14F41" w:rsidRDefault="00D57DCE" w:rsidP="00C00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2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57D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C00E79" w:rsidRPr="00C00E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57D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772</w:t>
            </w:r>
          </w:p>
        </w:tc>
        <w:tc>
          <w:tcPr>
            <w:tcW w:w="261" w:type="dxa"/>
            <w:gridSpan w:val="2"/>
          </w:tcPr>
          <w:p w14:paraId="5D3937D5" w14:textId="77777777" w:rsidR="00C00E79" w:rsidRPr="00B14F41" w:rsidRDefault="00C00E79" w:rsidP="00C00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rPr>
                <w:rFonts w:asciiTheme="majorBidi" w:hAnsiTheme="majorBidi" w:cstheme="majorBidi"/>
                <w:color w:val="FF0000"/>
                <w:sz w:val="30"/>
                <w:szCs w:val="30"/>
                <w:cs/>
              </w:rPr>
            </w:pPr>
          </w:p>
        </w:tc>
        <w:tc>
          <w:tcPr>
            <w:tcW w:w="129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71FDFE9" w14:textId="42A52C4B" w:rsidR="00C00E79" w:rsidRPr="00B14F41" w:rsidRDefault="00D57DCE" w:rsidP="00C00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</w:rPr>
            </w:pPr>
            <w:r w:rsidRPr="00D57D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</w:t>
            </w:r>
            <w:r w:rsidR="00C00E79" w:rsidRPr="00B14F4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57D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995</w:t>
            </w:r>
          </w:p>
        </w:tc>
      </w:tr>
      <w:tr w:rsidR="00C00E79" w:rsidRPr="00CE726B" w14:paraId="6AE82CA6" w14:textId="77777777" w:rsidTr="007B6554">
        <w:trPr>
          <w:gridAfter w:val="1"/>
          <w:wAfter w:w="34" w:type="dxa"/>
          <w:tblHeader/>
        </w:trPr>
        <w:tc>
          <w:tcPr>
            <w:tcW w:w="6086" w:type="dxa"/>
          </w:tcPr>
          <w:p w14:paraId="4A313D33" w14:textId="77777777" w:rsidR="00C00E79" w:rsidRPr="00B14F41" w:rsidRDefault="00C00E79" w:rsidP="00C00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71" w:type="dxa"/>
            <w:tcBorders>
              <w:top w:val="double" w:sz="4" w:space="0" w:color="auto"/>
            </w:tcBorders>
          </w:tcPr>
          <w:p w14:paraId="5E05A112" w14:textId="77777777" w:rsidR="00C00E79" w:rsidRPr="00B14F41" w:rsidRDefault="00C00E79" w:rsidP="00C00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1" w:type="dxa"/>
            <w:gridSpan w:val="2"/>
          </w:tcPr>
          <w:p w14:paraId="19011DB0" w14:textId="77777777" w:rsidR="00C00E79" w:rsidRPr="00B14F41" w:rsidRDefault="00C00E79" w:rsidP="00C00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8" w:type="dxa"/>
            <w:gridSpan w:val="2"/>
            <w:tcBorders>
              <w:top w:val="double" w:sz="4" w:space="0" w:color="auto"/>
            </w:tcBorders>
          </w:tcPr>
          <w:p w14:paraId="5ADC9CDD" w14:textId="77777777" w:rsidR="00C00E79" w:rsidRPr="00B14F41" w:rsidRDefault="00C00E79" w:rsidP="00C00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</w:tr>
      <w:tr w:rsidR="00C00E79" w:rsidRPr="00CE726B" w14:paraId="67192FBE" w14:textId="77777777" w:rsidTr="007B6554">
        <w:trPr>
          <w:gridAfter w:val="1"/>
          <w:wAfter w:w="34" w:type="dxa"/>
          <w:tblHeader/>
        </w:trPr>
        <w:tc>
          <w:tcPr>
            <w:tcW w:w="6086" w:type="dxa"/>
          </w:tcPr>
          <w:p w14:paraId="6805CF78" w14:textId="77777777" w:rsidR="00C00E79" w:rsidRPr="00B14F41" w:rsidRDefault="00C00E79" w:rsidP="00C00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B14F4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ค่าใช้จ่ายค้างจ่าย</w:t>
            </w:r>
          </w:p>
        </w:tc>
        <w:tc>
          <w:tcPr>
            <w:tcW w:w="1371" w:type="dxa"/>
          </w:tcPr>
          <w:p w14:paraId="41F50F7A" w14:textId="77777777" w:rsidR="00C00E79" w:rsidRPr="00B14F41" w:rsidRDefault="00C00E79" w:rsidP="00C00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261" w:type="dxa"/>
            <w:gridSpan w:val="2"/>
          </w:tcPr>
          <w:p w14:paraId="715F8FD6" w14:textId="77777777" w:rsidR="00C00E79" w:rsidRPr="00B14F41" w:rsidRDefault="00C00E79" w:rsidP="00C00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rPr>
                <w:rFonts w:asciiTheme="majorBidi" w:hAnsiTheme="majorBidi" w:cstheme="majorBidi"/>
                <w:i/>
                <w:iCs/>
                <w:sz w:val="30"/>
                <w:szCs w:val="30"/>
                <w:lang w:bidi="ar-SA"/>
              </w:rPr>
            </w:pPr>
          </w:p>
        </w:tc>
        <w:tc>
          <w:tcPr>
            <w:tcW w:w="1298" w:type="dxa"/>
            <w:gridSpan w:val="2"/>
          </w:tcPr>
          <w:p w14:paraId="7A1E00BF" w14:textId="77777777" w:rsidR="00C00E79" w:rsidRPr="00B14F41" w:rsidRDefault="00C00E79" w:rsidP="00C00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9"/>
              <w:rPr>
                <w:rFonts w:asciiTheme="majorBidi" w:hAnsiTheme="majorBidi" w:cstheme="majorBidi"/>
                <w:i/>
                <w:iCs/>
                <w:sz w:val="30"/>
                <w:szCs w:val="30"/>
                <w:lang w:bidi="ar-SA"/>
              </w:rPr>
            </w:pPr>
          </w:p>
        </w:tc>
      </w:tr>
      <w:tr w:rsidR="00C00E79" w:rsidRPr="00CE726B" w14:paraId="070D1D5E" w14:textId="77777777" w:rsidTr="007B6554">
        <w:trPr>
          <w:gridAfter w:val="1"/>
          <w:wAfter w:w="34" w:type="dxa"/>
          <w:tblHeader/>
        </w:trPr>
        <w:tc>
          <w:tcPr>
            <w:tcW w:w="6086" w:type="dxa"/>
          </w:tcPr>
          <w:p w14:paraId="6222936A" w14:textId="08A859A5" w:rsidR="00C00E79" w:rsidRPr="00B14F41" w:rsidRDefault="00C00E79" w:rsidP="00C00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1" w:right="29" w:hanging="16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4F4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หลักทรัพย์จัดการกองทุน</w:t>
            </w:r>
            <w:r w:rsidRPr="00B14F4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14F4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กรุงไทย จำกัด (มหาชน) </w:t>
            </w:r>
          </w:p>
        </w:tc>
        <w:tc>
          <w:tcPr>
            <w:tcW w:w="1371" w:type="dxa"/>
          </w:tcPr>
          <w:p w14:paraId="637E3D92" w14:textId="10420EF6" w:rsidR="00C00E79" w:rsidRPr="00B14F41" w:rsidRDefault="00D57DCE" w:rsidP="00C00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D57DCE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1</w:t>
            </w:r>
            <w:r w:rsidR="00C00E79" w:rsidRPr="00C00E79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,</w:t>
            </w:r>
            <w:r w:rsidRPr="00D57DCE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556</w:t>
            </w:r>
          </w:p>
        </w:tc>
        <w:tc>
          <w:tcPr>
            <w:tcW w:w="261" w:type="dxa"/>
            <w:gridSpan w:val="2"/>
          </w:tcPr>
          <w:p w14:paraId="7D0CF1BD" w14:textId="77777777" w:rsidR="00C00E79" w:rsidRPr="00B14F41" w:rsidRDefault="00C00E79" w:rsidP="00C00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298" w:type="dxa"/>
            <w:gridSpan w:val="2"/>
          </w:tcPr>
          <w:p w14:paraId="74A2C87B" w14:textId="5D97CF82" w:rsidR="00C00E79" w:rsidRPr="00B14F41" w:rsidRDefault="00D57DCE" w:rsidP="00C00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D57DCE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2</w:t>
            </w:r>
            <w:r w:rsidR="00C00E79" w:rsidRPr="00B14F41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,</w:t>
            </w:r>
            <w:r w:rsidRPr="00D57DCE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151</w:t>
            </w:r>
          </w:p>
        </w:tc>
      </w:tr>
      <w:tr w:rsidR="00C00E79" w:rsidRPr="00CE726B" w14:paraId="61C4F1E4" w14:textId="77777777" w:rsidTr="007B6554">
        <w:trPr>
          <w:gridAfter w:val="1"/>
          <w:wAfter w:w="34" w:type="dxa"/>
          <w:tblHeader/>
        </w:trPr>
        <w:tc>
          <w:tcPr>
            <w:tcW w:w="6086" w:type="dxa"/>
          </w:tcPr>
          <w:p w14:paraId="1D2C5EEA" w14:textId="77777777" w:rsidR="00C00E79" w:rsidRPr="00B14F41" w:rsidRDefault="00C00E79" w:rsidP="00C00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4F4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ดุสิตธานี พร็อพเพอร์ตี้ส์ รีท</w:t>
            </w:r>
            <w:r w:rsidRPr="00B14F4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14F41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1371" w:type="dxa"/>
            <w:tcBorders>
              <w:bottom w:val="single" w:sz="4" w:space="0" w:color="auto"/>
            </w:tcBorders>
          </w:tcPr>
          <w:p w14:paraId="4A420096" w14:textId="21FDE12E" w:rsidR="00C00E79" w:rsidRPr="00B14F41" w:rsidRDefault="00D57DCE" w:rsidP="00C00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D57DCE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2</w:t>
            </w:r>
            <w:r w:rsidR="00C00E79" w:rsidRPr="00C00E79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,</w:t>
            </w:r>
            <w:r w:rsidRPr="00D57DCE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433</w:t>
            </w:r>
          </w:p>
        </w:tc>
        <w:tc>
          <w:tcPr>
            <w:tcW w:w="261" w:type="dxa"/>
            <w:gridSpan w:val="2"/>
          </w:tcPr>
          <w:p w14:paraId="611D6291" w14:textId="77777777" w:rsidR="00C00E79" w:rsidRPr="00B14F41" w:rsidRDefault="00C00E79" w:rsidP="00C00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298" w:type="dxa"/>
            <w:gridSpan w:val="2"/>
            <w:tcBorders>
              <w:bottom w:val="single" w:sz="4" w:space="0" w:color="auto"/>
            </w:tcBorders>
          </w:tcPr>
          <w:p w14:paraId="3F5B39FB" w14:textId="08AAA99D" w:rsidR="00C00E79" w:rsidRPr="00B14F41" w:rsidRDefault="00D57DCE" w:rsidP="00C00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  <w:r w:rsidRPr="00D57DCE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1</w:t>
            </w:r>
            <w:r w:rsidR="00C00E79" w:rsidRPr="00B14F41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,</w:t>
            </w:r>
            <w:r w:rsidRPr="00D57DCE">
              <w:rPr>
                <w:rFonts w:asciiTheme="majorBidi" w:hAnsiTheme="majorBidi" w:cstheme="majorBidi"/>
                <w:sz w:val="30"/>
                <w:szCs w:val="30"/>
                <w:lang w:bidi="ar-SA"/>
              </w:rPr>
              <w:t>867</w:t>
            </w:r>
          </w:p>
        </w:tc>
      </w:tr>
      <w:tr w:rsidR="00C00E79" w:rsidRPr="00CE726B" w14:paraId="109587F3" w14:textId="77777777" w:rsidTr="007B6554">
        <w:trPr>
          <w:gridAfter w:val="1"/>
          <w:wAfter w:w="34" w:type="dxa"/>
          <w:tblHeader/>
        </w:trPr>
        <w:tc>
          <w:tcPr>
            <w:tcW w:w="6086" w:type="dxa"/>
          </w:tcPr>
          <w:p w14:paraId="5B80AAD7" w14:textId="77777777" w:rsidR="00C00E79" w:rsidRPr="00B14F41" w:rsidRDefault="00C00E79" w:rsidP="00C00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B14F4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371" w:type="dxa"/>
            <w:tcBorders>
              <w:top w:val="single" w:sz="4" w:space="0" w:color="auto"/>
              <w:bottom w:val="double" w:sz="4" w:space="0" w:color="auto"/>
            </w:tcBorders>
          </w:tcPr>
          <w:p w14:paraId="7226F356" w14:textId="28EED3EF" w:rsidR="00C00E79" w:rsidRPr="00B14F41" w:rsidRDefault="00D57DCE" w:rsidP="00C00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29"/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</w:pPr>
            <w:r w:rsidRPr="00D57DCE"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  <w:t>3</w:t>
            </w:r>
            <w:r w:rsidR="00C00E79" w:rsidRPr="00C00E79"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  <w:t>,</w:t>
            </w:r>
            <w:r w:rsidRPr="00D57DCE"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  <w:t>989</w:t>
            </w:r>
          </w:p>
        </w:tc>
        <w:tc>
          <w:tcPr>
            <w:tcW w:w="261" w:type="dxa"/>
            <w:gridSpan w:val="2"/>
          </w:tcPr>
          <w:p w14:paraId="5B522666" w14:textId="77777777" w:rsidR="00C00E79" w:rsidRPr="00B14F41" w:rsidRDefault="00C00E79" w:rsidP="00C00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240" w:lineRule="auto"/>
              <w:ind w:right="-675"/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</w:pPr>
          </w:p>
        </w:tc>
        <w:tc>
          <w:tcPr>
            <w:tcW w:w="1298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997F024" w14:textId="71951256" w:rsidR="00C00E79" w:rsidRPr="00CE726B" w:rsidRDefault="00D57DCE" w:rsidP="00C00E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675"/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</w:pPr>
            <w:r w:rsidRPr="00D57DCE"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  <w:t>4</w:t>
            </w:r>
            <w:r w:rsidR="00C00E79" w:rsidRPr="00B14F41"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  <w:t>,</w:t>
            </w:r>
            <w:r w:rsidRPr="00D57DCE">
              <w:rPr>
                <w:rFonts w:asciiTheme="majorBidi" w:hAnsiTheme="majorBidi" w:cstheme="majorBidi"/>
                <w:b/>
                <w:bCs/>
                <w:sz w:val="30"/>
                <w:szCs w:val="30"/>
                <w:lang w:bidi="ar-SA"/>
              </w:rPr>
              <w:t>018</w:t>
            </w:r>
          </w:p>
        </w:tc>
      </w:tr>
    </w:tbl>
    <w:p w14:paraId="4D7C0974" w14:textId="7235519B" w:rsidR="0058667E" w:rsidRPr="00CE726B" w:rsidRDefault="0058667E" w:rsidP="00CE72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5D62440C" w14:textId="1AAB08E4" w:rsidR="008414D9" w:rsidRPr="00CE726B" w:rsidRDefault="008414D9" w:rsidP="00CE72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CE726B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5A66D9BB" w14:textId="4EF082CF" w:rsidR="00D9160C" w:rsidRPr="00C84DC0" w:rsidRDefault="00D57DCE" w:rsidP="00C84DC0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b w:val="0"/>
          <w:bCs w:val="0"/>
          <w:sz w:val="30"/>
          <w:szCs w:val="30"/>
          <w:cs/>
        </w:rPr>
      </w:pPr>
      <w:r w:rsidRPr="00D57DCE">
        <w:rPr>
          <w:rFonts w:asciiTheme="majorBidi" w:hAnsiTheme="majorBidi" w:cstheme="majorBidi"/>
          <w:sz w:val="30"/>
          <w:szCs w:val="30"/>
        </w:rPr>
        <w:lastRenderedPageBreak/>
        <w:t>14</w:t>
      </w:r>
      <w:r w:rsidR="00D9160C" w:rsidRPr="00C84DC0">
        <w:rPr>
          <w:rFonts w:asciiTheme="majorBidi" w:hAnsiTheme="majorBidi" w:cstheme="majorBidi"/>
          <w:sz w:val="30"/>
          <w:szCs w:val="30"/>
          <w:cs/>
        </w:rPr>
        <w:tab/>
        <w:t>การแบ่งปันส่วนทุน</w:t>
      </w:r>
      <w:r w:rsidR="00FB4C9B">
        <w:rPr>
          <w:rFonts w:asciiTheme="majorBidi" w:hAnsiTheme="majorBidi" w:cstheme="majorBidi" w:hint="cs"/>
          <w:sz w:val="30"/>
          <w:szCs w:val="30"/>
          <w:cs/>
        </w:rPr>
        <w:t>และการคืนทุน</w:t>
      </w:r>
      <w:r w:rsidR="00D9160C" w:rsidRPr="00C84DC0">
        <w:rPr>
          <w:rFonts w:asciiTheme="majorBidi" w:hAnsiTheme="majorBidi" w:cstheme="majorBidi"/>
          <w:sz w:val="30"/>
          <w:szCs w:val="30"/>
          <w:cs/>
        </w:rPr>
        <w:t>ให้ผู้ถือหน่วยลงทุน</w:t>
      </w:r>
    </w:p>
    <w:p w14:paraId="40B8B4BF" w14:textId="77777777" w:rsidR="00D9160C" w:rsidRPr="00225A54" w:rsidRDefault="00D9160C" w:rsidP="00CE72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14"/>
          <w:szCs w:val="14"/>
        </w:rPr>
      </w:pPr>
    </w:p>
    <w:p w14:paraId="1890775B" w14:textId="555D632E" w:rsidR="00D9160C" w:rsidRPr="00CE726B" w:rsidRDefault="00D9160C" w:rsidP="00CE726B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  <w:r w:rsidRPr="00CE726B">
        <w:rPr>
          <w:rFonts w:asciiTheme="majorBidi" w:hAnsiTheme="majorBidi" w:cstheme="majorBidi"/>
          <w:sz w:val="30"/>
          <w:szCs w:val="30"/>
          <w:cs/>
        </w:rPr>
        <w:t>ในระหว่างงวด</w:t>
      </w:r>
      <w:r w:rsidR="00A63A09" w:rsidRPr="00CE726B">
        <w:rPr>
          <w:rFonts w:asciiTheme="majorBidi" w:hAnsiTheme="majorBidi" w:cstheme="majorBidi"/>
          <w:sz w:val="30"/>
          <w:szCs w:val="30"/>
          <w:cs/>
        </w:rPr>
        <w:t>กองทรัสต์</w:t>
      </w:r>
      <w:r w:rsidRPr="00CE726B">
        <w:rPr>
          <w:rFonts w:asciiTheme="majorBidi" w:hAnsiTheme="majorBidi" w:cstheme="majorBidi"/>
          <w:sz w:val="30"/>
          <w:szCs w:val="30"/>
          <w:cs/>
        </w:rPr>
        <w:t>ได้มีการจ่ายเงินปันผลให้แก่ผู้ถือหน่วย</w:t>
      </w:r>
      <w:r w:rsidR="00FB4C9B">
        <w:rPr>
          <w:rFonts w:asciiTheme="majorBidi" w:hAnsiTheme="majorBidi" w:cstheme="majorBidi" w:hint="cs"/>
          <w:sz w:val="30"/>
          <w:szCs w:val="30"/>
          <w:cs/>
        </w:rPr>
        <w:t>ลงทุน</w:t>
      </w:r>
      <w:r w:rsidRPr="00CE726B">
        <w:rPr>
          <w:rFonts w:asciiTheme="majorBidi" w:hAnsiTheme="majorBidi" w:cstheme="majorBidi"/>
          <w:sz w:val="30"/>
          <w:szCs w:val="30"/>
          <w:cs/>
        </w:rPr>
        <w:t>ดังนี้</w:t>
      </w:r>
    </w:p>
    <w:p w14:paraId="793F8ED5" w14:textId="77777777" w:rsidR="00D9160C" w:rsidRPr="00225A54" w:rsidRDefault="00D9160C" w:rsidP="00CE726B">
      <w:pPr>
        <w:ind w:left="562" w:right="-45"/>
        <w:jc w:val="thaiDistribute"/>
        <w:rPr>
          <w:rFonts w:asciiTheme="majorBidi" w:hAnsiTheme="majorBidi" w:cstheme="majorBidi"/>
          <w:spacing w:val="-2"/>
          <w:sz w:val="14"/>
          <w:szCs w:val="14"/>
        </w:rPr>
      </w:pPr>
    </w:p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340"/>
        <w:gridCol w:w="270"/>
        <w:gridCol w:w="2520"/>
        <w:gridCol w:w="270"/>
        <w:gridCol w:w="1800"/>
        <w:gridCol w:w="270"/>
        <w:gridCol w:w="1890"/>
      </w:tblGrid>
      <w:tr w:rsidR="00D9160C" w:rsidRPr="00CE726B" w14:paraId="0A8B132D" w14:textId="77777777" w:rsidTr="00FB4C9B">
        <w:trPr>
          <w:cantSplit/>
          <w:tblHeader/>
        </w:trPr>
        <w:tc>
          <w:tcPr>
            <w:tcW w:w="2340" w:type="dxa"/>
          </w:tcPr>
          <w:p w14:paraId="16578B1A" w14:textId="77777777" w:rsidR="00D9160C" w:rsidRPr="00CE726B" w:rsidRDefault="00D9160C" w:rsidP="00CE726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E726B">
              <w:rPr>
                <w:rFonts w:asciiTheme="majorBidi" w:hAnsiTheme="majorBidi" w:cstheme="majorBidi"/>
                <w:sz w:val="30"/>
                <w:szCs w:val="30"/>
                <w:cs/>
              </w:rPr>
              <w:t>วันประกาศจ่ายเงินปันผล</w:t>
            </w:r>
          </w:p>
        </w:tc>
        <w:tc>
          <w:tcPr>
            <w:tcW w:w="270" w:type="dxa"/>
          </w:tcPr>
          <w:p w14:paraId="37801287" w14:textId="77777777" w:rsidR="00D9160C" w:rsidRPr="00CE726B" w:rsidRDefault="00D9160C" w:rsidP="00CE726B">
            <w:pPr>
              <w:pStyle w:val="Heading9"/>
              <w:jc w:val="center"/>
              <w:rPr>
                <w:rFonts w:asciiTheme="majorBidi" w:hAnsiTheme="majorBidi" w:cstheme="majorBidi"/>
                <w:spacing w:val="-2"/>
              </w:rPr>
            </w:pPr>
          </w:p>
        </w:tc>
        <w:tc>
          <w:tcPr>
            <w:tcW w:w="2520" w:type="dxa"/>
          </w:tcPr>
          <w:p w14:paraId="475393B8" w14:textId="77777777" w:rsidR="00D9160C" w:rsidRPr="00B14F41" w:rsidRDefault="00D9160C" w:rsidP="00CE726B">
            <w:pPr>
              <w:pStyle w:val="Heading9"/>
              <w:ind w:left="-107" w:right="-110"/>
              <w:jc w:val="center"/>
              <w:rPr>
                <w:rFonts w:asciiTheme="majorBidi" w:hAnsiTheme="majorBidi" w:cstheme="majorBidi"/>
                <w:b w:val="0"/>
                <w:bCs w:val="0"/>
                <w:spacing w:val="-2"/>
              </w:rPr>
            </w:pPr>
            <w:r w:rsidRPr="00B14F41">
              <w:rPr>
                <w:rFonts w:asciiTheme="majorBidi" w:hAnsiTheme="majorBidi" w:cstheme="majorBidi"/>
                <w:b w:val="0"/>
                <w:bCs w:val="0"/>
                <w:spacing w:val="-2"/>
                <w:cs/>
              </w:rPr>
              <w:t>สำหรับรอบระยะเวลา</w:t>
            </w:r>
          </w:p>
        </w:tc>
        <w:tc>
          <w:tcPr>
            <w:tcW w:w="270" w:type="dxa"/>
          </w:tcPr>
          <w:p w14:paraId="6C56C90A" w14:textId="77777777" w:rsidR="00D9160C" w:rsidRPr="00B14F41" w:rsidRDefault="00D9160C" w:rsidP="00CE726B">
            <w:pPr>
              <w:pStyle w:val="Heading9"/>
              <w:jc w:val="center"/>
              <w:rPr>
                <w:rFonts w:asciiTheme="majorBidi" w:hAnsiTheme="majorBidi" w:cstheme="majorBidi"/>
                <w:b w:val="0"/>
                <w:bCs w:val="0"/>
                <w:spacing w:val="-2"/>
              </w:rPr>
            </w:pPr>
          </w:p>
        </w:tc>
        <w:tc>
          <w:tcPr>
            <w:tcW w:w="1800" w:type="dxa"/>
          </w:tcPr>
          <w:p w14:paraId="586B849C" w14:textId="77777777" w:rsidR="00D9160C" w:rsidRPr="00B14F41" w:rsidRDefault="00D9160C" w:rsidP="00CE726B">
            <w:pPr>
              <w:pStyle w:val="Heading9"/>
              <w:jc w:val="center"/>
              <w:rPr>
                <w:rFonts w:asciiTheme="majorBidi" w:hAnsiTheme="majorBidi" w:cstheme="majorBidi"/>
                <w:b w:val="0"/>
                <w:bCs w:val="0"/>
                <w:spacing w:val="-2"/>
              </w:rPr>
            </w:pPr>
            <w:r w:rsidRPr="00B14F41">
              <w:rPr>
                <w:rFonts w:asciiTheme="majorBidi" w:hAnsiTheme="majorBidi" w:cstheme="majorBidi"/>
                <w:b w:val="0"/>
                <w:bCs w:val="0"/>
                <w:spacing w:val="-2"/>
                <w:cs/>
              </w:rPr>
              <w:t>อัตรา</w:t>
            </w:r>
            <w:r w:rsidRPr="00B14F41">
              <w:rPr>
                <w:rFonts w:asciiTheme="majorBidi" w:hAnsiTheme="majorBidi" w:cstheme="majorBidi"/>
                <w:b w:val="0"/>
                <w:bCs w:val="0"/>
                <w:cs/>
              </w:rPr>
              <w:t>ต่อหน่วย</w:t>
            </w:r>
          </w:p>
        </w:tc>
        <w:tc>
          <w:tcPr>
            <w:tcW w:w="270" w:type="dxa"/>
          </w:tcPr>
          <w:p w14:paraId="2FCB37CE" w14:textId="77777777" w:rsidR="00D9160C" w:rsidRPr="00B14F41" w:rsidRDefault="00D9160C" w:rsidP="00CE726B">
            <w:pPr>
              <w:pStyle w:val="Heading9"/>
              <w:jc w:val="center"/>
              <w:rPr>
                <w:rFonts w:asciiTheme="majorBidi" w:hAnsiTheme="majorBidi" w:cstheme="majorBidi"/>
                <w:b w:val="0"/>
                <w:bCs w:val="0"/>
                <w:spacing w:val="-2"/>
              </w:rPr>
            </w:pPr>
          </w:p>
        </w:tc>
        <w:tc>
          <w:tcPr>
            <w:tcW w:w="1890" w:type="dxa"/>
          </w:tcPr>
          <w:p w14:paraId="2228993A" w14:textId="2AE0F4F0" w:rsidR="00D9160C" w:rsidRPr="00B14F41" w:rsidRDefault="00D57DCE" w:rsidP="00CE726B">
            <w:pPr>
              <w:pStyle w:val="Heading9"/>
              <w:ind w:right="-15"/>
              <w:jc w:val="center"/>
              <w:rPr>
                <w:rFonts w:asciiTheme="majorBidi" w:hAnsiTheme="majorBidi" w:cstheme="majorBidi"/>
                <w:b w:val="0"/>
                <w:bCs w:val="0"/>
                <w:spacing w:val="-2"/>
              </w:rPr>
            </w:pPr>
            <w:r w:rsidRPr="00D57DCE">
              <w:rPr>
                <w:rFonts w:asciiTheme="majorBidi" w:hAnsiTheme="majorBidi" w:cstheme="majorBidi"/>
                <w:b w:val="0"/>
                <w:bCs w:val="0"/>
                <w:spacing w:val="-2"/>
              </w:rPr>
              <w:t>30</w:t>
            </w:r>
            <w:r w:rsidR="00D9160C" w:rsidRPr="000F4961">
              <w:rPr>
                <w:rFonts w:asciiTheme="majorBidi" w:hAnsiTheme="majorBidi" w:cstheme="majorBidi"/>
                <w:b w:val="0"/>
                <w:bCs w:val="0"/>
                <w:spacing w:val="-2"/>
              </w:rPr>
              <w:t xml:space="preserve"> </w:t>
            </w:r>
            <w:r w:rsidR="00D9160C" w:rsidRPr="000F4961">
              <w:rPr>
                <w:rFonts w:asciiTheme="majorBidi" w:hAnsiTheme="majorBidi" w:cstheme="majorBidi"/>
                <w:b w:val="0"/>
                <w:bCs w:val="0"/>
                <w:spacing w:val="-2"/>
                <w:cs/>
              </w:rPr>
              <w:t>ม</w:t>
            </w:r>
            <w:r w:rsidR="0068221E" w:rsidRPr="000F4961">
              <w:rPr>
                <w:rFonts w:asciiTheme="majorBidi" w:hAnsiTheme="majorBidi" w:cstheme="majorBidi" w:hint="cs"/>
                <w:b w:val="0"/>
                <w:bCs w:val="0"/>
                <w:spacing w:val="-2"/>
                <w:cs/>
              </w:rPr>
              <w:t>ิถุนายน</w:t>
            </w:r>
            <w:r w:rsidR="00D9160C" w:rsidRPr="00B14F41">
              <w:rPr>
                <w:rFonts w:asciiTheme="majorBidi" w:hAnsiTheme="majorBidi" w:cstheme="majorBidi"/>
                <w:b w:val="0"/>
                <w:bCs w:val="0"/>
                <w:spacing w:val="-2"/>
                <w:cs/>
              </w:rPr>
              <w:t xml:space="preserve"> </w:t>
            </w:r>
            <w:r w:rsidRPr="00D57DCE">
              <w:rPr>
                <w:rFonts w:asciiTheme="majorBidi" w:hAnsiTheme="majorBidi" w:cstheme="majorBidi"/>
                <w:b w:val="0"/>
                <w:bCs w:val="0"/>
                <w:spacing w:val="-2"/>
              </w:rPr>
              <w:t>2563</w:t>
            </w:r>
          </w:p>
        </w:tc>
      </w:tr>
      <w:tr w:rsidR="00D9160C" w:rsidRPr="00CE726B" w14:paraId="21088312" w14:textId="77777777" w:rsidTr="00FB4C9B">
        <w:trPr>
          <w:cantSplit/>
          <w:tblHeader/>
        </w:trPr>
        <w:tc>
          <w:tcPr>
            <w:tcW w:w="2340" w:type="dxa"/>
          </w:tcPr>
          <w:p w14:paraId="146B554E" w14:textId="77777777" w:rsidR="00D9160C" w:rsidRPr="00CE726B" w:rsidRDefault="00D9160C" w:rsidP="00CE726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4B44E66" w14:textId="77777777" w:rsidR="00D9160C" w:rsidRPr="00CE726B" w:rsidRDefault="00D9160C" w:rsidP="00CE726B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20" w:type="dxa"/>
          </w:tcPr>
          <w:p w14:paraId="4430A0AE" w14:textId="77777777" w:rsidR="00D9160C" w:rsidRPr="00CE726B" w:rsidRDefault="00D9160C" w:rsidP="00CE726B">
            <w:pPr>
              <w:spacing w:line="240" w:lineRule="auto"/>
              <w:ind w:left="-107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8911658" w14:textId="77777777" w:rsidR="00D9160C" w:rsidRPr="00CE726B" w:rsidRDefault="00D9160C" w:rsidP="00CE726B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1112ED5C" w14:textId="75C8B267" w:rsidR="00D9160C" w:rsidRPr="00CE726B" w:rsidRDefault="00D9160C" w:rsidP="00CE726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726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</w:t>
            </w:r>
            <w:r w:rsidR="00E83B4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CE726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/</w:t>
            </w:r>
            <w:r w:rsidR="00E83B4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 </w:t>
            </w:r>
            <w:r w:rsidRPr="00CE726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หน่วย)</w:t>
            </w:r>
          </w:p>
        </w:tc>
        <w:tc>
          <w:tcPr>
            <w:tcW w:w="270" w:type="dxa"/>
          </w:tcPr>
          <w:p w14:paraId="1E28AF87" w14:textId="77777777" w:rsidR="00D9160C" w:rsidRPr="00CE726B" w:rsidRDefault="00D9160C" w:rsidP="00CE726B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890" w:type="dxa"/>
          </w:tcPr>
          <w:p w14:paraId="19E27E00" w14:textId="55A63636" w:rsidR="00D9160C" w:rsidRPr="00CE726B" w:rsidRDefault="00D9160C" w:rsidP="00CE726B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E726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0F6947" w:rsidRPr="00CE726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CE726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D9160C" w:rsidRPr="0003431E" w14:paraId="0ABB0047" w14:textId="77777777" w:rsidTr="00FB4C9B">
        <w:trPr>
          <w:cantSplit/>
        </w:trPr>
        <w:tc>
          <w:tcPr>
            <w:tcW w:w="2340" w:type="dxa"/>
          </w:tcPr>
          <w:p w14:paraId="5E98FE70" w14:textId="128A9642" w:rsidR="00D9160C" w:rsidRPr="0003431E" w:rsidRDefault="00D9160C" w:rsidP="00CE726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65F1AB" w14:textId="77777777" w:rsidR="00D9160C" w:rsidRPr="0003431E" w:rsidRDefault="00D9160C" w:rsidP="00CE726B">
            <w:pPr>
              <w:tabs>
                <w:tab w:val="decimal" w:pos="10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0" w:type="dxa"/>
          </w:tcPr>
          <w:p w14:paraId="17F504F1" w14:textId="00CAD650" w:rsidR="00D9160C" w:rsidRPr="0003431E" w:rsidRDefault="00D57DCE" w:rsidP="00CE726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7DC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EE7F83" w:rsidRPr="0003431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E7F83" w:rsidRPr="0003431E">
              <w:rPr>
                <w:rFonts w:asciiTheme="majorBidi" w:hAnsiTheme="majorBidi" w:cstheme="majorBidi"/>
                <w:sz w:val="30"/>
                <w:szCs w:val="30"/>
                <w:cs/>
              </w:rPr>
              <w:t>ต</w:t>
            </w:r>
            <w:r w:rsidR="00FB4C9B" w:rsidRPr="0003431E">
              <w:rPr>
                <w:rFonts w:asciiTheme="majorBidi" w:hAnsiTheme="majorBidi" w:cstheme="majorBidi" w:hint="cs"/>
                <w:sz w:val="30"/>
                <w:szCs w:val="30"/>
                <w:cs/>
              </w:rPr>
              <w:t>ุลาคม</w:t>
            </w:r>
            <w:r w:rsidR="00EE7F83" w:rsidRPr="0003431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CE726B" w:rsidRPr="0003431E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EE7F83" w:rsidRPr="0003431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57DCE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EE7F83" w:rsidRPr="0003431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EE7F83" w:rsidRPr="0003431E">
              <w:rPr>
                <w:rFonts w:asciiTheme="majorBidi" w:hAnsiTheme="majorBidi" w:cstheme="majorBidi"/>
                <w:sz w:val="30"/>
                <w:szCs w:val="30"/>
                <w:cs/>
              </w:rPr>
              <w:t>ธ</w:t>
            </w:r>
            <w:r w:rsidR="00FB4C9B" w:rsidRPr="0003431E">
              <w:rPr>
                <w:rFonts w:asciiTheme="majorBidi" w:hAnsiTheme="majorBidi" w:cstheme="majorBidi" w:hint="cs"/>
                <w:sz w:val="30"/>
                <w:szCs w:val="30"/>
                <w:cs/>
              </w:rPr>
              <w:t>ันวาคม</w:t>
            </w:r>
            <w:r w:rsidR="00EE7F83" w:rsidRPr="0003431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D57DCE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2DCB4088" w14:textId="77777777" w:rsidR="00D9160C" w:rsidRPr="0003431E" w:rsidRDefault="00D9160C" w:rsidP="00CE726B">
            <w:pPr>
              <w:tabs>
                <w:tab w:val="decimal" w:pos="10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697776F9" w14:textId="67E9E1DC" w:rsidR="00D9160C" w:rsidRPr="0003431E" w:rsidRDefault="00D9160C" w:rsidP="00CE726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71C18EF" w14:textId="77777777" w:rsidR="00D9160C" w:rsidRPr="0003431E" w:rsidRDefault="00D9160C" w:rsidP="00CE726B">
            <w:pPr>
              <w:tabs>
                <w:tab w:val="decimal" w:pos="10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7BF54091" w14:textId="79C3CF05" w:rsidR="00D9160C" w:rsidRPr="0003431E" w:rsidRDefault="00D9160C" w:rsidP="00CE726B">
            <w:pPr>
              <w:tabs>
                <w:tab w:val="decimal" w:pos="1233"/>
              </w:tabs>
              <w:spacing w:line="240" w:lineRule="auto"/>
              <w:ind w:left="-108" w:right="2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25A54" w:rsidRPr="0003431E" w14:paraId="51D42E72" w14:textId="77777777" w:rsidTr="00FB4C9B">
        <w:trPr>
          <w:cantSplit/>
        </w:trPr>
        <w:tc>
          <w:tcPr>
            <w:tcW w:w="2340" w:type="dxa"/>
          </w:tcPr>
          <w:p w14:paraId="58B61C96" w14:textId="0ADC78C8" w:rsidR="00225A54" w:rsidRPr="00245732" w:rsidRDefault="00D57DCE" w:rsidP="00225A5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7DCE">
              <w:rPr>
                <w:rFonts w:asciiTheme="majorBidi" w:hAnsiTheme="majorBidi" w:cstheme="majorBidi"/>
                <w:sz w:val="30"/>
                <w:szCs w:val="30"/>
              </w:rPr>
              <w:t>27</w:t>
            </w:r>
            <w:r w:rsidR="00225A54" w:rsidRPr="0003431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225A54" w:rsidRPr="0003431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กุมภาพันธ์ </w:t>
            </w:r>
            <w:r w:rsidRPr="00D57DCE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270" w:type="dxa"/>
          </w:tcPr>
          <w:p w14:paraId="5D738713" w14:textId="77777777" w:rsidR="00225A54" w:rsidRPr="0003431E" w:rsidRDefault="00225A54" w:rsidP="00225A54">
            <w:pPr>
              <w:tabs>
                <w:tab w:val="decimal" w:pos="10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0" w:type="dxa"/>
          </w:tcPr>
          <w:p w14:paraId="3411C2EA" w14:textId="70C685EC" w:rsidR="00225A54" w:rsidRPr="00245732" w:rsidRDefault="00225A54" w:rsidP="00225A5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และกำไรสะสม</w:t>
            </w:r>
          </w:p>
        </w:tc>
        <w:tc>
          <w:tcPr>
            <w:tcW w:w="270" w:type="dxa"/>
          </w:tcPr>
          <w:p w14:paraId="286F4AC6" w14:textId="77777777" w:rsidR="00225A54" w:rsidRPr="0003431E" w:rsidRDefault="00225A54" w:rsidP="00225A54">
            <w:pPr>
              <w:tabs>
                <w:tab w:val="decimal" w:pos="10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0" w:type="dxa"/>
          </w:tcPr>
          <w:p w14:paraId="50945782" w14:textId="1677A2A6" w:rsidR="00225A54" w:rsidRPr="00245732" w:rsidRDefault="00D57DCE" w:rsidP="00225A54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7DCE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225A54" w:rsidRPr="0003431E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D57DCE">
              <w:rPr>
                <w:rFonts w:asciiTheme="majorBidi" w:hAnsiTheme="majorBidi" w:cstheme="majorBidi"/>
                <w:sz w:val="30"/>
                <w:szCs w:val="30"/>
              </w:rPr>
              <w:t>0294</w:t>
            </w:r>
          </w:p>
        </w:tc>
        <w:tc>
          <w:tcPr>
            <w:tcW w:w="270" w:type="dxa"/>
          </w:tcPr>
          <w:p w14:paraId="65EDFE4D" w14:textId="77777777" w:rsidR="00225A54" w:rsidRPr="0003431E" w:rsidRDefault="00225A54" w:rsidP="00225A54">
            <w:pPr>
              <w:tabs>
                <w:tab w:val="decimal" w:pos="10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7641B546" w14:textId="62E8C3C5" w:rsidR="00225A54" w:rsidRPr="00245732" w:rsidRDefault="00D57DCE" w:rsidP="00225A54">
            <w:pPr>
              <w:tabs>
                <w:tab w:val="decimal" w:pos="1233"/>
              </w:tabs>
              <w:spacing w:line="240" w:lineRule="auto"/>
              <w:ind w:left="-108" w:right="25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57DCE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225A54" w:rsidRPr="0003431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7DCE">
              <w:rPr>
                <w:rFonts w:asciiTheme="majorBidi" w:hAnsiTheme="majorBidi" w:cstheme="majorBidi"/>
                <w:sz w:val="30"/>
                <w:szCs w:val="30"/>
              </w:rPr>
              <w:t>917</w:t>
            </w:r>
          </w:p>
        </w:tc>
      </w:tr>
    </w:tbl>
    <w:p w14:paraId="70D307E4" w14:textId="48E85BC6" w:rsidR="00D9160C" w:rsidRPr="00225A54" w:rsidRDefault="00D9160C" w:rsidP="00CE726B">
      <w:pPr>
        <w:ind w:left="562" w:right="-45"/>
        <w:jc w:val="thaiDistribute"/>
        <w:rPr>
          <w:rFonts w:asciiTheme="majorBidi" w:hAnsiTheme="majorBidi" w:cstheme="majorBidi"/>
          <w:spacing w:val="-2"/>
          <w:sz w:val="14"/>
          <w:szCs w:val="14"/>
        </w:rPr>
      </w:pPr>
    </w:p>
    <w:p w14:paraId="65E66971" w14:textId="62633C55" w:rsidR="00FB4C9B" w:rsidRPr="0003431E" w:rsidRDefault="00FB4C9B" w:rsidP="00FB4C9B">
      <w:pPr>
        <w:ind w:left="562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03431E">
        <w:rPr>
          <w:rFonts w:asciiTheme="majorBidi" w:hAnsiTheme="majorBidi" w:cstheme="majorBidi"/>
          <w:sz w:val="30"/>
          <w:szCs w:val="30"/>
          <w:cs/>
        </w:rPr>
        <w:t>ในการประชุม</w:t>
      </w:r>
      <w:r w:rsidR="00727E9C" w:rsidRPr="0003431E">
        <w:rPr>
          <w:rFonts w:asciiTheme="majorBidi" w:hAnsiTheme="majorBidi" w:cstheme="majorBidi" w:hint="cs"/>
          <w:sz w:val="30"/>
          <w:szCs w:val="30"/>
          <w:cs/>
        </w:rPr>
        <w:t>คณะกรรมการ</w:t>
      </w:r>
      <w:r w:rsidR="00727E9C" w:rsidRPr="0003431E">
        <w:rPr>
          <w:rFonts w:asciiTheme="majorBidi" w:hAnsiTheme="majorBidi" w:cstheme="majorBidi"/>
          <w:sz w:val="30"/>
          <w:szCs w:val="30"/>
        </w:rPr>
        <w:t xml:space="preserve"> </w:t>
      </w:r>
      <w:r w:rsidRPr="0003431E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="00D57DCE" w:rsidRPr="00D57DCE">
        <w:rPr>
          <w:rFonts w:asciiTheme="majorBidi" w:hAnsiTheme="majorBidi" w:cstheme="majorBidi"/>
          <w:sz w:val="30"/>
          <w:szCs w:val="30"/>
        </w:rPr>
        <w:t>24</w:t>
      </w:r>
      <w:r w:rsidR="00727E9C" w:rsidRPr="0003431E">
        <w:rPr>
          <w:rFonts w:asciiTheme="majorBidi" w:hAnsiTheme="majorBidi" w:cstheme="majorBidi"/>
          <w:sz w:val="30"/>
          <w:szCs w:val="30"/>
        </w:rPr>
        <w:t xml:space="preserve"> </w:t>
      </w:r>
      <w:r w:rsidR="00727E9C" w:rsidRPr="0003431E">
        <w:rPr>
          <w:rFonts w:asciiTheme="majorBidi" w:hAnsiTheme="majorBidi" w:cstheme="majorBidi" w:hint="cs"/>
          <w:sz w:val="30"/>
          <w:szCs w:val="30"/>
          <w:cs/>
        </w:rPr>
        <w:t xml:space="preserve">กุมภาพันธ์ </w:t>
      </w:r>
      <w:r w:rsidR="00D57DCE" w:rsidRPr="00D57DCE">
        <w:rPr>
          <w:rFonts w:asciiTheme="majorBidi" w:hAnsiTheme="majorBidi" w:cstheme="majorBidi"/>
          <w:sz w:val="30"/>
          <w:szCs w:val="30"/>
        </w:rPr>
        <w:t>2563</w:t>
      </w:r>
      <w:r w:rsidRPr="0003431E">
        <w:rPr>
          <w:rFonts w:asciiTheme="majorBidi" w:hAnsiTheme="majorBidi" w:cstheme="majorBidi"/>
          <w:sz w:val="30"/>
          <w:szCs w:val="30"/>
          <w:cs/>
        </w:rPr>
        <w:t xml:space="preserve"> มีมติอนุมัติจ่ายคืนเงินลงทุนให้กับผู้ถือหน่วยลงทุนในอัตราหน่วยละ </w:t>
      </w:r>
      <w:r w:rsidR="00D57DCE" w:rsidRPr="00D57DCE">
        <w:rPr>
          <w:rFonts w:asciiTheme="majorBidi" w:hAnsiTheme="majorBidi" w:cstheme="majorBidi"/>
          <w:sz w:val="30"/>
          <w:szCs w:val="30"/>
        </w:rPr>
        <w:t>0</w:t>
      </w:r>
      <w:r w:rsidRPr="0003431E">
        <w:rPr>
          <w:rFonts w:asciiTheme="majorBidi" w:hAnsiTheme="majorBidi" w:cstheme="majorBidi"/>
          <w:sz w:val="30"/>
          <w:szCs w:val="30"/>
          <w:cs/>
        </w:rPr>
        <w:t>.</w:t>
      </w:r>
      <w:r w:rsidR="00D57DCE" w:rsidRPr="00D57DCE">
        <w:rPr>
          <w:rFonts w:asciiTheme="majorBidi" w:hAnsiTheme="majorBidi" w:cstheme="majorBidi"/>
          <w:sz w:val="30"/>
          <w:szCs w:val="30"/>
        </w:rPr>
        <w:t>0794</w:t>
      </w:r>
      <w:r w:rsidRPr="0003431E">
        <w:rPr>
          <w:rFonts w:asciiTheme="majorBidi" w:hAnsiTheme="majorBidi" w:cstheme="majorBidi"/>
          <w:sz w:val="30"/>
          <w:szCs w:val="30"/>
          <w:cs/>
        </w:rPr>
        <w:t xml:space="preserve"> บาท รวมเป็นเงิน </w:t>
      </w:r>
      <w:r w:rsidR="00D57DCE" w:rsidRPr="00D57DCE">
        <w:rPr>
          <w:rFonts w:asciiTheme="majorBidi" w:hAnsiTheme="majorBidi" w:cstheme="majorBidi"/>
          <w:sz w:val="30"/>
          <w:szCs w:val="30"/>
        </w:rPr>
        <w:t>56</w:t>
      </w:r>
      <w:r w:rsidRPr="0003431E">
        <w:rPr>
          <w:rFonts w:asciiTheme="majorBidi" w:hAnsiTheme="majorBidi" w:cstheme="majorBidi"/>
          <w:sz w:val="30"/>
          <w:szCs w:val="30"/>
          <w:cs/>
        </w:rPr>
        <w:t>.</w:t>
      </w:r>
      <w:r w:rsidR="00D57DCE" w:rsidRPr="00D57DCE">
        <w:rPr>
          <w:rFonts w:asciiTheme="majorBidi" w:hAnsiTheme="majorBidi" w:cstheme="majorBidi"/>
          <w:sz w:val="30"/>
          <w:szCs w:val="30"/>
        </w:rPr>
        <w:t>49</w:t>
      </w:r>
      <w:r w:rsidRPr="0003431E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</w:p>
    <w:p w14:paraId="582BF252" w14:textId="77777777" w:rsidR="00FB4C9B" w:rsidRPr="00225A54" w:rsidRDefault="00FB4C9B" w:rsidP="00CE726B">
      <w:pPr>
        <w:ind w:left="562" w:right="-45"/>
        <w:jc w:val="thaiDistribute"/>
        <w:rPr>
          <w:rFonts w:asciiTheme="majorBidi" w:hAnsiTheme="majorBidi" w:cstheme="majorBidi"/>
          <w:spacing w:val="-2"/>
          <w:sz w:val="14"/>
          <w:szCs w:val="14"/>
        </w:rPr>
      </w:pPr>
    </w:p>
    <w:p w14:paraId="7EF090D1" w14:textId="06B77EAF" w:rsidR="00D9160C" w:rsidRPr="0003431E" w:rsidRDefault="00D57DCE" w:rsidP="00C84DC0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b w:val="0"/>
          <w:bCs w:val="0"/>
          <w:sz w:val="30"/>
          <w:szCs w:val="30"/>
          <w:cs/>
        </w:rPr>
      </w:pPr>
      <w:r w:rsidRPr="00D57DCE">
        <w:rPr>
          <w:rFonts w:asciiTheme="majorBidi" w:hAnsiTheme="majorBidi" w:cstheme="majorBidi"/>
          <w:sz w:val="30"/>
          <w:szCs w:val="30"/>
        </w:rPr>
        <w:t>15</w:t>
      </w:r>
      <w:r w:rsidR="00D9160C" w:rsidRPr="0003431E">
        <w:rPr>
          <w:rFonts w:asciiTheme="majorBidi" w:hAnsiTheme="majorBidi" w:cstheme="majorBidi"/>
          <w:sz w:val="30"/>
          <w:szCs w:val="30"/>
          <w:cs/>
        </w:rPr>
        <w:tab/>
        <w:t>ข้อมูลเกี่ยวกับการซื้อขายเงินลงทุน</w:t>
      </w:r>
    </w:p>
    <w:p w14:paraId="1D758FAE" w14:textId="07D76EC2" w:rsidR="00D9160C" w:rsidRPr="00225A54" w:rsidRDefault="00D9160C" w:rsidP="00CE72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14"/>
          <w:szCs w:val="14"/>
        </w:rPr>
      </w:pPr>
    </w:p>
    <w:p w14:paraId="74F41A6B" w14:textId="077DB80E" w:rsidR="00D9160C" w:rsidRPr="00CE726B" w:rsidRDefault="00A63A09" w:rsidP="00CE726B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  <w:r w:rsidRPr="0003431E">
        <w:rPr>
          <w:rFonts w:asciiTheme="majorBidi" w:hAnsiTheme="majorBidi" w:cstheme="majorBidi"/>
          <w:sz w:val="30"/>
          <w:szCs w:val="30"/>
          <w:cs/>
        </w:rPr>
        <w:t>กองทรัสต์</w:t>
      </w:r>
      <w:r w:rsidR="00D9160C" w:rsidRPr="0003431E">
        <w:rPr>
          <w:rFonts w:asciiTheme="majorBidi" w:hAnsiTheme="majorBidi" w:cstheme="majorBidi"/>
          <w:sz w:val="30"/>
          <w:szCs w:val="30"/>
          <w:cs/>
        </w:rPr>
        <w:t>ได้ซื้อขายเงินลงทุนสำหรับ</w:t>
      </w:r>
      <w:r w:rsidR="00D9160C" w:rsidRPr="000D3129">
        <w:rPr>
          <w:rFonts w:asciiTheme="majorBidi" w:hAnsiTheme="majorBidi" w:cstheme="majorBidi"/>
          <w:sz w:val="30"/>
          <w:szCs w:val="30"/>
          <w:cs/>
        </w:rPr>
        <w:t>งวด</w:t>
      </w:r>
      <w:r w:rsidR="0068221E" w:rsidRPr="000D3129">
        <w:rPr>
          <w:rFonts w:asciiTheme="majorBidi" w:hAnsiTheme="majorBidi" w:cstheme="majorBidi" w:hint="cs"/>
          <w:sz w:val="30"/>
          <w:szCs w:val="30"/>
          <w:cs/>
        </w:rPr>
        <w:t>หก</w:t>
      </w:r>
      <w:r w:rsidR="00D9160C" w:rsidRPr="000D3129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D57DCE" w:rsidRPr="00D57DCE">
        <w:rPr>
          <w:rFonts w:asciiTheme="majorBidi" w:hAnsiTheme="majorBidi" w:cstheme="majorBidi"/>
          <w:sz w:val="30"/>
          <w:szCs w:val="30"/>
        </w:rPr>
        <w:t>30</w:t>
      </w:r>
      <w:r w:rsidR="00D9160C" w:rsidRPr="000D312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8221E" w:rsidRPr="000D3129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D9160C" w:rsidRPr="000D312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57DCE" w:rsidRPr="00D57DCE">
        <w:rPr>
          <w:rFonts w:asciiTheme="majorBidi" w:hAnsiTheme="majorBidi" w:cstheme="majorBidi"/>
          <w:sz w:val="30"/>
          <w:szCs w:val="30"/>
        </w:rPr>
        <w:t>2563</w:t>
      </w:r>
      <w:r w:rsidR="004A78A8" w:rsidRPr="000D312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D9160C" w:rsidRPr="000D3129">
        <w:rPr>
          <w:rFonts w:asciiTheme="majorBidi" w:hAnsiTheme="majorBidi" w:cstheme="majorBidi"/>
          <w:sz w:val="30"/>
          <w:szCs w:val="30"/>
          <w:cs/>
        </w:rPr>
        <w:t>โดยไม่รวมเงินลงทุนในเงินฝากธนาคาร เป็นจำนวน</w:t>
      </w:r>
      <w:r w:rsidR="00EE7F83" w:rsidRPr="000D3129">
        <w:rPr>
          <w:rFonts w:asciiTheme="majorBidi" w:hAnsiTheme="majorBidi" w:cstheme="majorBidi"/>
          <w:sz w:val="30"/>
          <w:szCs w:val="30"/>
        </w:rPr>
        <w:t xml:space="preserve"> </w:t>
      </w:r>
      <w:r w:rsidR="00D57DCE" w:rsidRPr="00D57DCE">
        <w:rPr>
          <w:rFonts w:asciiTheme="majorBidi" w:hAnsiTheme="majorBidi" w:cstheme="majorBidi"/>
          <w:sz w:val="30"/>
          <w:szCs w:val="30"/>
        </w:rPr>
        <w:t>46</w:t>
      </w:r>
      <w:r w:rsidR="00285F54">
        <w:rPr>
          <w:rFonts w:asciiTheme="majorBidi" w:hAnsiTheme="majorBidi" w:cstheme="majorBidi"/>
          <w:sz w:val="30"/>
          <w:szCs w:val="30"/>
        </w:rPr>
        <w:t>.</w:t>
      </w:r>
      <w:r w:rsidR="00D57DCE" w:rsidRPr="00D57DCE">
        <w:rPr>
          <w:rFonts w:asciiTheme="majorBidi" w:hAnsiTheme="majorBidi" w:cstheme="majorBidi"/>
          <w:sz w:val="30"/>
          <w:szCs w:val="30"/>
        </w:rPr>
        <w:t>79</w:t>
      </w:r>
      <w:r w:rsidR="00EE7F83" w:rsidRPr="000D3129">
        <w:rPr>
          <w:rFonts w:asciiTheme="majorBidi" w:hAnsiTheme="majorBidi" w:cstheme="majorBidi"/>
          <w:sz w:val="30"/>
          <w:szCs w:val="30"/>
        </w:rPr>
        <w:t xml:space="preserve"> </w:t>
      </w:r>
      <w:r w:rsidR="00F804C4" w:rsidRPr="000D3129">
        <w:rPr>
          <w:rFonts w:asciiTheme="majorBidi" w:hAnsiTheme="majorBidi" w:cstheme="majorBidi" w:hint="cs"/>
          <w:sz w:val="30"/>
          <w:szCs w:val="30"/>
          <w:cs/>
        </w:rPr>
        <w:t>ล้าน</w:t>
      </w:r>
      <w:r w:rsidR="000F6947" w:rsidRPr="000D3129">
        <w:rPr>
          <w:rFonts w:asciiTheme="majorBidi" w:hAnsiTheme="majorBidi" w:cstheme="majorBidi"/>
          <w:sz w:val="30"/>
          <w:szCs w:val="30"/>
          <w:cs/>
        </w:rPr>
        <w:t>บาท</w:t>
      </w:r>
      <w:r w:rsidR="0068221E" w:rsidRPr="000D3129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D9160C" w:rsidRPr="000D3129">
        <w:rPr>
          <w:rFonts w:asciiTheme="majorBidi" w:hAnsiTheme="majorBidi" w:cstheme="majorBidi"/>
          <w:sz w:val="30"/>
          <w:szCs w:val="30"/>
          <w:cs/>
        </w:rPr>
        <w:t>โดยคิดเป็นร้อยล</w:t>
      </w:r>
      <w:r w:rsidR="00C857A2" w:rsidRPr="000D3129">
        <w:rPr>
          <w:rFonts w:asciiTheme="majorBidi" w:hAnsiTheme="majorBidi" w:cstheme="majorBidi"/>
          <w:sz w:val="30"/>
          <w:szCs w:val="30"/>
          <w:cs/>
        </w:rPr>
        <w:t xml:space="preserve">ะ </w:t>
      </w:r>
      <w:r w:rsidR="00D57DCE" w:rsidRPr="00D57DCE">
        <w:rPr>
          <w:rFonts w:asciiTheme="majorBidi" w:hAnsiTheme="majorBidi" w:cstheme="majorBidi"/>
          <w:sz w:val="30"/>
          <w:szCs w:val="30"/>
        </w:rPr>
        <w:t>0</w:t>
      </w:r>
      <w:r w:rsidR="000D3129" w:rsidRPr="000D3129">
        <w:rPr>
          <w:rFonts w:asciiTheme="majorBidi" w:hAnsiTheme="majorBidi" w:cstheme="majorBidi"/>
          <w:sz w:val="30"/>
          <w:szCs w:val="30"/>
        </w:rPr>
        <w:t>.</w:t>
      </w:r>
      <w:r w:rsidR="00D57DCE" w:rsidRPr="00D57DCE">
        <w:rPr>
          <w:rFonts w:asciiTheme="majorBidi" w:hAnsiTheme="majorBidi" w:cstheme="majorBidi"/>
          <w:sz w:val="30"/>
          <w:szCs w:val="30"/>
        </w:rPr>
        <w:t>84</w:t>
      </w:r>
      <w:r w:rsidR="00EE7F83" w:rsidRPr="000D3129">
        <w:rPr>
          <w:rFonts w:asciiTheme="majorBidi" w:hAnsiTheme="majorBidi" w:cstheme="majorBidi"/>
          <w:sz w:val="30"/>
          <w:szCs w:val="30"/>
        </w:rPr>
        <w:t xml:space="preserve"> </w:t>
      </w:r>
      <w:r w:rsidR="00D9160C" w:rsidRPr="000D3129">
        <w:rPr>
          <w:rFonts w:asciiTheme="majorBidi" w:hAnsiTheme="majorBidi" w:cstheme="majorBidi"/>
          <w:sz w:val="30"/>
          <w:szCs w:val="30"/>
          <w:cs/>
        </w:rPr>
        <w:t>ต่อมูลค่า</w:t>
      </w:r>
      <w:r w:rsidR="00D9160C" w:rsidRPr="00CE726B">
        <w:rPr>
          <w:rFonts w:asciiTheme="majorBidi" w:hAnsiTheme="majorBidi" w:cstheme="majorBidi"/>
          <w:sz w:val="30"/>
          <w:szCs w:val="30"/>
          <w:cs/>
        </w:rPr>
        <w:t>สินทรัพย์สุทธิถัวเฉลี่ยระหว่างงวด</w:t>
      </w:r>
    </w:p>
    <w:p w14:paraId="53A67A2C" w14:textId="3F47A3A3" w:rsidR="00D9160C" w:rsidRDefault="00D9160C" w:rsidP="00CE726B">
      <w:pPr>
        <w:ind w:left="562" w:right="-45"/>
        <w:jc w:val="thaiDistribute"/>
        <w:rPr>
          <w:rFonts w:asciiTheme="majorBidi" w:hAnsiTheme="majorBidi" w:cstheme="majorBidi"/>
          <w:spacing w:val="-2"/>
          <w:sz w:val="14"/>
          <w:szCs w:val="14"/>
        </w:rPr>
      </w:pPr>
    </w:p>
    <w:p w14:paraId="34369912" w14:textId="640F3C01" w:rsidR="002A6A23" w:rsidRPr="00AF3771" w:rsidRDefault="00D57DCE" w:rsidP="002A6A23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D57DCE">
        <w:rPr>
          <w:rFonts w:asciiTheme="majorBidi" w:hAnsiTheme="majorBidi" w:cstheme="majorBidi"/>
          <w:sz w:val="30"/>
          <w:szCs w:val="30"/>
        </w:rPr>
        <w:t>16</w:t>
      </w:r>
      <w:r w:rsidR="002A6A23" w:rsidRPr="00CE726B">
        <w:rPr>
          <w:rFonts w:asciiTheme="majorBidi" w:hAnsiTheme="majorBidi" w:cstheme="majorBidi"/>
          <w:sz w:val="30"/>
          <w:szCs w:val="30"/>
        </w:rPr>
        <w:tab/>
      </w:r>
      <w:r w:rsidR="002A6A23">
        <w:rPr>
          <w:rFonts w:asciiTheme="majorBidi" w:hAnsiTheme="majorBidi" w:cstheme="majorBidi" w:hint="cs"/>
          <w:sz w:val="30"/>
          <w:szCs w:val="30"/>
          <w:cs/>
        </w:rPr>
        <w:t>ภาระผูกพัน</w:t>
      </w:r>
    </w:p>
    <w:p w14:paraId="3A5D7D3B" w14:textId="2D9B0FFF" w:rsidR="002A6A23" w:rsidRDefault="002A6A23" w:rsidP="00CE726B">
      <w:pPr>
        <w:ind w:left="562" w:right="-45"/>
        <w:jc w:val="thaiDistribute"/>
        <w:rPr>
          <w:rFonts w:asciiTheme="majorBidi" w:hAnsiTheme="majorBidi" w:cstheme="majorBidi"/>
          <w:spacing w:val="-2"/>
          <w:sz w:val="14"/>
          <w:szCs w:val="14"/>
        </w:rPr>
      </w:pPr>
    </w:p>
    <w:p w14:paraId="385F14A6" w14:textId="0E5E4DAE" w:rsidR="002A6A23" w:rsidRPr="00CE726B" w:rsidRDefault="002A6A23" w:rsidP="002A6A23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  <w:shd w:val="clear" w:color="auto" w:fill="D9D9D9"/>
          <w:cs/>
        </w:rPr>
      </w:pPr>
      <w:r w:rsidRPr="00B14F41">
        <w:rPr>
          <w:rFonts w:asciiTheme="majorBidi" w:hAnsiTheme="majorBidi" w:cstheme="majorBidi"/>
          <w:sz w:val="30"/>
          <w:szCs w:val="30"/>
          <w:cs/>
        </w:rPr>
        <w:t>กองทรัสต์</w:t>
      </w:r>
      <w:r w:rsidRPr="00CE726B">
        <w:rPr>
          <w:rFonts w:asciiTheme="majorBidi" w:hAnsiTheme="majorBidi" w:cstheme="majorBidi"/>
          <w:sz w:val="30"/>
          <w:szCs w:val="30"/>
          <w:cs/>
        </w:rPr>
        <w:t>มีภาระผูกพันภายใต้สัญญ</w:t>
      </w:r>
      <w:r>
        <w:rPr>
          <w:rFonts w:asciiTheme="majorBidi" w:hAnsiTheme="majorBidi" w:cstheme="majorBidi" w:hint="cs"/>
          <w:sz w:val="30"/>
          <w:szCs w:val="30"/>
          <w:cs/>
        </w:rPr>
        <w:t>าปรับปรุงและตกแต่งโรงเรม</w:t>
      </w:r>
      <w:r w:rsidRPr="00CE726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CE726B">
        <w:rPr>
          <w:rFonts w:asciiTheme="majorBidi" w:hAnsiTheme="majorBidi" w:cstheme="majorBidi"/>
          <w:sz w:val="30"/>
          <w:szCs w:val="30"/>
          <w:cs/>
        </w:rPr>
        <w:t>โดยมีค่าบริการที่ต้องจ่ายชำระ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ภายในหนึ่งปีเป็นจำนวนเงิน </w:t>
      </w:r>
      <w:r w:rsidR="00D57DCE" w:rsidRPr="00D57DCE">
        <w:rPr>
          <w:rFonts w:asciiTheme="majorBidi" w:hAnsiTheme="majorBidi" w:cstheme="majorBidi"/>
          <w:sz w:val="30"/>
          <w:szCs w:val="30"/>
        </w:rPr>
        <w:t>85</w:t>
      </w:r>
      <w:r>
        <w:rPr>
          <w:rFonts w:asciiTheme="majorBidi" w:hAnsiTheme="majorBidi" w:cstheme="majorBidi"/>
          <w:sz w:val="30"/>
          <w:szCs w:val="30"/>
        </w:rPr>
        <w:t>.</w:t>
      </w:r>
      <w:r w:rsidR="00D57DCE" w:rsidRPr="00D57DCE">
        <w:rPr>
          <w:rFonts w:asciiTheme="majorBidi" w:hAnsiTheme="majorBidi" w:cstheme="majorBidi"/>
          <w:sz w:val="30"/>
          <w:szCs w:val="30"/>
        </w:rPr>
        <w:t>32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ล้านบาท</w:t>
      </w:r>
    </w:p>
    <w:p w14:paraId="44B84F12" w14:textId="77777777" w:rsidR="002A6A23" w:rsidRPr="00225A54" w:rsidRDefault="002A6A23" w:rsidP="00CE726B">
      <w:pPr>
        <w:ind w:left="562" w:right="-45"/>
        <w:jc w:val="thaiDistribute"/>
        <w:rPr>
          <w:rFonts w:asciiTheme="majorBidi" w:hAnsiTheme="majorBidi" w:cstheme="majorBidi"/>
          <w:spacing w:val="-2"/>
          <w:sz w:val="14"/>
          <w:szCs w:val="14"/>
        </w:rPr>
      </w:pPr>
    </w:p>
    <w:p w14:paraId="0650F46D" w14:textId="0876D997" w:rsidR="00682632" w:rsidRPr="00AF3771" w:rsidRDefault="00D57DCE" w:rsidP="00C84DC0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D57DCE">
        <w:rPr>
          <w:rFonts w:asciiTheme="majorBidi" w:hAnsiTheme="majorBidi" w:cstheme="majorBidi"/>
          <w:sz w:val="30"/>
          <w:szCs w:val="30"/>
        </w:rPr>
        <w:t>17</w:t>
      </w:r>
      <w:r w:rsidR="00682632" w:rsidRPr="00CE726B">
        <w:rPr>
          <w:rFonts w:asciiTheme="majorBidi" w:hAnsiTheme="majorBidi" w:cstheme="majorBidi"/>
          <w:sz w:val="30"/>
          <w:szCs w:val="30"/>
        </w:rPr>
        <w:tab/>
      </w:r>
      <w:r w:rsidR="001C4035" w:rsidRPr="00C84DC0">
        <w:rPr>
          <w:rFonts w:asciiTheme="majorBidi" w:hAnsiTheme="majorBidi" w:cstheme="majorBidi"/>
          <w:sz w:val="30"/>
          <w:szCs w:val="30"/>
          <w:cs/>
        </w:rPr>
        <w:t>ส่วนงานดำเนินงานและการจำแนกรายได้</w:t>
      </w:r>
    </w:p>
    <w:p w14:paraId="16856FB5" w14:textId="29224748" w:rsidR="00682632" w:rsidRPr="00225A54" w:rsidRDefault="00682632" w:rsidP="00CE72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14"/>
          <w:szCs w:val="14"/>
        </w:rPr>
      </w:pPr>
    </w:p>
    <w:p w14:paraId="055080D8" w14:textId="44E0DBC9" w:rsidR="001C4035" w:rsidRPr="00CE726B" w:rsidRDefault="006D2771" w:rsidP="00CE726B">
      <w:pPr>
        <w:pStyle w:val="a6"/>
        <w:ind w:left="540" w:right="29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CE726B">
        <w:rPr>
          <w:rFonts w:asciiTheme="majorBidi" w:hAnsiTheme="majorBidi" w:cstheme="majorBidi"/>
          <w:sz w:val="30"/>
          <w:szCs w:val="30"/>
          <w:cs/>
          <w:lang w:val="en-US"/>
        </w:rPr>
        <w:t>กลุ่ม</w:t>
      </w:r>
      <w:r w:rsidR="001C4035" w:rsidRPr="00CE726B">
        <w:rPr>
          <w:rFonts w:asciiTheme="majorBidi" w:hAnsiTheme="majorBidi" w:cstheme="majorBidi"/>
          <w:sz w:val="30"/>
          <w:szCs w:val="30"/>
          <w:cs/>
          <w:lang w:val="en-US"/>
        </w:rPr>
        <w:t xml:space="preserve">กองทรัสต์มี </w:t>
      </w:r>
      <w:r w:rsidR="00D57DCE" w:rsidRPr="00D57DCE">
        <w:rPr>
          <w:rFonts w:asciiTheme="majorBidi" w:hAnsiTheme="majorBidi" w:cstheme="majorBidi"/>
          <w:sz w:val="30"/>
          <w:szCs w:val="30"/>
          <w:lang w:val="en-US"/>
        </w:rPr>
        <w:t>2</w:t>
      </w:r>
      <w:r w:rsidR="001C4035" w:rsidRPr="00CE726B">
        <w:rPr>
          <w:rFonts w:asciiTheme="majorBidi" w:hAnsiTheme="majorBidi" w:cstheme="majorBidi"/>
          <w:sz w:val="30"/>
          <w:szCs w:val="30"/>
          <w:cs/>
          <w:lang w:val="en-US"/>
        </w:rPr>
        <w:t xml:space="preserve"> ส่วนงานที่รายงาน ดังรายละเอียดข้างล่าง ซึ่งเป็นหน่วยงานธุรกิจที่สำคัญของกลุ่มกองทรัสต์หน่วยงานธุรกิจที่สำคัญนี้ให้บริการที่แตกต่างกัน และมีการบริหารจัดการแยกต่างหาก เนื่องจากใช้กลยุทธ์ทางการตลาดที่แตกต่างกัน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</w:t>
      </w:r>
      <w:r w:rsidR="001C4035" w:rsidRPr="00CE726B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1C4035" w:rsidRPr="00CE726B">
        <w:rPr>
          <w:rFonts w:asciiTheme="majorBidi" w:hAnsiTheme="majorBidi" w:cstheme="majorBidi"/>
          <w:sz w:val="30"/>
          <w:szCs w:val="30"/>
          <w:cs/>
          <w:lang w:val="en-US"/>
        </w:rPr>
        <w:t>ทั้งนี้กลุ่มกองทรัสต์ได้มีการทบทวนการจัดกลุ่มธุรกิจใหม่ ส่งผลให้ส่วนงานดำเนินงานมีการเปลี่ยนแปลงดังนี้</w:t>
      </w:r>
    </w:p>
    <w:p w14:paraId="1028315B" w14:textId="70FA2A20" w:rsidR="003948D0" w:rsidRPr="00225A54" w:rsidRDefault="003948D0" w:rsidP="00CE726B">
      <w:pPr>
        <w:pStyle w:val="a6"/>
        <w:ind w:left="540" w:right="29"/>
        <w:jc w:val="thaiDistribute"/>
        <w:rPr>
          <w:rFonts w:asciiTheme="majorBidi" w:hAnsiTheme="majorBidi" w:cstheme="majorBidi"/>
          <w:sz w:val="14"/>
          <w:szCs w:val="14"/>
          <w:lang w:val="en-US"/>
        </w:rPr>
      </w:pPr>
    </w:p>
    <w:p w14:paraId="43E4F871" w14:textId="26D3E2CB" w:rsidR="001C4035" w:rsidRPr="00CE726B" w:rsidRDefault="001C4035" w:rsidP="00CE726B">
      <w:pPr>
        <w:pStyle w:val="a6"/>
        <w:ind w:left="540" w:right="29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CE726B">
        <w:rPr>
          <w:rFonts w:asciiTheme="majorBidi" w:hAnsiTheme="majorBidi" w:cstheme="majorBidi"/>
          <w:sz w:val="30"/>
          <w:szCs w:val="30"/>
          <w:cs/>
          <w:lang w:val="en-US"/>
        </w:rPr>
        <w:t xml:space="preserve">ส่วนงาน </w:t>
      </w:r>
      <w:r w:rsidR="00D57DCE" w:rsidRPr="00D57DCE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CE726B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CE726B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B24796" w:rsidRPr="00CE726B">
        <w:rPr>
          <w:rFonts w:asciiTheme="majorBidi" w:hAnsiTheme="majorBidi" w:cstheme="majorBidi"/>
          <w:sz w:val="30"/>
          <w:szCs w:val="30"/>
          <w:cs/>
          <w:lang w:val="en-US"/>
        </w:rPr>
        <w:t>ธุรกิจการให้เช่า</w:t>
      </w:r>
    </w:p>
    <w:p w14:paraId="71370FCC" w14:textId="53C10C85" w:rsidR="001C4035" w:rsidRPr="00CE726B" w:rsidRDefault="001C4035" w:rsidP="00CE726B">
      <w:pPr>
        <w:pStyle w:val="a6"/>
        <w:ind w:left="540" w:right="29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CE726B">
        <w:rPr>
          <w:rFonts w:asciiTheme="majorBidi" w:hAnsiTheme="majorBidi" w:cstheme="majorBidi"/>
          <w:sz w:val="30"/>
          <w:szCs w:val="30"/>
          <w:cs/>
          <w:lang w:val="en-US"/>
        </w:rPr>
        <w:t xml:space="preserve">ส่วนงาน </w:t>
      </w:r>
      <w:r w:rsidR="00D57DCE" w:rsidRPr="00D57DCE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CE726B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CE726B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CE726B">
        <w:rPr>
          <w:rFonts w:asciiTheme="majorBidi" w:hAnsiTheme="majorBidi" w:cstheme="majorBidi"/>
          <w:sz w:val="30"/>
          <w:szCs w:val="30"/>
          <w:cs/>
          <w:lang w:val="en-US"/>
        </w:rPr>
        <w:t>ธุรกิจอื่น</w:t>
      </w:r>
      <w:r w:rsidR="00B24796" w:rsidRPr="00CE726B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</w:p>
    <w:p w14:paraId="6865EF0E" w14:textId="77777777" w:rsidR="001C4035" w:rsidRPr="00225A54" w:rsidRDefault="001C4035" w:rsidP="00CE726B">
      <w:pPr>
        <w:pStyle w:val="a6"/>
        <w:ind w:left="540" w:right="29"/>
        <w:jc w:val="thaiDistribute"/>
        <w:rPr>
          <w:rFonts w:asciiTheme="majorBidi" w:hAnsiTheme="majorBidi" w:cstheme="majorBidi"/>
          <w:sz w:val="14"/>
          <w:szCs w:val="14"/>
          <w:cs/>
          <w:lang w:val="en-US"/>
        </w:rPr>
      </w:pPr>
    </w:p>
    <w:p w14:paraId="018B88CC" w14:textId="42F91329" w:rsidR="009434A3" w:rsidRPr="00CE726B" w:rsidRDefault="001C4035" w:rsidP="00505F70">
      <w:pPr>
        <w:pStyle w:val="a6"/>
        <w:ind w:left="540" w:right="29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CE726B">
        <w:rPr>
          <w:rFonts w:asciiTheme="majorBidi" w:hAnsiTheme="majorBidi" w:cstheme="majorBidi"/>
          <w:sz w:val="30"/>
          <w:szCs w:val="30"/>
          <w:cs/>
          <w:lang w:val="en-US"/>
        </w:rPr>
        <w:t>ข้อมูลผลการดำเนินงานของแต่ละส่วนงานที่รายงานได้รวมอยู่ดังข้างล่างนี้ ซึ่งนำเสนอในรายงานการจัดการภายในและสอบทานโดยผู้มีอำนาจตัดสินใจสูงสุดด้านการดำเนินงานของ</w:t>
      </w:r>
      <w:r w:rsidR="007B614F" w:rsidRPr="00CE726B">
        <w:rPr>
          <w:rFonts w:asciiTheme="majorBidi" w:hAnsiTheme="majorBidi" w:cstheme="majorBidi"/>
          <w:sz w:val="30"/>
          <w:szCs w:val="30"/>
          <w:cs/>
          <w:lang w:val="en-US"/>
        </w:rPr>
        <w:t>กลุ่มกองทรัสต์</w:t>
      </w:r>
      <w:r w:rsidR="007B614F" w:rsidRPr="00CE726B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Pr="00CE726B">
        <w:rPr>
          <w:rFonts w:asciiTheme="majorBidi" w:hAnsiTheme="majorBidi" w:cstheme="majorBidi"/>
          <w:sz w:val="30"/>
          <w:szCs w:val="30"/>
          <w:cs/>
          <w:lang w:val="en-US"/>
        </w:rPr>
        <w:t xml:space="preserve">ผู้บริหารเชื่อว่า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 </w:t>
      </w:r>
    </w:p>
    <w:p w14:paraId="2318CD5D" w14:textId="77777777" w:rsidR="00551534" w:rsidRPr="00CE726B" w:rsidRDefault="00551534" w:rsidP="00CE726B">
      <w:pPr>
        <w:pStyle w:val="a6"/>
        <w:ind w:left="540" w:right="29"/>
        <w:jc w:val="thaiDistribute"/>
        <w:rPr>
          <w:rFonts w:asciiTheme="majorBidi" w:hAnsiTheme="majorBidi" w:cstheme="majorBidi"/>
          <w:sz w:val="30"/>
          <w:szCs w:val="30"/>
          <w:lang w:val="en-US"/>
        </w:rPr>
        <w:sectPr w:rsidR="00551534" w:rsidRPr="00CE726B" w:rsidSect="00703B10">
          <w:headerReference w:type="default" r:id="rId8"/>
          <w:footerReference w:type="default" r:id="rId9"/>
          <w:pgSz w:w="11909" w:h="16834" w:code="9"/>
          <w:pgMar w:top="691" w:right="1152" w:bottom="576" w:left="1152" w:header="720" w:footer="720" w:gutter="0"/>
          <w:pgNumType w:start="9"/>
          <w:cols w:space="720"/>
        </w:sectPr>
      </w:pPr>
    </w:p>
    <w:tbl>
      <w:tblPr>
        <w:tblW w:w="14447" w:type="dxa"/>
        <w:tblInd w:w="495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25"/>
        <w:gridCol w:w="179"/>
        <w:gridCol w:w="178"/>
        <w:gridCol w:w="186"/>
        <w:gridCol w:w="178"/>
        <w:gridCol w:w="1078"/>
        <w:gridCol w:w="178"/>
        <w:gridCol w:w="1082"/>
        <w:gridCol w:w="178"/>
        <w:gridCol w:w="1082"/>
        <w:gridCol w:w="178"/>
        <w:gridCol w:w="1085"/>
        <w:gridCol w:w="178"/>
        <w:gridCol w:w="1014"/>
        <w:gridCol w:w="178"/>
        <w:gridCol w:w="992"/>
        <w:gridCol w:w="182"/>
        <w:gridCol w:w="1056"/>
        <w:gridCol w:w="180"/>
        <w:gridCol w:w="1080"/>
        <w:gridCol w:w="180"/>
      </w:tblGrid>
      <w:tr w:rsidR="00A67049" w:rsidRPr="00CE726B" w14:paraId="4E4F43E3" w14:textId="77777777" w:rsidTr="00EB57B0">
        <w:trPr>
          <w:cantSplit/>
        </w:trPr>
        <w:tc>
          <w:tcPr>
            <w:tcW w:w="3825" w:type="dxa"/>
          </w:tcPr>
          <w:p w14:paraId="7F229873" w14:textId="7DDF80EA" w:rsidR="00A67049" w:rsidRPr="00CE726B" w:rsidRDefault="00A67049" w:rsidP="00CE726B">
            <w:pPr>
              <w:tabs>
                <w:tab w:val="left" w:pos="110"/>
              </w:tabs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E726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lastRenderedPageBreak/>
              <w:t>สำหรับงวดสามเดือนสิ้นสุด</w:t>
            </w:r>
          </w:p>
        </w:tc>
        <w:tc>
          <w:tcPr>
            <w:tcW w:w="179" w:type="dxa"/>
            <w:vAlign w:val="center"/>
          </w:tcPr>
          <w:p w14:paraId="6D3F6810" w14:textId="77777777" w:rsidR="00A67049" w:rsidRPr="00CE726B" w:rsidRDefault="00A67049" w:rsidP="00CE726B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34882A6B" w14:textId="77777777" w:rsidR="00A67049" w:rsidRPr="00CE726B" w:rsidRDefault="00A67049" w:rsidP="00CE726B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6" w:type="dxa"/>
            <w:vAlign w:val="center"/>
          </w:tcPr>
          <w:p w14:paraId="66D02768" w14:textId="77777777" w:rsidR="00A67049" w:rsidRPr="00CE726B" w:rsidRDefault="00A67049" w:rsidP="00CE726B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5A84A722" w14:textId="77777777" w:rsidR="00A67049" w:rsidRPr="00CE726B" w:rsidRDefault="00A67049" w:rsidP="00CE726B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38" w:type="dxa"/>
            <w:gridSpan w:val="3"/>
            <w:vAlign w:val="center"/>
          </w:tcPr>
          <w:p w14:paraId="3F65CA91" w14:textId="68CF5A72" w:rsidR="00A67049" w:rsidRPr="00CE726B" w:rsidRDefault="00A67049" w:rsidP="00CE726B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E72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ธุรกิจ</w:t>
            </w:r>
            <w:r w:rsidR="00270C33" w:rsidRPr="00CE72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การให้เช่า</w:t>
            </w:r>
          </w:p>
        </w:tc>
        <w:tc>
          <w:tcPr>
            <w:tcW w:w="178" w:type="dxa"/>
          </w:tcPr>
          <w:p w14:paraId="3F190221" w14:textId="77777777" w:rsidR="00A67049" w:rsidRPr="00CE726B" w:rsidRDefault="00A67049" w:rsidP="00CE726B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45" w:type="dxa"/>
            <w:gridSpan w:val="3"/>
            <w:vAlign w:val="center"/>
          </w:tcPr>
          <w:p w14:paraId="7041BB9B" w14:textId="6E359B56" w:rsidR="00A67049" w:rsidRPr="00CE726B" w:rsidRDefault="00A67049" w:rsidP="00CE726B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E72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ธุรกิจอื่น</w:t>
            </w:r>
          </w:p>
        </w:tc>
        <w:tc>
          <w:tcPr>
            <w:tcW w:w="178" w:type="dxa"/>
          </w:tcPr>
          <w:p w14:paraId="24C712A9" w14:textId="77777777" w:rsidR="00A67049" w:rsidRPr="00CE726B" w:rsidRDefault="00A67049" w:rsidP="00CE726B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184" w:type="dxa"/>
            <w:gridSpan w:val="3"/>
            <w:vAlign w:val="center"/>
          </w:tcPr>
          <w:p w14:paraId="7019A918" w14:textId="791A52D9" w:rsidR="00A67049" w:rsidRPr="00CE726B" w:rsidRDefault="00A67049" w:rsidP="00CE726B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E72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ตัดรายการระหว่างกัน</w:t>
            </w:r>
          </w:p>
        </w:tc>
        <w:tc>
          <w:tcPr>
            <w:tcW w:w="182" w:type="dxa"/>
          </w:tcPr>
          <w:p w14:paraId="2378F083" w14:textId="77777777" w:rsidR="00A67049" w:rsidRPr="00CE726B" w:rsidRDefault="00A67049" w:rsidP="00CE726B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16" w:type="dxa"/>
            <w:gridSpan w:val="3"/>
            <w:vAlign w:val="center"/>
          </w:tcPr>
          <w:p w14:paraId="19127D11" w14:textId="1E7EA08F" w:rsidR="00A67049" w:rsidRPr="00CE726B" w:rsidRDefault="00A67049" w:rsidP="00CE726B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CE72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รวม</w:t>
            </w:r>
          </w:p>
        </w:tc>
        <w:tc>
          <w:tcPr>
            <w:tcW w:w="180" w:type="dxa"/>
          </w:tcPr>
          <w:p w14:paraId="7554B922" w14:textId="77777777" w:rsidR="00A67049" w:rsidRPr="00CE726B" w:rsidRDefault="00A67049" w:rsidP="00CE726B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A4379" w:rsidRPr="00CE726B" w14:paraId="5FC3C7CF" w14:textId="77777777" w:rsidTr="00EB57B0">
        <w:trPr>
          <w:cantSplit/>
        </w:trPr>
        <w:tc>
          <w:tcPr>
            <w:tcW w:w="3825" w:type="dxa"/>
          </w:tcPr>
          <w:p w14:paraId="40BA09DD" w14:textId="5006BCA7" w:rsidR="00FA4379" w:rsidRPr="00CE726B" w:rsidRDefault="00FA4379" w:rsidP="00CE726B">
            <w:pPr>
              <w:tabs>
                <w:tab w:val="left" w:pos="11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726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  </w:t>
            </w:r>
            <w:r w:rsidRPr="001C2E1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วันที่ </w:t>
            </w:r>
            <w:r w:rsidR="00D57DCE" w:rsidRPr="00D57DC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30</w:t>
            </w:r>
            <w:r w:rsidRPr="001C2E1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ม</w:t>
            </w:r>
            <w:r w:rsidR="00375E41" w:rsidRPr="001C2E1F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ิถุนายน</w:t>
            </w:r>
            <w:r w:rsidRPr="00CE726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79" w:type="dxa"/>
            <w:vAlign w:val="center"/>
          </w:tcPr>
          <w:p w14:paraId="3C193136" w14:textId="6D414C19" w:rsidR="00FA4379" w:rsidRPr="00CE726B" w:rsidRDefault="00FA4379" w:rsidP="00CE726B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2D81BADC" w14:textId="77777777" w:rsidR="00FA4379" w:rsidRPr="00CE726B" w:rsidRDefault="00FA4379" w:rsidP="00CE726B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6" w:type="dxa"/>
            <w:vAlign w:val="center"/>
          </w:tcPr>
          <w:p w14:paraId="64EA6662" w14:textId="0D133D06" w:rsidR="00FA4379" w:rsidRPr="00CE726B" w:rsidRDefault="00FA4379" w:rsidP="00CE726B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0F669CFD" w14:textId="77777777" w:rsidR="00FA4379" w:rsidRPr="00CE726B" w:rsidRDefault="00FA4379" w:rsidP="00CE726B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vAlign w:val="center"/>
          </w:tcPr>
          <w:p w14:paraId="6EA15226" w14:textId="717148A7" w:rsidR="00FA4379" w:rsidRPr="00CE726B" w:rsidRDefault="00D57DCE" w:rsidP="00CE726B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7D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78" w:type="dxa"/>
            <w:vAlign w:val="center"/>
          </w:tcPr>
          <w:p w14:paraId="3DD97D82" w14:textId="77777777" w:rsidR="00FA4379" w:rsidRPr="00CE726B" w:rsidRDefault="00FA4379" w:rsidP="00CE726B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5BB0A7E3" w14:textId="07B1618F" w:rsidR="00FA4379" w:rsidRPr="00CE726B" w:rsidRDefault="00D57DCE" w:rsidP="00CE726B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7D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178" w:type="dxa"/>
          </w:tcPr>
          <w:p w14:paraId="23258A21" w14:textId="77777777" w:rsidR="00FA4379" w:rsidRPr="00CE726B" w:rsidRDefault="00FA4379" w:rsidP="00CE726B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355A3A30" w14:textId="674256A3" w:rsidR="00FA4379" w:rsidRPr="00CE726B" w:rsidRDefault="00D57DCE" w:rsidP="00CE726B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7D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78" w:type="dxa"/>
            <w:vAlign w:val="center"/>
          </w:tcPr>
          <w:p w14:paraId="6177128F" w14:textId="77777777" w:rsidR="00FA4379" w:rsidRPr="00CE726B" w:rsidRDefault="00FA4379" w:rsidP="00CE726B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vAlign w:val="center"/>
          </w:tcPr>
          <w:p w14:paraId="300FF0F6" w14:textId="37CE0F37" w:rsidR="00FA4379" w:rsidRPr="00CE726B" w:rsidRDefault="00D57DCE" w:rsidP="00CE726B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7D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178" w:type="dxa"/>
          </w:tcPr>
          <w:p w14:paraId="6E9BCE41" w14:textId="77777777" w:rsidR="00FA4379" w:rsidRPr="00CE726B" w:rsidRDefault="00FA4379" w:rsidP="00CE726B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4" w:type="dxa"/>
            <w:vAlign w:val="center"/>
          </w:tcPr>
          <w:p w14:paraId="6A4478FD" w14:textId="33A4086A" w:rsidR="00FA4379" w:rsidRPr="00CE726B" w:rsidRDefault="00D57DCE" w:rsidP="00CE726B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7D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78" w:type="dxa"/>
            <w:vAlign w:val="center"/>
          </w:tcPr>
          <w:p w14:paraId="5FE278F8" w14:textId="77777777" w:rsidR="00FA4379" w:rsidRPr="00CE726B" w:rsidRDefault="00FA4379" w:rsidP="00CE726B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vAlign w:val="center"/>
          </w:tcPr>
          <w:p w14:paraId="0E47B3FD" w14:textId="53FCD4D5" w:rsidR="00FA4379" w:rsidRPr="00CE726B" w:rsidRDefault="00D57DCE" w:rsidP="00CE726B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7D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182" w:type="dxa"/>
          </w:tcPr>
          <w:p w14:paraId="6FD0A7FB" w14:textId="77777777" w:rsidR="00FA4379" w:rsidRPr="00CE726B" w:rsidRDefault="00FA4379" w:rsidP="00CE726B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6" w:type="dxa"/>
            <w:vAlign w:val="center"/>
          </w:tcPr>
          <w:p w14:paraId="32C9356E" w14:textId="6923D268" w:rsidR="00FA4379" w:rsidRPr="00CE726B" w:rsidRDefault="00D57DCE" w:rsidP="00CE726B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7D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80" w:type="dxa"/>
            <w:vAlign w:val="center"/>
          </w:tcPr>
          <w:p w14:paraId="6C139081" w14:textId="77777777" w:rsidR="00FA4379" w:rsidRPr="00CE726B" w:rsidRDefault="00FA4379" w:rsidP="00CE726B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459B9302" w14:textId="5B98495C" w:rsidR="00FA4379" w:rsidRPr="00CE726B" w:rsidRDefault="00D57DCE" w:rsidP="00CE726B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7D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7C638E29" w14:textId="77777777" w:rsidR="00FA4379" w:rsidRPr="00CE726B" w:rsidRDefault="00FA4379" w:rsidP="00CE726B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A4379" w:rsidRPr="00CE726B" w14:paraId="441E39AD" w14:textId="77777777" w:rsidTr="008B0362">
        <w:trPr>
          <w:cantSplit/>
        </w:trPr>
        <w:tc>
          <w:tcPr>
            <w:tcW w:w="3825" w:type="dxa"/>
            <w:vAlign w:val="center"/>
          </w:tcPr>
          <w:p w14:paraId="3EFB3016" w14:textId="77777777" w:rsidR="00FA4379" w:rsidRPr="00CE726B" w:rsidRDefault="00FA4379" w:rsidP="00CE726B">
            <w:pPr>
              <w:pStyle w:val="acctfourfigures"/>
              <w:tabs>
                <w:tab w:val="clear" w:pos="765"/>
                <w:tab w:val="decimal" w:pos="0"/>
              </w:tabs>
              <w:spacing w:line="300" w:lineRule="exac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79" w:type="dxa"/>
          </w:tcPr>
          <w:p w14:paraId="45708D84" w14:textId="77777777" w:rsidR="00FA4379" w:rsidRPr="00CE726B" w:rsidRDefault="00FA4379" w:rsidP="00CE726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09F1CC69" w14:textId="77777777" w:rsidR="00FA4379" w:rsidRPr="00CE726B" w:rsidRDefault="00FA4379" w:rsidP="00CE726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6" w:type="dxa"/>
          </w:tcPr>
          <w:p w14:paraId="1C3B8840" w14:textId="77777777" w:rsidR="00FA4379" w:rsidRPr="00CE726B" w:rsidRDefault="00FA4379" w:rsidP="00CE726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32E6CA41" w14:textId="77777777" w:rsidR="00FA4379" w:rsidRPr="00CE726B" w:rsidRDefault="00FA4379" w:rsidP="00CE726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21" w:type="dxa"/>
            <w:gridSpan w:val="15"/>
          </w:tcPr>
          <w:p w14:paraId="089B6F75" w14:textId="46725025" w:rsidR="00FA4379" w:rsidRPr="00CE726B" w:rsidRDefault="00FA4379" w:rsidP="00CE726B">
            <w:pPr>
              <w:tabs>
                <w:tab w:val="left" w:pos="628"/>
              </w:tabs>
              <w:ind w:right="1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E726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180" w:type="dxa"/>
          </w:tcPr>
          <w:p w14:paraId="4E0F82EA" w14:textId="77777777" w:rsidR="00FA4379" w:rsidRPr="00CE726B" w:rsidRDefault="00FA4379" w:rsidP="00CE726B">
            <w:pPr>
              <w:ind w:right="-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FA4379" w:rsidRPr="00CE726B" w14:paraId="4004526E" w14:textId="77777777" w:rsidTr="00EB57B0">
        <w:trPr>
          <w:cantSplit/>
        </w:trPr>
        <w:tc>
          <w:tcPr>
            <w:tcW w:w="3825" w:type="dxa"/>
            <w:vAlign w:val="center"/>
          </w:tcPr>
          <w:p w14:paraId="2795B32E" w14:textId="77777777" w:rsidR="00FA4379" w:rsidRPr="00CE726B" w:rsidRDefault="00FA4379" w:rsidP="00CE726B">
            <w:pPr>
              <w:pStyle w:val="acctfourfigures"/>
              <w:tabs>
                <w:tab w:val="clear" w:pos="765"/>
                <w:tab w:val="decimal" w:pos="0"/>
              </w:tabs>
              <w:spacing w:line="300" w:lineRule="exac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E72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ข้อมูลตามส่วนงานดำเนินงาน</w:t>
            </w:r>
          </w:p>
        </w:tc>
        <w:tc>
          <w:tcPr>
            <w:tcW w:w="179" w:type="dxa"/>
          </w:tcPr>
          <w:p w14:paraId="3507B405" w14:textId="77777777" w:rsidR="00FA4379" w:rsidRPr="00CE726B" w:rsidRDefault="00FA4379" w:rsidP="00CE726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0391E229" w14:textId="77777777" w:rsidR="00FA4379" w:rsidRPr="00CE726B" w:rsidRDefault="00FA4379" w:rsidP="00CE726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6" w:type="dxa"/>
          </w:tcPr>
          <w:p w14:paraId="0E9DF72B" w14:textId="77777777" w:rsidR="00FA4379" w:rsidRPr="00CE726B" w:rsidRDefault="00FA4379" w:rsidP="00CE726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5D1FEFE8" w14:textId="77777777" w:rsidR="00FA4379" w:rsidRPr="00CE726B" w:rsidRDefault="00FA4379" w:rsidP="00CE726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2D437578" w14:textId="77777777" w:rsidR="00FA4379" w:rsidRPr="00CE726B" w:rsidRDefault="00FA4379" w:rsidP="00CE726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0FFE3C70" w14:textId="77777777" w:rsidR="00FA4379" w:rsidRPr="00CE726B" w:rsidRDefault="00FA4379" w:rsidP="00CE726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27613EE0" w14:textId="77777777" w:rsidR="00FA4379" w:rsidRPr="00CE726B" w:rsidRDefault="00FA4379" w:rsidP="00CE726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58B5D4F7" w14:textId="77777777" w:rsidR="00FA4379" w:rsidRPr="00CE726B" w:rsidRDefault="00FA4379" w:rsidP="00CE726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66BD0110" w14:textId="77777777" w:rsidR="00FA4379" w:rsidRPr="00CE726B" w:rsidRDefault="00FA4379" w:rsidP="00CE726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7BDEB646" w14:textId="77777777" w:rsidR="00FA4379" w:rsidRPr="00CE726B" w:rsidRDefault="00FA4379" w:rsidP="00CE726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2A03981D" w14:textId="77777777" w:rsidR="00FA4379" w:rsidRPr="00CE726B" w:rsidRDefault="00FA4379" w:rsidP="00CE726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66EF4D9A" w14:textId="77777777" w:rsidR="00FA4379" w:rsidRPr="00CE726B" w:rsidRDefault="00FA4379" w:rsidP="00CE726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</w:tcPr>
          <w:p w14:paraId="0580E836" w14:textId="77777777" w:rsidR="00FA4379" w:rsidRPr="00CE726B" w:rsidRDefault="00FA4379" w:rsidP="00CE726B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3D591C3C" w14:textId="77777777" w:rsidR="00FA4379" w:rsidRPr="00CE726B" w:rsidRDefault="00FA4379" w:rsidP="00CE726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</w:tcPr>
          <w:p w14:paraId="1E9D019D" w14:textId="77777777" w:rsidR="00FA4379" w:rsidRPr="00CE726B" w:rsidRDefault="00FA4379" w:rsidP="00CE726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</w:tcPr>
          <w:p w14:paraId="0853B962" w14:textId="77777777" w:rsidR="00FA4379" w:rsidRPr="00CE726B" w:rsidRDefault="00FA4379" w:rsidP="00CE726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</w:tcPr>
          <w:p w14:paraId="0EFB93CF" w14:textId="77777777" w:rsidR="00FA4379" w:rsidRPr="00CE726B" w:rsidRDefault="00FA4379" w:rsidP="00CE726B">
            <w:pPr>
              <w:ind w:right="-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6462304F" w14:textId="77777777" w:rsidR="00FA4379" w:rsidRPr="00CE726B" w:rsidRDefault="00FA4379" w:rsidP="00CE726B">
            <w:pPr>
              <w:ind w:right="-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5E424D0" w14:textId="77777777" w:rsidR="00FA4379" w:rsidRPr="00CE726B" w:rsidRDefault="00FA4379" w:rsidP="00CE726B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C64F86F" w14:textId="77777777" w:rsidR="00FA4379" w:rsidRPr="00CE726B" w:rsidRDefault="00FA4379" w:rsidP="00CE726B">
            <w:pPr>
              <w:ind w:right="-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FA4379" w:rsidRPr="00CE726B" w14:paraId="613CBAE6" w14:textId="77777777" w:rsidTr="00EB57B0">
        <w:trPr>
          <w:cantSplit/>
        </w:trPr>
        <w:tc>
          <w:tcPr>
            <w:tcW w:w="3825" w:type="dxa"/>
            <w:vAlign w:val="center"/>
          </w:tcPr>
          <w:p w14:paraId="00DB1E88" w14:textId="77777777" w:rsidR="00FA4379" w:rsidRPr="00CE726B" w:rsidRDefault="00FA4379" w:rsidP="00CE726B">
            <w:pPr>
              <w:pStyle w:val="acctfourfigures"/>
              <w:tabs>
                <w:tab w:val="clear" w:pos="765"/>
                <w:tab w:val="decimal" w:pos="0"/>
              </w:tabs>
              <w:spacing w:line="300" w:lineRule="exact"/>
              <w:ind w:right="-79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E726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รายได้จากลูกค้าภายนอก</w:t>
            </w:r>
          </w:p>
        </w:tc>
        <w:tc>
          <w:tcPr>
            <w:tcW w:w="179" w:type="dxa"/>
            <w:vAlign w:val="center"/>
          </w:tcPr>
          <w:p w14:paraId="712EEF57" w14:textId="728A069D" w:rsidR="00FA4379" w:rsidRPr="00CE726B" w:rsidRDefault="00FA4379" w:rsidP="00CE726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30A0D5B1" w14:textId="77777777" w:rsidR="00FA4379" w:rsidRPr="00CE726B" w:rsidRDefault="00FA4379" w:rsidP="00CE726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6" w:type="dxa"/>
            <w:vAlign w:val="center"/>
          </w:tcPr>
          <w:p w14:paraId="2532BAB3" w14:textId="205185E3" w:rsidR="00FA4379" w:rsidRPr="00CE726B" w:rsidRDefault="00FA4379" w:rsidP="00CE726B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8" w:type="dxa"/>
            <w:vAlign w:val="center"/>
          </w:tcPr>
          <w:p w14:paraId="26311EE0" w14:textId="77777777" w:rsidR="00FA4379" w:rsidRPr="00CE726B" w:rsidRDefault="00FA4379" w:rsidP="00CE726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vAlign w:val="center"/>
          </w:tcPr>
          <w:p w14:paraId="457A338B" w14:textId="743B4A69" w:rsidR="00FA4379" w:rsidRPr="00CE726B" w:rsidRDefault="00D57DCE" w:rsidP="00CE726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57DCE">
              <w:rPr>
                <w:rFonts w:asciiTheme="majorBidi" w:hAnsiTheme="majorBidi" w:cstheme="majorBidi"/>
                <w:sz w:val="30"/>
                <w:szCs w:val="30"/>
              </w:rPr>
              <w:t>100</w:t>
            </w:r>
            <w:r w:rsidR="0034378A" w:rsidRPr="0034378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7DCE">
              <w:rPr>
                <w:rFonts w:asciiTheme="majorBidi" w:hAnsiTheme="majorBidi" w:cstheme="majorBidi"/>
                <w:sz w:val="30"/>
                <w:szCs w:val="30"/>
              </w:rPr>
              <w:t>599</w:t>
            </w:r>
          </w:p>
        </w:tc>
        <w:tc>
          <w:tcPr>
            <w:tcW w:w="178" w:type="dxa"/>
            <w:vAlign w:val="center"/>
          </w:tcPr>
          <w:p w14:paraId="7C182FDD" w14:textId="77777777" w:rsidR="00FA4379" w:rsidRPr="00CE726B" w:rsidRDefault="00FA4379" w:rsidP="00CE726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46F11F5B" w14:textId="3C126E79" w:rsidR="00FA4379" w:rsidRPr="00CE726B" w:rsidRDefault="00D57DCE" w:rsidP="00B14F41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7DCE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34378A" w:rsidRPr="0034378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7DCE">
              <w:rPr>
                <w:rFonts w:asciiTheme="majorBidi" w:hAnsiTheme="majorBidi" w:cstheme="majorBidi"/>
                <w:sz w:val="30"/>
                <w:szCs w:val="30"/>
              </w:rPr>
              <w:t>146</w:t>
            </w:r>
          </w:p>
        </w:tc>
        <w:tc>
          <w:tcPr>
            <w:tcW w:w="178" w:type="dxa"/>
            <w:vAlign w:val="center"/>
          </w:tcPr>
          <w:p w14:paraId="2B4CB975" w14:textId="77777777" w:rsidR="00FA4379" w:rsidRPr="00CE726B" w:rsidRDefault="00FA4379" w:rsidP="00CE726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52500B0E" w14:textId="148A28D8" w:rsidR="00FA4379" w:rsidRPr="00CE726B" w:rsidRDefault="00D57DCE" w:rsidP="00CE726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57DCE">
              <w:rPr>
                <w:rFonts w:asciiTheme="majorBidi" w:hAnsiTheme="majorBidi" w:cstheme="majorBidi"/>
                <w:sz w:val="30"/>
                <w:szCs w:val="30"/>
              </w:rPr>
              <w:t>380</w:t>
            </w:r>
          </w:p>
        </w:tc>
        <w:tc>
          <w:tcPr>
            <w:tcW w:w="178" w:type="dxa"/>
            <w:vAlign w:val="center"/>
          </w:tcPr>
          <w:p w14:paraId="63C4F84B" w14:textId="77777777" w:rsidR="00FA4379" w:rsidRPr="00CE726B" w:rsidRDefault="00FA4379" w:rsidP="00CE726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center"/>
          </w:tcPr>
          <w:p w14:paraId="167637C8" w14:textId="01E09D0D" w:rsidR="00FA4379" w:rsidRPr="00CE726B" w:rsidRDefault="00D57DCE" w:rsidP="00CE726B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7DCE">
              <w:rPr>
                <w:rFonts w:asciiTheme="majorBidi" w:hAnsiTheme="majorBidi" w:cstheme="majorBidi"/>
                <w:sz w:val="30"/>
                <w:szCs w:val="30"/>
              </w:rPr>
              <w:t>73</w:t>
            </w:r>
          </w:p>
        </w:tc>
        <w:tc>
          <w:tcPr>
            <w:tcW w:w="178" w:type="dxa"/>
            <w:vAlign w:val="center"/>
          </w:tcPr>
          <w:p w14:paraId="5046A1A9" w14:textId="77777777" w:rsidR="00FA4379" w:rsidRPr="00CE726B" w:rsidRDefault="00FA4379" w:rsidP="00CE726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  <w:vAlign w:val="center"/>
          </w:tcPr>
          <w:p w14:paraId="40B4BE77" w14:textId="01784E15" w:rsidR="00FA4379" w:rsidRPr="00CE726B" w:rsidRDefault="001C2E1F" w:rsidP="00D41910">
            <w:pPr>
              <w:tabs>
                <w:tab w:val="clear" w:pos="907"/>
                <w:tab w:val="left" w:pos="730"/>
              </w:tabs>
              <w:ind w:right="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center"/>
          </w:tcPr>
          <w:p w14:paraId="70FBAE8C" w14:textId="77777777" w:rsidR="00FA4379" w:rsidRPr="00CE726B" w:rsidRDefault="00FA4379" w:rsidP="00CE726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center"/>
          </w:tcPr>
          <w:p w14:paraId="02643077" w14:textId="7F5829DB" w:rsidR="00FA4379" w:rsidRPr="00CE726B" w:rsidRDefault="001C2E1F" w:rsidP="00CE726B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2" w:type="dxa"/>
            <w:vAlign w:val="center"/>
          </w:tcPr>
          <w:p w14:paraId="58A40598" w14:textId="77777777" w:rsidR="00FA4379" w:rsidRPr="00CE726B" w:rsidRDefault="00FA4379" w:rsidP="00CE726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center"/>
          </w:tcPr>
          <w:p w14:paraId="27777330" w14:textId="43AAA7FE" w:rsidR="00FA4379" w:rsidRPr="00CE726B" w:rsidRDefault="00D57DCE" w:rsidP="00CE726B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7DCE">
              <w:rPr>
                <w:rFonts w:asciiTheme="majorBidi" w:hAnsiTheme="majorBidi" w:cstheme="majorBidi"/>
                <w:sz w:val="30"/>
                <w:szCs w:val="30"/>
              </w:rPr>
              <w:t>100</w:t>
            </w:r>
            <w:r w:rsidR="0034378A" w:rsidRPr="0034378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7DCE">
              <w:rPr>
                <w:rFonts w:asciiTheme="majorBidi" w:hAnsiTheme="majorBidi" w:cstheme="majorBidi"/>
                <w:sz w:val="30"/>
                <w:szCs w:val="30"/>
              </w:rPr>
              <w:t>979</w:t>
            </w:r>
          </w:p>
        </w:tc>
        <w:tc>
          <w:tcPr>
            <w:tcW w:w="180" w:type="dxa"/>
            <w:vAlign w:val="center"/>
          </w:tcPr>
          <w:p w14:paraId="2C8AB030" w14:textId="77777777" w:rsidR="00FA4379" w:rsidRPr="00CE726B" w:rsidRDefault="00FA4379" w:rsidP="00CE726B">
            <w:pPr>
              <w:ind w:right="-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center"/>
          </w:tcPr>
          <w:p w14:paraId="5F95DA4E" w14:textId="44ADD306" w:rsidR="00FA4379" w:rsidRPr="00CE726B" w:rsidRDefault="00D57DCE" w:rsidP="00CE726B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7DCE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34378A" w:rsidRPr="0034378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7DCE">
              <w:rPr>
                <w:rFonts w:asciiTheme="majorBidi" w:hAnsiTheme="majorBidi" w:cstheme="majorBidi"/>
                <w:sz w:val="30"/>
                <w:szCs w:val="30"/>
              </w:rPr>
              <w:t>219</w:t>
            </w:r>
          </w:p>
        </w:tc>
        <w:tc>
          <w:tcPr>
            <w:tcW w:w="180" w:type="dxa"/>
            <w:vAlign w:val="center"/>
          </w:tcPr>
          <w:p w14:paraId="12E4DD5F" w14:textId="77777777" w:rsidR="00FA4379" w:rsidRPr="00CE726B" w:rsidRDefault="00FA4379" w:rsidP="00CE726B">
            <w:pPr>
              <w:ind w:right="-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FA4379" w:rsidRPr="00CE726B" w14:paraId="656E2356" w14:textId="77777777" w:rsidTr="00EB57B0">
        <w:trPr>
          <w:cantSplit/>
        </w:trPr>
        <w:tc>
          <w:tcPr>
            <w:tcW w:w="3825" w:type="dxa"/>
            <w:vAlign w:val="center"/>
          </w:tcPr>
          <w:p w14:paraId="71DAFE37" w14:textId="77777777" w:rsidR="00FA4379" w:rsidRPr="00CE726B" w:rsidRDefault="00FA4379" w:rsidP="00CE726B">
            <w:pPr>
              <w:pStyle w:val="acctfourfigures"/>
              <w:tabs>
                <w:tab w:val="clear" w:pos="765"/>
                <w:tab w:val="decimal" w:pos="0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E726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 รายได้ระหว่างส่วนงาน</w:t>
            </w:r>
          </w:p>
        </w:tc>
        <w:tc>
          <w:tcPr>
            <w:tcW w:w="179" w:type="dxa"/>
            <w:vAlign w:val="center"/>
          </w:tcPr>
          <w:p w14:paraId="79577D10" w14:textId="1C57F225" w:rsidR="00FA4379" w:rsidRPr="00CE726B" w:rsidRDefault="00FA4379" w:rsidP="00CE726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2C65BD09" w14:textId="77777777" w:rsidR="00FA4379" w:rsidRPr="00CE726B" w:rsidRDefault="00FA4379" w:rsidP="00CE726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6" w:type="dxa"/>
            <w:vAlign w:val="center"/>
          </w:tcPr>
          <w:p w14:paraId="5611BD3D" w14:textId="7B62E77F" w:rsidR="00FA4379" w:rsidRPr="00CE726B" w:rsidRDefault="00FA4379" w:rsidP="00CE726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0195A521" w14:textId="77777777" w:rsidR="00FA4379" w:rsidRPr="00CE726B" w:rsidRDefault="00FA4379" w:rsidP="00CE726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vAlign w:val="center"/>
          </w:tcPr>
          <w:p w14:paraId="64EC9FE7" w14:textId="23AEADB5" w:rsidR="00FA4379" w:rsidRPr="00CE726B" w:rsidRDefault="001C2E1F" w:rsidP="00CE726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center"/>
          </w:tcPr>
          <w:p w14:paraId="64BF549B" w14:textId="77777777" w:rsidR="00FA4379" w:rsidRPr="00CE726B" w:rsidRDefault="00FA4379" w:rsidP="00CE726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vAlign w:val="center"/>
          </w:tcPr>
          <w:p w14:paraId="1B1DB4FF" w14:textId="7F4ABB70" w:rsidR="00FA4379" w:rsidRPr="00CE726B" w:rsidRDefault="001C2E1F" w:rsidP="00CE726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center"/>
          </w:tcPr>
          <w:p w14:paraId="5DB569AF" w14:textId="77777777" w:rsidR="00FA4379" w:rsidRPr="00CE726B" w:rsidRDefault="00FA4379" w:rsidP="00CE726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vAlign w:val="center"/>
          </w:tcPr>
          <w:p w14:paraId="4B48BF6C" w14:textId="639410DA" w:rsidR="00FA4379" w:rsidRPr="00CE726B" w:rsidRDefault="00D57DCE" w:rsidP="00CE726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57DCE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34378A" w:rsidRPr="0034378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7DCE">
              <w:rPr>
                <w:rFonts w:asciiTheme="majorBidi" w:hAnsiTheme="majorBidi" w:cstheme="majorBidi"/>
                <w:sz w:val="30"/>
                <w:szCs w:val="30"/>
              </w:rPr>
              <w:t>645</w:t>
            </w:r>
          </w:p>
        </w:tc>
        <w:tc>
          <w:tcPr>
            <w:tcW w:w="178" w:type="dxa"/>
            <w:vAlign w:val="center"/>
          </w:tcPr>
          <w:p w14:paraId="40E471EB" w14:textId="77777777" w:rsidR="00FA4379" w:rsidRPr="00CE726B" w:rsidRDefault="00FA4379" w:rsidP="00CE726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vAlign w:val="center"/>
          </w:tcPr>
          <w:p w14:paraId="16F31C7D" w14:textId="7105AADA" w:rsidR="00FA4379" w:rsidRPr="00CE726B" w:rsidRDefault="001C2E1F" w:rsidP="00CE726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center"/>
          </w:tcPr>
          <w:p w14:paraId="0798B244" w14:textId="77777777" w:rsidR="00FA4379" w:rsidRPr="00CE726B" w:rsidRDefault="00FA4379" w:rsidP="00CE726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  <w:tcBorders>
              <w:bottom w:val="single" w:sz="4" w:space="0" w:color="auto"/>
            </w:tcBorders>
            <w:vAlign w:val="center"/>
          </w:tcPr>
          <w:p w14:paraId="07FB9FCA" w14:textId="2F03A24D" w:rsidR="00FA4379" w:rsidRPr="00CE726B" w:rsidRDefault="0034378A" w:rsidP="001C2E1F">
            <w:pPr>
              <w:tabs>
                <w:tab w:val="clear" w:pos="907"/>
                <w:tab w:val="left" w:pos="86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4378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57DCE" w:rsidRPr="00D57DCE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Pr="0034378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57DCE" w:rsidRPr="00D57DCE">
              <w:rPr>
                <w:rFonts w:asciiTheme="majorBidi" w:hAnsiTheme="majorBidi" w:cstheme="majorBidi"/>
                <w:sz w:val="30"/>
                <w:szCs w:val="30"/>
              </w:rPr>
              <w:t>645</w:t>
            </w:r>
            <w:r w:rsidRPr="0034378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78" w:type="dxa"/>
            <w:vAlign w:val="center"/>
          </w:tcPr>
          <w:p w14:paraId="5B2DCDFD" w14:textId="77777777" w:rsidR="00FA4379" w:rsidRPr="00CE726B" w:rsidRDefault="00FA4379" w:rsidP="00CE726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0744594D" w14:textId="744AB988" w:rsidR="00FA4379" w:rsidRPr="00CE726B" w:rsidRDefault="001C2E1F" w:rsidP="00CE726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2" w:type="dxa"/>
            <w:vAlign w:val="center"/>
          </w:tcPr>
          <w:p w14:paraId="64229226" w14:textId="77777777" w:rsidR="00FA4379" w:rsidRPr="00CE726B" w:rsidRDefault="00FA4379" w:rsidP="00CE726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  <w:vAlign w:val="center"/>
          </w:tcPr>
          <w:p w14:paraId="1D4D97F8" w14:textId="69D0FD17" w:rsidR="00FA4379" w:rsidRPr="00CE726B" w:rsidRDefault="001C2E1F" w:rsidP="00D41910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center"/>
          </w:tcPr>
          <w:p w14:paraId="44CBC89B" w14:textId="77777777" w:rsidR="00FA4379" w:rsidRPr="00CE726B" w:rsidRDefault="00FA4379" w:rsidP="00CE726B">
            <w:pPr>
              <w:ind w:right="-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58DBAF09" w14:textId="118A5006" w:rsidR="00FA4379" w:rsidRPr="00CE726B" w:rsidRDefault="001C2E1F" w:rsidP="00D41910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center"/>
          </w:tcPr>
          <w:p w14:paraId="7ED6C61B" w14:textId="77777777" w:rsidR="00FA4379" w:rsidRPr="00CE726B" w:rsidRDefault="00FA4379" w:rsidP="00CE726B">
            <w:pPr>
              <w:ind w:right="-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FA4379" w:rsidRPr="00CE726B" w14:paraId="2E1A428C" w14:textId="77777777" w:rsidTr="00EB57B0">
        <w:trPr>
          <w:cantSplit/>
        </w:trPr>
        <w:tc>
          <w:tcPr>
            <w:tcW w:w="3825" w:type="dxa"/>
            <w:vAlign w:val="center"/>
          </w:tcPr>
          <w:p w14:paraId="4D4E8D55" w14:textId="77777777" w:rsidR="00FA4379" w:rsidRPr="00CE726B" w:rsidRDefault="00FA4379" w:rsidP="00CE726B">
            <w:pPr>
              <w:spacing w:line="300" w:lineRule="exac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E72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79" w:type="dxa"/>
            <w:vAlign w:val="center"/>
          </w:tcPr>
          <w:p w14:paraId="5990CFB7" w14:textId="363776EF" w:rsidR="00FA4379" w:rsidRPr="00CE726B" w:rsidRDefault="00FA4379" w:rsidP="00CE726B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237D9785" w14:textId="77777777" w:rsidR="00FA4379" w:rsidRPr="00CE726B" w:rsidRDefault="00FA4379" w:rsidP="00CE726B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6" w:type="dxa"/>
            <w:vAlign w:val="center"/>
          </w:tcPr>
          <w:p w14:paraId="242A7C58" w14:textId="2D587970" w:rsidR="00FA4379" w:rsidRPr="00CE726B" w:rsidRDefault="00FA4379" w:rsidP="00CE726B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0CF10A33" w14:textId="77777777" w:rsidR="00FA4379" w:rsidRPr="00CE726B" w:rsidRDefault="00FA4379" w:rsidP="00CE726B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620EBEB" w14:textId="552F2C5B" w:rsidR="00FA4379" w:rsidRPr="00CE726B" w:rsidRDefault="00D57DCE" w:rsidP="00CE726B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7D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100</w:t>
            </w:r>
            <w:r w:rsidR="0034378A" w:rsidRPr="003437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57D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599</w:t>
            </w:r>
          </w:p>
        </w:tc>
        <w:tc>
          <w:tcPr>
            <w:tcW w:w="178" w:type="dxa"/>
            <w:vAlign w:val="center"/>
          </w:tcPr>
          <w:p w14:paraId="0807625A" w14:textId="77777777" w:rsidR="00FA4379" w:rsidRPr="00CE726B" w:rsidRDefault="00FA4379" w:rsidP="00CE726B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E54D137" w14:textId="04B8CE12" w:rsidR="00FA4379" w:rsidRPr="00CE726B" w:rsidRDefault="00D57DCE" w:rsidP="00B14F41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7D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</w:t>
            </w:r>
            <w:r w:rsidR="0034378A" w:rsidRPr="003437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57D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146</w:t>
            </w:r>
          </w:p>
        </w:tc>
        <w:tc>
          <w:tcPr>
            <w:tcW w:w="178" w:type="dxa"/>
            <w:vAlign w:val="center"/>
          </w:tcPr>
          <w:p w14:paraId="36EAFF80" w14:textId="77777777" w:rsidR="00FA4379" w:rsidRPr="00CE726B" w:rsidRDefault="00FA4379" w:rsidP="00CE726B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D65E8FE" w14:textId="3403B5F9" w:rsidR="00FA4379" w:rsidRPr="00CE726B" w:rsidRDefault="00D57DCE" w:rsidP="00CE726B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7D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</w:t>
            </w:r>
            <w:r w:rsidR="0034378A" w:rsidRPr="003437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57D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025</w:t>
            </w:r>
          </w:p>
        </w:tc>
        <w:tc>
          <w:tcPr>
            <w:tcW w:w="178" w:type="dxa"/>
            <w:vAlign w:val="center"/>
          </w:tcPr>
          <w:p w14:paraId="39A835EF" w14:textId="77777777" w:rsidR="00FA4379" w:rsidRPr="00CE726B" w:rsidRDefault="00FA4379" w:rsidP="00CE726B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529ED9E" w14:textId="2FA496B7" w:rsidR="00FA4379" w:rsidRPr="00CE726B" w:rsidRDefault="00D57DCE" w:rsidP="00CE726B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7D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</w:t>
            </w:r>
          </w:p>
        </w:tc>
        <w:tc>
          <w:tcPr>
            <w:tcW w:w="178" w:type="dxa"/>
            <w:vAlign w:val="center"/>
          </w:tcPr>
          <w:p w14:paraId="348D6711" w14:textId="77777777" w:rsidR="00FA4379" w:rsidRPr="00CE726B" w:rsidRDefault="00FA4379" w:rsidP="00CE726B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FB7D882" w14:textId="10667237" w:rsidR="00FA4379" w:rsidRPr="00CE726B" w:rsidRDefault="0034378A" w:rsidP="00CE726B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37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D57DCE" w:rsidRPr="00D57D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</w:t>
            </w:r>
            <w:r w:rsidRPr="003437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D57DCE" w:rsidRPr="00D57D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645</w:t>
            </w:r>
            <w:r w:rsidRPr="003437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78" w:type="dxa"/>
            <w:vAlign w:val="center"/>
          </w:tcPr>
          <w:p w14:paraId="3AF9CB31" w14:textId="77777777" w:rsidR="00FA4379" w:rsidRPr="00CE726B" w:rsidRDefault="00FA4379" w:rsidP="00CE726B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BF4FA15" w14:textId="71BC8F43" w:rsidR="00FA4379" w:rsidRPr="00CE726B" w:rsidRDefault="001C2E1F" w:rsidP="00CE726B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2" w:type="dxa"/>
            <w:vAlign w:val="center"/>
          </w:tcPr>
          <w:p w14:paraId="202AC4F5" w14:textId="77777777" w:rsidR="00FA4379" w:rsidRPr="00CE726B" w:rsidRDefault="00FA4379" w:rsidP="00CE726B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3D2AFDD" w14:textId="620CB8E3" w:rsidR="00FA4379" w:rsidRPr="00CE726B" w:rsidRDefault="00D57DCE" w:rsidP="00CE726B">
            <w:pPr>
              <w:ind w:right="-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57D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100</w:t>
            </w:r>
            <w:r w:rsidR="0034378A" w:rsidRPr="003437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57D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979</w:t>
            </w:r>
          </w:p>
        </w:tc>
        <w:tc>
          <w:tcPr>
            <w:tcW w:w="180" w:type="dxa"/>
            <w:vAlign w:val="center"/>
          </w:tcPr>
          <w:p w14:paraId="64B1885A" w14:textId="77777777" w:rsidR="00FA4379" w:rsidRPr="00CE726B" w:rsidRDefault="00FA4379" w:rsidP="00CE726B">
            <w:pPr>
              <w:ind w:right="-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9C8C116" w14:textId="19299187" w:rsidR="00FA4379" w:rsidRPr="00CE726B" w:rsidRDefault="00D57DCE" w:rsidP="00CE726B">
            <w:pPr>
              <w:ind w:right="-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7D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</w:t>
            </w:r>
            <w:r w:rsidR="0034378A" w:rsidRPr="003437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57D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219</w:t>
            </w:r>
          </w:p>
        </w:tc>
        <w:tc>
          <w:tcPr>
            <w:tcW w:w="180" w:type="dxa"/>
            <w:vAlign w:val="center"/>
          </w:tcPr>
          <w:p w14:paraId="75A41B0B" w14:textId="77777777" w:rsidR="00FA4379" w:rsidRPr="00CE726B" w:rsidRDefault="00FA4379" w:rsidP="00CE726B">
            <w:pPr>
              <w:ind w:right="-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FA4379" w:rsidRPr="00CE726B" w14:paraId="6FC0F45A" w14:textId="77777777" w:rsidTr="00EB57B0">
        <w:trPr>
          <w:cantSplit/>
          <w:trHeight w:val="325"/>
        </w:trPr>
        <w:tc>
          <w:tcPr>
            <w:tcW w:w="3825" w:type="dxa"/>
            <w:vAlign w:val="center"/>
          </w:tcPr>
          <w:p w14:paraId="4077C914" w14:textId="77777777" w:rsidR="00FA4379" w:rsidRPr="00CE726B" w:rsidRDefault="00FA4379" w:rsidP="00CE726B">
            <w:pPr>
              <w:spacing w:line="180" w:lineRule="atLeast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9" w:type="dxa"/>
            <w:vAlign w:val="center"/>
          </w:tcPr>
          <w:p w14:paraId="4E69E466" w14:textId="77777777" w:rsidR="00FA4379" w:rsidRPr="00CE726B" w:rsidRDefault="00FA4379" w:rsidP="00CE726B">
            <w:pPr>
              <w:pStyle w:val="acctfourfigures"/>
              <w:tabs>
                <w:tab w:val="clear" w:pos="765"/>
                <w:tab w:val="decimal" w:pos="639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4F6BF89E" w14:textId="77777777" w:rsidR="00FA4379" w:rsidRPr="00CE726B" w:rsidRDefault="00FA4379" w:rsidP="00CE726B">
            <w:pPr>
              <w:pStyle w:val="acctfourfigures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6" w:type="dxa"/>
            <w:vAlign w:val="center"/>
          </w:tcPr>
          <w:p w14:paraId="7C2D9DE3" w14:textId="77777777" w:rsidR="00FA4379" w:rsidRPr="00CE726B" w:rsidRDefault="00FA4379" w:rsidP="00CE726B">
            <w:pPr>
              <w:pStyle w:val="acctfourfigures"/>
              <w:tabs>
                <w:tab w:val="clear" w:pos="765"/>
                <w:tab w:val="decimal" w:pos="639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7D0EFB28" w14:textId="77777777" w:rsidR="00FA4379" w:rsidRPr="00CE726B" w:rsidRDefault="00FA4379" w:rsidP="00CE726B">
            <w:pPr>
              <w:pStyle w:val="acctfourfigures"/>
              <w:tabs>
                <w:tab w:val="clear" w:pos="765"/>
                <w:tab w:val="decimal" w:pos="64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  <w:vAlign w:val="center"/>
          </w:tcPr>
          <w:p w14:paraId="42C62ABD" w14:textId="77777777" w:rsidR="00FA4379" w:rsidRPr="00CE726B" w:rsidRDefault="00FA4379" w:rsidP="00CE726B">
            <w:pPr>
              <w:pStyle w:val="acctfourfigures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47625C37" w14:textId="77777777" w:rsidR="00FA4379" w:rsidRPr="00CE726B" w:rsidRDefault="00FA4379" w:rsidP="00CE726B">
            <w:pPr>
              <w:pStyle w:val="acctfourfigures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double" w:sz="4" w:space="0" w:color="auto"/>
            </w:tcBorders>
            <w:vAlign w:val="center"/>
          </w:tcPr>
          <w:p w14:paraId="237895BB" w14:textId="77777777" w:rsidR="00FA4379" w:rsidRPr="00CE726B" w:rsidRDefault="00FA4379" w:rsidP="00CE726B">
            <w:pPr>
              <w:pStyle w:val="acctfourfigures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6414E20D" w14:textId="77777777" w:rsidR="00FA4379" w:rsidRPr="00CE726B" w:rsidRDefault="00FA4379" w:rsidP="00CE726B">
            <w:pPr>
              <w:pStyle w:val="acctfourfigures"/>
              <w:tabs>
                <w:tab w:val="clear" w:pos="765"/>
                <w:tab w:val="decimal" w:pos="64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double" w:sz="4" w:space="0" w:color="auto"/>
            </w:tcBorders>
            <w:vAlign w:val="center"/>
          </w:tcPr>
          <w:p w14:paraId="4A2BECAB" w14:textId="77777777" w:rsidR="00FA4379" w:rsidRPr="00CE726B" w:rsidRDefault="00FA4379" w:rsidP="00CE726B">
            <w:pPr>
              <w:pStyle w:val="acctfourfigures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12233C42" w14:textId="77777777" w:rsidR="00FA4379" w:rsidRPr="00CE726B" w:rsidRDefault="00FA4379" w:rsidP="00CE726B">
            <w:pPr>
              <w:pStyle w:val="acctfourfigures"/>
              <w:tabs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double" w:sz="4" w:space="0" w:color="auto"/>
            </w:tcBorders>
            <w:vAlign w:val="center"/>
          </w:tcPr>
          <w:p w14:paraId="6CCB652C" w14:textId="77777777" w:rsidR="00FA4379" w:rsidRPr="00CE726B" w:rsidRDefault="00FA4379" w:rsidP="00CE726B">
            <w:pPr>
              <w:pStyle w:val="acctfourfigures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51F547D6" w14:textId="77777777" w:rsidR="00FA4379" w:rsidRPr="00CE726B" w:rsidRDefault="00FA4379" w:rsidP="00CE726B">
            <w:pPr>
              <w:pStyle w:val="acctfourfigures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  <w:tcBorders>
              <w:top w:val="double" w:sz="4" w:space="0" w:color="auto"/>
            </w:tcBorders>
            <w:vAlign w:val="center"/>
          </w:tcPr>
          <w:p w14:paraId="49D1CA83" w14:textId="77777777" w:rsidR="00FA4379" w:rsidRPr="00CE726B" w:rsidRDefault="00FA4379" w:rsidP="00CE726B">
            <w:pPr>
              <w:spacing w:line="18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1052E167" w14:textId="77777777" w:rsidR="00FA4379" w:rsidRPr="00CE726B" w:rsidRDefault="00FA4379" w:rsidP="00CE726B">
            <w:pPr>
              <w:pStyle w:val="acctfourfigures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center"/>
          </w:tcPr>
          <w:p w14:paraId="569DEFC7" w14:textId="77777777" w:rsidR="00FA4379" w:rsidRPr="00CE726B" w:rsidRDefault="00FA4379" w:rsidP="00CE726B">
            <w:pPr>
              <w:pStyle w:val="acctfourfigures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  <w:vAlign w:val="center"/>
          </w:tcPr>
          <w:p w14:paraId="04048A73" w14:textId="77777777" w:rsidR="00FA4379" w:rsidRPr="00CE726B" w:rsidRDefault="00FA4379" w:rsidP="00CE726B">
            <w:pPr>
              <w:pStyle w:val="acctfourfigures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tcBorders>
              <w:top w:val="double" w:sz="4" w:space="0" w:color="auto"/>
            </w:tcBorders>
            <w:vAlign w:val="center"/>
          </w:tcPr>
          <w:p w14:paraId="3D40197F" w14:textId="77777777" w:rsidR="00FA4379" w:rsidRPr="00CE726B" w:rsidRDefault="00FA4379" w:rsidP="00CE726B">
            <w:pPr>
              <w:pStyle w:val="acctfourfigures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14:paraId="5F1EEE0F" w14:textId="77777777" w:rsidR="00FA4379" w:rsidRPr="00CE726B" w:rsidRDefault="00FA4379" w:rsidP="00CE726B">
            <w:pPr>
              <w:pStyle w:val="acctfourfigures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center"/>
          </w:tcPr>
          <w:p w14:paraId="409F95E2" w14:textId="77777777" w:rsidR="00FA4379" w:rsidRPr="00CE726B" w:rsidRDefault="00FA4379" w:rsidP="00CE726B">
            <w:pPr>
              <w:spacing w:line="18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14:paraId="4545D02D" w14:textId="77777777" w:rsidR="00FA4379" w:rsidRPr="00CE726B" w:rsidRDefault="00FA4379" w:rsidP="00CE726B">
            <w:pPr>
              <w:pStyle w:val="acctfourfigures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A4379" w:rsidRPr="00CE726B" w14:paraId="13C9076C" w14:textId="77777777" w:rsidTr="00EB57B0">
        <w:trPr>
          <w:cantSplit/>
          <w:trHeight w:val="262"/>
        </w:trPr>
        <w:tc>
          <w:tcPr>
            <w:tcW w:w="3825" w:type="dxa"/>
            <w:vAlign w:val="center"/>
          </w:tcPr>
          <w:p w14:paraId="586B13EF" w14:textId="77777777" w:rsidR="00FA4379" w:rsidRPr="00CE726B" w:rsidRDefault="00FA4379" w:rsidP="00CE726B">
            <w:pPr>
              <w:spacing w:line="180" w:lineRule="atLeast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72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179" w:type="dxa"/>
            <w:vAlign w:val="center"/>
          </w:tcPr>
          <w:p w14:paraId="1EE89FC1" w14:textId="77777777" w:rsidR="00FA4379" w:rsidRPr="00CE726B" w:rsidRDefault="00FA4379" w:rsidP="00CE726B">
            <w:pPr>
              <w:pStyle w:val="acctfourfigures"/>
              <w:tabs>
                <w:tab w:val="clear" w:pos="765"/>
                <w:tab w:val="decimal" w:pos="639"/>
              </w:tabs>
              <w:spacing w:line="180" w:lineRule="atLeast"/>
              <w:ind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5D45601D" w14:textId="77777777" w:rsidR="00FA4379" w:rsidRPr="00CE726B" w:rsidRDefault="00FA4379" w:rsidP="00CE726B">
            <w:pPr>
              <w:pStyle w:val="acctfourfigures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6" w:type="dxa"/>
            <w:vAlign w:val="center"/>
          </w:tcPr>
          <w:p w14:paraId="498530CB" w14:textId="77777777" w:rsidR="00FA4379" w:rsidRPr="00CE726B" w:rsidRDefault="00FA4379" w:rsidP="00CE726B">
            <w:pPr>
              <w:pStyle w:val="acctfourfigures"/>
              <w:tabs>
                <w:tab w:val="clear" w:pos="765"/>
                <w:tab w:val="decimal" w:pos="639"/>
              </w:tabs>
              <w:spacing w:line="180" w:lineRule="atLeast"/>
              <w:ind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15ADCA0B" w14:textId="77777777" w:rsidR="00FA4379" w:rsidRPr="00CE726B" w:rsidRDefault="00FA4379" w:rsidP="00CE726B">
            <w:pPr>
              <w:pStyle w:val="acctfourfigures"/>
              <w:tabs>
                <w:tab w:val="clear" w:pos="765"/>
                <w:tab w:val="decimal" w:pos="64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vAlign w:val="center"/>
          </w:tcPr>
          <w:p w14:paraId="472CC9DC" w14:textId="77777777" w:rsidR="00FA4379" w:rsidRPr="00CE726B" w:rsidRDefault="00FA4379" w:rsidP="00CE726B">
            <w:pPr>
              <w:pStyle w:val="acctfourfigures"/>
              <w:tabs>
                <w:tab w:val="clear" w:pos="765"/>
                <w:tab w:val="decimal" w:pos="551"/>
              </w:tabs>
              <w:spacing w:line="180" w:lineRule="atLeast"/>
              <w:ind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1C48C9CD" w14:textId="77777777" w:rsidR="00FA4379" w:rsidRPr="00CE726B" w:rsidRDefault="00FA4379" w:rsidP="00CE726B">
            <w:pPr>
              <w:pStyle w:val="acctfourfigures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2F727EE3" w14:textId="77777777" w:rsidR="00FA4379" w:rsidRPr="00CE726B" w:rsidRDefault="00FA4379" w:rsidP="00CE726B">
            <w:pPr>
              <w:pStyle w:val="acctfourfigures"/>
              <w:tabs>
                <w:tab w:val="clear" w:pos="765"/>
                <w:tab w:val="decimal" w:pos="551"/>
              </w:tabs>
              <w:spacing w:line="180" w:lineRule="atLeast"/>
              <w:ind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567A93E5" w14:textId="77777777" w:rsidR="00FA4379" w:rsidRPr="00CE726B" w:rsidRDefault="00FA4379" w:rsidP="00CE726B">
            <w:pPr>
              <w:pStyle w:val="acctfourfigures"/>
              <w:tabs>
                <w:tab w:val="clear" w:pos="765"/>
                <w:tab w:val="decimal" w:pos="64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09181CB5" w14:textId="77777777" w:rsidR="00FA4379" w:rsidRPr="00CE726B" w:rsidRDefault="00FA4379" w:rsidP="00CE726B">
            <w:pPr>
              <w:pStyle w:val="acctfourfigures"/>
              <w:tabs>
                <w:tab w:val="clear" w:pos="765"/>
                <w:tab w:val="decimal" w:pos="551"/>
              </w:tabs>
              <w:spacing w:line="180" w:lineRule="atLeast"/>
              <w:ind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7D121209" w14:textId="77777777" w:rsidR="00FA4379" w:rsidRPr="00CE726B" w:rsidRDefault="00FA4379" w:rsidP="00CE726B">
            <w:pPr>
              <w:pStyle w:val="acctfourfigures"/>
              <w:tabs>
                <w:tab w:val="decimal" w:pos="551"/>
              </w:tabs>
              <w:spacing w:line="180" w:lineRule="atLeast"/>
              <w:ind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center"/>
          </w:tcPr>
          <w:p w14:paraId="394ACBA5" w14:textId="77777777" w:rsidR="00FA4379" w:rsidRPr="00CE726B" w:rsidRDefault="00FA4379" w:rsidP="00CE726B">
            <w:pPr>
              <w:pStyle w:val="acctfourfigures"/>
              <w:tabs>
                <w:tab w:val="clear" w:pos="765"/>
                <w:tab w:val="decimal" w:pos="551"/>
              </w:tabs>
              <w:spacing w:line="180" w:lineRule="atLeast"/>
              <w:ind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057353D5" w14:textId="77777777" w:rsidR="00FA4379" w:rsidRPr="00CE726B" w:rsidRDefault="00FA4379" w:rsidP="00CE726B">
            <w:pPr>
              <w:pStyle w:val="acctfourfigures"/>
              <w:spacing w:line="180" w:lineRule="atLeast"/>
              <w:ind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  <w:vAlign w:val="center"/>
          </w:tcPr>
          <w:p w14:paraId="3463D285" w14:textId="77777777" w:rsidR="00FA4379" w:rsidRPr="00CE726B" w:rsidRDefault="00FA4379" w:rsidP="00CE726B">
            <w:pPr>
              <w:spacing w:line="18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748FFE5F" w14:textId="77777777" w:rsidR="00FA4379" w:rsidRPr="00CE726B" w:rsidRDefault="00FA4379" w:rsidP="00CE726B">
            <w:pPr>
              <w:pStyle w:val="acctfourfigures"/>
              <w:spacing w:line="180" w:lineRule="atLeast"/>
              <w:ind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center"/>
          </w:tcPr>
          <w:p w14:paraId="531E7C58" w14:textId="77777777" w:rsidR="00FA4379" w:rsidRPr="00CE726B" w:rsidRDefault="00FA4379" w:rsidP="00CE726B">
            <w:pPr>
              <w:pStyle w:val="acctfourfigures"/>
              <w:tabs>
                <w:tab w:val="clear" w:pos="765"/>
                <w:tab w:val="decimal" w:pos="551"/>
              </w:tabs>
              <w:spacing w:line="180" w:lineRule="atLeast"/>
              <w:ind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  <w:vAlign w:val="center"/>
          </w:tcPr>
          <w:p w14:paraId="5395234B" w14:textId="77777777" w:rsidR="00FA4379" w:rsidRPr="00CE726B" w:rsidRDefault="00FA4379" w:rsidP="00CE726B">
            <w:pPr>
              <w:pStyle w:val="acctfourfigures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center"/>
          </w:tcPr>
          <w:p w14:paraId="1B77E098" w14:textId="77777777" w:rsidR="00FA4379" w:rsidRPr="00CE726B" w:rsidRDefault="00FA4379" w:rsidP="00CE726B">
            <w:pPr>
              <w:pStyle w:val="acctfourfigures"/>
              <w:tabs>
                <w:tab w:val="clear" w:pos="765"/>
                <w:tab w:val="decimal" w:pos="551"/>
              </w:tabs>
              <w:spacing w:line="180" w:lineRule="atLeast"/>
              <w:ind w:righ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14:paraId="60EFF3B8" w14:textId="77777777" w:rsidR="00FA4379" w:rsidRPr="00CE726B" w:rsidRDefault="00FA4379" w:rsidP="00CE726B">
            <w:pPr>
              <w:pStyle w:val="acctfourfigures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7065C523" w14:textId="77777777" w:rsidR="00FA4379" w:rsidRPr="00CE726B" w:rsidRDefault="00FA4379" w:rsidP="00CE726B">
            <w:pPr>
              <w:spacing w:line="18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14:paraId="0B48D41E" w14:textId="77777777" w:rsidR="00FA4379" w:rsidRPr="00CE726B" w:rsidRDefault="00FA4379" w:rsidP="00CE726B">
            <w:pPr>
              <w:pStyle w:val="acctfourfigures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A4379" w:rsidRPr="00CE726B" w14:paraId="32C39569" w14:textId="77777777" w:rsidTr="00EB57B0">
        <w:trPr>
          <w:cantSplit/>
          <w:trHeight w:val="262"/>
        </w:trPr>
        <w:tc>
          <w:tcPr>
            <w:tcW w:w="3825" w:type="dxa"/>
            <w:vAlign w:val="center"/>
          </w:tcPr>
          <w:p w14:paraId="222E7FB2" w14:textId="77777777" w:rsidR="00FA4379" w:rsidRPr="00CE726B" w:rsidRDefault="00FA4379" w:rsidP="00CE726B">
            <w:pPr>
              <w:pStyle w:val="acctfourfigures"/>
              <w:tabs>
                <w:tab w:val="clear" w:pos="765"/>
                <w:tab w:val="decimal" w:pos="0"/>
              </w:tabs>
              <w:spacing w:line="300" w:lineRule="exact"/>
              <w:ind w:right="-79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CE72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ส่วนงานภูมิศาสตร์หลัก</w:t>
            </w:r>
          </w:p>
        </w:tc>
        <w:tc>
          <w:tcPr>
            <w:tcW w:w="179" w:type="dxa"/>
            <w:vAlign w:val="center"/>
          </w:tcPr>
          <w:p w14:paraId="6CE591C0" w14:textId="77777777" w:rsidR="00FA4379" w:rsidRPr="00CE726B" w:rsidRDefault="00FA4379" w:rsidP="00CE726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3E155488" w14:textId="77777777" w:rsidR="00FA4379" w:rsidRPr="00CE726B" w:rsidRDefault="00FA4379" w:rsidP="00CE726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6" w:type="dxa"/>
            <w:vAlign w:val="center"/>
          </w:tcPr>
          <w:p w14:paraId="5358C0E5" w14:textId="77777777" w:rsidR="00FA4379" w:rsidRPr="00CE726B" w:rsidRDefault="00FA4379" w:rsidP="00CE726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0EECE2B7" w14:textId="77777777" w:rsidR="00FA4379" w:rsidRPr="00CE726B" w:rsidRDefault="00FA4379" w:rsidP="00CE726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vAlign w:val="center"/>
          </w:tcPr>
          <w:p w14:paraId="30C251EF" w14:textId="77777777" w:rsidR="00FA4379" w:rsidRPr="00CE726B" w:rsidRDefault="00FA4379" w:rsidP="00CE726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29CE144B" w14:textId="77777777" w:rsidR="00FA4379" w:rsidRPr="00CE726B" w:rsidRDefault="00FA4379" w:rsidP="00CE726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61ED4C3F" w14:textId="77777777" w:rsidR="00FA4379" w:rsidRPr="00CE726B" w:rsidRDefault="00FA4379" w:rsidP="00CE726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67930645" w14:textId="77777777" w:rsidR="00FA4379" w:rsidRPr="00CE726B" w:rsidRDefault="00FA4379" w:rsidP="00CE726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3E642ED0" w14:textId="77777777" w:rsidR="00FA4379" w:rsidRPr="00CE726B" w:rsidRDefault="00FA4379" w:rsidP="00CE726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2464B170" w14:textId="77777777" w:rsidR="00FA4379" w:rsidRPr="00CE726B" w:rsidRDefault="00FA4379" w:rsidP="00CE726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center"/>
          </w:tcPr>
          <w:p w14:paraId="45F7E14A" w14:textId="77777777" w:rsidR="00FA4379" w:rsidRPr="00CE726B" w:rsidRDefault="00FA4379" w:rsidP="00CE726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518AB849" w14:textId="77777777" w:rsidR="00FA4379" w:rsidRPr="00CE726B" w:rsidRDefault="00FA4379" w:rsidP="00CE726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  <w:vAlign w:val="center"/>
          </w:tcPr>
          <w:p w14:paraId="51CCB1A5" w14:textId="77777777" w:rsidR="00FA4379" w:rsidRPr="00CE726B" w:rsidRDefault="00FA4379" w:rsidP="00CE726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34C7DAB6" w14:textId="77777777" w:rsidR="00FA4379" w:rsidRPr="00CE726B" w:rsidRDefault="00FA4379" w:rsidP="00CE726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center"/>
          </w:tcPr>
          <w:p w14:paraId="721E54CD" w14:textId="77777777" w:rsidR="00FA4379" w:rsidRPr="00CE726B" w:rsidRDefault="00FA4379" w:rsidP="00CE726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  <w:vAlign w:val="center"/>
          </w:tcPr>
          <w:p w14:paraId="10A830C4" w14:textId="77777777" w:rsidR="00FA4379" w:rsidRPr="00CE726B" w:rsidRDefault="00FA4379" w:rsidP="00CE726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center"/>
          </w:tcPr>
          <w:p w14:paraId="1F637F16" w14:textId="77777777" w:rsidR="00FA4379" w:rsidRPr="00CE726B" w:rsidRDefault="00FA4379" w:rsidP="00CE726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14:paraId="470F2517" w14:textId="77777777" w:rsidR="00FA4379" w:rsidRPr="00CE726B" w:rsidRDefault="00FA4379" w:rsidP="00CE726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2B0EC2BE" w14:textId="77777777" w:rsidR="00FA4379" w:rsidRPr="00CE726B" w:rsidRDefault="00FA4379" w:rsidP="00CE726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14:paraId="7051AF43" w14:textId="77777777" w:rsidR="00FA4379" w:rsidRPr="00CE726B" w:rsidRDefault="00FA4379" w:rsidP="00CE726B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41910" w:rsidRPr="00CE726B" w14:paraId="1F6E998E" w14:textId="77777777" w:rsidTr="00EB57B0">
        <w:trPr>
          <w:cantSplit/>
          <w:trHeight w:val="262"/>
        </w:trPr>
        <w:tc>
          <w:tcPr>
            <w:tcW w:w="3825" w:type="dxa"/>
            <w:vAlign w:val="center"/>
          </w:tcPr>
          <w:p w14:paraId="1447BD81" w14:textId="77777777" w:rsidR="00D41910" w:rsidRPr="00CE726B" w:rsidRDefault="00D41910" w:rsidP="00D41910">
            <w:pPr>
              <w:pStyle w:val="acctfourfigures"/>
              <w:tabs>
                <w:tab w:val="clear" w:pos="765"/>
                <w:tab w:val="decimal" w:pos="0"/>
              </w:tabs>
              <w:spacing w:line="300" w:lineRule="exact"/>
              <w:ind w:right="-79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CE726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179" w:type="dxa"/>
            <w:vAlign w:val="center"/>
          </w:tcPr>
          <w:p w14:paraId="1F3DC7F8" w14:textId="3579F25C" w:rsidR="00D41910" w:rsidRPr="00CE726B" w:rsidRDefault="00D41910" w:rsidP="00D4191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202D4139" w14:textId="77777777" w:rsidR="00D41910" w:rsidRPr="00CE726B" w:rsidRDefault="00D41910" w:rsidP="00D4191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6" w:type="dxa"/>
            <w:vAlign w:val="center"/>
          </w:tcPr>
          <w:p w14:paraId="032BF02B" w14:textId="02EF681E" w:rsidR="00D41910" w:rsidRPr="00CE726B" w:rsidRDefault="00D41910" w:rsidP="00D4191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47A94789" w14:textId="77777777" w:rsidR="00D41910" w:rsidRPr="00CE726B" w:rsidRDefault="00D41910" w:rsidP="00D4191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vAlign w:val="center"/>
          </w:tcPr>
          <w:p w14:paraId="442A292A" w14:textId="79DBD1D5" w:rsidR="00D41910" w:rsidRPr="00CE726B" w:rsidRDefault="00D57DCE" w:rsidP="00D4191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57DCE">
              <w:rPr>
                <w:rFonts w:asciiTheme="majorBidi" w:hAnsiTheme="majorBidi" w:cstheme="majorBidi"/>
                <w:sz w:val="30"/>
                <w:szCs w:val="30"/>
              </w:rPr>
              <w:t>46</w:t>
            </w:r>
            <w:r w:rsidR="001C2E1F" w:rsidRPr="001C2E1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7DCE">
              <w:rPr>
                <w:rFonts w:asciiTheme="majorBidi" w:hAnsiTheme="majorBidi" w:cstheme="majorBidi"/>
                <w:sz w:val="30"/>
                <w:szCs w:val="30"/>
              </w:rPr>
              <w:t>479</w:t>
            </w:r>
          </w:p>
        </w:tc>
        <w:tc>
          <w:tcPr>
            <w:tcW w:w="178" w:type="dxa"/>
            <w:vAlign w:val="center"/>
          </w:tcPr>
          <w:p w14:paraId="207A0B4C" w14:textId="77777777" w:rsidR="00D41910" w:rsidRPr="00CE726B" w:rsidRDefault="00D41910" w:rsidP="00D4191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051030B0" w14:textId="76DA6326" w:rsidR="00D41910" w:rsidRPr="00CE726B" w:rsidRDefault="00D57DCE" w:rsidP="00D41910">
            <w:pPr>
              <w:tabs>
                <w:tab w:val="clear" w:pos="907"/>
                <w:tab w:val="left" w:pos="820"/>
              </w:tabs>
              <w:ind w:right="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57DCE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1C2E1F" w:rsidRPr="001C2E1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7DCE">
              <w:rPr>
                <w:rFonts w:asciiTheme="majorBidi" w:hAnsiTheme="majorBidi" w:cstheme="majorBidi"/>
                <w:sz w:val="30"/>
                <w:szCs w:val="30"/>
              </w:rPr>
              <w:t>146</w:t>
            </w:r>
          </w:p>
        </w:tc>
        <w:tc>
          <w:tcPr>
            <w:tcW w:w="178" w:type="dxa"/>
            <w:vAlign w:val="center"/>
          </w:tcPr>
          <w:p w14:paraId="59288DC1" w14:textId="77777777" w:rsidR="00D41910" w:rsidRPr="00CE726B" w:rsidRDefault="00D41910" w:rsidP="00D4191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6B8B8739" w14:textId="2450FC7E" w:rsidR="00D41910" w:rsidRPr="00CE726B" w:rsidRDefault="00D57DCE" w:rsidP="00D4191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57DCE">
              <w:rPr>
                <w:rFonts w:asciiTheme="majorBidi" w:hAnsiTheme="majorBidi" w:cstheme="majorBidi"/>
                <w:sz w:val="30"/>
                <w:szCs w:val="30"/>
              </w:rPr>
              <w:t>380</w:t>
            </w:r>
          </w:p>
        </w:tc>
        <w:tc>
          <w:tcPr>
            <w:tcW w:w="178" w:type="dxa"/>
            <w:vAlign w:val="center"/>
          </w:tcPr>
          <w:p w14:paraId="62CF92E9" w14:textId="77777777" w:rsidR="00D41910" w:rsidRPr="00CE726B" w:rsidRDefault="00D41910" w:rsidP="00D4191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center"/>
          </w:tcPr>
          <w:p w14:paraId="5043E290" w14:textId="3CD9F03C" w:rsidR="00D41910" w:rsidRPr="00CE726B" w:rsidRDefault="00D57DCE" w:rsidP="00D4191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57DCE">
              <w:rPr>
                <w:rFonts w:asciiTheme="majorBidi" w:hAnsiTheme="majorBidi" w:cstheme="majorBidi"/>
                <w:sz w:val="30"/>
                <w:szCs w:val="30"/>
              </w:rPr>
              <w:t>73</w:t>
            </w:r>
          </w:p>
        </w:tc>
        <w:tc>
          <w:tcPr>
            <w:tcW w:w="178" w:type="dxa"/>
            <w:vAlign w:val="center"/>
          </w:tcPr>
          <w:p w14:paraId="57579A0F" w14:textId="77777777" w:rsidR="00D41910" w:rsidRPr="00CE726B" w:rsidRDefault="00D41910" w:rsidP="00D4191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  <w:vAlign w:val="center"/>
          </w:tcPr>
          <w:p w14:paraId="56BE12EE" w14:textId="622102C6" w:rsidR="00D41910" w:rsidRPr="00CE726B" w:rsidRDefault="001C2E1F" w:rsidP="00D41910">
            <w:pPr>
              <w:tabs>
                <w:tab w:val="clear" w:pos="907"/>
                <w:tab w:val="left" w:pos="730"/>
              </w:tabs>
              <w:ind w:right="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center"/>
          </w:tcPr>
          <w:p w14:paraId="54E91A5D" w14:textId="77777777" w:rsidR="00D41910" w:rsidRPr="00CE726B" w:rsidRDefault="00D41910" w:rsidP="00D4191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center"/>
          </w:tcPr>
          <w:p w14:paraId="0DA53CD4" w14:textId="0E4C7198" w:rsidR="00D41910" w:rsidRPr="00CE726B" w:rsidRDefault="001C2E1F" w:rsidP="00D4191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2" w:type="dxa"/>
            <w:vAlign w:val="center"/>
          </w:tcPr>
          <w:p w14:paraId="171B38BB" w14:textId="77777777" w:rsidR="00D41910" w:rsidRPr="00CE726B" w:rsidRDefault="00D41910" w:rsidP="00D4191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center"/>
          </w:tcPr>
          <w:p w14:paraId="0A5C1BC1" w14:textId="078048D1" w:rsidR="00D41910" w:rsidRPr="00CE726B" w:rsidRDefault="00D57DCE" w:rsidP="00D4191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57DCE">
              <w:rPr>
                <w:rFonts w:asciiTheme="majorBidi" w:hAnsiTheme="majorBidi" w:cstheme="majorBidi"/>
                <w:sz w:val="30"/>
                <w:szCs w:val="30"/>
              </w:rPr>
              <w:t>46</w:t>
            </w:r>
            <w:r w:rsidR="001C2E1F" w:rsidRPr="001C2E1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7DCE">
              <w:rPr>
                <w:rFonts w:asciiTheme="majorBidi" w:hAnsiTheme="majorBidi" w:cstheme="majorBidi"/>
                <w:sz w:val="30"/>
                <w:szCs w:val="30"/>
              </w:rPr>
              <w:t>859</w:t>
            </w:r>
          </w:p>
        </w:tc>
        <w:tc>
          <w:tcPr>
            <w:tcW w:w="180" w:type="dxa"/>
            <w:vAlign w:val="center"/>
          </w:tcPr>
          <w:p w14:paraId="0AA168F9" w14:textId="77777777" w:rsidR="00D41910" w:rsidRPr="00CE726B" w:rsidRDefault="00D41910" w:rsidP="00D4191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6D44D239" w14:textId="52C45095" w:rsidR="00D41910" w:rsidRPr="00CE726B" w:rsidRDefault="00D57DCE" w:rsidP="00D4191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57DCE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1C2E1F" w:rsidRPr="001C2E1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7DCE">
              <w:rPr>
                <w:rFonts w:asciiTheme="majorBidi" w:hAnsiTheme="majorBidi" w:cstheme="majorBidi"/>
                <w:sz w:val="30"/>
                <w:szCs w:val="30"/>
              </w:rPr>
              <w:t>219</w:t>
            </w:r>
          </w:p>
        </w:tc>
        <w:tc>
          <w:tcPr>
            <w:tcW w:w="180" w:type="dxa"/>
            <w:vAlign w:val="center"/>
          </w:tcPr>
          <w:p w14:paraId="0441D6A3" w14:textId="77777777" w:rsidR="00D41910" w:rsidRPr="00CE726B" w:rsidRDefault="00D41910" w:rsidP="00D4191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41910" w:rsidRPr="00CE726B" w14:paraId="10376876" w14:textId="77777777" w:rsidTr="00EB57B0">
        <w:trPr>
          <w:cantSplit/>
          <w:trHeight w:val="262"/>
        </w:trPr>
        <w:tc>
          <w:tcPr>
            <w:tcW w:w="3825" w:type="dxa"/>
            <w:vAlign w:val="center"/>
          </w:tcPr>
          <w:p w14:paraId="7105B214" w14:textId="77777777" w:rsidR="00D41910" w:rsidRPr="00CE726B" w:rsidRDefault="00D41910" w:rsidP="00D41910">
            <w:pPr>
              <w:pStyle w:val="acctfourfigures"/>
              <w:tabs>
                <w:tab w:val="clear" w:pos="765"/>
                <w:tab w:val="decimal" w:pos="0"/>
              </w:tabs>
              <w:spacing w:line="300" w:lineRule="exact"/>
              <w:ind w:right="-79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CE726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ต่างประเทศ</w:t>
            </w:r>
          </w:p>
        </w:tc>
        <w:tc>
          <w:tcPr>
            <w:tcW w:w="179" w:type="dxa"/>
            <w:vAlign w:val="center"/>
          </w:tcPr>
          <w:p w14:paraId="028D8CC6" w14:textId="30CA646A" w:rsidR="00D41910" w:rsidRPr="00CE726B" w:rsidRDefault="00D41910" w:rsidP="00D4191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0B5E43CD" w14:textId="77777777" w:rsidR="00D41910" w:rsidRPr="00CE726B" w:rsidRDefault="00D41910" w:rsidP="00D4191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6" w:type="dxa"/>
            <w:vAlign w:val="center"/>
          </w:tcPr>
          <w:p w14:paraId="3A5BC7F9" w14:textId="295EB173" w:rsidR="00D41910" w:rsidRPr="00CE726B" w:rsidRDefault="00D41910" w:rsidP="00D4191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6E136447" w14:textId="77777777" w:rsidR="00D41910" w:rsidRPr="00CE726B" w:rsidRDefault="00D41910" w:rsidP="00D4191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vAlign w:val="center"/>
          </w:tcPr>
          <w:p w14:paraId="78FAD7A0" w14:textId="6AE0C990" w:rsidR="00D41910" w:rsidRPr="00CE726B" w:rsidRDefault="00D57DCE" w:rsidP="00D4191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57DCE">
              <w:rPr>
                <w:rFonts w:asciiTheme="majorBidi" w:hAnsiTheme="majorBidi" w:cstheme="majorBidi"/>
                <w:sz w:val="30"/>
                <w:szCs w:val="30"/>
              </w:rPr>
              <w:t>54</w:t>
            </w:r>
            <w:r w:rsidR="001C2E1F" w:rsidRPr="001C2E1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7DCE">
              <w:rPr>
                <w:rFonts w:asciiTheme="majorBidi" w:hAnsiTheme="majorBidi" w:cstheme="majorBidi"/>
                <w:sz w:val="30"/>
                <w:szCs w:val="30"/>
              </w:rPr>
              <w:t>120</w:t>
            </w:r>
          </w:p>
        </w:tc>
        <w:tc>
          <w:tcPr>
            <w:tcW w:w="178" w:type="dxa"/>
            <w:vAlign w:val="center"/>
          </w:tcPr>
          <w:p w14:paraId="4A2EFB41" w14:textId="77777777" w:rsidR="00D41910" w:rsidRPr="00CE726B" w:rsidRDefault="00D41910" w:rsidP="00D4191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vAlign w:val="center"/>
          </w:tcPr>
          <w:p w14:paraId="0769B646" w14:textId="66C99ECA" w:rsidR="00D41910" w:rsidRPr="00CE726B" w:rsidRDefault="001C2E1F" w:rsidP="00D41910">
            <w:pPr>
              <w:tabs>
                <w:tab w:val="clear" w:pos="907"/>
                <w:tab w:val="left" w:pos="820"/>
              </w:tabs>
              <w:ind w:right="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center"/>
          </w:tcPr>
          <w:p w14:paraId="7D823DBE" w14:textId="77777777" w:rsidR="00D41910" w:rsidRPr="00CE726B" w:rsidRDefault="00D41910" w:rsidP="00D4191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vAlign w:val="center"/>
          </w:tcPr>
          <w:p w14:paraId="0A73D86B" w14:textId="3E9EC696" w:rsidR="00D41910" w:rsidRPr="00CE726B" w:rsidRDefault="00D57DCE" w:rsidP="00D4191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57DCE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1C2E1F" w:rsidRPr="001C2E1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7DCE">
              <w:rPr>
                <w:rFonts w:asciiTheme="majorBidi" w:hAnsiTheme="majorBidi" w:cstheme="majorBidi"/>
                <w:sz w:val="30"/>
                <w:szCs w:val="30"/>
              </w:rPr>
              <w:t>645</w:t>
            </w:r>
          </w:p>
        </w:tc>
        <w:tc>
          <w:tcPr>
            <w:tcW w:w="178" w:type="dxa"/>
            <w:vAlign w:val="center"/>
          </w:tcPr>
          <w:p w14:paraId="194230E7" w14:textId="77777777" w:rsidR="00D41910" w:rsidRPr="00CE726B" w:rsidRDefault="00D41910" w:rsidP="00D4191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vAlign w:val="center"/>
          </w:tcPr>
          <w:p w14:paraId="1B5AD1F5" w14:textId="6151E243" w:rsidR="00D41910" w:rsidRPr="00CE726B" w:rsidRDefault="001C2E1F" w:rsidP="00D4191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center"/>
          </w:tcPr>
          <w:p w14:paraId="063554C9" w14:textId="77777777" w:rsidR="00D41910" w:rsidRPr="00CE726B" w:rsidRDefault="00D41910" w:rsidP="00D4191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  <w:tcBorders>
              <w:bottom w:val="single" w:sz="4" w:space="0" w:color="auto"/>
            </w:tcBorders>
            <w:vAlign w:val="center"/>
          </w:tcPr>
          <w:p w14:paraId="47026003" w14:textId="5121F55A" w:rsidR="00D41910" w:rsidRPr="00CE726B" w:rsidRDefault="001C2E1F" w:rsidP="00D4191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C2E1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57DCE" w:rsidRPr="00D57DCE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Pr="001C2E1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57DCE" w:rsidRPr="00D57DCE">
              <w:rPr>
                <w:rFonts w:asciiTheme="majorBidi" w:hAnsiTheme="majorBidi" w:cstheme="majorBidi"/>
                <w:sz w:val="30"/>
                <w:szCs w:val="30"/>
              </w:rPr>
              <w:t>645</w:t>
            </w:r>
            <w:r w:rsidRPr="001C2E1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78" w:type="dxa"/>
            <w:vAlign w:val="center"/>
          </w:tcPr>
          <w:p w14:paraId="412A2762" w14:textId="77777777" w:rsidR="00D41910" w:rsidRPr="00CE726B" w:rsidRDefault="00D41910" w:rsidP="00D4191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0935C1B5" w14:textId="25AE8DC4" w:rsidR="00D41910" w:rsidRPr="00CE726B" w:rsidRDefault="001C2E1F" w:rsidP="00D4191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2" w:type="dxa"/>
            <w:vAlign w:val="center"/>
          </w:tcPr>
          <w:p w14:paraId="6E54EDD4" w14:textId="77777777" w:rsidR="00D41910" w:rsidRPr="00CE726B" w:rsidRDefault="00D41910" w:rsidP="00D4191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  <w:vAlign w:val="center"/>
          </w:tcPr>
          <w:p w14:paraId="4B34DD3E" w14:textId="1D3ACA06" w:rsidR="00D41910" w:rsidRPr="00CE726B" w:rsidRDefault="00D57DCE" w:rsidP="00D4191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57DCE">
              <w:rPr>
                <w:rFonts w:asciiTheme="majorBidi" w:hAnsiTheme="majorBidi" w:cstheme="majorBidi"/>
                <w:sz w:val="30"/>
                <w:szCs w:val="30"/>
              </w:rPr>
              <w:t>54</w:t>
            </w:r>
            <w:r w:rsidR="001C2E1F" w:rsidRPr="001C2E1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7DCE">
              <w:rPr>
                <w:rFonts w:asciiTheme="majorBidi" w:hAnsiTheme="majorBidi" w:cstheme="majorBidi"/>
                <w:sz w:val="30"/>
                <w:szCs w:val="30"/>
              </w:rPr>
              <w:t>120</w:t>
            </w:r>
          </w:p>
        </w:tc>
        <w:tc>
          <w:tcPr>
            <w:tcW w:w="180" w:type="dxa"/>
            <w:vAlign w:val="center"/>
          </w:tcPr>
          <w:p w14:paraId="46187DD9" w14:textId="77777777" w:rsidR="00D41910" w:rsidRPr="00CE726B" w:rsidRDefault="00D41910" w:rsidP="00D4191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34A0BE02" w14:textId="6ABDCC1D" w:rsidR="00D41910" w:rsidRPr="00CE726B" w:rsidRDefault="001C2E1F" w:rsidP="00D41910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center"/>
          </w:tcPr>
          <w:p w14:paraId="15A613D8" w14:textId="77777777" w:rsidR="00D41910" w:rsidRPr="00CE726B" w:rsidRDefault="00D41910" w:rsidP="00D41910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C2E1F" w:rsidRPr="00CE726B" w14:paraId="0C02135D" w14:textId="77777777" w:rsidTr="00EB57B0">
        <w:trPr>
          <w:cantSplit/>
          <w:trHeight w:val="262"/>
        </w:trPr>
        <w:tc>
          <w:tcPr>
            <w:tcW w:w="3825" w:type="dxa"/>
            <w:vAlign w:val="center"/>
          </w:tcPr>
          <w:p w14:paraId="38AF33DC" w14:textId="77777777" w:rsidR="001C2E1F" w:rsidRPr="00CE726B" w:rsidRDefault="001C2E1F" w:rsidP="001C2E1F">
            <w:pPr>
              <w:spacing w:line="300" w:lineRule="exact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72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79" w:type="dxa"/>
            <w:vAlign w:val="center"/>
          </w:tcPr>
          <w:p w14:paraId="34655338" w14:textId="1A7258D4" w:rsidR="001C2E1F" w:rsidRPr="00CE726B" w:rsidRDefault="001C2E1F" w:rsidP="001C2E1F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2E364C15" w14:textId="77777777" w:rsidR="001C2E1F" w:rsidRPr="00CE726B" w:rsidRDefault="001C2E1F" w:rsidP="001C2E1F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6" w:type="dxa"/>
            <w:vAlign w:val="center"/>
          </w:tcPr>
          <w:p w14:paraId="74119911" w14:textId="4D7EF463" w:rsidR="001C2E1F" w:rsidRPr="00CE726B" w:rsidRDefault="001C2E1F" w:rsidP="001C2E1F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622A2067" w14:textId="77777777" w:rsidR="001C2E1F" w:rsidRPr="00CE726B" w:rsidRDefault="001C2E1F" w:rsidP="001C2E1F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529F9BF" w14:textId="3B40B58E" w:rsidR="001C2E1F" w:rsidRPr="00CE726B" w:rsidRDefault="00D57DCE" w:rsidP="001C2E1F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57D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100</w:t>
            </w:r>
            <w:r w:rsidR="001C2E1F" w:rsidRPr="001C2E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57D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599</w:t>
            </w:r>
          </w:p>
        </w:tc>
        <w:tc>
          <w:tcPr>
            <w:tcW w:w="178" w:type="dxa"/>
            <w:vAlign w:val="center"/>
          </w:tcPr>
          <w:p w14:paraId="365EBE33" w14:textId="77777777" w:rsidR="001C2E1F" w:rsidRPr="00CE726B" w:rsidRDefault="001C2E1F" w:rsidP="001C2E1F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BB36BA3" w14:textId="7098CB0E" w:rsidR="001C2E1F" w:rsidRPr="00CE726B" w:rsidRDefault="00D57DCE" w:rsidP="001C2E1F">
            <w:pPr>
              <w:tabs>
                <w:tab w:val="clear" w:pos="907"/>
                <w:tab w:val="left" w:pos="820"/>
              </w:tabs>
              <w:ind w:right="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7D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</w:t>
            </w:r>
            <w:r w:rsidR="001C2E1F" w:rsidRPr="001C2E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57D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146</w:t>
            </w:r>
          </w:p>
        </w:tc>
        <w:tc>
          <w:tcPr>
            <w:tcW w:w="178" w:type="dxa"/>
            <w:vAlign w:val="center"/>
          </w:tcPr>
          <w:p w14:paraId="5D35467F" w14:textId="77777777" w:rsidR="001C2E1F" w:rsidRPr="00CE726B" w:rsidRDefault="001C2E1F" w:rsidP="001C2E1F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0008254" w14:textId="16D8C9DE" w:rsidR="001C2E1F" w:rsidRPr="00CE726B" w:rsidRDefault="00D57DCE" w:rsidP="001C2E1F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7D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</w:t>
            </w:r>
            <w:r w:rsidR="001C2E1F" w:rsidRPr="001C2E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57D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025</w:t>
            </w:r>
          </w:p>
        </w:tc>
        <w:tc>
          <w:tcPr>
            <w:tcW w:w="178" w:type="dxa"/>
            <w:vAlign w:val="center"/>
          </w:tcPr>
          <w:p w14:paraId="7E948C61" w14:textId="77777777" w:rsidR="001C2E1F" w:rsidRPr="00CE726B" w:rsidRDefault="001C2E1F" w:rsidP="001C2E1F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3DA6A76" w14:textId="6BA53CE5" w:rsidR="001C2E1F" w:rsidRPr="00CE726B" w:rsidRDefault="00D57DCE" w:rsidP="001C2E1F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7D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</w:t>
            </w:r>
          </w:p>
        </w:tc>
        <w:tc>
          <w:tcPr>
            <w:tcW w:w="178" w:type="dxa"/>
            <w:vAlign w:val="center"/>
          </w:tcPr>
          <w:p w14:paraId="0D330936" w14:textId="77777777" w:rsidR="001C2E1F" w:rsidRPr="00CE726B" w:rsidRDefault="001C2E1F" w:rsidP="001C2E1F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9F51602" w14:textId="55E73A3C" w:rsidR="001C2E1F" w:rsidRPr="00CE726B" w:rsidRDefault="001C2E1F" w:rsidP="001C2E1F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37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D57DCE" w:rsidRPr="00D57D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</w:t>
            </w:r>
            <w:r w:rsidRPr="003437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D57DCE" w:rsidRPr="00D57D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645</w:t>
            </w:r>
            <w:r w:rsidRPr="003437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78" w:type="dxa"/>
            <w:vAlign w:val="center"/>
          </w:tcPr>
          <w:p w14:paraId="4A5A502C" w14:textId="77777777" w:rsidR="001C2E1F" w:rsidRPr="00CE726B" w:rsidRDefault="001C2E1F" w:rsidP="001C2E1F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5C29529" w14:textId="34815EDD" w:rsidR="001C2E1F" w:rsidRPr="00CE726B" w:rsidRDefault="001C2E1F" w:rsidP="001C2E1F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2" w:type="dxa"/>
            <w:vAlign w:val="center"/>
          </w:tcPr>
          <w:p w14:paraId="14E0EBF6" w14:textId="77777777" w:rsidR="001C2E1F" w:rsidRPr="00CE726B" w:rsidRDefault="001C2E1F" w:rsidP="001C2E1F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3C8FA56" w14:textId="7EB563FC" w:rsidR="001C2E1F" w:rsidRPr="00CE726B" w:rsidRDefault="00D57DCE" w:rsidP="001C2E1F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57D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100</w:t>
            </w:r>
            <w:r w:rsidR="001C2E1F" w:rsidRPr="001C2E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57D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979</w:t>
            </w:r>
          </w:p>
        </w:tc>
        <w:tc>
          <w:tcPr>
            <w:tcW w:w="180" w:type="dxa"/>
            <w:vAlign w:val="center"/>
          </w:tcPr>
          <w:p w14:paraId="2038710A" w14:textId="77777777" w:rsidR="001C2E1F" w:rsidRPr="00CE726B" w:rsidRDefault="001C2E1F" w:rsidP="001C2E1F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0553E29" w14:textId="475C1CF3" w:rsidR="001C2E1F" w:rsidRPr="00CE726B" w:rsidRDefault="00D57DCE" w:rsidP="001C2E1F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7D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</w:t>
            </w:r>
            <w:r w:rsidR="001C2E1F" w:rsidRPr="001C2E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57D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219</w:t>
            </w:r>
          </w:p>
        </w:tc>
        <w:tc>
          <w:tcPr>
            <w:tcW w:w="180" w:type="dxa"/>
            <w:vAlign w:val="center"/>
          </w:tcPr>
          <w:p w14:paraId="513E8735" w14:textId="77777777" w:rsidR="001C2E1F" w:rsidRPr="00CE726B" w:rsidRDefault="001C2E1F" w:rsidP="001C2E1F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C2E1F" w:rsidRPr="00CE726B" w14:paraId="338F47BE" w14:textId="77777777" w:rsidTr="00EB57B0">
        <w:trPr>
          <w:cantSplit/>
          <w:trHeight w:val="262"/>
        </w:trPr>
        <w:tc>
          <w:tcPr>
            <w:tcW w:w="3825" w:type="dxa"/>
            <w:vAlign w:val="center"/>
          </w:tcPr>
          <w:p w14:paraId="0E3EB47C" w14:textId="77ECB3B5" w:rsidR="001C2E1F" w:rsidRPr="00CE726B" w:rsidRDefault="001C2E1F" w:rsidP="001C2E1F">
            <w:pPr>
              <w:spacing w:line="300" w:lineRule="exac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79" w:type="dxa"/>
            <w:vAlign w:val="center"/>
          </w:tcPr>
          <w:p w14:paraId="169EBEE2" w14:textId="77777777" w:rsidR="001C2E1F" w:rsidRPr="00CE726B" w:rsidRDefault="001C2E1F" w:rsidP="001C2E1F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630DA2AA" w14:textId="77777777" w:rsidR="001C2E1F" w:rsidRPr="00CE726B" w:rsidRDefault="001C2E1F" w:rsidP="001C2E1F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6" w:type="dxa"/>
            <w:vAlign w:val="center"/>
          </w:tcPr>
          <w:p w14:paraId="1D26474D" w14:textId="77777777" w:rsidR="001C2E1F" w:rsidRPr="00CE726B" w:rsidRDefault="001C2E1F" w:rsidP="001C2E1F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608A0BE5" w14:textId="77777777" w:rsidR="001C2E1F" w:rsidRPr="00CE726B" w:rsidRDefault="001C2E1F" w:rsidP="001C2E1F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  <w:vAlign w:val="center"/>
          </w:tcPr>
          <w:p w14:paraId="2AF72F80" w14:textId="77777777" w:rsidR="001C2E1F" w:rsidRPr="00CE726B" w:rsidRDefault="001C2E1F" w:rsidP="001C2E1F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67E61D23" w14:textId="77777777" w:rsidR="001C2E1F" w:rsidRPr="00CE726B" w:rsidRDefault="001C2E1F" w:rsidP="001C2E1F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double" w:sz="4" w:space="0" w:color="auto"/>
            </w:tcBorders>
            <w:vAlign w:val="center"/>
          </w:tcPr>
          <w:p w14:paraId="01F8A72D" w14:textId="77777777" w:rsidR="001C2E1F" w:rsidRPr="00CE726B" w:rsidRDefault="001C2E1F" w:rsidP="001C2E1F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3B322C8F" w14:textId="77777777" w:rsidR="001C2E1F" w:rsidRPr="00CE726B" w:rsidRDefault="001C2E1F" w:rsidP="001C2E1F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double" w:sz="4" w:space="0" w:color="auto"/>
            </w:tcBorders>
            <w:vAlign w:val="center"/>
          </w:tcPr>
          <w:p w14:paraId="7ABCA8F2" w14:textId="77777777" w:rsidR="001C2E1F" w:rsidRPr="00CE726B" w:rsidRDefault="001C2E1F" w:rsidP="001C2E1F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32AA4693" w14:textId="77777777" w:rsidR="001C2E1F" w:rsidRPr="00CE726B" w:rsidRDefault="001C2E1F" w:rsidP="001C2E1F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double" w:sz="4" w:space="0" w:color="auto"/>
            </w:tcBorders>
            <w:vAlign w:val="center"/>
          </w:tcPr>
          <w:p w14:paraId="49623637" w14:textId="77777777" w:rsidR="001C2E1F" w:rsidRPr="00CE726B" w:rsidRDefault="001C2E1F" w:rsidP="001C2E1F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57C6BA64" w14:textId="77777777" w:rsidR="001C2E1F" w:rsidRPr="00CE726B" w:rsidRDefault="001C2E1F" w:rsidP="001C2E1F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4" w:type="dxa"/>
            <w:tcBorders>
              <w:top w:val="double" w:sz="4" w:space="0" w:color="auto"/>
            </w:tcBorders>
            <w:vAlign w:val="center"/>
          </w:tcPr>
          <w:p w14:paraId="7DE96312" w14:textId="77777777" w:rsidR="001C2E1F" w:rsidRPr="00CE726B" w:rsidRDefault="001C2E1F" w:rsidP="001C2E1F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7D8A9415" w14:textId="77777777" w:rsidR="001C2E1F" w:rsidRPr="00CE726B" w:rsidRDefault="001C2E1F" w:rsidP="001C2E1F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center"/>
          </w:tcPr>
          <w:p w14:paraId="485FF538" w14:textId="77777777" w:rsidR="001C2E1F" w:rsidRPr="00CE726B" w:rsidRDefault="001C2E1F" w:rsidP="001C2E1F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2" w:type="dxa"/>
            <w:vAlign w:val="center"/>
          </w:tcPr>
          <w:p w14:paraId="244F4E78" w14:textId="77777777" w:rsidR="001C2E1F" w:rsidRPr="00CE726B" w:rsidRDefault="001C2E1F" w:rsidP="001C2E1F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6" w:type="dxa"/>
            <w:tcBorders>
              <w:top w:val="double" w:sz="4" w:space="0" w:color="auto"/>
            </w:tcBorders>
            <w:vAlign w:val="center"/>
          </w:tcPr>
          <w:p w14:paraId="1182255E" w14:textId="77777777" w:rsidR="001C2E1F" w:rsidRPr="00CE726B" w:rsidRDefault="001C2E1F" w:rsidP="001C2E1F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14:paraId="48E03D79" w14:textId="77777777" w:rsidR="001C2E1F" w:rsidRPr="00CE726B" w:rsidRDefault="001C2E1F" w:rsidP="001C2E1F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center"/>
          </w:tcPr>
          <w:p w14:paraId="5DA318E2" w14:textId="77777777" w:rsidR="001C2E1F" w:rsidRPr="00CE726B" w:rsidRDefault="001C2E1F" w:rsidP="001C2E1F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14:paraId="54FE6C58" w14:textId="77777777" w:rsidR="001C2E1F" w:rsidRPr="00CE726B" w:rsidRDefault="001C2E1F" w:rsidP="001C2E1F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C2E1F" w:rsidRPr="00CE726B" w14:paraId="47013B9A" w14:textId="77777777" w:rsidTr="00EB57B0">
        <w:trPr>
          <w:cantSplit/>
          <w:trHeight w:val="262"/>
        </w:trPr>
        <w:tc>
          <w:tcPr>
            <w:tcW w:w="3825" w:type="dxa"/>
            <w:vAlign w:val="center"/>
          </w:tcPr>
          <w:p w14:paraId="0F86717A" w14:textId="4EB72B27" w:rsidR="001C2E1F" w:rsidRPr="00CE726B" w:rsidRDefault="001C2E1F" w:rsidP="001C2E1F">
            <w:pPr>
              <w:spacing w:line="300" w:lineRule="exac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E72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179" w:type="dxa"/>
            <w:vAlign w:val="center"/>
          </w:tcPr>
          <w:p w14:paraId="33BC1622" w14:textId="77777777" w:rsidR="001C2E1F" w:rsidRPr="00CE726B" w:rsidRDefault="001C2E1F" w:rsidP="001C2E1F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51A9F4C3" w14:textId="77777777" w:rsidR="001C2E1F" w:rsidRPr="00CE726B" w:rsidRDefault="001C2E1F" w:rsidP="001C2E1F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6" w:type="dxa"/>
            <w:vAlign w:val="center"/>
          </w:tcPr>
          <w:p w14:paraId="001FB197" w14:textId="77777777" w:rsidR="001C2E1F" w:rsidRPr="00CE726B" w:rsidRDefault="001C2E1F" w:rsidP="001C2E1F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5AEC8BAD" w14:textId="77777777" w:rsidR="001C2E1F" w:rsidRPr="00CE726B" w:rsidRDefault="001C2E1F" w:rsidP="001C2E1F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vAlign w:val="center"/>
          </w:tcPr>
          <w:p w14:paraId="3FB750ED" w14:textId="77777777" w:rsidR="001C2E1F" w:rsidRPr="00CE726B" w:rsidRDefault="001C2E1F" w:rsidP="001C2E1F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76A87D98" w14:textId="77777777" w:rsidR="001C2E1F" w:rsidRPr="00CE726B" w:rsidRDefault="001C2E1F" w:rsidP="001C2E1F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38E726D5" w14:textId="77777777" w:rsidR="001C2E1F" w:rsidRPr="00CE726B" w:rsidRDefault="001C2E1F" w:rsidP="001C2E1F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16C9818A" w14:textId="77777777" w:rsidR="001C2E1F" w:rsidRPr="00CE726B" w:rsidRDefault="001C2E1F" w:rsidP="001C2E1F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07E0B1EF" w14:textId="77777777" w:rsidR="001C2E1F" w:rsidRPr="00CE726B" w:rsidRDefault="001C2E1F" w:rsidP="001C2E1F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5216C469" w14:textId="77777777" w:rsidR="001C2E1F" w:rsidRPr="00CE726B" w:rsidRDefault="001C2E1F" w:rsidP="001C2E1F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vAlign w:val="center"/>
          </w:tcPr>
          <w:p w14:paraId="4E79DEE3" w14:textId="77777777" w:rsidR="001C2E1F" w:rsidRPr="00CE726B" w:rsidRDefault="001C2E1F" w:rsidP="001C2E1F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34689623" w14:textId="77777777" w:rsidR="001C2E1F" w:rsidRPr="00CE726B" w:rsidRDefault="001C2E1F" w:rsidP="001C2E1F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4" w:type="dxa"/>
            <w:vAlign w:val="center"/>
          </w:tcPr>
          <w:p w14:paraId="2B54973B" w14:textId="77777777" w:rsidR="001C2E1F" w:rsidRPr="00CE726B" w:rsidRDefault="001C2E1F" w:rsidP="001C2E1F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673A7617" w14:textId="77777777" w:rsidR="001C2E1F" w:rsidRPr="00CE726B" w:rsidRDefault="001C2E1F" w:rsidP="001C2E1F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vAlign w:val="center"/>
          </w:tcPr>
          <w:p w14:paraId="48D15162" w14:textId="77777777" w:rsidR="001C2E1F" w:rsidRPr="00CE726B" w:rsidRDefault="001C2E1F" w:rsidP="001C2E1F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2" w:type="dxa"/>
            <w:vAlign w:val="center"/>
          </w:tcPr>
          <w:p w14:paraId="212BEE33" w14:textId="77777777" w:rsidR="001C2E1F" w:rsidRPr="00CE726B" w:rsidRDefault="001C2E1F" w:rsidP="001C2E1F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6" w:type="dxa"/>
            <w:vAlign w:val="center"/>
          </w:tcPr>
          <w:p w14:paraId="2D5DECF3" w14:textId="77777777" w:rsidR="001C2E1F" w:rsidRPr="00CE726B" w:rsidRDefault="001C2E1F" w:rsidP="001C2E1F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14:paraId="0757F8A1" w14:textId="77777777" w:rsidR="001C2E1F" w:rsidRPr="00CE726B" w:rsidRDefault="001C2E1F" w:rsidP="001C2E1F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54E9DD80" w14:textId="77777777" w:rsidR="001C2E1F" w:rsidRPr="00CE726B" w:rsidRDefault="001C2E1F" w:rsidP="001C2E1F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14:paraId="2AE36D5D" w14:textId="77777777" w:rsidR="001C2E1F" w:rsidRPr="00CE726B" w:rsidRDefault="001C2E1F" w:rsidP="001C2E1F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C2E1F" w:rsidRPr="00CE726B" w14:paraId="4C07E14D" w14:textId="77777777" w:rsidTr="00EB57B0">
        <w:trPr>
          <w:cantSplit/>
          <w:trHeight w:val="262"/>
        </w:trPr>
        <w:tc>
          <w:tcPr>
            <w:tcW w:w="3825" w:type="dxa"/>
            <w:vAlign w:val="center"/>
          </w:tcPr>
          <w:p w14:paraId="2B9F66BA" w14:textId="77777777" w:rsidR="001C2E1F" w:rsidRPr="00CE726B" w:rsidRDefault="001C2E1F" w:rsidP="001C2E1F">
            <w:pPr>
              <w:spacing w:line="300" w:lineRule="exact"/>
              <w:ind w:right="-79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CE726B">
              <w:rPr>
                <w:rFonts w:asciiTheme="majorBidi" w:hAnsiTheme="majorBidi" w:cstheme="majorBidi"/>
                <w:sz w:val="30"/>
                <w:szCs w:val="30"/>
                <w:cs/>
              </w:rPr>
              <w:t>ตลอดช่วงเวลาหนึ่ง</w:t>
            </w:r>
          </w:p>
        </w:tc>
        <w:tc>
          <w:tcPr>
            <w:tcW w:w="179" w:type="dxa"/>
            <w:vAlign w:val="center"/>
          </w:tcPr>
          <w:p w14:paraId="1D34ADB6" w14:textId="55424350" w:rsidR="001C2E1F" w:rsidRPr="00CE726B" w:rsidRDefault="001C2E1F" w:rsidP="001C2E1F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08F8E52E" w14:textId="77777777" w:rsidR="001C2E1F" w:rsidRPr="00CE726B" w:rsidRDefault="001C2E1F" w:rsidP="001C2E1F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6" w:type="dxa"/>
            <w:vAlign w:val="center"/>
          </w:tcPr>
          <w:p w14:paraId="4F7CC2D1" w14:textId="10DEFAA5" w:rsidR="001C2E1F" w:rsidRPr="00CE726B" w:rsidRDefault="001C2E1F" w:rsidP="001C2E1F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004AB31B" w14:textId="77777777" w:rsidR="001C2E1F" w:rsidRPr="00CE726B" w:rsidRDefault="001C2E1F" w:rsidP="001C2E1F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vAlign w:val="center"/>
          </w:tcPr>
          <w:p w14:paraId="4CC5CADB" w14:textId="1A7161E2" w:rsidR="001C2E1F" w:rsidRPr="001C2E1F" w:rsidRDefault="00D57DCE" w:rsidP="001C2E1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57DCE">
              <w:rPr>
                <w:rFonts w:asciiTheme="majorBidi" w:hAnsiTheme="majorBidi" w:cstheme="majorBidi"/>
                <w:sz w:val="30"/>
                <w:szCs w:val="30"/>
              </w:rPr>
              <w:t>100</w:t>
            </w:r>
            <w:r w:rsidR="001C2E1F" w:rsidRPr="001C2E1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7DCE">
              <w:rPr>
                <w:rFonts w:asciiTheme="majorBidi" w:hAnsiTheme="majorBidi" w:cstheme="majorBidi"/>
                <w:sz w:val="30"/>
                <w:szCs w:val="30"/>
              </w:rPr>
              <w:t>599</w:t>
            </w:r>
          </w:p>
        </w:tc>
        <w:tc>
          <w:tcPr>
            <w:tcW w:w="178" w:type="dxa"/>
            <w:vAlign w:val="center"/>
          </w:tcPr>
          <w:p w14:paraId="5B04084D" w14:textId="77777777" w:rsidR="001C2E1F" w:rsidRPr="001C2E1F" w:rsidRDefault="001C2E1F" w:rsidP="001C2E1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44BF6AE8" w14:textId="20E3A6CA" w:rsidR="001C2E1F" w:rsidRPr="001C2E1F" w:rsidRDefault="00D57DCE" w:rsidP="001C2E1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57DCE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1C2E1F" w:rsidRPr="001C2E1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7DCE">
              <w:rPr>
                <w:rFonts w:asciiTheme="majorBidi" w:hAnsiTheme="majorBidi" w:cstheme="majorBidi"/>
                <w:sz w:val="30"/>
                <w:szCs w:val="30"/>
              </w:rPr>
              <w:t>146</w:t>
            </w:r>
          </w:p>
        </w:tc>
        <w:tc>
          <w:tcPr>
            <w:tcW w:w="178" w:type="dxa"/>
            <w:vAlign w:val="center"/>
          </w:tcPr>
          <w:p w14:paraId="7E752690" w14:textId="77777777" w:rsidR="001C2E1F" w:rsidRPr="001C2E1F" w:rsidRDefault="001C2E1F" w:rsidP="001C2E1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6814598C" w14:textId="3CC8E8D0" w:rsidR="001C2E1F" w:rsidRPr="001C2E1F" w:rsidRDefault="00D57DCE" w:rsidP="001C2E1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57DCE"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="001C2E1F" w:rsidRPr="001C2E1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7DCE">
              <w:rPr>
                <w:rFonts w:asciiTheme="majorBidi" w:hAnsiTheme="majorBidi" w:cstheme="majorBidi"/>
                <w:sz w:val="30"/>
                <w:szCs w:val="30"/>
              </w:rPr>
              <w:t>025</w:t>
            </w:r>
          </w:p>
        </w:tc>
        <w:tc>
          <w:tcPr>
            <w:tcW w:w="178" w:type="dxa"/>
            <w:vAlign w:val="center"/>
          </w:tcPr>
          <w:p w14:paraId="6FBC38C2" w14:textId="77777777" w:rsidR="001C2E1F" w:rsidRPr="001C2E1F" w:rsidRDefault="001C2E1F" w:rsidP="001C2E1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center"/>
          </w:tcPr>
          <w:p w14:paraId="22DA4FB5" w14:textId="6CD72370" w:rsidR="001C2E1F" w:rsidRPr="001C2E1F" w:rsidRDefault="00D57DCE" w:rsidP="001C2E1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57DCE">
              <w:rPr>
                <w:rFonts w:asciiTheme="majorBidi" w:hAnsiTheme="majorBidi" w:cstheme="majorBidi"/>
                <w:sz w:val="30"/>
                <w:szCs w:val="30"/>
              </w:rPr>
              <w:t>73</w:t>
            </w:r>
          </w:p>
        </w:tc>
        <w:tc>
          <w:tcPr>
            <w:tcW w:w="178" w:type="dxa"/>
            <w:vAlign w:val="center"/>
          </w:tcPr>
          <w:p w14:paraId="2C309584" w14:textId="77777777" w:rsidR="001C2E1F" w:rsidRPr="001C2E1F" w:rsidRDefault="001C2E1F" w:rsidP="001C2E1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  <w:vAlign w:val="center"/>
          </w:tcPr>
          <w:p w14:paraId="5EE4BCB9" w14:textId="1D99A169" w:rsidR="001C2E1F" w:rsidRPr="001C2E1F" w:rsidRDefault="001C2E1F" w:rsidP="001C2E1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C2E1F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57DCE" w:rsidRPr="00D57DCE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Pr="001C2E1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57DCE" w:rsidRPr="00D57DCE">
              <w:rPr>
                <w:rFonts w:asciiTheme="majorBidi" w:hAnsiTheme="majorBidi" w:cstheme="majorBidi"/>
                <w:sz w:val="30"/>
                <w:szCs w:val="30"/>
              </w:rPr>
              <w:t>645</w:t>
            </w:r>
            <w:r w:rsidRPr="001C2E1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78" w:type="dxa"/>
            <w:vAlign w:val="center"/>
          </w:tcPr>
          <w:p w14:paraId="0828E1E6" w14:textId="77777777" w:rsidR="001C2E1F" w:rsidRPr="001C2E1F" w:rsidRDefault="001C2E1F" w:rsidP="001C2E1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center"/>
          </w:tcPr>
          <w:p w14:paraId="236EDC1E" w14:textId="52627A97" w:rsidR="001C2E1F" w:rsidRPr="001C2E1F" w:rsidRDefault="001C2E1F" w:rsidP="001C2E1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C2E1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2" w:type="dxa"/>
            <w:vAlign w:val="center"/>
          </w:tcPr>
          <w:p w14:paraId="6EFF4123" w14:textId="77777777" w:rsidR="001C2E1F" w:rsidRPr="001C2E1F" w:rsidRDefault="001C2E1F" w:rsidP="001C2E1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center"/>
          </w:tcPr>
          <w:p w14:paraId="5172DE8A" w14:textId="5D6738D7" w:rsidR="001C2E1F" w:rsidRPr="001C2E1F" w:rsidRDefault="00D57DCE" w:rsidP="001C2E1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57DCE">
              <w:rPr>
                <w:rFonts w:asciiTheme="majorBidi" w:hAnsiTheme="majorBidi" w:cstheme="majorBidi"/>
                <w:sz w:val="30"/>
                <w:szCs w:val="30"/>
              </w:rPr>
              <w:t>100</w:t>
            </w:r>
            <w:r w:rsidR="001C2E1F" w:rsidRPr="001C2E1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7DCE">
              <w:rPr>
                <w:rFonts w:asciiTheme="majorBidi" w:hAnsiTheme="majorBidi" w:cstheme="majorBidi"/>
                <w:sz w:val="30"/>
                <w:szCs w:val="30"/>
              </w:rPr>
              <w:t>979</w:t>
            </w:r>
          </w:p>
        </w:tc>
        <w:tc>
          <w:tcPr>
            <w:tcW w:w="180" w:type="dxa"/>
            <w:vAlign w:val="center"/>
          </w:tcPr>
          <w:p w14:paraId="3ED033AB" w14:textId="77777777" w:rsidR="001C2E1F" w:rsidRPr="001C2E1F" w:rsidRDefault="001C2E1F" w:rsidP="001C2E1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545AF14D" w14:textId="00089D1B" w:rsidR="001C2E1F" w:rsidRPr="001C2E1F" w:rsidRDefault="00D57DCE" w:rsidP="001C2E1F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57DCE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1C2E1F" w:rsidRPr="001C2E1F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7DCE">
              <w:rPr>
                <w:rFonts w:asciiTheme="majorBidi" w:hAnsiTheme="majorBidi" w:cstheme="majorBidi"/>
                <w:sz w:val="30"/>
                <w:szCs w:val="30"/>
              </w:rPr>
              <w:t>219</w:t>
            </w:r>
          </w:p>
        </w:tc>
        <w:tc>
          <w:tcPr>
            <w:tcW w:w="180" w:type="dxa"/>
            <w:vAlign w:val="center"/>
          </w:tcPr>
          <w:p w14:paraId="3FE7EA12" w14:textId="77777777" w:rsidR="001C2E1F" w:rsidRPr="00CE726B" w:rsidRDefault="001C2E1F" w:rsidP="001C2E1F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1809656D" w14:textId="5990CD17" w:rsidR="00551534" w:rsidRPr="00CE726B" w:rsidRDefault="00551534" w:rsidP="00CE726B">
      <w:pPr>
        <w:pStyle w:val="a6"/>
        <w:ind w:left="540" w:right="29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56A9B958" w14:textId="3E7E0AC6" w:rsidR="001C4035" w:rsidRDefault="001C4035" w:rsidP="00CE72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04701D6F" w14:textId="77777777" w:rsidR="00375E41" w:rsidRDefault="00375E41" w:rsidP="00CE72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638EA375" w14:textId="7221A4BB" w:rsidR="00375E41" w:rsidRPr="001C2E1F" w:rsidRDefault="00375E41" w:rsidP="00CE72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22"/>
          <w:szCs w:val="22"/>
        </w:rPr>
      </w:pPr>
    </w:p>
    <w:tbl>
      <w:tblPr>
        <w:tblW w:w="14447" w:type="dxa"/>
        <w:tblInd w:w="495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25"/>
        <w:gridCol w:w="179"/>
        <w:gridCol w:w="178"/>
        <w:gridCol w:w="186"/>
        <w:gridCol w:w="178"/>
        <w:gridCol w:w="1078"/>
        <w:gridCol w:w="178"/>
        <w:gridCol w:w="1082"/>
        <w:gridCol w:w="178"/>
        <w:gridCol w:w="1082"/>
        <w:gridCol w:w="178"/>
        <w:gridCol w:w="1085"/>
        <w:gridCol w:w="178"/>
        <w:gridCol w:w="1014"/>
        <w:gridCol w:w="178"/>
        <w:gridCol w:w="992"/>
        <w:gridCol w:w="182"/>
        <w:gridCol w:w="1056"/>
        <w:gridCol w:w="180"/>
        <w:gridCol w:w="1080"/>
        <w:gridCol w:w="180"/>
      </w:tblGrid>
      <w:tr w:rsidR="00375E41" w:rsidRPr="00CE726B" w14:paraId="4150D7DC" w14:textId="77777777" w:rsidTr="00DA7517">
        <w:trPr>
          <w:cantSplit/>
        </w:trPr>
        <w:tc>
          <w:tcPr>
            <w:tcW w:w="3825" w:type="dxa"/>
          </w:tcPr>
          <w:p w14:paraId="199D7CA3" w14:textId="0C0E8B2D" w:rsidR="00375E41" w:rsidRPr="006F130E" w:rsidRDefault="00375E41" w:rsidP="00DA7517">
            <w:pPr>
              <w:tabs>
                <w:tab w:val="left" w:pos="110"/>
              </w:tabs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F130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lastRenderedPageBreak/>
              <w:t>สำหรับงวด</w:t>
            </w:r>
            <w:r w:rsidRPr="006F130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หก</w:t>
            </w:r>
            <w:r w:rsidRPr="006F130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เดือนสิ้นสุด</w:t>
            </w:r>
          </w:p>
        </w:tc>
        <w:tc>
          <w:tcPr>
            <w:tcW w:w="179" w:type="dxa"/>
            <w:vAlign w:val="center"/>
          </w:tcPr>
          <w:p w14:paraId="49C33515" w14:textId="77777777" w:rsidR="00375E41" w:rsidRPr="00CE726B" w:rsidRDefault="00375E41" w:rsidP="00DA7517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60D8457D" w14:textId="77777777" w:rsidR="00375E41" w:rsidRPr="00CE726B" w:rsidRDefault="00375E41" w:rsidP="00DA7517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6" w:type="dxa"/>
            <w:vAlign w:val="center"/>
          </w:tcPr>
          <w:p w14:paraId="63EEA499" w14:textId="77777777" w:rsidR="00375E41" w:rsidRPr="00CE726B" w:rsidRDefault="00375E41" w:rsidP="00DA7517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552D79C4" w14:textId="77777777" w:rsidR="00375E41" w:rsidRPr="00CE726B" w:rsidRDefault="00375E41" w:rsidP="00DA7517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38" w:type="dxa"/>
            <w:gridSpan w:val="3"/>
            <w:vAlign w:val="center"/>
          </w:tcPr>
          <w:p w14:paraId="4CA53B87" w14:textId="77777777" w:rsidR="00375E41" w:rsidRPr="00CE726B" w:rsidRDefault="00375E41" w:rsidP="00DA7517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E72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ธุรกิจการให้เช่า</w:t>
            </w:r>
          </w:p>
        </w:tc>
        <w:tc>
          <w:tcPr>
            <w:tcW w:w="178" w:type="dxa"/>
          </w:tcPr>
          <w:p w14:paraId="79E99663" w14:textId="77777777" w:rsidR="00375E41" w:rsidRPr="00CE726B" w:rsidRDefault="00375E41" w:rsidP="00DA7517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45" w:type="dxa"/>
            <w:gridSpan w:val="3"/>
            <w:vAlign w:val="center"/>
          </w:tcPr>
          <w:p w14:paraId="113B46D5" w14:textId="77777777" w:rsidR="00375E41" w:rsidRPr="00CE726B" w:rsidRDefault="00375E41" w:rsidP="00DA7517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E72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ธุรกิจอื่น</w:t>
            </w:r>
          </w:p>
        </w:tc>
        <w:tc>
          <w:tcPr>
            <w:tcW w:w="178" w:type="dxa"/>
          </w:tcPr>
          <w:p w14:paraId="2A191E64" w14:textId="77777777" w:rsidR="00375E41" w:rsidRPr="00CE726B" w:rsidRDefault="00375E41" w:rsidP="00DA7517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184" w:type="dxa"/>
            <w:gridSpan w:val="3"/>
            <w:vAlign w:val="center"/>
          </w:tcPr>
          <w:p w14:paraId="20AFA0F8" w14:textId="77777777" w:rsidR="00375E41" w:rsidRPr="00CE726B" w:rsidRDefault="00375E41" w:rsidP="00DA7517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E72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ตัดรายการระหว่างกัน</w:t>
            </w:r>
          </w:p>
        </w:tc>
        <w:tc>
          <w:tcPr>
            <w:tcW w:w="182" w:type="dxa"/>
          </w:tcPr>
          <w:p w14:paraId="0CBF1E3E" w14:textId="77777777" w:rsidR="00375E41" w:rsidRPr="00CE726B" w:rsidRDefault="00375E41" w:rsidP="00DA7517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16" w:type="dxa"/>
            <w:gridSpan w:val="3"/>
            <w:vAlign w:val="center"/>
          </w:tcPr>
          <w:p w14:paraId="1AF7E354" w14:textId="77777777" w:rsidR="00375E41" w:rsidRPr="00CE726B" w:rsidRDefault="00375E41" w:rsidP="00DA7517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CE72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รวม</w:t>
            </w:r>
          </w:p>
        </w:tc>
        <w:tc>
          <w:tcPr>
            <w:tcW w:w="180" w:type="dxa"/>
          </w:tcPr>
          <w:p w14:paraId="32D8C6D6" w14:textId="77777777" w:rsidR="00375E41" w:rsidRPr="00CE726B" w:rsidRDefault="00375E41" w:rsidP="00DA7517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75E41" w:rsidRPr="00CE726B" w14:paraId="62165CF0" w14:textId="77777777" w:rsidTr="00DA7517">
        <w:trPr>
          <w:cantSplit/>
        </w:trPr>
        <w:tc>
          <w:tcPr>
            <w:tcW w:w="3825" w:type="dxa"/>
          </w:tcPr>
          <w:p w14:paraId="5575DDC6" w14:textId="1F2397B8" w:rsidR="00375E41" w:rsidRPr="006F130E" w:rsidRDefault="00375E41" w:rsidP="00DA7517">
            <w:pPr>
              <w:tabs>
                <w:tab w:val="left" w:pos="110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F130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  วันที่ </w:t>
            </w:r>
            <w:r w:rsidR="00D57DCE" w:rsidRPr="00D57DC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30</w:t>
            </w:r>
            <w:r w:rsidRPr="006F130E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Pr="006F130E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มิถุนายน</w:t>
            </w:r>
            <w:r w:rsidRPr="006F130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79" w:type="dxa"/>
            <w:vAlign w:val="center"/>
          </w:tcPr>
          <w:p w14:paraId="25C9E061" w14:textId="77777777" w:rsidR="00375E41" w:rsidRPr="00CE726B" w:rsidRDefault="00375E41" w:rsidP="00DA7517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4CB1AED9" w14:textId="77777777" w:rsidR="00375E41" w:rsidRPr="00CE726B" w:rsidRDefault="00375E41" w:rsidP="00DA7517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6" w:type="dxa"/>
            <w:vAlign w:val="center"/>
          </w:tcPr>
          <w:p w14:paraId="578D8ADB" w14:textId="77777777" w:rsidR="00375E41" w:rsidRPr="00CE726B" w:rsidRDefault="00375E41" w:rsidP="00DA7517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6C14CD18" w14:textId="77777777" w:rsidR="00375E41" w:rsidRPr="00CE726B" w:rsidRDefault="00375E41" w:rsidP="00DA7517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vAlign w:val="center"/>
          </w:tcPr>
          <w:p w14:paraId="750D143E" w14:textId="754FC2DA" w:rsidR="00375E41" w:rsidRPr="00CE726B" w:rsidRDefault="00D57DCE" w:rsidP="00DA7517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7D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78" w:type="dxa"/>
            <w:vAlign w:val="center"/>
          </w:tcPr>
          <w:p w14:paraId="11CE788D" w14:textId="77777777" w:rsidR="00375E41" w:rsidRPr="00CE726B" w:rsidRDefault="00375E41" w:rsidP="00DA7517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38F36D99" w14:textId="7EE8A09F" w:rsidR="00375E41" w:rsidRPr="00CE726B" w:rsidRDefault="00D57DCE" w:rsidP="00DA7517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7D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178" w:type="dxa"/>
          </w:tcPr>
          <w:p w14:paraId="6DC05F25" w14:textId="77777777" w:rsidR="00375E41" w:rsidRPr="00CE726B" w:rsidRDefault="00375E41" w:rsidP="00DA7517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080F031C" w14:textId="31B2BC2A" w:rsidR="00375E41" w:rsidRPr="00CE726B" w:rsidRDefault="00D57DCE" w:rsidP="00DA7517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7D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78" w:type="dxa"/>
            <w:vAlign w:val="center"/>
          </w:tcPr>
          <w:p w14:paraId="42F6F59B" w14:textId="77777777" w:rsidR="00375E41" w:rsidRPr="00CE726B" w:rsidRDefault="00375E41" w:rsidP="00DA7517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vAlign w:val="center"/>
          </w:tcPr>
          <w:p w14:paraId="17390A23" w14:textId="06CFBBD1" w:rsidR="00375E41" w:rsidRPr="00CE726B" w:rsidRDefault="00D57DCE" w:rsidP="00DA7517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7D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178" w:type="dxa"/>
          </w:tcPr>
          <w:p w14:paraId="0246977E" w14:textId="77777777" w:rsidR="00375E41" w:rsidRPr="00CE726B" w:rsidRDefault="00375E41" w:rsidP="00DA7517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4" w:type="dxa"/>
            <w:vAlign w:val="center"/>
          </w:tcPr>
          <w:p w14:paraId="692E67C8" w14:textId="402BAC21" w:rsidR="00375E41" w:rsidRPr="00CE726B" w:rsidRDefault="00D57DCE" w:rsidP="00DA7517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7D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78" w:type="dxa"/>
            <w:vAlign w:val="center"/>
          </w:tcPr>
          <w:p w14:paraId="3450478A" w14:textId="77777777" w:rsidR="00375E41" w:rsidRPr="00CE726B" w:rsidRDefault="00375E41" w:rsidP="00DA7517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vAlign w:val="center"/>
          </w:tcPr>
          <w:p w14:paraId="06D5487C" w14:textId="0A83F0C0" w:rsidR="00375E41" w:rsidRPr="00CE726B" w:rsidRDefault="00D57DCE" w:rsidP="00DA7517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7D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182" w:type="dxa"/>
          </w:tcPr>
          <w:p w14:paraId="3F4A7E3C" w14:textId="77777777" w:rsidR="00375E41" w:rsidRPr="00CE726B" w:rsidRDefault="00375E41" w:rsidP="00DA7517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6" w:type="dxa"/>
            <w:vAlign w:val="center"/>
          </w:tcPr>
          <w:p w14:paraId="27D99EB0" w14:textId="5A684D4D" w:rsidR="00375E41" w:rsidRPr="00CE726B" w:rsidRDefault="00D57DCE" w:rsidP="00DA7517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7D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2563</w:t>
            </w:r>
          </w:p>
        </w:tc>
        <w:tc>
          <w:tcPr>
            <w:tcW w:w="180" w:type="dxa"/>
            <w:vAlign w:val="center"/>
          </w:tcPr>
          <w:p w14:paraId="62A98613" w14:textId="77777777" w:rsidR="00375E41" w:rsidRPr="00CE726B" w:rsidRDefault="00375E41" w:rsidP="00DA7517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1C897353" w14:textId="04F57805" w:rsidR="00375E41" w:rsidRPr="00CE726B" w:rsidRDefault="00D57DCE" w:rsidP="00DA7517">
            <w:pPr>
              <w:pStyle w:val="acctfourfigures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57DC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601A0A9F" w14:textId="77777777" w:rsidR="00375E41" w:rsidRPr="00CE726B" w:rsidRDefault="00375E41" w:rsidP="00DA7517">
            <w:pPr>
              <w:pStyle w:val="acctfourfigures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75E41" w:rsidRPr="00CE726B" w14:paraId="345E8C4A" w14:textId="77777777" w:rsidTr="00DA7517">
        <w:trPr>
          <w:cantSplit/>
        </w:trPr>
        <w:tc>
          <w:tcPr>
            <w:tcW w:w="3825" w:type="dxa"/>
            <w:vAlign w:val="center"/>
          </w:tcPr>
          <w:p w14:paraId="0EF8419A" w14:textId="77777777" w:rsidR="00375E41" w:rsidRPr="00CE726B" w:rsidRDefault="00375E41" w:rsidP="00DA7517">
            <w:pPr>
              <w:pStyle w:val="acctfourfigures"/>
              <w:tabs>
                <w:tab w:val="clear" w:pos="765"/>
                <w:tab w:val="decimal" w:pos="0"/>
              </w:tabs>
              <w:spacing w:line="300" w:lineRule="exac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79" w:type="dxa"/>
          </w:tcPr>
          <w:p w14:paraId="64F95F53" w14:textId="77777777" w:rsidR="00375E41" w:rsidRPr="00CE726B" w:rsidRDefault="00375E41" w:rsidP="00DA751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4DCADDB3" w14:textId="77777777" w:rsidR="00375E41" w:rsidRPr="00CE726B" w:rsidRDefault="00375E41" w:rsidP="00DA751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6" w:type="dxa"/>
          </w:tcPr>
          <w:p w14:paraId="7AA8011A" w14:textId="77777777" w:rsidR="00375E41" w:rsidRPr="00CE726B" w:rsidRDefault="00375E41" w:rsidP="00DA751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1A3F43ED" w14:textId="77777777" w:rsidR="00375E41" w:rsidRPr="00CE726B" w:rsidRDefault="00375E41" w:rsidP="00DA751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21" w:type="dxa"/>
            <w:gridSpan w:val="15"/>
          </w:tcPr>
          <w:p w14:paraId="081D89C8" w14:textId="77777777" w:rsidR="00375E41" w:rsidRPr="00CE726B" w:rsidRDefault="00375E41" w:rsidP="00DA7517">
            <w:pPr>
              <w:tabs>
                <w:tab w:val="left" w:pos="628"/>
              </w:tabs>
              <w:ind w:right="1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CE726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180" w:type="dxa"/>
          </w:tcPr>
          <w:p w14:paraId="703B7759" w14:textId="77777777" w:rsidR="00375E41" w:rsidRPr="00CE726B" w:rsidRDefault="00375E41" w:rsidP="00DA7517">
            <w:pPr>
              <w:ind w:right="-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375E41" w:rsidRPr="00CE726B" w14:paraId="35BA1BC2" w14:textId="77777777" w:rsidTr="00DA7517">
        <w:trPr>
          <w:cantSplit/>
        </w:trPr>
        <w:tc>
          <w:tcPr>
            <w:tcW w:w="3825" w:type="dxa"/>
            <w:vAlign w:val="center"/>
          </w:tcPr>
          <w:p w14:paraId="2A38CF92" w14:textId="77777777" w:rsidR="00375E41" w:rsidRPr="00CE726B" w:rsidRDefault="00375E41" w:rsidP="00DA7517">
            <w:pPr>
              <w:pStyle w:val="acctfourfigures"/>
              <w:tabs>
                <w:tab w:val="clear" w:pos="765"/>
                <w:tab w:val="decimal" w:pos="0"/>
              </w:tabs>
              <w:spacing w:line="300" w:lineRule="exact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E72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ข้อมูลตามส่วนงานดำเนินงาน</w:t>
            </w:r>
          </w:p>
        </w:tc>
        <w:tc>
          <w:tcPr>
            <w:tcW w:w="179" w:type="dxa"/>
          </w:tcPr>
          <w:p w14:paraId="607FE1F6" w14:textId="77777777" w:rsidR="00375E41" w:rsidRPr="00CE726B" w:rsidRDefault="00375E41" w:rsidP="00DA751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250C96FA" w14:textId="77777777" w:rsidR="00375E41" w:rsidRPr="00CE726B" w:rsidRDefault="00375E41" w:rsidP="00DA751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6" w:type="dxa"/>
          </w:tcPr>
          <w:p w14:paraId="6F08AAEA" w14:textId="77777777" w:rsidR="00375E41" w:rsidRPr="00CE726B" w:rsidRDefault="00375E41" w:rsidP="00DA751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3A91D8C1" w14:textId="77777777" w:rsidR="00375E41" w:rsidRPr="00CE726B" w:rsidRDefault="00375E41" w:rsidP="00DA751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083546CC" w14:textId="77777777" w:rsidR="00375E41" w:rsidRPr="00CE726B" w:rsidRDefault="00375E41" w:rsidP="00DA751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7EE9BC0C" w14:textId="77777777" w:rsidR="00375E41" w:rsidRPr="00CE726B" w:rsidRDefault="00375E41" w:rsidP="00DA751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67E0248C" w14:textId="77777777" w:rsidR="00375E41" w:rsidRPr="00CE726B" w:rsidRDefault="00375E41" w:rsidP="00DA751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1CE7095F" w14:textId="77777777" w:rsidR="00375E41" w:rsidRPr="00CE726B" w:rsidRDefault="00375E41" w:rsidP="00DA751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</w:tcPr>
          <w:p w14:paraId="665F3450" w14:textId="77777777" w:rsidR="00375E41" w:rsidRPr="00CE726B" w:rsidRDefault="00375E41" w:rsidP="00DA751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6D66C0BE" w14:textId="77777777" w:rsidR="00375E41" w:rsidRPr="00CE726B" w:rsidRDefault="00375E41" w:rsidP="00DA751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</w:tcPr>
          <w:p w14:paraId="19FD3781" w14:textId="77777777" w:rsidR="00375E41" w:rsidRPr="00CE726B" w:rsidRDefault="00375E41" w:rsidP="00DA751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22471AB8" w14:textId="77777777" w:rsidR="00375E41" w:rsidRPr="00CE726B" w:rsidRDefault="00375E41" w:rsidP="00DA751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</w:tcPr>
          <w:p w14:paraId="1CD8C9EE" w14:textId="77777777" w:rsidR="00375E41" w:rsidRPr="00CE726B" w:rsidRDefault="00375E41" w:rsidP="00DA7517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</w:tcPr>
          <w:p w14:paraId="43C77512" w14:textId="77777777" w:rsidR="00375E41" w:rsidRPr="00CE726B" w:rsidRDefault="00375E41" w:rsidP="00DA751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</w:tcPr>
          <w:p w14:paraId="55E30390" w14:textId="77777777" w:rsidR="00375E41" w:rsidRPr="00CE726B" w:rsidRDefault="00375E41" w:rsidP="00DA751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</w:tcPr>
          <w:p w14:paraId="010C84DB" w14:textId="77777777" w:rsidR="00375E41" w:rsidRPr="00CE726B" w:rsidRDefault="00375E41" w:rsidP="00DA751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</w:tcPr>
          <w:p w14:paraId="58517B5B" w14:textId="77777777" w:rsidR="00375E41" w:rsidRPr="00CE726B" w:rsidRDefault="00375E41" w:rsidP="00DA7517">
            <w:pPr>
              <w:ind w:right="-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48F63BEF" w14:textId="77777777" w:rsidR="00375E41" w:rsidRPr="00CE726B" w:rsidRDefault="00375E41" w:rsidP="00DA7517">
            <w:pPr>
              <w:ind w:right="-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9661804" w14:textId="77777777" w:rsidR="00375E41" w:rsidRPr="00CE726B" w:rsidRDefault="00375E41" w:rsidP="00DA7517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CB42346" w14:textId="77777777" w:rsidR="00375E41" w:rsidRPr="00CE726B" w:rsidRDefault="00375E41" w:rsidP="00DA7517">
            <w:pPr>
              <w:ind w:right="-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375E41" w:rsidRPr="00CE726B" w14:paraId="50F27B44" w14:textId="77777777" w:rsidTr="00DA7517">
        <w:trPr>
          <w:cantSplit/>
        </w:trPr>
        <w:tc>
          <w:tcPr>
            <w:tcW w:w="3825" w:type="dxa"/>
            <w:vAlign w:val="center"/>
          </w:tcPr>
          <w:p w14:paraId="3FC7A776" w14:textId="77777777" w:rsidR="00375E41" w:rsidRPr="00CE726B" w:rsidRDefault="00375E41" w:rsidP="00DA7517">
            <w:pPr>
              <w:pStyle w:val="acctfourfigures"/>
              <w:tabs>
                <w:tab w:val="clear" w:pos="765"/>
                <w:tab w:val="decimal" w:pos="0"/>
              </w:tabs>
              <w:spacing w:line="300" w:lineRule="exact"/>
              <w:ind w:right="-79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CE726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รายได้จากลูกค้าภายนอก</w:t>
            </w:r>
          </w:p>
        </w:tc>
        <w:tc>
          <w:tcPr>
            <w:tcW w:w="179" w:type="dxa"/>
            <w:vAlign w:val="center"/>
          </w:tcPr>
          <w:p w14:paraId="6970265E" w14:textId="77777777" w:rsidR="00375E41" w:rsidRPr="00CE726B" w:rsidRDefault="00375E41" w:rsidP="00DA751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0E7CCF73" w14:textId="77777777" w:rsidR="00375E41" w:rsidRPr="00CE726B" w:rsidRDefault="00375E41" w:rsidP="00DA751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6" w:type="dxa"/>
            <w:vAlign w:val="center"/>
          </w:tcPr>
          <w:p w14:paraId="652F2672" w14:textId="77777777" w:rsidR="00375E41" w:rsidRPr="00CE726B" w:rsidRDefault="00375E41" w:rsidP="00DA7517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8" w:type="dxa"/>
            <w:vAlign w:val="center"/>
          </w:tcPr>
          <w:p w14:paraId="5CE2E20B" w14:textId="77777777" w:rsidR="00375E41" w:rsidRPr="00CE726B" w:rsidRDefault="00375E41" w:rsidP="00DA751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vAlign w:val="center"/>
          </w:tcPr>
          <w:p w14:paraId="070698CA" w14:textId="5C38EDB0" w:rsidR="00375E41" w:rsidRPr="00CE726B" w:rsidRDefault="00D57DCE" w:rsidP="00DA7517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7DCE">
              <w:rPr>
                <w:rFonts w:asciiTheme="majorBidi" w:hAnsiTheme="majorBidi"/>
                <w:sz w:val="30"/>
                <w:szCs w:val="30"/>
              </w:rPr>
              <w:t>213</w:t>
            </w:r>
            <w:r w:rsidR="009960AD" w:rsidRPr="009960A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7DCE">
              <w:rPr>
                <w:rFonts w:asciiTheme="majorBidi" w:hAnsiTheme="majorBidi"/>
                <w:sz w:val="30"/>
                <w:szCs w:val="30"/>
              </w:rPr>
              <w:t>647</w:t>
            </w:r>
          </w:p>
        </w:tc>
        <w:tc>
          <w:tcPr>
            <w:tcW w:w="178" w:type="dxa"/>
            <w:vAlign w:val="center"/>
          </w:tcPr>
          <w:p w14:paraId="23203A3A" w14:textId="77777777" w:rsidR="00375E41" w:rsidRPr="00CE726B" w:rsidRDefault="00375E41" w:rsidP="00DA751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2666896E" w14:textId="55728140" w:rsidR="00375E41" w:rsidRPr="00CE726B" w:rsidRDefault="00D57DCE" w:rsidP="00DA7517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7DCE">
              <w:rPr>
                <w:rFonts w:asciiTheme="majorBidi" w:hAnsiTheme="majorBidi"/>
                <w:sz w:val="30"/>
                <w:szCs w:val="30"/>
              </w:rPr>
              <w:t>114</w:t>
            </w:r>
            <w:r w:rsidR="009960AD" w:rsidRPr="009960A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7DCE">
              <w:rPr>
                <w:rFonts w:asciiTheme="majorBidi" w:hAnsiTheme="majorBidi"/>
                <w:sz w:val="30"/>
                <w:szCs w:val="30"/>
              </w:rPr>
              <w:t>969</w:t>
            </w:r>
          </w:p>
        </w:tc>
        <w:tc>
          <w:tcPr>
            <w:tcW w:w="178" w:type="dxa"/>
            <w:vAlign w:val="center"/>
          </w:tcPr>
          <w:p w14:paraId="46B309F1" w14:textId="77777777" w:rsidR="00375E41" w:rsidRPr="00CE726B" w:rsidRDefault="00375E41" w:rsidP="00DA751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5D91393E" w14:textId="25D3FD85" w:rsidR="00375E41" w:rsidRPr="00CE726B" w:rsidRDefault="00D57DCE" w:rsidP="00DA751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57DCE">
              <w:rPr>
                <w:rFonts w:asciiTheme="majorBidi" w:hAnsiTheme="majorBidi"/>
                <w:sz w:val="30"/>
                <w:szCs w:val="30"/>
              </w:rPr>
              <w:t>978</w:t>
            </w:r>
          </w:p>
        </w:tc>
        <w:tc>
          <w:tcPr>
            <w:tcW w:w="178" w:type="dxa"/>
            <w:vAlign w:val="center"/>
          </w:tcPr>
          <w:p w14:paraId="274DDF6F" w14:textId="77777777" w:rsidR="00375E41" w:rsidRPr="00CE726B" w:rsidRDefault="00375E41" w:rsidP="00DA751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center"/>
          </w:tcPr>
          <w:p w14:paraId="71816BFB" w14:textId="3D3B7D0C" w:rsidR="00375E41" w:rsidRPr="00CE726B" w:rsidRDefault="00D57DCE" w:rsidP="00DA7517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7DCE">
              <w:rPr>
                <w:rFonts w:asciiTheme="majorBidi" w:hAnsiTheme="majorBidi"/>
                <w:sz w:val="30"/>
                <w:szCs w:val="30"/>
              </w:rPr>
              <w:t>2</w:t>
            </w:r>
            <w:r w:rsidR="009960AD" w:rsidRPr="009960A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7DCE">
              <w:rPr>
                <w:rFonts w:asciiTheme="majorBidi" w:hAnsiTheme="majorBidi"/>
                <w:sz w:val="30"/>
                <w:szCs w:val="30"/>
              </w:rPr>
              <w:t>556</w:t>
            </w:r>
          </w:p>
        </w:tc>
        <w:tc>
          <w:tcPr>
            <w:tcW w:w="178" w:type="dxa"/>
            <w:vAlign w:val="center"/>
          </w:tcPr>
          <w:p w14:paraId="0D18610A" w14:textId="77777777" w:rsidR="00375E41" w:rsidRPr="00CE726B" w:rsidRDefault="00375E41" w:rsidP="00DA751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  <w:vAlign w:val="center"/>
          </w:tcPr>
          <w:p w14:paraId="7B4F82FD" w14:textId="346D7E2E" w:rsidR="00375E41" w:rsidRPr="00CE726B" w:rsidRDefault="009960AD" w:rsidP="007D62BF">
            <w:pPr>
              <w:tabs>
                <w:tab w:val="clear" w:pos="454"/>
                <w:tab w:val="clear" w:pos="680"/>
                <w:tab w:val="clear" w:pos="907"/>
                <w:tab w:val="left" w:pos="460"/>
                <w:tab w:val="left" w:pos="730"/>
              </w:tabs>
              <w:ind w:right="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center"/>
          </w:tcPr>
          <w:p w14:paraId="34611341" w14:textId="77777777" w:rsidR="00375E41" w:rsidRPr="00CE726B" w:rsidRDefault="00375E41" w:rsidP="00DA751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center"/>
          </w:tcPr>
          <w:p w14:paraId="0B2C7B75" w14:textId="30B9B623" w:rsidR="00375E41" w:rsidRPr="00CE726B" w:rsidRDefault="009960AD" w:rsidP="00DA7517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2" w:type="dxa"/>
            <w:vAlign w:val="center"/>
          </w:tcPr>
          <w:p w14:paraId="4488FEFC" w14:textId="77777777" w:rsidR="00375E41" w:rsidRPr="00CE726B" w:rsidRDefault="00375E41" w:rsidP="00DA751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center"/>
          </w:tcPr>
          <w:p w14:paraId="56AAEE53" w14:textId="5DCC8BEA" w:rsidR="00375E41" w:rsidRPr="00CE726B" w:rsidRDefault="00D57DCE" w:rsidP="00DA7517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7DCE">
              <w:rPr>
                <w:rFonts w:asciiTheme="majorBidi" w:hAnsiTheme="majorBidi" w:cstheme="majorBidi"/>
                <w:sz w:val="30"/>
                <w:szCs w:val="30"/>
              </w:rPr>
              <w:t>214</w:t>
            </w:r>
            <w:r w:rsidR="009960AD" w:rsidRPr="009960A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7DCE">
              <w:rPr>
                <w:rFonts w:asciiTheme="majorBidi" w:hAnsiTheme="majorBidi" w:cstheme="majorBidi"/>
                <w:sz w:val="30"/>
                <w:szCs w:val="30"/>
              </w:rPr>
              <w:t>625</w:t>
            </w:r>
          </w:p>
        </w:tc>
        <w:tc>
          <w:tcPr>
            <w:tcW w:w="180" w:type="dxa"/>
            <w:vAlign w:val="center"/>
          </w:tcPr>
          <w:p w14:paraId="7685CBC1" w14:textId="77777777" w:rsidR="00375E41" w:rsidRPr="00CE726B" w:rsidRDefault="00375E41" w:rsidP="00DA7517">
            <w:pPr>
              <w:ind w:right="-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center"/>
          </w:tcPr>
          <w:p w14:paraId="05E690A5" w14:textId="2E00CF1C" w:rsidR="00375E41" w:rsidRPr="00CE726B" w:rsidRDefault="00D57DCE" w:rsidP="00DA7517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57DCE">
              <w:rPr>
                <w:rFonts w:asciiTheme="majorBidi" w:hAnsiTheme="majorBidi" w:cstheme="majorBidi"/>
                <w:sz w:val="30"/>
                <w:szCs w:val="30"/>
              </w:rPr>
              <w:t>117</w:t>
            </w:r>
            <w:r w:rsidR="009960AD" w:rsidRPr="009960A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7DCE">
              <w:rPr>
                <w:rFonts w:asciiTheme="majorBidi" w:hAnsiTheme="majorBidi" w:cstheme="majorBidi"/>
                <w:sz w:val="30"/>
                <w:szCs w:val="30"/>
              </w:rPr>
              <w:t>525</w:t>
            </w:r>
          </w:p>
        </w:tc>
        <w:tc>
          <w:tcPr>
            <w:tcW w:w="180" w:type="dxa"/>
            <w:vAlign w:val="center"/>
          </w:tcPr>
          <w:p w14:paraId="7947C236" w14:textId="77777777" w:rsidR="00375E41" w:rsidRPr="00CE726B" w:rsidRDefault="00375E41" w:rsidP="00DA7517">
            <w:pPr>
              <w:ind w:right="-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375E41" w:rsidRPr="00CE726B" w14:paraId="786127C7" w14:textId="77777777" w:rsidTr="00DA7517">
        <w:trPr>
          <w:cantSplit/>
        </w:trPr>
        <w:tc>
          <w:tcPr>
            <w:tcW w:w="3825" w:type="dxa"/>
            <w:vAlign w:val="center"/>
          </w:tcPr>
          <w:p w14:paraId="016FBE0B" w14:textId="77777777" w:rsidR="00375E41" w:rsidRPr="00CE726B" w:rsidRDefault="00375E41" w:rsidP="00DA7517">
            <w:pPr>
              <w:pStyle w:val="acctfourfigures"/>
              <w:tabs>
                <w:tab w:val="clear" w:pos="765"/>
                <w:tab w:val="decimal" w:pos="0"/>
              </w:tabs>
              <w:spacing w:line="300" w:lineRule="exac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E726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 รายได้ระหว่างส่วนงาน</w:t>
            </w:r>
          </w:p>
        </w:tc>
        <w:tc>
          <w:tcPr>
            <w:tcW w:w="179" w:type="dxa"/>
            <w:vAlign w:val="center"/>
          </w:tcPr>
          <w:p w14:paraId="36DA5369" w14:textId="77777777" w:rsidR="00375E41" w:rsidRPr="00CE726B" w:rsidRDefault="00375E41" w:rsidP="00DA751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70BEAB73" w14:textId="77777777" w:rsidR="00375E41" w:rsidRPr="00CE726B" w:rsidRDefault="00375E41" w:rsidP="00DA751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6" w:type="dxa"/>
            <w:vAlign w:val="center"/>
          </w:tcPr>
          <w:p w14:paraId="5DC44AF2" w14:textId="77777777" w:rsidR="00375E41" w:rsidRPr="00CE726B" w:rsidRDefault="00375E41" w:rsidP="00DA751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4E7BFC9B" w14:textId="77777777" w:rsidR="00375E41" w:rsidRPr="00CE726B" w:rsidRDefault="00375E41" w:rsidP="00DA751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vAlign w:val="center"/>
          </w:tcPr>
          <w:p w14:paraId="0596A638" w14:textId="2E508663" w:rsidR="00375E41" w:rsidRPr="00CE726B" w:rsidRDefault="009960AD" w:rsidP="00DA751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center"/>
          </w:tcPr>
          <w:p w14:paraId="7F7378FF" w14:textId="77777777" w:rsidR="00375E41" w:rsidRPr="00CE726B" w:rsidRDefault="00375E41" w:rsidP="00DA751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vAlign w:val="center"/>
          </w:tcPr>
          <w:p w14:paraId="0BF5D9DB" w14:textId="62405FE6" w:rsidR="00375E41" w:rsidRPr="00CE726B" w:rsidRDefault="009960AD" w:rsidP="00DA751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center"/>
          </w:tcPr>
          <w:p w14:paraId="71B36CEA" w14:textId="77777777" w:rsidR="00375E41" w:rsidRPr="00CE726B" w:rsidRDefault="00375E41" w:rsidP="00DA751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vAlign w:val="center"/>
          </w:tcPr>
          <w:p w14:paraId="0B663C5B" w14:textId="39D26DDA" w:rsidR="00375E41" w:rsidRPr="00CE726B" w:rsidRDefault="00D57DCE" w:rsidP="00DA751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57DCE">
              <w:rPr>
                <w:rFonts w:asciiTheme="majorBidi" w:hAnsiTheme="majorBidi"/>
                <w:sz w:val="30"/>
                <w:szCs w:val="30"/>
              </w:rPr>
              <w:t>42</w:t>
            </w:r>
            <w:r w:rsidR="009960AD" w:rsidRPr="009960A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7DCE">
              <w:rPr>
                <w:rFonts w:asciiTheme="majorBidi" w:hAnsiTheme="majorBidi"/>
                <w:sz w:val="30"/>
                <w:szCs w:val="30"/>
              </w:rPr>
              <w:t>035</w:t>
            </w:r>
          </w:p>
        </w:tc>
        <w:tc>
          <w:tcPr>
            <w:tcW w:w="178" w:type="dxa"/>
            <w:vAlign w:val="center"/>
          </w:tcPr>
          <w:p w14:paraId="6C261F89" w14:textId="77777777" w:rsidR="00375E41" w:rsidRPr="00CE726B" w:rsidRDefault="00375E41" w:rsidP="00DA751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vAlign w:val="center"/>
          </w:tcPr>
          <w:p w14:paraId="0D94B89E" w14:textId="5AABF5E3" w:rsidR="00375E41" w:rsidRPr="00CE726B" w:rsidRDefault="009960AD" w:rsidP="00DA751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center"/>
          </w:tcPr>
          <w:p w14:paraId="1D7B43F7" w14:textId="77777777" w:rsidR="00375E41" w:rsidRPr="00CE726B" w:rsidRDefault="00375E41" w:rsidP="00DA751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  <w:tcBorders>
              <w:bottom w:val="single" w:sz="4" w:space="0" w:color="auto"/>
            </w:tcBorders>
            <w:vAlign w:val="center"/>
          </w:tcPr>
          <w:p w14:paraId="1CEB27E9" w14:textId="4E318605" w:rsidR="00375E41" w:rsidRPr="00CE726B" w:rsidRDefault="009960AD" w:rsidP="00DA751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960A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57DCE" w:rsidRPr="00D57DCE">
              <w:rPr>
                <w:rFonts w:asciiTheme="majorBidi" w:hAnsiTheme="majorBidi" w:cstheme="majorBidi"/>
                <w:sz w:val="30"/>
                <w:szCs w:val="30"/>
              </w:rPr>
              <w:t>42</w:t>
            </w:r>
            <w:r w:rsidRPr="009960A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57DCE" w:rsidRPr="00D57DCE">
              <w:rPr>
                <w:rFonts w:asciiTheme="majorBidi" w:hAnsiTheme="majorBidi" w:cstheme="majorBidi"/>
                <w:sz w:val="30"/>
                <w:szCs w:val="30"/>
              </w:rPr>
              <w:t>035</w:t>
            </w:r>
            <w:r w:rsidRPr="009960A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78" w:type="dxa"/>
            <w:vAlign w:val="center"/>
          </w:tcPr>
          <w:p w14:paraId="0466CC92" w14:textId="77777777" w:rsidR="00375E41" w:rsidRPr="00CE726B" w:rsidRDefault="00375E41" w:rsidP="00DA751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76C2B5FB" w14:textId="5F8D380D" w:rsidR="00375E41" w:rsidRPr="00CE726B" w:rsidRDefault="009960AD" w:rsidP="00DA751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2" w:type="dxa"/>
            <w:vAlign w:val="center"/>
          </w:tcPr>
          <w:p w14:paraId="26CC6030" w14:textId="77777777" w:rsidR="00375E41" w:rsidRPr="00CE726B" w:rsidRDefault="00375E41" w:rsidP="00DA751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  <w:vAlign w:val="center"/>
          </w:tcPr>
          <w:p w14:paraId="0992CA9D" w14:textId="738AD928" w:rsidR="00375E41" w:rsidRPr="00CE726B" w:rsidRDefault="009960AD" w:rsidP="00DA7517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center"/>
          </w:tcPr>
          <w:p w14:paraId="5F738CD9" w14:textId="77777777" w:rsidR="00375E41" w:rsidRPr="00CE726B" w:rsidRDefault="00375E41" w:rsidP="00DA7517">
            <w:pPr>
              <w:ind w:right="-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6EEF5A4A" w14:textId="2A35F87F" w:rsidR="00375E41" w:rsidRPr="00CE726B" w:rsidRDefault="009960AD" w:rsidP="00DA7517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center"/>
          </w:tcPr>
          <w:p w14:paraId="6F67B394" w14:textId="77777777" w:rsidR="00375E41" w:rsidRPr="00CE726B" w:rsidRDefault="00375E41" w:rsidP="00DA7517">
            <w:pPr>
              <w:ind w:right="-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375E41" w:rsidRPr="00CE726B" w14:paraId="7ABFF5A4" w14:textId="77777777" w:rsidTr="00DA7517">
        <w:trPr>
          <w:cantSplit/>
        </w:trPr>
        <w:tc>
          <w:tcPr>
            <w:tcW w:w="3825" w:type="dxa"/>
            <w:vAlign w:val="center"/>
          </w:tcPr>
          <w:p w14:paraId="423FF69A" w14:textId="77777777" w:rsidR="00375E41" w:rsidRPr="00CE726B" w:rsidRDefault="00375E41" w:rsidP="00DA7517">
            <w:pPr>
              <w:spacing w:line="300" w:lineRule="exac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E72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79" w:type="dxa"/>
            <w:vAlign w:val="center"/>
          </w:tcPr>
          <w:p w14:paraId="2AE44EC8" w14:textId="77777777" w:rsidR="00375E41" w:rsidRPr="00CE726B" w:rsidRDefault="00375E41" w:rsidP="00DA7517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13AF2A85" w14:textId="77777777" w:rsidR="00375E41" w:rsidRPr="00CE726B" w:rsidRDefault="00375E41" w:rsidP="00DA7517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6" w:type="dxa"/>
            <w:vAlign w:val="center"/>
          </w:tcPr>
          <w:p w14:paraId="41FEFE51" w14:textId="77777777" w:rsidR="00375E41" w:rsidRPr="00CE726B" w:rsidRDefault="00375E41" w:rsidP="00DA7517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6E6F46A2" w14:textId="77777777" w:rsidR="00375E41" w:rsidRPr="00CE726B" w:rsidRDefault="00375E41" w:rsidP="00DA7517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DF5B38E" w14:textId="205C8930" w:rsidR="00375E41" w:rsidRPr="00CE726B" w:rsidRDefault="00D57DCE" w:rsidP="00DA7517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7DCE">
              <w:rPr>
                <w:rFonts w:asciiTheme="majorBidi" w:hAnsiTheme="majorBidi"/>
                <w:b/>
                <w:bCs/>
                <w:sz w:val="30"/>
                <w:szCs w:val="30"/>
              </w:rPr>
              <w:t>213</w:t>
            </w:r>
            <w:r w:rsidR="009960AD" w:rsidRPr="009960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57DCE">
              <w:rPr>
                <w:rFonts w:asciiTheme="majorBidi" w:hAnsiTheme="majorBidi"/>
                <w:b/>
                <w:bCs/>
                <w:sz w:val="30"/>
                <w:szCs w:val="30"/>
              </w:rPr>
              <w:t>647</w:t>
            </w:r>
          </w:p>
        </w:tc>
        <w:tc>
          <w:tcPr>
            <w:tcW w:w="178" w:type="dxa"/>
            <w:vAlign w:val="center"/>
          </w:tcPr>
          <w:p w14:paraId="15F62E6C" w14:textId="77777777" w:rsidR="00375E41" w:rsidRPr="00CE726B" w:rsidRDefault="00375E41" w:rsidP="00DA7517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05FA4ED" w14:textId="640715D2" w:rsidR="00375E41" w:rsidRPr="00CE726B" w:rsidRDefault="00D57DCE" w:rsidP="00DA7517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7DCE">
              <w:rPr>
                <w:rFonts w:asciiTheme="majorBidi" w:hAnsiTheme="majorBidi"/>
                <w:b/>
                <w:bCs/>
                <w:sz w:val="30"/>
                <w:szCs w:val="30"/>
              </w:rPr>
              <w:t>114</w:t>
            </w:r>
            <w:r w:rsidR="009960AD" w:rsidRPr="009960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57DCE">
              <w:rPr>
                <w:rFonts w:asciiTheme="majorBidi" w:hAnsiTheme="majorBidi"/>
                <w:b/>
                <w:bCs/>
                <w:sz w:val="30"/>
                <w:szCs w:val="30"/>
              </w:rPr>
              <w:t>969</w:t>
            </w:r>
          </w:p>
        </w:tc>
        <w:tc>
          <w:tcPr>
            <w:tcW w:w="178" w:type="dxa"/>
            <w:vAlign w:val="center"/>
          </w:tcPr>
          <w:p w14:paraId="1046DAB6" w14:textId="77777777" w:rsidR="00375E41" w:rsidRPr="00CE726B" w:rsidRDefault="00375E41" w:rsidP="00DA7517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9413DF4" w14:textId="786B4AA6" w:rsidR="00375E41" w:rsidRPr="00CE726B" w:rsidRDefault="00D57DCE" w:rsidP="00DA7517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7DCE">
              <w:rPr>
                <w:rFonts w:asciiTheme="majorBidi" w:hAnsiTheme="majorBidi"/>
                <w:b/>
                <w:bCs/>
                <w:sz w:val="30"/>
                <w:szCs w:val="30"/>
              </w:rPr>
              <w:t>43</w:t>
            </w:r>
            <w:r w:rsidR="009960AD" w:rsidRPr="009960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57DCE">
              <w:rPr>
                <w:rFonts w:asciiTheme="majorBidi" w:hAnsiTheme="majorBidi"/>
                <w:b/>
                <w:bCs/>
                <w:sz w:val="30"/>
                <w:szCs w:val="30"/>
              </w:rPr>
              <w:t>013</w:t>
            </w:r>
          </w:p>
        </w:tc>
        <w:tc>
          <w:tcPr>
            <w:tcW w:w="178" w:type="dxa"/>
            <w:vAlign w:val="center"/>
          </w:tcPr>
          <w:p w14:paraId="26F27835" w14:textId="77777777" w:rsidR="00375E41" w:rsidRPr="00CE726B" w:rsidRDefault="00375E41" w:rsidP="00DA7517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EFA566E" w14:textId="3912CDFD" w:rsidR="00375E41" w:rsidRPr="00CE726B" w:rsidRDefault="00D57DCE" w:rsidP="00DA7517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7DCE">
              <w:rPr>
                <w:rFonts w:asciiTheme="majorBidi" w:hAnsiTheme="majorBidi"/>
                <w:b/>
                <w:bCs/>
                <w:sz w:val="30"/>
                <w:szCs w:val="30"/>
              </w:rPr>
              <w:t>2</w:t>
            </w:r>
            <w:r w:rsidR="009960AD" w:rsidRPr="009960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57DCE">
              <w:rPr>
                <w:rFonts w:asciiTheme="majorBidi" w:hAnsiTheme="majorBidi"/>
                <w:b/>
                <w:bCs/>
                <w:sz w:val="30"/>
                <w:szCs w:val="30"/>
              </w:rPr>
              <w:t>556</w:t>
            </w:r>
          </w:p>
        </w:tc>
        <w:tc>
          <w:tcPr>
            <w:tcW w:w="178" w:type="dxa"/>
            <w:vAlign w:val="center"/>
          </w:tcPr>
          <w:p w14:paraId="24D29740" w14:textId="77777777" w:rsidR="00375E41" w:rsidRPr="00CE726B" w:rsidRDefault="00375E41" w:rsidP="00DA7517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E012B32" w14:textId="198D50AE" w:rsidR="00375E41" w:rsidRPr="00CE726B" w:rsidRDefault="009960AD" w:rsidP="00DA7517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960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D57DCE" w:rsidRPr="00D57D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</w:t>
            </w:r>
            <w:r w:rsidRPr="009960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D57DCE" w:rsidRPr="00D57D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035</w:t>
            </w:r>
            <w:r w:rsidRPr="009960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78" w:type="dxa"/>
            <w:vAlign w:val="center"/>
          </w:tcPr>
          <w:p w14:paraId="4DE2F8CD" w14:textId="77777777" w:rsidR="00375E41" w:rsidRPr="00CE726B" w:rsidRDefault="00375E41" w:rsidP="00DA7517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76FAFEF" w14:textId="47AC34AC" w:rsidR="00375E41" w:rsidRPr="00CE726B" w:rsidRDefault="009960AD" w:rsidP="00DA7517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2" w:type="dxa"/>
            <w:vAlign w:val="center"/>
          </w:tcPr>
          <w:p w14:paraId="32BD2709" w14:textId="77777777" w:rsidR="00375E41" w:rsidRPr="00CE726B" w:rsidRDefault="00375E41" w:rsidP="00DA7517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D8F5B7D" w14:textId="25AED135" w:rsidR="00375E41" w:rsidRPr="009960AD" w:rsidRDefault="00D57DCE" w:rsidP="009960AD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57D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214</w:t>
            </w:r>
            <w:r w:rsidR="009960AD" w:rsidRPr="009960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57D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625</w:t>
            </w:r>
          </w:p>
        </w:tc>
        <w:tc>
          <w:tcPr>
            <w:tcW w:w="180" w:type="dxa"/>
            <w:vAlign w:val="center"/>
          </w:tcPr>
          <w:p w14:paraId="1FB58E5F" w14:textId="77777777" w:rsidR="00375E41" w:rsidRPr="00CE726B" w:rsidRDefault="00375E41" w:rsidP="00DA7517">
            <w:pPr>
              <w:ind w:right="-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323A2B0" w14:textId="570B3C4C" w:rsidR="00375E41" w:rsidRPr="009960AD" w:rsidRDefault="00D57DCE" w:rsidP="009960AD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7D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117</w:t>
            </w:r>
            <w:r w:rsidR="009960AD" w:rsidRPr="009960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57D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525</w:t>
            </w:r>
          </w:p>
        </w:tc>
        <w:tc>
          <w:tcPr>
            <w:tcW w:w="180" w:type="dxa"/>
            <w:vAlign w:val="center"/>
          </w:tcPr>
          <w:p w14:paraId="5924FB0D" w14:textId="77777777" w:rsidR="00375E41" w:rsidRPr="00CE726B" w:rsidRDefault="00375E41" w:rsidP="00DA7517">
            <w:pPr>
              <w:ind w:right="-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375E41" w:rsidRPr="00CE726B" w14:paraId="18D6CF81" w14:textId="77777777" w:rsidTr="00DA7517">
        <w:trPr>
          <w:cantSplit/>
          <w:trHeight w:val="325"/>
        </w:trPr>
        <w:tc>
          <w:tcPr>
            <w:tcW w:w="3825" w:type="dxa"/>
            <w:vAlign w:val="center"/>
          </w:tcPr>
          <w:p w14:paraId="313F7F34" w14:textId="77777777" w:rsidR="00375E41" w:rsidRPr="00CE726B" w:rsidRDefault="00375E41" w:rsidP="00DA7517">
            <w:pPr>
              <w:spacing w:line="180" w:lineRule="atLeast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9" w:type="dxa"/>
            <w:vAlign w:val="center"/>
          </w:tcPr>
          <w:p w14:paraId="6BFFB3A6" w14:textId="77777777" w:rsidR="00375E41" w:rsidRPr="00CE726B" w:rsidRDefault="00375E41" w:rsidP="00DA7517">
            <w:pPr>
              <w:pStyle w:val="acctfourfigures"/>
              <w:tabs>
                <w:tab w:val="clear" w:pos="765"/>
                <w:tab w:val="decimal" w:pos="639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4B9BC544" w14:textId="77777777" w:rsidR="00375E41" w:rsidRPr="00CE726B" w:rsidRDefault="00375E41" w:rsidP="00DA7517">
            <w:pPr>
              <w:pStyle w:val="acctfourfigures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6" w:type="dxa"/>
            <w:vAlign w:val="center"/>
          </w:tcPr>
          <w:p w14:paraId="31EB9327" w14:textId="77777777" w:rsidR="00375E41" w:rsidRPr="00CE726B" w:rsidRDefault="00375E41" w:rsidP="00DA7517">
            <w:pPr>
              <w:pStyle w:val="acctfourfigures"/>
              <w:tabs>
                <w:tab w:val="clear" w:pos="765"/>
                <w:tab w:val="decimal" w:pos="639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357903A7" w14:textId="77777777" w:rsidR="00375E41" w:rsidRPr="00CE726B" w:rsidRDefault="00375E41" w:rsidP="00DA7517">
            <w:pPr>
              <w:pStyle w:val="acctfourfigures"/>
              <w:tabs>
                <w:tab w:val="clear" w:pos="765"/>
                <w:tab w:val="decimal" w:pos="64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  <w:vAlign w:val="center"/>
          </w:tcPr>
          <w:p w14:paraId="7E8DF841" w14:textId="77777777" w:rsidR="00375E41" w:rsidRPr="00CE726B" w:rsidRDefault="00375E41" w:rsidP="00DA7517">
            <w:pPr>
              <w:pStyle w:val="acctfourfigures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2779C69B" w14:textId="77777777" w:rsidR="00375E41" w:rsidRPr="00CE726B" w:rsidRDefault="00375E41" w:rsidP="00DA7517">
            <w:pPr>
              <w:pStyle w:val="acctfourfigures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double" w:sz="4" w:space="0" w:color="auto"/>
            </w:tcBorders>
            <w:vAlign w:val="center"/>
          </w:tcPr>
          <w:p w14:paraId="05C4FEDB" w14:textId="77777777" w:rsidR="00375E41" w:rsidRPr="00CE726B" w:rsidRDefault="00375E41" w:rsidP="00DA7517">
            <w:pPr>
              <w:pStyle w:val="acctfourfigures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7171C32A" w14:textId="77777777" w:rsidR="00375E41" w:rsidRPr="00CE726B" w:rsidRDefault="00375E41" w:rsidP="00DA7517">
            <w:pPr>
              <w:pStyle w:val="acctfourfigures"/>
              <w:tabs>
                <w:tab w:val="clear" w:pos="765"/>
                <w:tab w:val="decimal" w:pos="64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double" w:sz="4" w:space="0" w:color="auto"/>
            </w:tcBorders>
            <w:vAlign w:val="center"/>
          </w:tcPr>
          <w:p w14:paraId="34591786" w14:textId="77777777" w:rsidR="00375E41" w:rsidRPr="00CE726B" w:rsidRDefault="00375E41" w:rsidP="00DA7517">
            <w:pPr>
              <w:pStyle w:val="acctfourfigures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58E82D7F" w14:textId="77777777" w:rsidR="00375E41" w:rsidRPr="00CE726B" w:rsidRDefault="00375E41" w:rsidP="00DA7517">
            <w:pPr>
              <w:pStyle w:val="acctfourfigures"/>
              <w:tabs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double" w:sz="4" w:space="0" w:color="auto"/>
            </w:tcBorders>
            <w:vAlign w:val="center"/>
          </w:tcPr>
          <w:p w14:paraId="5E26355B" w14:textId="77777777" w:rsidR="00375E41" w:rsidRPr="00CE726B" w:rsidRDefault="00375E41" w:rsidP="00DA7517">
            <w:pPr>
              <w:pStyle w:val="acctfourfigures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7AD9C430" w14:textId="77777777" w:rsidR="00375E41" w:rsidRPr="00CE726B" w:rsidRDefault="00375E41" w:rsidP="00DA7517">
            <w:pPr>
              <w:pStyle w:val="acctfourfigures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  <w:tcBorders>
              <w:top w:val="double" w:sz="4" w:space="0" w:color="auto"/>
            </w:tcBorders>
            <w:vAlign w:val="center"/>
          </w:tcPr>
          <w:p w14:paraId="0F48675E" w14:textId="77777777" w:rsidR="00375E41" w:rsidRPr="00CE726B" w:rsidRDefault="00375E41" w:rsidP="00DA7517">
            <w:pPr>
              <w:spacing w:line="18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67B2336C" w14:textId="77777777" w:rsidR="00375E41" w:rsidRPr="00CE726B" w:rsidRDefault="00375E41" w:rsidP="00DA7517">
            <w:pPr>
              <w:pStyle w:val="acctfourfigures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center"/>
          </w:tcPr>
          <w:p w14:paraId="3A6BB1DE" w14:textId="77777777" w:rsidR="00375E41" w:rsidRPr="00CE726B" w:rsidRDefault="00375E41" w:rsidP="00DA7517">
            <w:pPr>
              <w:pStyle w:val="acctfourfigures"/>
              <w:tabs>
                <w:tab w:val="clear" w:pos="765"/>
                <w:tab w:val="decimal" w:pos="55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  <w:vAlign w:val="center"/>
          </w:tcPr>
          <w:p w14:paraId="5093603F" w14:textId="77777777" w:rsidR="00375E41" w:rsidRPr="00CE726B" w:rsidRDefault="00375E41" w:rsidP="00DA7517">
            <w:pPr>
              <w:pStyle w:val="acctfourfigures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tcBorders>
              <w:top w:val="double" w:sz="4" w:space="0" w:color="auto"/>
            </w:tcBorders>
            <w:vAlign w:val="center"/>
          </w:tcPr>
          <w:p w14:paraId="40E03F7B" w14:textId="77777777" w:rsidR="00375E41" w:rsidRPr="00CE726B" w:rsidRDefault="00375E41" w:rsidP="00DA7517">
            <w:pPr>
              <w:pStyle w:val="acctfourfigures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14:paraId="75F02F6A" w14:textId="77777777" w:rsidR="00375E41" w:rsidRPr="00CE726B" w:rsidRDefault="00375E41" w:rsidP="00DA7517">
            <w:pPr>
              <w:pStyle w:val="acctfourfigures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center"/>
          </w:tcPr>
          <w:p w14:paraId="1A57FEA1" w14:textId="77777777" w:rsidR="00375E41" w:rsidRPr="00CE726B" w:rsidRDefault="00375E41" w:rsidP="00DA7517">
            <w:pPr>
              <w:spacing w:line="18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14:paraId="3CD0298D" w14:textId="77777777" w:rsidR="00375E41" w:rsidRPr="00CE726B" w:rsidRDefault="00375E41" w:rsidP="00DA7517">
            <w:pPr>
              <w:pStyle w:val="acctfourfigures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75E41" w:rsidRPr="00CE726B" w14:paraId="0D945FE1" w14:textId="77777777" w:rsidTr="00DA7517">
        <w:trPr>
          <w:cantSplit/>
          <w:trHeight w:val="262"/>
        </w:trPr>
        <w:tc>
          <w:tcPr>
            <w:tcW w:w="3825" w:type="dxa"/>
            <w:vAlign w:val="center"/>
          </w:tcPr>
          <w:p w14:paraId="03E35412" w14:textId="77777777" w:rsidR="00375E41" w:rsidRPr="00CE726B" w:rsidRDefault="00375E41" w:rsidP="00DA7517">
            <w:pPr>
              <w:spacing w:line="180" w:lineRule="atLeast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72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179" w:type="dxa"/>
            <w:vAlign w:val="center"/>
          </w:tcPr>
          <w:p w14:paraId="431CDF9A" w14:textId="77777777" w:rsidR="00375E41" w:rsidRPr="00CE726B" w:rsidRDefault="00375E41" w:rsidP="00DA7517">
            <w:pPr>
              <w:pStyle w:val="acctfourfigures"/>
              <w:tabs>
                <w:tab w:val="clear" w:pos="765"/>
                <w:tab w:val="decimal" w:pos="639"/>
              </w:tabs>
              <w:spacing w:line="180" w:lineRule="atLeast"/>
              <w:ind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45BADF1A" w14:textId="77777777" w:rsidR="00375E41" w:rsidRPr="00CE726B" w:rsidRDefault="00375E41" w:rsidP="00DA7517">
            <w:pPr>
              <w:pStyle w:val="acctfourfigures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6" w:type="dxa"/>
            <w:vAlign w:val="center"/>
          </w:tcPr>
          <w:p w14:paraId="2D0DBF37" w14:textId="77777777" w:rsidR="00375E41" w:rsidRPr="00CE726B" w:rsidRDefault="00375E41" w:rsidP="00DA7517">
            <w:pPr>
              <w:pStyle w:val="acctfourfigures"/>
              <w:tabs>
                <w:tab w:val="clear" w:pos="765"/>
                <w:tab w:val="decimal" w:pos="639"/>
              </w:tabs>
              <w:spacing w:line="180" w:lineRule="atLeast"/>
              <w:ind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036D617F" w14:textId="77777777" w:rsidR="00375E41" w:rsidRPr="00CE726B" w:rsidRDefault="00375E41" w:rsidP="00DA7517">
            <w:pPr>
              <w:pStyle w:val="acctfourfigures"/>
              <w:tabs>
                <w:tab w:val="clear" w:pos="765"/>
                <w:tab w:val="decimal" w:pos="64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vAlign w:val="center"/>
          </w:tcPr>
          <w:p w14:paraId="164207AD" w14:textId="77777777" w:rsidR="00375E41" w:rsidRPr="00CE726B" w:rsidRDefault="00375E41" w:rsidP="00DA7517">
            <w:pPr>
              <w:pStyle w:val="acctfourfigures"/>
              <w:tabs>
                <w:tab w:val="clear" w:pos="765"/>
                <w:tab w:val="decimal" w:pos="551"/>
              </w:tabs>
              <w:spacing w:line="180" w:lineRule="atLeast"/>
              <w:ind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7E2D36B6" w14:textId="77777777" w:rsidR="00375E41" w:rsidRPr="00CE726B" w:rsidRDefault="00375E41" w:rsidP="00DA7517">
            <w:pPr>
              <w:pStyle w:val="acctfourfigures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2798CD2B" w14:textId="77777777" w:rsidR="00375E41" w:rsidRPr="00CE726B" w:rsidRDefault="00375E41" w:rsidP="00DA7517">
            <w:pPr>
              <w:pStyle w:val="acctfourfigures"/>
              <w:tabs>
                <w:tab w:val="clear" w:pos="765"/>
                <w:tab w:val="decimal" w:pos="551"/>
              </w:tabs>
              <w:spacing w:line="180" w:lineRule="atLeast"/>
              <w:ind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2C03B793" w14:textId="77777777" w:rsidR="00375E41" w:rsidRPr="00CE726B" w:rsidRDefault="00375E41" w:rsidP="00DA7517">
            <w:pPr>
              <w:pStyle w:val="acctfourfigures"/>
              <w:tabs>
                <w:tab w:val="clear" w:pos="765"/>
                <w:tab w:val="decimal" w:pos="641"/>
              </w:tabs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25A64AC9" w14:textId="77777777" w:rsidR="00375E41" w:rsidRPr="00CE726B" w:rsidRDefault="00375E41" w:rsidP="00DA7517">
            <w:pPr>
              <w:pStyle w:val="acctfourfigures"/>
              <w:tabs>
                <w:tab w:val="clear" w:pos="765"/>
                <w:tab w:val="decimal" w:pos="551"/>
              </w:tabs>
              <w:spacing w:line="180" w:lineRule="atLeast"/>
              <w:ind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778FC653" w14:textId="77777777" w:rsidR="00375E41" w:rsidRPr="00CE726B" w:rsidRDefault="00375E41" w:rsidP="00DA7517">
            <w:pPr>
              <w:pStyle w:val="acctfourfigures"/>
              <w:tabs>
                <w:tab w:val="decimal" w:pos="551"/>
              </w:tabs>
              <w:spacing w:line="180" w:lineRule="atLeast"/>
              <w:ind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center"/>
          </w:tcPr>
          <w:p w14:paraId="61B85F07" w14:textId="77777777" w:rsidR="00375E41" w:rsidRPr="00CE726B" w:rsidRDefault="00375E41" w:rsidP="00DA7517">
            <w:pPr>
              <w:pStyle w:val="acctfourfigures"/>
              <w:tabs>
                <w:tab w:val="clear" w:pos="765"/>
                <w:tab w:val="decimal" w:pos="551"/>
              </w:tabs>
              <w:spacing w:line="180" w:lineRule="atLeast"/>
              <w:ind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79227990" w14:textId="77777777" w:rsidR="00375E41" w:rsidRPr="00CE726B" w:rsidRDefault="00375E41" w:rsidP="00DA7517">
            <w:pPr>
              <w:pStyle w:val="acctfourfigures"/>
              <w:spacing w:line="180" w:lineRule="atLeast"/>
              <w:ind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  <w:vAlign w:val="center"/>
          </w:tcPr>
          <w:p w14:paraId="3A9E8A57" w14:textId="77777777" w:rsidR="00375E41" w:rsidRPr="00CE726B" w:rsidRDefault="00375E41" w:rsidP="00DA7517">
            <w:pPr>
              <w:spacing w:line="18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6F2DFD5A" w14:textId="77777777" w:rsidR="00375E41" w:rsidRPr="00CE726B" w:rsidRDefault="00375E41" w:rsidP="00DA7517">
            <w:pPr>
              <w:pStyle w:val="acctfourfigures"/>
              <w:spacing w:line="180" w:lineRule="atLeast"/>
              <w:ind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center"/>
          </w:tcPr>
          <w:p w14:paraId="525D460D" w14:textId="77777777" w:rsidR="00375E41" w:rsidRPr="00CE726B" w:rsidRDefault="00375E41" w:rsidP="00DA7517">
            <w:pPr>
              <w:pStyle w:val="acctfourfigures"/>
              <w:tabs>
                <w:tab w:val="clear" w:pos="765"/>
                <w:tab w:val="decimal" w:pos="551"/>
              </w:tabs>
              <w:spacing w:line="180" w:lineRule="atLeast"/>
              <w:ind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  <w:vAlign w:val="center"/>
          </w:tcPr>
          <w:p w14:paraId="5F555157" w14:textId="77777777" w:rsidR="00375E41" w:rsidRPr="00CE726B" w:rsidRDefault="00375E41" w:rsidP="00DA7517">
            <w:pPr>
              <w:pStyle w:val="acctfourfigures"/>
              <w:spacing w:line="180" w:lineRule="atLeast"/>
              <w:ind w:left="-79" w:right="-7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center"/>
          </w:tcPr>
          <w:p w14:paraId="671E50AB" w14:textId="77777777" w:rsidR="00375E41" w:rsidRPr="00CE726B" w:rsidRDefault="00375E41" w:rsidP="00DA7517">
            <w:pPr>
              <w:pStyle w:val="acctfourfigures"/>
              <w:tabs>
                <w:tab w:val="clear" w:pos="765"/>
                <w:tab w:val="decimal" w:pos="551"/>
              </w:tabs>
              <w:spacing w:line="180" w:lineRule="atLeast"/>
              <w:ind w:righ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14:paraId="110996B3" w14:textId="77777777" w:rsidR="00375E41" w:rsidRPr="00CE726B" w:rsidRDefault="00375E41" w:rsidP="00DA7517">
            <w:pPr>
              <w:pStyle w:val="acctfourfigures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37E71E0E" w14:textId="77777777" w:rsidR="00375E41" w:rsidRPr="00CE726B" w:rsidRDefault="00375E41" w:rsidP="00DA7517">
            <w:pPr>
              <w:spacing w:line="18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14:paraId="3878CE70" w14:textId="77777777" w:rsidR="00375E41" w:rsidRPr="00CE726B" w:rsidRDefault="00375E41" w:rsidP="00DA7517">
            <w:pPr>
              <w:pStyle w:val="acctfourfigures"/>
              <w:tabs>
                <w:tab w:val="clear" w:pos="765"/>
                <w:tab w:val="decimal" w:pos="551"/>
              </w:tabs>
              <w:spacing w:line="180" w:lineRule="atLeast"/>
              <w:ind w:left="-79" w:right="-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75E41" w:rsidRPr="00CE726B" w14:paraId="28C36D68" w14:textId="77777777" w:rsidTr="00DA7517">
        <w:trPr>
          <w:cantSplit/>
          <w:trHeight w:val="262"/>
        </w:trPr>
        <w:tc>
          <w:tcPr>
            <w:tcW w:w="3825" w:type="dxa"/>
            <w:vAlign w:val="center"/>
          </w:tcPr>
          <w:p w14:paraId="102EEF44" w14:textId="77777777" w:rsidR="00375E41" w:rsidRPr="00CE726B" w:rsidRDefault="00375E41" w:rsidP="00DA7517">
            <w:pPr>
              <w:pStyle w:val="acctfourfigures"/>
              <w:tabs>
                <w:tab w:val="clear" w:pos="765"/>
                <w:tab w:val="decimal" w:pos="0"/>
              </w:tabs>
              <w:spacing w:line="300" w:lineRule="exact"/>
              <w:ind w:right="-79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CE72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ส่วนงานภูมิศาสตร์หลัก</w:t>
            </w:r>
          </w:p>
        </w:tc>
        <w:tc>
          <w:tcPr>
            <w:tcW w:w="179" w:type="dxa"/>
            <w:vAlign w:val="center"/>
          </w:tcPr>
          <w:p w14:paraId="739DC3D7" w14:textId="77777777" w:rsidR="00375E41" w:rsidRPr="00CE726B" w:rsidRDefault="00375E41" w:rsidP="00DA751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066EFB88" w14:textId="77777777" w:rsidR="00375E41" w:rsidRPr="00CE726B" w:rsidRDefault="00375E41" w:rsidP="00DA751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6" w:type="dxa"/>
            <w:vAlign w:val="center"/>
          </w:tcPr>
          <w:p w14:paraId="6AB43D96" w14:textId="77777777" w:rsidR="00375E41" w:rsidRPr="00CE726B" w:rsidRDefault="00375E41" w:rsidP="00DA751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1FAB91A4" w14:textId="77777777" w:rsidR="00375E41" w:rsidRPr="00CE726B" w:rsidRDefault="00375E41" w:rsidP="00DA751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vAlign w:val="center"/>
          </w:tcPr>
          <w:p w14:paraId="13FEF482" w14:textId="77777777" w:rsidR="00375E41" w:rsidRPr="00CE726B" w:rsidRDefault="00375E41" w:rsidP="00DA751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36F6CDFC" w14:textId="77777777" w:rsidR="00375E41" w:rsidRPr="00CE726B" w:rsidRDefault="00375E41" w:rsidP="00DA751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3548FD36" w14:textId="77777777" w:rsidR="00375E41" w:rsidRPr="00CE726B" w:rsidRDefault="00375E41" w:rsidP="00DA751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4C26D117" w14:textId="77777777" w:rsidR="00375E41" w:rsidRPr="00CE726B" w:rsidRDefault="00375E41" w:rsidP="00DA751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08303C58" w14:textId="77777777" w:rsidR="00375E41" w:rsidRPr="00CE726B" w:rsidRDefault="00375E41" w:rsidP="00DA751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3D87BF68" w14:textId="77777777" w:rsidR="00375E41" w:rsidRPr="00CE726B" w:rsidRDefault="00375E41" w:rsidP="00DA751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center"/>
          </w:tcPr>
          <w:p w14:paraId="1BC6BE8B" w14:textId="77777777" w:rsidR="00375E41" w:rsidRPr="00CE726B" w:rsidRDefault="00375E41" w:rsidP="00DA751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32889218" w14:textId="77777777" w:rsidR="00375E41" w:rsidRPr="00CE726B" w:rsidRDefault="00375E41" w:rsidP="00DA751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  <w:vAlign w:val="center"/>
          </w:tcPr>
          <w:p w14:paraId="3C597404" w14:textId="77777777" w:rsidR="00375E41" w:rsidRPr="00CE726B" w:rsidRDefault="00375E41" w:rsidP="00DA751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4EC49A5D" w14:textId="77777777" w:rsidR="00375E41" w:rsidRPr="00CE726B" w:rsidRDefault="00375E41" w:rsidP="00DA751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center"/>
          </w:tcPr>
          <w:p w14:paraId="6762C49D" w14:textId="77777777" w:rsidR="00375E41" w:rsidRPr="00CE726B" w:rsidRDefault="00375E41" w:rsidP="00DA751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  <w:vAlign w:val="center"/>
          </w:tcPr>
          <w:p w14:paraId="531DAB47" w14:textId="77777777" w:rsidR="00375E41" w:rsidRPr="00CE726B" w:rsidRDefault="00375E41" w:rsidP="00DA751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center"/>
          </w:tcPr>
          <w:p w14:paraId="3440A061" w14:textId="77777777" w:rsidR="00375E41" w:rsidRPr="00CE726B" w:rsidRDefault="00375E41" w:rsidP="00DA751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14:paraId="2E557E0F" w14:textId="77777777" w:rsidR="00375E41" w:rsidRPr="00CE726B" w:rsidRDefault="00375E41" w:rsidP="00DA751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20D1D09B" w14:textId="77777777" w:rsidR="00375E41" w:rsidRPr="00CE726B" w:rsidRDefault="00375E41" w:rsidP="00DA751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14:paraId="2C3C84E7" w14:textId="77777777" w:rsidR="00375E41" w:rsidRPr="00CE726B" w:rsidRDefault="00375E41" w:rsidP="00DA7517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960AD" w:rsidRPr="00CE726B" w14:paraId="6D28824A" w14:textId="77777777" w:rsidTr="00DA7517">
        <w:trPr>
          <w:cantSplit/>
          <w:trHeight w:val="262"/>
        </w:trPr>
        <w:tc>
          <w:tcPr>
            <w:tcW w:w="3825" w:type="dxa"/>
            <w:vAlign w:val="center"/>
          </w:tcPr>
          <w:p w14:paraId="6C49004D" w14:textId="77777777" w:rsidR="009960AD" w:rsidRPr="00CE726B" w:rsidRDefault="009960AD" w:rsidP="009960AD">
            <w:pPr>
              <w:pStyle w:val="acctfourfigures"/>
              <w:tabs>
                <w:tab w:val="clear" w:pos="765"/>
                <w:tab w:val="decimal" w:pos="0"/>
              </w:tabs>
              <w:spacing w:line="300" w:lineRule="exact"/>
              <w:ind w:right="-79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CE726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ไทย</w:t>
            </w:r>
          </w:p>
        </w:tc>
        <w:tc>
          <w:tcPr>
            <w:tcW w:w="179" w:type="dxa"/>
            <w:vAlign w:val="center"/>
          </w:tcPr>
          <w:p w14:paraId="479D7BCA" w14:textId="77777777" w:rsidR="009960AD" w:rsidRPr="00CE726B" w:rsidRDefault="009960AD" w:rsidP="009960A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7FA2CAEC" w14:textId="77777777" w:rsidR="009960AD" w:rsidRPr="00CE726B" w:rsidRDefault="009960AD" w:rsidP="009960A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6" w:type="dxa"/>
            <w:vAlign w:val="center"/>
          </w:tcPr>
          <w:p w14:paraId="234FB812" w14:textId="77777777" w:rsidR="009960AD" w:rsidRPr="00CE726B" w:rsidRDefault="009960AD" w:rsidP="009960A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44555997" w14:textId="77777777" w:rsidR="009960AD" w:rsidRPr="00CE726B" w:rsidRDefault="009960AD" w:rsidP="009960A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vAlign w:val="center"/>
          </w:tcPr>
          <w:p w14:paraId="195AC189" w14:textId="7BB4A200" w:rsidR="009960AD" w:rsidRPr="00CE726B" w:rsidRDefault="00D57DCE" w:rsidP="009960A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57DCE">
              <w:rPr>
                <w:rFonts w:asciiTheme="majorBidi" w:hAnsiTheme="majorBidi" w:cstheme="majorBidi"/>
                <w:sz w:val="30"/>
                <w:szCs w:val="30"/>
              </w:rPr>
              <w:t>102</w:t>
            </w:r>
            <w:r w:rsidR="009960AD" w:rsidRPr="009960A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7DCE">
              <w:rPr>
                <w:rFonts w:asciiTheme="majorBidi" w:hAnsiTheme="majorBidi" w:cstheme="majorBidi"/>
                <w:sz w:val="30"/>
                <w:szCs w:val="30"/>
              </w:rPr>
              <w:t>500</w:t>
            </w:r>
          </w:p>
        </w:tc>
        <w:tc>
          <w:tcPr>
            <w:tcW w:w="178" w:type="dxa"/>
            <w:vAlign w:val="center"/>
          </w:tcPr>
          <w:p w14:paraId="49BF69C7" w14:textId="77777777" w:rsidR="009960AD" w:rsidRPr="00CE726B" w:rsidRDefault="009960AD" w:rsidP="009960A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4F49DC4C" w14:textId="13B46CF2" w:rsidR="009960AD" w:rsidRPr="00CE726B" w:rsidRDefault="00D57DCE" w:rsidP="009960AD">
            <w:pPr>
              <w:tabs>
                <w:tab w:val="clear" w:pos="907"/>
                <w:tab w:val="left" w:pos="820"/>
              </w:tabs>
              <w:ind w:right="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57DCE">
              <w:rPr>
                <w:rFonts w:asciiTheme="majorBidi" w:hAnsiTheme="majorBidi" w:cstheme="majorBidi"/>
                <w:sz w:val="30"/>
                <w:szCs w:val="30"/>
              </w:rPr>
              <w:t>114</w:t>
            </w:r>
            <w:r w:rsidR="009960AD" w:rsidRPr="009960A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7DCE">
              <w:rPr>
                <w:rFonts w:asciiTheme="majorBidi" w:hAnsiTheme="majorBidi" w:cstheme="majorBidi"/>
                <w:sz w:val="30"/>
                <w:szCs w:val="30"/>
              </w:rPr>
              <w:t>969</w:t>
            </w:r>
          </w:p>
        </w:tc>
        <w:tc>
          <w:tcPr>
            <w:tcW w:w="178" w:type="dxa"/>
            <w:vAlign w:val="center"/>
          </w:tcPr>
          <w:p w14:paraId="5F9523C1" w14:textId="77777777" w:rsidR="009960AD" w:rsidRPr="00CE726B" w:rsidRDefault="009960AD" w:rsidP="009960A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77897C46" w14:textId="039AB67C" w:rsidR="009960AD" w:rsidRPr="00CE726B" w:rsidRDefault="00D57DCE" w:rsidP="009960A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57DCE">
              <w:rPr>
                <w:rFonts w:asciiTheme="majorBidi" w:hAnsiTheme="majorBidi" w:cstheme="majorBidi"/>
                <w:sz w:val="30"/>
                <w:szCs w:val="30"/>
              </w:rPr>
              <w:t>934</w:t>
            </w:r>
          </w:p>
        </w:tc>
        <w:tc>
          <w:tcPr>
            <w:tcW w:w="178" w:type="dxa"/>
            <w:vAlign w:val="center"/>
          </w:tcPr>
          <w:p w14:paraId="70718F79" w14:textId="77777777" w:rsidR="009960AD" w:rsidRPr="00CE726B" w:rsidRDefault="009960AD" w:rsidP="009960A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center"/>
          </w:tcPr>
          <w:p w14:paraId="4F9A1383" w14:textId="5C99ADE0" w:rsidR="009960AD" w:rsidRPr="00CE726B" w:rsidRDefault="00D57DCE" w:rsidP="009960A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57DC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9960AD" w:rsidRPr="009960A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7DCE">
              <w:rPr>
                <w:rFonts w:asciiTheme="majorBidi" w:hAnsiTheme="majorBidi" w:cstheme="majorBidi"/>
                <w:sz w:val="30"/>
                <w:szCs w:val="30"/>
              </w:rPr>
              <w:t>556</w:t>
            </w:r>
          </w:p>
        </w:tc>
        <w:tc>
          <w:tcPr>
            <w:tcW w:w="178" w:type="dxa"/>
            <w:vAlign w:val="center"/>
          </w:tcPr>
          <w:p w14:paraId="64EB5A7C" w14:textId="77777777" w:rsidR="009960AD" w:rsidRPr="00CE726B" w:rsidRDefault="009960AD" w:rsidP="009960A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  <w:vAlign w:val="center"/>
          </w:tcPr>
          <w:p w14:paraId="33FB3558" w14:textId="327C5AB2" w:rsidR="009960AD" w:rsidRPr="00CE726B" w:rsidRDefault="006F130E" w:rsidP="009960AD">
            <w:pPr>
              <w:tabs>
                <w:tab w:val="clear" w:pos="907"/>
                <w:tab w:val="left" w:pos="730"/>
              </w:tabs>
              <w:ind w:right="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center"/>
          </w:tcPr>
          <w:p w14:paraId="473A32D5" w14:textId="77777777" w:rsidR="009960AD" w:rsidRPr="00CE726B" w:rsidRDefault="009960AD" w:rsidP="009960A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center"/>
          </w:tcPr>
          <w:p w14:paraId="1EBCE242" w14:textId="67B03A39" w:rsidR="009960AD" w:rsidRPr="00CE726B" w:rsidRDefault="006F130E" w:rsidP="009960A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2" w:type="dxa"/>
            <w:vAlign w:val="center"/>
          </w:tcPr>
          <w:p w14:paraId="4F40BF63" w14:textId="77777777" w:rsidR="009960AD" w:rsidRPr="00CE726B" w:rsidRDefault="009960AD" w:rsidP="009960A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center"/>
          </w:tcPr>
          <w:p w14:paraId="01FB28C3" w14:textId="3E7AEE35" w:rsidR="009960AD" w:rsidRPr="00CE726B" w:rsidRDefault="00D57DCE" w:rsidP="009960A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57DCE">
              <w:rPr>
                <w:rFonts w:asciiTheme="majorBidi" w:hAnsiTheme="majorBidi" w:cstheme="majorBidi"/>
                <w:sz w:val="30"/>
                <w:szCs w:val="30"/>
              </w:rPr>
              <w:t>103</w:t>
            </w:r>
            <w:r w:rsidR="009960AD" w:rsidRPr="009960A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7DCE">
              <w:rPr>
                <w:rFonts w:asciiTheme="majorBidi" w:hAnsiTheme="majorBidi" w:cstheme="majorBidi"/>
                <w:sz w:val="30"/>
                <w:szCs w:val="30"/>
              </w:rPr>
              <w:t>434</w:t>
            </w:r>
          </w:p>
        </w:tc>
        <w:tc>
          <w:tcPr>
            <w:tcW w:w="180" w:type="dxa"/>
            <w:vAlign w:val="center"/>
          </w:tcPr>
          <w:p w14:paraId="1B57749E" w14:textId="77777777" w:rsidR="009960AD" w:rsidRPr="00CE726B" w:rsidRDefault="009960AD" w:rsidP="009960A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05219896" w14:textId="762BEF03" w:rsidR="009960AD" w:rsidRPr="00CE726B" w:rsidRDefault="00D57DCE" w:rsidP="009960A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57DCE">
              <w:rPr>
                <w:rFonts w:asciiTheme="majorBidi" w:hAnsiTheme="majorBidi" w:cstheme="majorBidi"/>
                <w:sz w:val="30"/>
                <w:szCs w:val="30"/>
              </w:rPr>
              <w:t>117</w:t>
            </w:r>
            <w:r w:rsidR="009960AD" w:rsidRPr="009960A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7DCE">
              <w:rPr>
                <w:rFonts w:asciiTheme="majorBidi" w:hAnsiTheme="majorBidi" w:cstheme="majorBidi"/>
                <w:sz w:val="30"/>
                <w:szCs w:val="30"/>
              </w:rPr>
              <w:t>525</w:t>
            </w:r>
          </w:p>
        </w:tc>
        <w:tc>
          <w:tcPr>
            <w:tcW w:w="180" w:type="dxa"/>
            <w:vAlign w:val="center"/>
          </w:tcPr>
          <w:p w14:paraId="74E76C09" w14:textId="77777777" w:rsidR="009960AD" w:rsidRPr="00CE726B" w:rsidRDefault="009960AD" w:rsidP="009960A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960AD" w:rsidRPr="00CE726B" w14:paraId="4378734D" w14:textId="77777777" w:rsidTr="00DA7517">
        <w:trPr>
          <w:cantSplit/>
          <w:trHeight w:val="262"/>
        </w:trPr>
        <w:tc>
          <w:tcPr>
            <w:tcW w:w="3825" w:type="dxa"/>
            <w:vAlign w:val="center"/>
          </w:tcPr>
          <w:p w14:paraId="461B35D0" w14:textId="77777777" w:rsidR="009960AD" w:rsidRPr="00CE726B" w:rsidRDefault="009960AD" w:rsidP="009960AD">
            <w:pPr>
              <w:pStyle w:val="acctfourfigures"/>
              <w:tabs>
                <w:tab w:val="clear" w:pos="765"/>
                <w:tab w:val="decimal" w:pos="0"/>
              </w:tabs>
              <w:spacing w:line="300" w:lineRule="exact"/>
              <w:ind w:right="-79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CE726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ต่างประเทศ</w:t>
            </w:r>
          </w:p>
        </w:tc>
        <w:tc>
          <w:tcPr>
            <w:tcW w:w="179" w:type="dxa"/>
            <w:vAlign w:val="center"/>
          </w:tcPr>
          <w:p w14:paraId="1CEC39D1" w14:textId="77777777" w:rsidR="009960AD" w:rsidRPr="00CE726B" w:rsidRDefault="009960AD" w:rsidP="009960A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2D72C4D1" w14:textId="77777777" w:rsidR="009960AD" w:rsidRPr="00CE726B" w:rsidRDefault="009960AD" w:rsidP="009960A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6" w:type="dxa"/>
            <w:vAlign w:val="center"/>
          </w:tcPr>
          <w:p w14:paraId="26F5611E" w14:textId="77777777" w:rsidR="009960AD" w:rsidRPr="00CE726B" w:rsidRDefault="009960AD" w:rsidP="009960A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2E9B718C" w14:textId="77777777" w:rsidR="009960AD" w:rsidRPr="00CE726B" w:rsidRDefault="009960AD" w:rsidP="009960A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vAlign w:val="center"/>
          </w:tcPr>
          <w:p w14:paraId="1C5FE3CD" w14:textId="746F1A7A" w:rsidR="009960AD" w:rsidRPr="00CE726B" w:rsidRDefault="00D57DCE" w:rsidP="009960A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57DCE">
              <w:rPr>
                <w:rFonts w:asciiTheme="majorBidi" w:hAnsiTheme="majorBidi" w:cstheme="majorBidi"/>
                <w:sz w:val="30"/>
                <w:szCs w:val="30"/>
              </w:rPr>
              <w:t>111</w:t>
            </w:r>
            <w:r w:rsidR="009960AD" w:rsidRPr="009960A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7DCE">
              <w:rPr>
                <w:rFonts w:asciiTheme="majorBidi" w:hAnsiTheme="majorBidi" w:cstheme="majorBidi"/>
                <w:sz w:val="30"/>
                <w:szCs w:val="30"/>
              </w:rPr>
              <w:t>147</w:t>
            </w:r>
          </w:p>
        </w:tc>
        <w:tc>
          <w:tcPr>
            <w:tcW w:w="178" w:type="dxa"/>
            <w:vAlign w:val="center"/>
          </w:tcPr>
          <w:p w14:paraId="25B2DE14" w14:textId="77777777" w:rsidR="009960AD" w:rsidRPr="00CE726B" w:rsidRDefault="009960AD" w:rsidP="009960A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vAlign w:val="center"/>
          </w:tcPr>
          <w:p w14:paraId="59FE7E5B" w14:textId="2FD21323" w:rsidR="009960AD" w:rsidRPr="00CE726B" w:rsidRDefault="009960AD" w:rsidP="009960AD">
            <w:pPr>
              <w:tabs>
                <w:tab w:val="clear" w:pos="907"/>
                <w:tab w:val="left" w:pos="820"/>
              </w:tabs>
              <w:ind w:right="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center"/>
          </w:tcPr>
          <w:p w14:paraId="134241C7" w14:textId="77777777" w:rsidR="009960AD" w:rsidRPr="00CE726B" w:rsidRDefault="009960AD" w:rsidP="009960A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  <w:vAlign w:val="center"/>
          </w:tcPr>
          <w:p w14:paraId="6FE2252A" w14:textId="6EEE4C67" w:rsidR="009960AD" w:rsidRPr="00CE726B" w:rsidRDefault="00D57DCE" w:rsidP="009960A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57DCE">
              <w:rPr>
                <w:rFonts w:asciiTheme="majorBidi" w:hAnsiTheme="majorBidi" w:cstheme="majorBidi"/>
                <w:sz w:val="30"/>
                <w:szCs w:val="30"/>
              </w:rPr>
              <w:t>42</w:t>
            </w:r>
            <w:r w:rsidR="009960AD" w:rsidRPr="009960A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7DCE">
              <w:rPr>
                <w:rFonts w:asciiTheme="majorBidi" w:hAnsiTheme="majorBidi" w:cstheme="majorBidi"/>
                <w:sz w:val="30"/>
                <w:szCs w:val="30"/>
              </w:rPr>
              <w:t>079</w:t>
            </w:r>
          </w:p>
        </w:tc>
        <w:tc>
          <w:tcPr>
            <w:tcW w:w="178" w:type="dxa"/>
            <w:vAlign w:val="center"/>
          </w:tcPr>
          <w:p w14:paraId="51B8AD19" w14:textId="77777777" w:rsidR="009960AD" w:rsidRPr="00CE726B" w:rsidRDefault="009960AD" w:rsidP="009960A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  <w:vAlign w:val="center"/>
          </w:tcPr>
          <w:p w14:paraId="34D58734" w14:textId="515C5557" w:rsidR="009960AD" w:rsidRPr="00CE726B" w:rsidRDefault="009960AD" w:rsidP="009960A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78" w:type="dxa"/>
            <w:vAlign w:val="center"/>
          </w:tcPr>
          <w:p w14:paraId="7EB097AD" w14:textId="77777777" w:rsidR="009960AD" w:rsidRPr="00CE726B" w:rsidRDefault="009960AD" w:rsidP="009960A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  <w:tcBorders>
              <w:bottom w:val="single" w:sz="4" w:space="0" w:color="auto"/>
            </w:tcBorders>
            <w:vAlign w:val="center"/>
          </w:tcPr>
          <w:p w14:paraId="57B7B41E" w14:textId="13716A47" w:rsidR="009960AD" w:rsidRPr="00CE726B" w:rsidRDefault="009960AD" w:rsidP="009960A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960A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57DCE" w:rsidRPr="00D57DCE">
              <w:rPr>
                <w:rFonts w:asciiTheme="majorBidi" w:hAnsiTheme="majorBidi" w:cstheme="majorBidi"/>
                <w:sz w:val="30"/>
                <w:szCs w:val="30"/>
              </w:rPr>
              <w:t>42</w:t>
            </w:r>
            <w:r w:rsidRPr="009960A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57DCE" w:rsidRPr="00D57DCE">
              <w:rPr>
                <w:rFonts w:asciiTheme="majorBidi" w:hAnsiTheme="majorBidi" w:cstheme="majorBidi"/>
                <w:sz w:val="30"/>
                <w:szCs w:val="30"/>
              </w:rPr>
              <w:t>035</w:t>
            </w:r>
            <w:r w:rsidRPr="009960A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78" w:type="dxa"/>
            <w:vAlign w:val="center"/>
          </w:tcPr>
          <w:p w14:paraId="3D85CEDF" w14:textId="77777777" w:rsidR="009960AD" w:rsidRPr="00CE726B" w:rsidRDefault="009960AD" w:rsidP="009960A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515E1109" w14:textId="6EB69B8F" w:rsidR="009960AD" w:rsidRPr="00CE726B" w:rsidRDefault="006F130E" w:rsidP="009960A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2" w:type="dxa"/>
            <w:vAlign w:val="center"/>
          </w:tcPr>
          <w:p w14:paraId="20C05FD0" w14:textId="77777777" w:rsidR="009960AD" w:rsidRPr="00CE726B" w:rsidRDefault="009960AD" w:rsidP="009960A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tcBorders>
              <w:bottom w:val="single" w:sz="4" w:space="0" w:color="auto"/>
            </w:tcBorders>
            <w:vAlign w:val="center"/>
          </w:tcPr>
          <w:p w14:paraId="0F28645D" w14:textId="67FAA693" w:rsidR="009960AD" w:rsidRPr="00CE726B" w:rsidRDefault="00D57DCE" w:rsidP="009960A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57DCE">
              <w:rPr>
                <w:rFonts w:asciiTheme="majorBidi" w:hAnsiTheme="majorBidi" w:cstheme="majorBidi"/>
                <w:sz w:val="30"/>
                <w:szCs w:val="30"/>
              </w:rPr>
              <w:t>111</w:t>
            </w:r>
            <w:r w:rsidR="009960AD" w:rsidRPr="009960A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7DCE">
              <w:rPr>
                <w:rFonts w:asciiTheme="majorBidi" w:hAnsiTheme="majorBidi" w:cstheme="majorBidi"/>
                <w:sz w:val="30"/>
                <w:szCs w:val="30"/>
              </w:rPr>
              <w:t>191</w:t>
            </w:r>
          </w:p>
        </w:tc>
        <w:tc>
          <w:tcPr>
            <w:tcW w:w="180" w:type="dxa"/>
            <w:vAlign w:val="center"/>
          </w:tcPr>
          <w:p w14:paraId="1B9F074C" w14:textId="77777777" w:rsidR="009960AD" w:rsidRPr="00CE726B" w:rsidRDefault="009960AD" w:rsidP="009960A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3EE7BB56" w14:textId="72F152C8" w:rsidR="009960AD" w:rsidRPr="00CE726B" w:rsidRDefault="006F130E" w:rsidP="009960AD">
            <w:pPr>
              <w:tabs>
                <w:tab w:val="left" w:pos="628"/>
              </w:tabs>
              <w:ind w:right="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center"/>
          </w:tcPr>
          <w:p w14:paraId="5B0AAC14" w14:textId="77777777" w:rsidR="009960AD" w:rsidRPr="00CE726B" w:rsidRDefault="009960AD" w:rsidP="009960AD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960AD" w:rsidRPr="00CE726B" w14:paraId="0F402E53" w14:textId="77777777" w:rsidTr="00DA7517">
        <w:trPr>
          <w:cantSplit/>
          <w:trHeight w:val="262"/>
        </w:trPr>
        <w:tc>
          <w:tcPr>
            <w:tcW w:w="3825" w:type="dxa"/>
            <w:vAlign w:val="center"/>
          </w:tcPr>
          <w:p w14:paraId="7EEC2A5C" w14:textId="77777777" w:rsidR="009960AD" w:rsidRPr="00CE726B" w:rsidRDefault="009960AD" w:rsidP="009960AD">
            <w:pPr>
              <w:spacing w:line="300" w:lineRule="exact"/>
              <w:ind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72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79" w:type="dxa"/>
            <w:vAlign w:val="center"/>
          </w:tcPr>
          <w:p w14:paraId="45220003" w14:textId="77777777" w:rsidR="009960AD" w:rsidRPr="00CE726B" w:rsidRDefault="009960AD" w:rsidP="009960AD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44673ED8" w14:textId="77777777" w:rsidR="009960AD" w:rsidRPr="00CE726B" w:rsidRDefault="009960AD" w:rsidP="009960AD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6" w:type="dxa"/>
            <w:vAlign w:val="center"/>
          </w:tcPr>
          <w:p w14:paraId="47E2B072" w14:textId="77777777" w:rsidR="009960AD" w:rsidRPr="00CE726B" w:rsidRDefault="009960AD" w:rsidP="009960AD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5E97E64B" w14:textId="77777777" w:rsidR="009960AD" w:rsidRPr="00CE726B" w:rsidRDefault="009960AD" w:rsidP="009960AD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46AC622" w14:textId="01093113" w:rsidR="009960AD" w:rsidRPr="00CE726B" w:rsidRDefault="00D57DCE" w:rsidP="009960AD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57D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213</w:t>
            </w:r>
            <w:r w:rsidR="009960AD" w:rsidRPr="009960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57D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647</w:t>
            </w:r>
          </w:p>
        </w:tc>
        <w:tc>
          <w:tcPr>
            <w:tcW w:w="178" w:type="dxa"/>
            <w:vAlign w:val="center"/>
          </w:tcPr>
          <w:p w14:paraId="0F3FB5A2" w14:textId="77777777" w:rsidR="009960AD" w:rsidRPr="00CE726B" w:rsidRDefault="009960AD" w:rsidP="009960AD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A27D2EF" w14:textId="04FC2413" w:rsidR="009960AD" w:rsidRPr="00CE726B" w:rsidRDefault="00D57DCE" w:rsidP="009960AD">
            <w:pPr>
              <w:tabs>
                <w:tab w:val="clear" w:pos="907"/>
                <w:tab w:val="left" w:pos="820"/>
              </w:tabs>
              <w:ind w:right="1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7DCE">
              <w:rPr>
                <w:rFonts w:asciiTheme="majorBidi" w:hAnsiTheme="majorBidi"/>
                <w:b/>
                <w:bCs/>
                <w:sz w:val="30"/>
                <w:szCs w:val="30"/>
              </w:rPr>
              <w:t>114</w:t>
            </w:r>
            <w:r w:rsidR="009960AD" w:rsidRPr="009960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57DCE">
              <w:rPr>
                <w:rFonts w:asciiTheme="majorBidi" w:hAnsiTheme="majorBidi"/>
                <w:b/>
                <w:bCs/>
                <w:sz w:val="30"/>
                <w:szCs w:val="30"/>
              </w:rPr>
              <w:t>969</w:t>
            </w:r>
          </w:p>
        </w:tc>
        <w:tc>
          <w:tcPr>
            <w:tcW w:w="178" w:type="dxa"/>
            <w:vAlign w:val="center"/>
          </w:tcPr>
          <w:p w14:paraId="04D3CE74" w14:textId="77777777" w:rsidR="009960AD" w:rsidRPr="00CE726B" w:rsidRDefault="009960AD" w:rsidP="009960AD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CA3F163" w14:textId="43366C85" w:rsidR="009960AD" w:rsidRPr="00CE726B" w:rsidRDefault="00D57DCE" w:rsidP="009960AD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7DCE">
              <w:rPr>
                <w:rFonts w:asciiTheme="majorBidi" w:hAnsiTheme="majorBidi"/>
                <w:b/>
                <w:bCs/>
                <w:sz w:val="30"/>
                <w:szCs w:val="30"/>
              </w:rPr>
              <w:t>43</w:t>
            </w:r>
            <w:r w:rsidR="009960AD" w:rsidRPr="009960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57DCE">
              <w:rPr>
                <w:rFonts w:asciiTheme="majorBidi" w:hAnsiTheme="majorBidi"/>
                <w:b/>
                <w:bCs/>
                <w:sz w:val="30"/>
                <w:szCs w:val="30"/>
              </w:rPr>
              <w:t>013</w:t>
            </w:r>
          </w:p>
        </w:tc>
        <w:tc>
          <w:tcPr>
            <w:tcW w:w="178" w:type="dxa"/>
            <w:vAlign w:val="center"/>
          </w:tcPr>
          <w:p w14:paraId="4870341D" w14:textId="77777777" w:rsidR="009960AD" w:rsidRPr="00CE726B" w:rsidRDefault="009960AD" w:rsidP="009960AD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38C0B83" w14:textId="083FE8DE" w:rsidR="009960AD" w:rsidRPr="00CE726B" w:rsidRDefault="00D57DCE" w:rsidP="009960AD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7DCE">
              <w:rPr>
                <w:rFonts w:asciiTheme="majorBidi" w:hAnsiTheme="majorBidi"/>
                <w:b/>
                <w:bCs/>
                <w:sz w:val="30"/>
                <w:szCs w:val="30"/>
              </w:rPr>
              <w:t>2</w:t>
            </w:r>
            <w:r w:rsidR="009960AD" w:rsidRPr="009960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57DCE">
              <w:rPr>
                <w:rFonts w:asciiTheme="majorBidi" w:hAnsiTheme="majorBidi"/>
                <w:b/>
                <w:bCs/>
                <w:sz w:val="30"/>
                <w:szCs w:val="30"/>
              </w:rPr>
              <w:t>556</w:t>
            </w:r>
          </w:p>
        </w:tc>
        <w:tc>
          <w:tcPr>
            <w:tcW w:w="178" w:type="dxa"/>
            <w:vAlign w:val="center"/>
          </w:tcPr>
          <w:p w14:paraId="7EA2654C" w14:textId="77777777" w:rsidR="009960AD" w:rsidRPr="00CE726B" w:rsidRDefault="009960AD" w:rsidP="009960AD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715041B" w14:textId="3E4BED99" w:rsidR="009960AD" w:rsidRPr="00CE726B" w:rsidRDefault="009960AD" w:rsidP="009960AD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960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D57DCE" w:rsidRPr="00D57D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</w:t>
            </w:r>
            <w:r w:rsidRPr="009960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D57DCE" w:rsidRPr="00D57D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035</w:t>
            </w:r>
            <w:r w:rsidRPr="009960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78" w:type="dxa"/>
            <w:vAlign w:val="center"/>
          </w:tcPr>
          <w:p w14:paraId="3C4B3E13" w14:textId="77777777" w:rsidR="009960AD" w:rsidRPr="00CE726B" w:rsidRDefault="009960AD" w:rsidP="009960AD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D993692" w14:textId="6E7AAAA4" w:rsidR="009960AD" w:rsidRPr="00CE726B" w:rsidRDefault="006F130E" w:rsidP="009960AD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2" w:type="dxa"/>
            <w:vAlign w:val="center"/>
          </w:tcPr>
          <w:p w14:paraId="69CF4672" w14:textId="77777777" w:rsidR="009960AD" w:rsidRPr="00CE726B" w:rsidRDefault="009960AD" w:rsidP="009960AD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FCE6139" w14:textId="0D0CE8AE" w:rsidR="009960AD" w:rsidRPr="00CE726B" w:rsidRDefault="00D57DCE" w:rsidP="009960AD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57D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214</w:t>
            </w:r>
            <w:r w:rsidR="009960AD" w:rsidRPr="009960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57D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625</w:t>
            </w:r>
          </w:p>
        </w:tc>
        <w:tc>
          <w:tcPr>
            <w:tcW w:w="180" w:type="dxa"/>
            <w:vAlign w:val="center"/>
          </w:tcPr>
          <w:p w14:paraId="3B74B16E" w14:textId="77777777" w:rsidR="009960AD" w:rsidRPr="00CE726B" w:rsidRDefault="009960AD" w:rsidP="009960AD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6C7AE1E" w14:textId="665836A2" w:rsidR="009960AD" w:rsidRPr="00CE726B" w:rsidRDefault="00D57DCE" w:rsidP="009960AD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57D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117</w:t>
            </w:r>
            <w:r w:rsidR="009960AD" w:rsidRPr="009960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57D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525</w:t>
            </w:r>
          </w:p>
        </w:tc>
        <w:tc>
          <w:tcPr>
            <w:tcW w:w="180" w:type="dxa"/>
            <w:vAlign w:val="center"/>
          </w:tcPr>
          <w:p w14:paraId="356F709E" w14:textId="77777777" w:rsidR="009960AD" w:rsidRPr="00CE726B" w:rsidRDefault="009960AD" w:rsidP="009960AD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960AD" w:rsidRPr="00CE726B" w14:paraId="2F1B793F" w14:textId="77777777" w:rsidTr="00DA7517">
        <w:trPr>
          <w:cantSplit/>
          <w:trHeight w:val="262"/>
        </w:trPr>
        <w:tc>
          <w:tcPr>
            <w:tcW w:w="3825" w:type="dxa"/>
            <w:vAlign w:val="center"/>
          </w:tcPr>
          <w:p w14:paraId="2C3DE039" w14:textId="77777777" w:rsidR="009960AD" w:rsidRPr="00CE726B" w:rsidRDefault="009960AD" w:rsidP="009960AD">
            <w:pPr>
              <w:spacing w:line="300" w:lineRule="exac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179" w:type="dxa"/>
            <w:vAlign w:val="center"/>
          </w:tcPr>
          <w:p w14:paraId="5CCFBBC7" w14:textId="77777777" w:rsidR="009960AD" w:rsidRPr="00CE726B" w:rsidRDefault="009960AD" w:rsidP="009960AD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2863AFAA" w14:textId="77777777" w:rsidR="009960AD" w:rsidRPr="00CE726B" w:rsidRDefault="009960AD" w:rsidP="009960AD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6" w:type="dxa"/>
            <w:vAlign w:val="center"/>
          </w:tcPr>
          <w:p w14:paraId="1356D597" w14:textId="77777777" w:rsidR="009960AD" w:rsidRPr="00CE726B" w:rsidRDefault="009960AD" w:rsidP="009960AD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054CCA9D" w14:textId="77777777" w:rsidR="009960AD" w:rsidRPr="00CE726B" w:rsidRDefault="009960AD" w:rsidP="009960AD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double" w:sz="4" w:space="0" w:color="auto"/>
            </w:tcBorders>
            <w:vAlign w:val="center"/>
          </w:tcPr>
          <w:p w14:paraId="6E05AAD2" w14:textId="77777777" w:rsidR="009960AD" w:rsidRPr="00CE726B" w:rsidRDefault="009960AD" w:rsidP="009960AD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6A77268F" w14:textId="77777777" w:rsidR="009960AD" w:rsidRPr="00CE726B" w:rsidRDefault="009960AD" w:rsidP="009960AD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double" w:sz="4" w:space="0" w:color="auto"/>
            </w:tcBorders>
            <w:vAlign w:val="center"/>
          </w:tcPr>
          <w:p w14:paraId="780F27EB" w14:textId="77777777" w:rsidR="009960AD" w:rsidRPr="00CE726B" w:rsidRDefault="009960AD" w:rsidP="009960AD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787B58C1" w14:textId="77777777" w:rsidR="009960AD" w:rsidRPr="00CE726B" w:rsidRDefault="009960AD" w:rsidP="009960AD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double" w:sz="4" w:space="0" w:color="auto"/>
            </w:tcBorders>
            <w:vAlign w:val="center"/>
          </w:tcPr>
          <w:p w14:paraId="2F08E404" w14:textId="77777777" w:rsidR="009960AD" w:rsidRPr="00CE726B" w:rsidRDefault="009960AD" w:rsidP="009960AD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032049B2" w14:textId="77777777" w:rsidR="009960AD" w:rsidRPr="00CE726B" w:rsidRDefault="009960AD" w:rsidP="009960AD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tcBorders>
              <w:top w:val="double" w:sz="4" w:space="0" w:color="auto"/>
            </w:tcBorders>
            <w:vAlign w:val="center"/>
          </w:tcPr>
          <w:p w14:paraId="08B7D5C9" w14:textId="77777777" w:rsidR="009960AD" w:rsidRPr="00CE726B" w:rsidRDefault="009960AD" w:rsidP="009960AD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0F912244" w14:textId="77777777" w:rsidR="009960AD" w:rsidRPr="00CE726B" w:rsidRDefault="009960AD" w:rsidP="009960AD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4" w:type="dxa"/>
            <w:tcBorders>
              <w:top w:val="double" w:sz="4" w:space="0" w:color="auto"/>
            </w:tcBorders>
            <w:vAlign w:val="center"/>
          </w:tcPr>
          <w:p w14:paraId="4DDC558C" w14:textId="77777777" w:rsidR="009960AD" w:rsidRPr="00CE726B" w:rsidRDefault="009960AD" w:rsidP="009960AD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18CAB810" w14:textId="77777777" w:rsidR="009960AD" w:rsidRPr="00CE726B" w:rsidRDefault="009960AD" w:rsidP="009960AD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vAlign w:val="center"/>
          </w:tcPr>
          <w:p w14:paraId="3403F1AA" w14:textId="77777777" w:rsidR="009960AD" w:rsidRPr="00CE726B" w:rsidRDefault="009960AD" w:rsidP="009960AD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2" w:type="dxa"/>
            <w:vAlign w:val="center"/>
          </w:tcPr>
          <w:p w14:paraId="165AD4E9" w14:textId="77777777" w:rsidR="009960AD" w:rsidRPr="00CE726B" w:rsidRDefault="009960AD" w:rsidP="009960AD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6" w:type="dxa"/>
            <w:tcBorders>
              <w:top w:val="double" w:sz="4" w:space="0" w:color="auto"/>
            </w:tcBorders>
            <w:vAlign w:val="center"/>
          </w:tcPr>
          <w:p w14:paraId="35A6B36E" w14:textId="77777777" w:rsidR="009960AD" w:rsidRPr="00CE726B" w:rsidRDefault="009960AD" w:rsidP="009960AD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14:paraId="573E530F" w14:textId="77777777" w:rsidR="009960AD" w:rsidRPr="00CE726B" w:rsidRDefault="009960AD" w:rsidP="009960AD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center"/>
          </w:tcPr>
          <w:p w14:paraId="0D0546F6" w14:textId="77777777" w:rsidR="009960AD" w:rsidRPr="00CE726B" w:rsidRDefault="009960AD" w:rsidP="009960AD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14:paraId="1E7FFD0C" w14:textId="77777777" w:rsidR="009960AD" w:rsidRPr="00CE726B" w:rsidRDefault="009960AD" w:rsidP="009960AD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960AD" w:rsidRPr="00CE726B" w14:paraId="2759EEDB" w14:textId="77777777" w:rsidTr="00DA7517">
        <w:trPr>
          <w:cantSplit/>
          <w:trHeight w:val="262"/>
        </w:trPr>
        <w:tc>
          <w:tcPr>
            <w:tcW w:w="3825" w:type="dxa"/>
            <w:vAlign w:val="center"/>
          </w:tcPr>
          <w:p w14:paraId="4C072F17" w14:textId="77777777" w:rsidR="009960AD" w:rsidRPr="00CE726B" w:rsidRDefault="009960AD" w:rsidP="009960AD">
            <w:pPr>
              <w:spacing w:line="300" w:lineRule="exact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E726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จังหวะเวลาในการรับรู้รายได้</w:t>
            </w:r>
          </w:p>
        </w:tc>
        <w:tc>
          <w:tcPr>
            <w:tcW w:w="179" w:type="dxa"/>
            <w:vAlign w:val="center"/>
          </w:tcPr>
          <w:p w14:paraId="4AA670F4" w14:textId="77777777" w:rsidR="009960AD" w:rsidRPr="00CE726B" w:rsidRDefault="009960AD" w:rsidP="009960AD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6E48142F" w14:textId="77777777" w:rsidR="009960AD" w:rsidRPr="00CE726B" w:rsidRDefault="009960AD" w:rsidP="009960AD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6" w:type="dxa"/>
            <w:vAlign w:val="center"/>
          </w:tcPr>
          <w:p w14:paraId="5E3B3D38" w14:textId="77777777" w:rsidR="009960AD" w:rsidRPr="00CE726B" w:rsidRDefault="009960AD" w:rsidP="009960AD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21A867C9" w14:textId="77777777" w:rsidR="009960AD" w:rsidRPr="00CE726B" w:rsidRDefault="009960AD" w:rsidP="009960AD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vAlign w:val="center"/>
          </w:tcPr>
          <w:p w14:paraId="54A246B6" w14:textId="77777777" w:rsidR="009960AD" w:rsidRPr="00CE726B" w:rsidRDefault="009960AD" w:rsidP="009960AD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707F92E6" w14:textId="77777777" w:rsidR="009960AD" w:rsidRPr="00CE726B" w:rsidRDefault="009960AD" w:rsidP="009960AD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69337923" w14:textId="77777777" w:rsidR="009960AD" w:rsidRPr="00CE726B" w:rsidRDefault="009960AD" w:rsidP="009960AD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76BB3005" w14:textId="77777777" w:rsidR="009960AD" w:rsidRPr="00CE726B" w:rsidRDefault="009960AD" w:rsidP="009960AD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062E16C6" w14:textId="77777777" w:rsidR="009960AD" w:rsidRPr="00CE726B" w:rsidRDefault="009960AD" w:rsidP="009960AD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312C4D39" w14:textId="77777777" w:rsidR="009960AD" w:rsidRPr="00CE726B" w:rsidRDefault="009960AD" w:rsidP="009960AD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5" w:type="dxa"/>
            <w:vAlign w:val="center"/>
          </w:tcPr>
          <w:p w14:paraId="0B9B4C64" w14:textId="77777777" w:rsidR="009960AD" w:rsidRPr="00CE726B" w:rsidRDefault="009960AD" w:rsidP="009960AD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5FCE5325" w14:textId="77777777" w:rsidR="009960AD" w:rsidRPr="00CE726B" w:rsidRDefault="009960AD" w:rsidP="009960AD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14" w:type="dxa"/>
            <w:vAlign w:val="center"/>
          </w:tcPr>
          <w:p w14:paraId="0958A2D6" w14:textId="77777777" w:rsidR="009960AD" w:rsidRPr="00CE726B" w:rsidRDefault="009960AD" w:rsidP="009960AD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286BB0E7" w14:textId="77777777" w:rsidR="009960AD" w:rsidRPr="00CE726B" w:rsidRDefault="009960AD" w:rsidP="009960AD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vAlign w:val="center"/>
          </w:tcPr>
          <w:p w14:paraId="466E5A7F" w14:textId="77777777" w:rsidR="009960AD" w:rsidRPr="00CE726B" w:rsidRDefault="009960AD" w:rsidP="009960AD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2" w:type="dxa"/>
            <w:vAlign w:val="center"/>
          </w:tcPr>
          <w:p w14:paraId="1292860B" w14:textId="77777777" w:rsidR="009960AD" w:rsidRPr="00CE726B" w:rsidRDefault="009960AD" w:rsidP="009960AD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6" w:type="dxa"/>
            <w:vAlign w:val="center"/>
          </w:tcPr>
          <w:p w14:paraId="1A2D078D" w14:textId="77777777" w:rsidR="009960AD" w:rsidRPr="00CE726B" w:rsidRDefault="009960AD" w:rsidP="009960AD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14:paraId="4C875E80" w14:textId="77777777" w:rsidR="009960AD" w:rsidRPr="00CE726B" w:rsidRDefault="009960AD" w:rsidP="009960AD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004129C6" w14:textId="77777777" w:rsidR="009960AD" w:rsidRPr="00CE726B" w:rsidRDefault="009960AD" w:rsidP="009960AD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center"/>
          </w:tcPr>
          <w:p w14:paraId="5EEC392A" w14:textId="77777777" w:rsidR="009960AD" w:rsidRPr="00CE726B" w:rsidRDefault="009960AD" w:rsidP="009960AD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F130E" w:rsidRPr="00CE726B" w14:paraId="25E0DCA9" w14:textId="77777777" w:rsidTr="00DA7517">
        <w:trPr>
          <w:cantSplit/>
          <w:trHeight w:val="262"/>
        </w:trPr>
        <w:tc>
          <w:tcPr>
            <w:tcW w:w="3825" w:type="dxa"/>
            <w:vAlign w:val="center"/>
          </w:tcPr>
          <w:p w14:paraId="402D0D51" w14:textId="77777777" w:rsidR="006F130E" w:rsidRPr="00CE726B" w:rsidRDefault="006F130E" w:rsidP="006F130E">
            <w:pPr>
              <w:spacing w:line="300" w:lineRule="exact"/>
              <w:ind w:right="-79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CE726B">
              <w:rPr>
                <w:rFonts w:asciiTheme="majorBidi" w:hAnsiTheme="majorBidi" w:cstheme="majorBidi"/>
                <w:sz w:val="30"/>
                <w:szCs w:val="30"/>
                <w:cs/>
              </w:rPr>
              <w:t>ตลอดช่วงเวลาหนึ่ง</w:t>
            </w:r>
          </w:p>
        </w:tc>
        <w:tc>
          <w:tcPr>
            <w:tcW w:w="179" w:type="dxa"/>
            <w:vAlign w:val="center"/>
          </w:tcPr>
          <w:p w14:paraId="1B64BA63" w14:textId="77777777" w:rsidR="006F130E" w:rsidRPr="00CE726B" w:rsidRDefault="006F130E" w:rsidP="006F130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024F3944" w14:textId="77777777" w:rsidR="006F130E" w:rsidRPr="00CE726B" w:rsidRDefault="006F130E" w:rsidP="006F130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6" w:type="dxa"/>
            <w:vAlign w:val="center"/>
          </w:tcPr>
          <w:p w14:paraId="34549C41" w14:textId="77777777" w:rsidR="006F130E" w:rsidRPr="00CE726B" w:rsidRDefault="006F130E" w:rsidP="006F130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8" w:type="dxa"/>
            <w:vAlign w:val="center"/>
          </w:tcPr>
          <w:p w14:paraId="2CFB2616" w14:textId="77777777" w:rsidR="006F130E" w:rsidRPr="00CE726B" w:rsidRDefault="006F130E" w:rsidP="006F130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vAlign w:val="center"/>
          </w:tcPr>
          <w:p w14:paraId="39F0D483" w14:textId="4489442A" w:rsidR="006F130E" w:rsidRPr="006F130E" w:rsidRDefault="00D57DCE" w:rsidP="006F130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57DCE">
              <w:rPr>
                <w:rFonts w:asciiTheme="majorBidi" w:hAnsiTheme="majorBidi" w:cstheme="majorBidi"/>
                <w:sz w:val="30"/>
                <w:szCs w:val="30"/>
              </w:rPr>
              <w:t>213</w:t>
            </w:r>
            <w:r w:rsidR="006F130E" w:rsidRPr="006F130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7DCE">
              <w:rPr>
                <w:rFonts w:asciiTheme="majorBidi" w:hAnsiTheme="majorBidi" w:cstheme="majorBidi"/>
                <w:sz w:val="30"/>
                <w:szCs w:val="30"/>
              </w:rPr>
              <w:t>647</w:t>
            </w:r>
          </w:p>
        </w:tc>
        <w:tc>
          <w:tcPr>
            <w:tcW w:w="178" w:type="dxa"/>
            <w:vAlign w:val="center"/>
          </w:tcPr>
          <w:p w14:paraId="67157A1B" w14:textId="77777777" w:rsidR="006F130E" w:rsidRPr="006F130E" w:rsidRDefault="006F130E" w:rsidP="006F130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3DFA59D1" w14:textId="63DD8780" w:rsidR="006F130E" w:rsidRPr="006F130E" w:rsidRDefault="00D57DCE" w:rsidP="006F130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57DCE">
              <w:rPr>
                <w:rFonts w:asciiTheme="majorBidi" w:hAnsiTheme="majorBidi"/>
                <w:sz w:val="30"/>
                <w:szCs w:val="30"/>
              </w:rPr>
              <w:t>114</w:t>
            </w:r>
            <w:r w:rsidR="006F130E" w:rsidRPr="006F130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7DCE">
              <w:rPr>
                <w:rFonts w:asciiTheme="majorBidi" w:hAnsiTheme="majorBidi"/>
                <w:sz w:val="30"/>
                <w:szCs w:val="30"/>
              </w:rPr>
              <w:t>969</w:t>
            </w:r>
          </w:p>
        </w:tc>
        <w:tc>
          <w:tcPr>
            <w:tcW w:w="178" w:type="dxa"/>
            <w:vAlign w:val="center"/>
          </w:tcPr>
          <w:p w14:paraId="48547201" w14:textId="77777777" w:rsidR="006F130E" w:rsidRPr="006F130E" w:rsidRDefault="006F130E" w:rsidP="006F130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6AA66A5A" w14:textId="5905C19E" w:rsidR="006F130E" w:rsidRPr="006F130E" w:rsidRDefault="00D57DCE" w:rsidP="006F130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57DCE">
              <w:rPr>
                <w:rFonts w:asciiTheme="majorBidi" w:hAnsiTheme="majorBidi"/>
                <w:sz w:val="30"/>
                <w:szCs w:val="30"/>
              </w:rPr>
              <w:t>43</w:t>
            </w:r>
            <w:r w:rsidR="006F130E" w:rsidRPr="006F130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7DCE">
              <w:rPr>
                <w:rFonts w:asciiTheme="majorBidi" w:hAnsiTheme="majorBidi"/>
                <w:sz w:val="30"/>
                <w:szCs w:val="30"/>
              </w:rPr>
              <w:t>013</w:t>
            </w:r>
          </w:p>
        </w:tc>
        <w:tc>
          <w:tcPr>
            <w:tcW w:w="178" w:type="dxa"/>
            <w:vAlign w:val="center"/>
          </w:tcPr>
          <w:p w14:paraId="0D4ADE4F" w14:textId="77777777" w:rsidR="006F130E" w:rsidRPr="006F130E" w:rsidRDefault="006F130E" w:rsidP="006F130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5" w:type="dxa"/>
            <w:vAlign w:val="center"/>
          </w:tcPr>
          <w:p w14:paraId="0C3F277D" w14:textId="6AD4DEDF" w:rsidR="006F130E" w:rsidRPr="006F130E" w:rsidRDefault="00D57DCE" w:rsidP="006F130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57DCE">
              <w:rPr>
                <w:rFonts w:asciiTheme="majorBidi" w:hAnsiTheme="majorBidi"/>
                <w:sz w:val="30"/>
                <w:szCs w:val="30"/>
              </w:rPr>
              <w:t>2</w:t>
            </w:r>
            <w:r w:rsidR="006F130E" w:rsidRPr="006F130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7DCE">
              <w:rPr>
                <w:rFonts w:asciiTheme="majorBidi" w:hAnsiTheme="majorBidi"/>
                <w:sz w:val="30"/>
                <w:szCs w:val="30"/>
              </w:rPr>
              <w:t>556</w:t>
            </w:r>
          </w:p>
        </w:tc>
        <w:tc>
          <w:tcPr>
            <w:tcW w:w="178" w:type="dxa"/>
            <w:vAlign w:val="center"/>
          </w:tcPr>
          <w:p w14:paraId="6DDA8F05" w14:textId="77777777" w:rsidR="006F130E" w:rsidRPr="006F130E" w:rsidRDefault="006F130E" w:rsidP="006F130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4" w:type="dxa"/>
            <w:vAlign w:val="center"/>
          </w:tcPr>
          <w:p w14:paraId="74AD9DE3" w14:textId="1338E520" w:rsidR="006F130E" w:rsidRPr="006F130E" w:rsidRDefault="006F130E" w:rsidP="006F130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F130E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D57DCE" w:rsidRPr="00D57DCE">
              <w:rPr>
                <w:rFonts w:asciiTheme="majorBidi" w:hAnsiTheme="majorBidi" w:cstheme="majorBidi"/>
                <w:sz w:val="30"/>
                <w:szCs w:val="30"/>
              </w:rPr>
              <w:t>42</w:t>
            </w:r>
            <w:r w:rsidRPr="006F130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D57DCE" w:rsidRPr="00D57DCE">
              <w:rPr>
                <w:rFonts w:asciiTheme="majorBidi" w:hAnsiTheme="majorBidi" w:cstheme="majorBidi"/>
                <w:sz w:val="30"/>
                <w:szCs w:val="30"/>
              </w:rPr>
              <w:t>035</w:t>
            </w:r>
            <w:r w:rsidRPr="006F130E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78" w:type="dxa"/>
            <w:vAlign w:val="center"/>
          </w:tcPr>
          <w:p w14:paraId="438EFD08" w14:textId="77777777" w:rsidR="006F130E" w:rsidRPr="006F130E" w:rsidRDefault="006F130E" w:rsidP="006F130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center"/>
          </w:tcPr>
          <w:p w14:paraId="5F8E0794" w14:textId="58BF37F2" w:rsidR="006F130E" w:rsidRPr="006F130E" w:rsidRDefault="006F130E" w:rsidP="006F130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F130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2" w:type="dxa"/>
            <w:vAlign w:val="center"/>
          </w:tcPr>
          <w:p w14:paraId="66C59347" w14:textId="77777777" w:rsidR="006F130E" w:rsidRPr="006F130E" w:rsidRDefault="006F130E" w:rsidP="006F130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6" w:type="dxa"/>
            <w:vAlign w:val="center"/>
          </w:tcPr>
          <w:p w14:paraId="44AFF4D1" w14:textId="0669C45C" w:rsidR="006F130E" w:rsidRPr="006F130E" w:rsidRDefault="00D57DCE" w:rsidP="006F130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57DCE">
              <w:rPr>
                <w:rFonts w:asciiTheme="majorBidi" w:hAnsiTheme="majorBidi" w:cstheme="majorBidi"/>
                <w:sz w:val="30"/>
                <w:szCs w:val="30"/>
              </w:rPr>
              <w:t>214</w:t>
            </w:r>
            <w:r w:rsidR="006F130E" w:rsidRPr="006F130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7DCE">
              <w:rPr>
                <w:rFonts w:asciiTheme="majorBidi" w:hAnsiTheme="majorBidi" w:cstheme="majorBidi"/>
                <w:sz w:val="30"/>
                <w:szCs w:val="30"/>
              </w:rPr>
              <w:t>625</w:t>
            </w:r>
          </w:p>
        </w:tc>
        <w:tc>
          <w:tcPr>
            <w:tcW w:w="180" w:type="dxa"/>
            <w:vAlign w:val="center"/>
          </w:tcPr>
          <w:p w14:paraId="2D4FD097" w14:textId="77777777" w:rsidR="006F130E" w:rsidRPr="006F130E" w:rsidRDefault="006F130E" w:rsidP="006F130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6A020273" w14:textId="2B5247B2" w:rsidR="006F130E" w:rsidRPr="006F130E" w:rsidRDefault="00D57DCE" w:rsidP="006F130E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57DCE">
              <w:rPr>
                <w:rFonts w:asciiTheme="majorBidi" w:hAnsiTheme="majorBidi" w:cstheme="majorBidi"/>
                <w:sz w:val="30"/>
                <w:szCs w:val="30"/>
              </w:rPr>
              <w:t>117</w:t>
            </w:r>
            <w:r w:rsidR="006F130E" w:rsidRPr="006F130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7DCE">
              <w:rPr>
                <w:rFonts w:asciiTheme="majorBidi" w:hAnsiTheme="majorBidi" w:cstheme="majorBidi"/>
                <w:sz w:val="30"/>
                <w:szCs w:val="30"/>
              </w:rPr>
              <w:t>525</w:t>
            </w:r>
          </w:p>
        </w:tc>
        <w:tc>
          <w:tcPr>
            <w:tcW w:w="180" w:type="dxa"/>
            <w:vAlign w:val="center"/>
          </w:tcPr>
          <w:p w14:paraId="6A24EE8F" w14:textId="77777777" w:rsidR="006F130E" w:rsidRPr="00CE726B" w:rsidRDefault="006F130E" w:rsidP="006F130E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4833E5A8" w14:textId="77777777" w:rsidR="00375E41" w:rsidRPr="00CE726B" w:rsidRDefault="00375E41" w:rsidP="00CE72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10AF6D43" w14:textId="77777777" w:rsidR="00E40048" w:rsidRPr="00CE726B" w:rsidRDefault="00E40048" w:rsidP="00CE72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34FF5338" w14:textId="77777777" w:rsidR="00E40048" w:rsidRPr="00CE726B" w:rsidRDefault="00E40048" w:rsidP="00CE72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  <w:sectPr w:rsidR="00E40048" w:rsidRPr="00CE726B" w:rsidSect="006507F7">
          <w:pgSz w:w="16834" w:h="11909" w:orient="landscape" w:code="9"/>
          <w:pgMar w:top="1152" w:right="691" w:bottom="1152" w:left="576" w:header="720" w:footer="720" w:gutter="0"/>
          <w:pgNumType w:start="24"/>
          <w:cols w:space="720"/>
          <w:docGrid w:linePitch="245"/>
        </w:sectPr>
      </w:pPr>
    </w:p>
    <w:p w14:paraId="665A8163" w14:textId="127C1CE1" w:rsidR="00D9160C" w:rsidRPr="00AF3771" w:rsidRDefault="00D57DCE" w:rsidP="00C84DC0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D57DCE">
        <w:rPr>
          <w:rFonts w:asciiTheme="majorBidi" w:hAnsiTheme="majorBidi" w:cstheme="majorBidi"/>
          <w:sz w:val="30"/>
          <w:szCs w:val="30"/>
        </w:rPr>
        <w:lastRenderedPageBreak/>
        <w:t>18</w:t>
      </w:r>
      <w:r w:rsidR="00D9160C" w:rsidRPr="00CE726B">
        <w:rPr>
          <w:rFonts w:asciiTheme="majorBidi" w:hAnsiTheme="majorBidi" w:cstheme="majorBidi"/>
          <w:sz w:val="30"/>
          <w:szCs w:val="30"/>
        </w:rPr>
        <w:tab/>
      </w:r>
      <w:r w:rsidR="00D9160C" w:rsidRPr="00CE726B">
        <w:rPr>
          <w:rFonts w:asciiTheme="majorBidi" w:hAnsiTheme="majorBidi" w:cstheme="majorBidi"/>
          <w:sz w:val="30"/>
          <w:szCs w:val="30"/>
          <w:cs/>
        </w:rPr>
        <w:t>ข้อมูลเกี่ยวกับระดับและวิธีวัดมูลค่ายุติธรรมของเงินลงทุน</w:t>
      </w:r>
    </w:p>
    <w:p w14:paraId="1E18E0C3" w14:textId="3B736139" w:rsidR="00D9160C" w:rsidRPr="00CE726B" w:rsidRDefault="00D9160C" w:rsidP="00CE72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7A83BBF1" w14:textId="77777777" w:rsidR="00D9160C" w:rsidRPr="00CE726B" w:rsidRDefault="00D9160C" w:rsidP="00CE726B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E726B">
        <w:rPr>
          <w:rFonts w:asciiTheme="majorBidi" w:hAnsiTheme="majorBidi" w:cstheme="majorBidi"/>
          <w:i/>
          <w:iCs/>
          <w:sz w:val="30"/>
          <w:szCs w:val="30"/>
          <w:cs/>
        </w:rPr>
        <w:t>การประมาณมูลค่ายุติธรรม</w:t>
      </w:r>
    </w:p>
    <w:p w14:paraId="2ACDF946" w14:textId="77777777" w:rsidR="00D9160C" w:rsidRPr="00CE726B" w:rsidRDefault="00D9160C" w:rsidP="00CE726B">
      <w:pPr>
        <w:ind w:left="562" w:right="-4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3AE0BB7C" w14:textId="198E8587" w:rsidR="00D9160C" w:rsidRPr="00CE726B" w:rsidRDefault="00D9160C" w:rsidP="00CE726B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  <w:r w:rsidRPr="00CE726B">
        <w:rPr>
          <w:rFonts w:asciiTheme="majorBidi" w:hAnsiTheme="majorBidi" w:cstheme="majorBidi"/>
          <w:sz w:val="30"/>
          <w:szCs w:val="30"/>
          <w:cs/>
        </w:rPr>
        <w:t xml:space="preserve">มูลค่ายุติธรรม หมายถึง ราคาที่จะได้รับจากการขายสินทรัพย์หรือเป็นราคาที่จะ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(ผู้ร่วมตลาด) ณ วันที่วัดมูลค่า </w:t>
      </w:r>
      <w:r w:rsidR="00A63A09" w:rsidRPr="00CE726B">
        <w:rPr>
          <w:rFonts w:asciiTheme="majorBidi" w:hAnsiTheme="majorBidi" w:cstheme="majorBidi"/>
          <w:sz w:val="30"/>
          <w:szCs w:val="30"/>
          <w:cs/>
        </w:rPr>
        <w:t>กองทรัสต์</w:t>
      </w:r>
      <w:r w:rsidRPr="00CE726B">
        <w:rPr>
          <w:rFonts w:asciiTheme="majorBidi" w:hAnsiTheme="majorBidi" w:cstheme="majorBidi"/>
          <w:sz w:val="30"/>
          <w:szCs w:val="30"/>
          <w:cs/>
        </w:rPr>
        <w:t xml:space="preserve">ใช้ราคาเสนอซื้อขายในตลาดที่มีสภาพคล่องในการวัดมูลค่ายุติธรรมของสินทรัพย์และหนี้สินซึ่งแนวปฏิบัติทางการบัญชีที่เกี่ยวข้องกำหนดให้ต้องวัดมูลค่าด้วยมูลค่ายุติธรรม 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</w:t>
      </w:r>
      <w:r w:rsidR="00A63A09" w:rsidRPr="00CE726B">
        <w:rPr>
          <w:rFonts w:asciiTheme="majorBidi" w:hAnsiTheme="majorBidi" w:cstheme="majorBidi"/>
          <w:sz w:val="30"/>
          <w:szCs w:val="30"/>
          <w:cs/>
        </w:rPr>
        <w:t>กองทรัสต์</w:t>
      </w:r>
      <w:r w:rsidRPr="00CE726B">
        <w:rPr>
          <w:rFonts w:asciiTheme="majorBidi" w:hAnsiTheme="majorBidi" w:cstheme="majorBidi"/>
          <w:sz w:val="30"/>
          <w:szCs w:val="30"/>
          <w:cs/>
        </w:rPr>
        <w:t>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</w:t>
      </w:r>
    </w:p>
    <w:p w14:paraId="5A8561B5" w14:textId="77777777" w:rsidR="00D9160C" w:rsidRPr="00CE726B" w:rsidRDefault="00D9160C" w:rsidP="00CE726B">
      <w:pPr>
        <w:ind w:left="562" w:right="-4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4A02388A" w14:textId="77777777" w:rsidR="00D9160C" w:rsidRPr="00CE726B" w:rsidRDefault="00D9160C" w:rsidP="00CE726B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  <w:r w:rsidRPr="00CE726B">
        <w:rPr>
          <w:rFonts w:asciiTheme="majorBidi" w:hAnsiTheme="majorBidi" w:cstheme="majorBidi"/>
          <w:sz w:val="30"/>
          <w:szCs w:val="30"/>
          <w:cs/>
        </w:rPr>
        <w:t>ความแตกต่างของระดับข้อมูลสามารถแสดงได้ดังนี้</w:t>
      </w:r>
    </w:p>
    <w:p w14:paraId="523FF387" w14:textId="44473214" w:rsidR="00D9160C" w:rsidRPr="00CE726B" w:rsidRDefault="00D9160C" w:rsidP="00CE726B">
      <w:pPr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8"/>
        <w:jc w:val="thaiDistribute"/>
        <w:rPr>
          <w:rFonts w:asciiTheme="majorBidi" w:hAnsiTheme="majorBidi" w:cstheme="majorBidi"/>
          <w:sz w:val="30"/>
          <w:szCs w:val="30"/>
        </w:rPr>
      </w:pPr>
      <w:r w:rsidRPr="00CE726B">
        <w:rPr>
          <w:rFonts w:asciiTheme="majorBidi" w:hAnsiTheme="majorBidi" w:cstheme="majorBidi"/>
          <w:sz w:val="30"/>
          <w:szCs w:val="30"/>
          <w:cs/>
        </w:rPr>
        <w:t>ราคาเสนอซื้อขาย (ไม่ต้องปรับปรุง) ในตลาดที่มีสภาพคล่องสำหรับสินทรัพย์หรือหนี้สินอย่างเดียวกัน (ข้อมูลระดับที</w:t>
      </w:r>
      <w:r w:rsidR="00960FD9">
        <w:rPr>
          <w:rFonts w:asciiTheme="majorBidi" w:hAnsiTheme="majorBidi" w:cstheme="majorBidi" w:hint="cs"/>
          <w:sz w:val="30"/>
          <w:szCs w:val="30"/>
          <w:cs/>
        </w:rPr>
        <w:t>่</w:t>
      </w:r>
      <w:r w:rsidRPr="00CE726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57DCE" w:rsidRPr="00D57DCE">
        <w:rPr>
          <w:rFonts w:asciiTheme="majorBidi" w:hAnsiTheme="majorBidi" w:cstheme="majorBidi"/>
          <w:sz w:val="30"/>
          <w:szCs w:val="30"/>
        </w:rPr>
        <w:t>1</w:t>
      </w:r>
      <w:r w:rsidRPr="00CE726B">
        <w:rPr>
          <w:rFonts w:asciiTheme="majorBidi" w:hAnsiTheme="majorBidi" w:cstheme="majorBidi"/>
          <w:sz w:val="30"/>
          <w:szCs w:val="30"/>
          <w:cs/>
        </w:rPr>
        <w:t>)</w:t>
      </w:r>
    </w:p>
    <w:p w14:paraId="7A6E635F" w14:textId="23FDCD5B" w:rsidR="00D9160C" w:rsidRPr="00CE726B" w:rsidRDefault="00D9160C" w:rsidP="00CE726B">
      <w:pPr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8"/>
        <w:jc w:val="thaiDistribute"/>
        <w:rPr>
          <w:rFonts w:asciiTheme="majorBidi" w:hAnsiTheme="majorBidi" w:cstheme="majorBidi"/>
          <w:sz w:val="30"/>
          <w:szCs w:val="30"/>
        </w:rPr>
      </w:pPr>
      <w:r w:rsidRPr="00CE726B">
        <w:rPr>
          <w:rFonts w:asciiTheme="majorBidi" w:hAnsiTheme="majorBidi" w:cstheme="majorBidi"/>
          <w:sz w:val="30"/>
          <w:szCs w:val="30"/>
          <w:cs/>
        </w:rPr>
        <w:t xml:space="preserve">ข้อมูลอื่นนอกเหนือจากราคาเสนอซื้อขายซึ่งรวมอยู่ในระดับที่ </w:t>
      </w:r>
      <w:r w:rsidR="00D57DCE" w:rsidRPr="00D57DCE">
        <w:rPr>
          <w:rFonts w:asciiTheme="majorBidi" w:hAnsiTheme="majorBidi" w:cstheme="majorBidi"/>
          <w:sz w:val="30"/>
          <w:szCs w:val="30"/>
        </w:rPr>
        <w:t>1</w:t>
      </w:r>
      <w:r w:rsidRPr="00CE726B">
        <w:rPr>
          <w:rFonts w:asciiTheme="majorBidi" w:hAnsiTheme="majorBidi" w:cstheme="majorBidi"/>
          <w:sz w:val="30"/>
          <w:szCs w:val="30"/>
          <w:cs/>
        </w:rPr>
        <w:t xml:space="preserve"> ที่สามารถสังเกตได้โดยตรง (ได้แก่ข้อมูลราคาตลาด) หรือโดยอ้อม (ได้แก่ ข้อมูลที่คำนวณมาจากราคาตลาด) สำหรับสินทรัพย์นั้นหรือหนี้สินนั้น (ข้อมูลระดับที่ </w:t>
      </w:r>
      <w:r w:rsidR="00D57DCE" w:rsidRPr="00D57DCE">
        <w:rPr>
          <w:rFonts w:asciiTheme="majorBidi" w:hAnsiTheme="majorBidi" w:cstheme="majorBidi"/>
          <w:sz w:val="30"/>
          <w:szCs w:val="30"/>
        </w:rPr>
        <w:t>2</w:t>
      </w:r>
      <w:r w:rsidRPr="00CE726B">
        <w:rPr>
          <w:rFonts w:asciiTheme="majorBidi" w:hAnsiTheme="majorBidi" w:cstheme="majorBidi"/>
          <w:sz w:val="30"/>
          <w:szCs w:val="30"/>
          <w:cs/>
        </w:rPr>
        <w:t>)</w:t>
      </w:r>
    </w:p>
    <w:p w14:paraId="77E731D6" w14:textId="383DE583" w:rsidR="00D9160C" w:rsidRPr="00CE726B" w:rsidRDefault="00D9160C" w:rsidP="00CE726B">
      <w:pPr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18"/>
        <w:jc w:val="thaiDistribute"/>
        <w:rPr>
          <w:rFonts w:asciiTheme="majorBidi" w:hAnsiTheme="majorBidi" w:cstheme="majorBidi"/>
          <w:sz w:val="30"/>
          <w:szCs w:val="30"/>
        </w:rPr>
      </w:pPr>
      <w:r w:rsidRPr="00CE726B">
        <w:rPr>
          <w:rFonts w:asciiTheme="majorBidi" w:hAnsiTheme="majorBidi" w:cstheme="majorBidi"/>
          <w:sz w:val="30"/>
          <w:szCs w:val="30"/>
          <w:cs/>
        </w:rPr>
        <w:t xml:space="preserve">ข้อมูลสำหรับสินทรัพย์หรือหนี้สินซึ่งไม่ได้อ้างอิงจากข้อมูลที่สามารถสังเกตได้จากตลาด (ข้อมูลที่ไม่สามารถสังเกตได้) (ข้อมูลระดับที่ </w:t>
      </w:r>
      <w:r w:rsidR="00D57DCE" w:rsidRPr="00D57DCE">
        <w:rPr>
          <w:rFonts w:asciiTheme="majorBidi" w:hAnsiTheme="majorBidi" w:cstheme="majorBidi"/>
          <w:sz w:val="30"/>
          <w:szCs w:val="30"/>
        </w:rPr>
        <w:t>3</w:t>
      </w:r>
      <w:r w:rsidRPr="00CE726B">
        <w:rPr>
          <w:rFonts w:asciiTheme="majorBidi" w:hAnsiTheme="majorBidi" w:cstheme="majorBidi"/>
          <w:sz w:val="30"/>
          <w:szCs w:val="30"/>
          <w:cs/>
        </w:rPr>
        <w:t>)</w:t>
      </w:r>
    </w:p>
    <w:p w14:paraId="7B6FE888" w14:textId="77777777" w:rsidR="00D9160C" w:rsidRPr="00CE726B" w:rsidRDefault="00D9160C" w:rsidP="00CE726B">
      <w:pPr>
        <w:spacing w:line="240" w:lineRule="auto"/>
        <w:ind w:left="540" w:right="-18"/>
        <w:jc w:val="thaiDistribute"/>
        <w:rPr>
          <w:rFonts w:asciiTheme="majorBidi" w:hAnsiTheme="majorBidi" w:cstheme="majorBidi"/>
          <w:sz w:val="30"/>
          <w:szCs w:val="30"/>
        </w:rPr>
      </w:pPr>
    </w:p>
    <w:p w14:paraId="0F38AB1C" w14:textId="7092ED68" w:rsidR="00D9160C" w:rsidRPr="00CE726B" w:rsidRDefault="00D9160C" w:rsidP="00CE726B">
      <w:pPr>
        <w:spacing w:line="240" w:lineRule="auto"/>
        <w:ind w:left="540" w:right="-18"/>
        <w:jc w:val="thaiDistribute"/>
        <w:rPr>
          <w:rFonts w:asciiTheme="majorBidi" w:hAnsiTheme="majorBidi" w:cstheme="majorBidi"/>
          <w:sz w:val="30"/>
          <w:szCs w:val="30"/>
        </w:rPr>
      </w:pPr>
      <w:r w:rsidRPr="00CE726B">
        <w:rPr>
          <w:rFonts w:asciiTheme="majorBidi" w:hAnsiTheme="majorBidi" w:cstheme="majorBidi"/>
          <w:sz w:val="30"/>
          <w:szCs w:val="30"/>
          <w:cs/>
        </w:rPr>
        <w:t>ตารางต่อไปนี้</w:t>
      </w:r>
      <w:r w:rsidR="00BF60F1" w:rsidRPr="00BF60F1">
        <w:rPr>
          <w:rFonts w:asciiTheme="majorBidi" w:hAnsiTheme="majorBidi"/>
          <w:sz w:val="30"/>
          <w:szCs w:val="30"/>
          <w:cs/>
        </w:rPr>
        <w:t>แสดงมูลค่ายุติธรรมจำแนกตามวิธีการประมาณมูลค่า</w:t>
      </w:r>
    </w:p>
    <w:p w14:paraId="53710A0B" w14:textId="77777777" w:rsidR="00D9160C" w:rsidRPr="00CE726B" w:rsidRDefault="00D9160C" w:rsidP="00CE726B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441"/>
        <w:gridCol w:w="264"/>
        <w:gridCol w:w="1447"/>
        <w:gridCol w:w="250"/>
        <w:gridCol w:w="1458"/>
      </w:tblGrid>
      <w:tr w:rsidR="00D15D4A" w:rsidRPr="00CE726B" w14:paraId="4E852488" w14:textId="77777777" w:rsidTr="0027368F">
        <w:trPr>
          <w:tblHeader/>
        </w:trPr>
        <w:tc>
          <w:tcPr>
            <w:tcW w:w="2353" w:type="pct"/>
          </w:tcPr>
          <w:p w14:paraId="329B1998" w14:textId="3CC45B6D" w:rsidR="00D15D4A" w:rsidRPr="00CE726B" w:rsidRDefault="00D15D4A" w:rsidP="00CE726B">
            <w:pPr>
              <w:spacing w:line="380" w:lineRule="exact"/>
              <w:ind w:left="-14" w:right="-13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E72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</w:t>
            </w:r>
            <w:r w:rsidRPr="004A336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="00D57DCE" w:rsidRPr="00D57D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="00375E41" w:rsidRPr="004A336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375E41" w:rsidRPr="004A336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Pr="004A336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D57DCE" w:rsidRPr="00D57DC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2563</w:t>
            </w:r>
          </w:p>
        </w:tc>
        <w:tc>
          <w:tcPr>
            <w:tcW w:w="785" w:type="pct"/>
          </w:tcPr>
          <w:p w14:paraId="0331AEA5" w14:textId="541C9FF8" w:rsidR="00D15D4A" w:rsidRPr="00CE726B" w:rsidRDefault="00D15D4A" w:rsidP="00CE726B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726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ระดับที่ </w:t>
            </w:r>
            <w:r w:rsidR="00D57DCE" w:rsidRPr="00D57DCE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44" w:type="pct"/>
          </w:tcPr>
          <w:p w14:paraId="24059BED" w14:textId="77777777" w:rsidR="00D15D4A" w:rsidRPr="00CE726B" w:rsidRDefault="00D15D4A" w:rsidP="00CE726B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8" w:type="pct"/>
          </w:tcPr>
          <w:p w14:paraId="60C928B5" w14:textId="527B9D35" w:rsidR="00D15D4A" w:rsidRPr="00CE726B" w:rsidRDefault="00D15D4A" w:rsidP="00CE726B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726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ระดับที่ </w:t>
            </w:r>
            <w:r w:rsidR="00D57DCE" w:rsidRPr="00D57DCE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36" w:type="pct"/>
          </w:tcPr>
          <w:p w14:paraId="202BA197" w14:textId="77777777" w:rsidR="00D15D4A" w:rsidRPr="00CE726B" w:rsidRDefault="00D15D4A" w:rsidP="00CE726B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4" w:type="pct"/>
          </w:tcPr>
          <w:p w14:paraId="44E2DEAB" w14:textId="77777777" w:rsidR="00D15D4A" w:rsidRPr="00CE726B" w:rsidRDefault="00D15D4A" w:rsidP="00CE726B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726B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D15D4A" w:rsidRPr="00CE726B" w14:paraId="73945C4A" w14:textId="77777777" w:rsidTr="0027368F">
        <w:trPr>
          <w:tblHeader/>
        </w:trPr>
        <w:tc>
          <w:tcPr>
            <w:tcW w:w="2353" w:type="pct"/>
          </w:tcPr>
          <w:p w14:paraId="26EC573A" w14:textId="77777777" w:rsidR="00D15D4A" w:rsidRPr="00CE726B" w:rsidRDefault="00D15D4A" w:rsidP="00CE726B">
            <w:pPr>
              <w:spacing w:line="380" w:lineRule="exact"/>
              <w:ind w:left="-14" w:right="-13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85" w:type="pct"/>
          </w:tcPr>
          <w:p w14:paraId="53DB09A9" w14:textId="77777777" w:rsidR="00D15D4A" w:rsidRPr="00CE726B" w:rsidRDefault="00D15D4A" w:rsidP="00CE726B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150E7E13" w14:textId="77777777" w:rsidR="00D15D4A" w:rsidRPr="00CE726B" w:rsidRDefault="00D15D4A" w:rsidP="00CE726B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8" w:type="pct"/>
          </w:tcPr>
          <w:p w14:paraId="0941D6D0" w14:textId="0BA54A89" w:rsidR="00D15D4A" w:rsidRPr="00CE726B" w:rsidRDefault="00D15D4A" w:rsidP="00CE726B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E726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  <w:tc>
          <w:tcPr>
            <w:tcW w:w="136" w:type="pct"/>
          </w:tcPr>
          <w:p w14:paraId="3DDAA222" w14:textId="77777777" w:rsidR="00D15D4A" w:rsidRPr="00CE726B" w:rsidRDefault="00D15D4A" w:rsidP="00CE726B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4" w:type="pct"/>
          </w:tcPr>
          <w:p w14:paraId="078AD184" w14:textId="77777777" w:rsidR="00D15D4A" w:rsidRPr="00CE726B" w:rsidRDefault="00D15D4A" w:rsidP="00CE726B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D15D4A" w:rsidRPr="00CE726B" w14:paraId="281B4241" w14:textId="77777777" w:rsidTr="0027368F">
        <w:tc>
          <w:tcPr>
            <w:tcW w:w="2353" w:type="pct"/>
          </w:tcPr>
          <w:p w14:paraId="68F2B20A" w14:textId="37B6D7DE" w:rsidR="00D15D4A" w:rsidRPr="00CE726B" w:rsidRDefault="0027368F" w:rsidP="00CE726B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368F">
              <w:rPr>
                <w:rFonts w:asciiTheme="majorBidi" w:hAnsiTheme="majorBidi"/>
                <w:sz w:val="30"/>
                <w:szCs w:val="30"/>
                <w:cs/>
              </w:rPr>
              <w:t>เงินลงทุนในอสังหาริมทรัพย์</w:t>
            </w:r>
            <w:r w:rsidR="00772102" w:rsidRPr="00772102">
              <w:rPr>
                <w:rFonts w:asciiTheme="majorBidi" w:hAnsiTheme="majorBidi"/>
                <w:sz w:val="30"/>
                <w:szCs w:val="30"/>
                <w:cs/>
              </w:rPr>
              <w:t xml:space="preserve">ตามมูลค่ายุติธรรม </w:t>
            </w:r>
          </w:p>
        </w:tc>
        <w:tc>
          <w:tcPr>
            <w:tcW w:w="785" w:type="pct"/>
          </w:tcPr>
          <w:p w14:paraId="41A5250A" w14:textId="3E047567" w:rsidR="00D15D4A" w:rsidRPr="00CE726B" w:rsidRDefault="00096EEE" w:rsidP="00CE726B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4" w:type="pct"/>
          </w:tcPr>
          <w:p w14:paraId="778AD0B0" w14:textId="77777777" w:rsidR="00D15D4A" w:rsidRPr="00CE726B" w:rsidRDefault="00D15D4A" w:rsidP="00CE726B">
            <w:pPr>
              <w:tabs>
                <w:tab w:val="clear" w:pos="907"/>
                <w:tab w:val="decimal" w:pos="909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8" w:type="pct"/>
          </w:tcPr>
          <w:p w14:paraId="398D98AA" w14:textId="5BFB618D" w:rsidR="00D15D4A" w:rsidRPr="00CE726B" w:rsidRDefault="00D57DCE" w:rsidP="00CE726B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57DCE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4A336C" w:rsidRPr="004A336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7DCE">
              <w:rPr>
                <w:rFonts w:asciiTheme="majorBidi" w:hAnsiTheme="majorBidi" w:cstheme="majorBidi"/>
                <w:sz w:val="30"/>
                <w:szCs w:val="30"/>
              </w:rPr>
              <w:t>176</w:t>
            </w:r>
            <w:r w:rsidR="004A336C" w:rsidRPr="004A336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7DCE">
              <w:rPr>
                <w:rFonts w:asciiTheme="majorBidi" w:hAnsiTheme="majorBidi" w:cstheme="majorBidi"/>
                <w:sz w:val="30"/>
                <w:szCs w:val="30"/>
              </w:rPr>
              <w:t>314</w:t>
            </w:r>
          </w:p>
        </w:tc>
        <w:tc>
          <w:tcPr>
            <w:tcW w:w="136" w:type="pct"/>
          </w:tcPr>
          <w:p w14:paraId="08268801" w14:textId="77777777" w:rsidR="00D15D4A" w:rsidRPr="00CE726B" w:rsidRDefault="00D15D4A" w:rsidP="00CE726B">
            <w:pPr>
              <w:tabs>
                <w:tab w:val="clear" w:pos="907"/>
                <w:tab w:val="decimal" w:pos="909"/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4" w:type="pct"/>
          </w:tcPr>
          <w:p w14:paraId="493C4476" w14:textId="6E4932C0" w:rsidR="00D15D4A" w:rsidRPr="00CE726B" w:rsidRDefault="00D57DCE" w:rsidP="00CE726B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57DCE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4A336C" w:rsidRPr="004A336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7DCE">
              <w:rPr>
                <w:rFonts w:asciiTheme="majorBidi" w:hAnsiTheme="majorBidi" w:cstheme="majorBidi"/>
                <w:sz w:val="30"/>
                <w:szCs w:val="30"/>
              </w:rPr>
              <w:t>176</w:t>
            </w:r>
            <w:r w:rsidR="004A336C" w:rsidRPr="004A336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7DCE">
              <w:rPr>
                <w:rFonts w:asciiTheme="majorBidi" w:hAnsiTheme="majorBidi" w:cstheme="majorBidi"/>
                <w:sz w:val="30"/>
                <w:szCs w:val="30"/>
              </w:rPr>
              <w:t>314</w:t>
            </w:r>
          </w:p>
        </w:tc>
      </w:tr>
      <w:tr w:rsidR="00D15D4A" w:rsidRPr="00CE726B" w14:paraId="42C25BA5" w14:textId="77777777" w:rsidTr="0027368F">
        <w:tc>
          <w:tcPr>
            <w:tcW w:w="2353" w:type="pct"/>
          </w:tcPr>
          <w:p w14:paraId="6DBEBA87" w14:textId="02649A76" w:rsidR="00D15D4A" w:rsidRPr="00CE726B" w:rsidRDefault="00505F70" w:rsidP="00CE726B">
            <w:pPr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กองทุนรวม</w:t>
            </w:r>
            <w:r w:rsidR="00477F1C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ตราสารหนี้</w:t>
            </w:r>
          </w:p>
        </w:tc>
        <w:tc>
          <w:tcPr>
            <w:tcW w:w="785" w:type="pct"/>
          </w:tcPr>
          <w:p w14:paraId="4906B9FD" w14:textId="6B15A242" w:rsidR="00D15D4A" w:rsidRPr="00CE726B" w:rsidRDefault="00D57DCE" w:rsidP="00CE726B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57DCE">
              <w:rPr>
                <w:rFonts w:asciiTheme="majorBidi" w:hAnsiTheme="majorBidi" w:cstheme="majorBidi"/>
                <w:sz w:val="30"/>
                <w:szCs w:val="30"/>
              </w:rPr>
              <w:t>216</w:t>
            </w:r>
            <w:r w:rsidR="004A336C" w:rsidRPr="004A336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7DCE">
              <w:rPr>
                <w:rFonts w:asciiTheme="majorBidi" w:hAnsiTheme="majorBidi" w:cstheme="majorBidi"/>
                <w:sz w:val="30"/>
                <w:szCs w:val="30"/>
              </w:rPr>
              <w:t>279</w:t>
            </w:r>
          </w:p>
        </w:tc>
        <w:tc>
          <w:tcPr>
            <w:tcW w:w="144" w:type="pct"/>
          </w:tcPr>
          <w:p w14:paraId="2219FCF3" w14:textId="77777777" w:rsidR="00D15D4A" w:rsidRPr="00CE726B" w:rsidRDefault="00D15D4A" w:rsidP="00CE726B">
            <w:pPr>
              <w:tabs>
                <w:tab w:val="clear" w:pos="907"/>
                <w:tab w:val="decimal" w:pos="909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8" w:type="pct"/>
          </w:tcPr>
          <w:p w14:paraId="09F6A2B5" w14:textId="4C18C23D" w:rsidR="00D15D4A" w:rsidRPr="00CE726B" w:rsidRDefault="00096EEE" w:rsidP="00CE726B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6" w:type="pct"/>
          </w:tcPr>
          <w:p w14:paraId="55CCC01C" w14:textId="77777777" w:rsidR="00D15D4A" w:rsidRPr="00CE726B" w:rsidRDefault="00D15D4A" w:rsidP="00CE726B">
            <w:pPr>
              <w:tabs>
                <w:tab w:val="clear" w:pos="907"/>
                <w:tab w:val="decimal" w:pos="909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4" w:type="pct"/>
          </w:tcPr>
          <w:p w14:paraId="2AF2E184" w14:textId="41C1A8AB" w:rsidR="00D15D4A" w:rsidRPr="00CE726B" w:rsidRDefault="00D57DCE" w:rsidP="00CE726B">
            <w:pPr>
              <w:tabs>
                <w:tab w:val="decimal" w:pos="972"/>
              </w:tabs>
              <w:ind w:right="9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57DCE">
              <w:rPr>
                <w:rFonts w:asciiTheme="majorBidi" w:hAnsiTheme="majorBidi" w:cstheme="majorBidi"/>
                <w:sz w:val="30"/>
                <w:szCs w:val="30"/>
              </w:rPr>
              <w:t>216</w:t>
            </w:r>
            <w:r w:rsidR="004A336C" w:rsidRPr="004A336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57DCE">
              <w:rPr>
                <w:rFonts w:asciiTheme="majorBidi" w:hAnsiTheme="majorBidi" w:cstheme="majorBidi"/>
                <w:sz w:val="30"/>
                <w:szCs w:val="30"/>
              </w:rPr>
              <w:t>279</w:t>
            </w:r>
          </w:p>
        </w:tc>
      </w:tr>
    </w:tbl>
    <w:p w14:paraId="6033513B" w14:textId="18393EF8" w:rsidR="00D15D4A" w:rsidRDefault="00D15D4A" w:rsidP="00CE726B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</w:p>
    <w:p w14:paraId="77690F54" w14:textId="4E061C92" w:rsidR="00D9160C" w:rsidRPr="00CE726B" w:rsidRDefault="00D9160C" w:rsidP="00CE726B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  <w:r w:rsidRPr="00CE726B">
        <w:rPr>
          <w:rFonts w:asciiTheme="majorBidi" w:hAnsiTheme="majorBidi" w:cstheme="majorBidi"/>
          <w:sz w:val="30"/>
          <w:szCs w:val="30"/>
          <w:cs/>
        </w:rPr>
        <w:t xml:space="preserve">เงินลงทุนต่าง ๆ ซึ่งมูลค่าเงินลงทุนมาจากราคาตลาดที่มีการอ้างอิงไว้อย่างชัดเจนในตลาดที่มีสภาพคล่องและถูกจัดประเภทอยู่ในระดับที่ </w:t>
      </w:r>
      <w:r w:rsidR="00D57DCE" w:rsidRPr="00D57DCE">
        <w:rPr>
          <w:rFonts w:asciiTheme="majorBidi" w:hAnsiTheme="majorBidi" w:cstheme="majorBidi"/>
          <w:sz w:val="30"/>
          <w:szCs w:val="30"/>
        </w:rPr>
        <w:t>1</w:t>
      </w:r>
      <w:r w:rsidRPr="00CE726B">
        <w:rPr>
          <w:rFonts w:asciiTheme="majorBidi" w:hAnsiTheme="majorBidi" w:cstheme="majorBidi"/>
          <w:sz w:val="30"/>
          <w:szCs w:val="30"/>
          <w:cs/>
        </w:rPr>
        <w:t xml:space="preserve"> นั้นประกอบด้วยตราสารทุนของบริษัทจดทะเบียนที่มีสภาพคล่องและอนุพันธ์ที่ซื้อขายในตลาดที่จัดตั้งขึ้นอย่างเป็นทางการ </w:t>
      </w:r>
      <w:r w:rsidR="00A63A09" w:rsidRPr="00CE726B">
        <w:rPr>
          <w:rFonts w:asciiTheme="majorBidi" w:hAnsiTheme="majorBidi" w:cstheme="majorBidi"/>
          <w:sz w:val="30"/>
          <w:szCs w:val="30"/>
          <w:cs/>
        </w:rPr>
        <w:t>กองทรัสต์</w:t>
      </w:r>
      <w:r w:rsidRPr="00CE726B">
        <w:rPr>
          <w:rFonts w:asciiTheme="majorBidi" w:hAnsiTheme="majorBidi" w:cstheme="majorBidi"/>
          <w:sz w:val="30"/>
          <w:szCs w:val="30"/>
          <w:cs/>
        </w:rPr>
        <w:t>จะไม่ปรับราคาที่อ้างอิงสำหรับเครื่องมือเหล่านี้</w:t>
      </w:r>
    </w:p>
    <w:p w14:paraId="4327DF81" w14:textId="1D2BB9DA" w:rsidR="00D9160C" w:rsidRPr="00CE726B" w:rsidRDefault="00D9160C" w:rsidP="00CE726B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  <w:r w:rsidRPr="00CE726B">
        <w:rPr>
          <w:rFonts w:asciiTheme="majorBidi" w:hAnsiTheme="majorBidi" w:cstheme="majorBidi"/>
          <w:sz w:val="30"/>
          <w:szCs w:val="30"/>
          <w:cs/>
        </w:rPr>
        <w:lastRenderedPageBreak/>
        <w:t xml:space="preserve">เครื่องมือทางการเงินซึ่งซื้อขายในตลาดที่ไม่ได้ถูกพิจารณาว่ามีสภาพคล่องแต่ถูกประเมินค่าจากราคาตลาดที่มีการอ้างอิงไว้อย่างชัดเจน การเสนอราคาซื้อขายโดยผู้ค้าหรือแหล่งกำหนดราคาที่เป็นทางเลือกซึ่งได้รับการสนับสนุนจากข้อมูลที่สังเกตได้จะถูกจัดอยู่ในระดับที่ </w:t>
      </w:r>
      <w:r w:rsidR="00D57DCE" w:rsidRPr="00D57DCE">
        <w:rPr>
          <w:rFonts w:asciiTheme="majorBidi" w:hAnsiTheme="majorBidi" w:cstheme="majorBidi"/>
          <w:sz w:val="30"/>
          <w:szCs w:val="30"/>
        </w:rPr>
        <w:t>2</w:t>
      </w:r>
      <w:r w:rsidRPr="00CE726B">
        <w:rPr>
          <w:rFonts w:asciiTheme="majorBidi" w:hAnsiTheme="majorBidi" w:cstheme="majorBidi"/>
          <w:sz w:val="30"/>
          <w:szCs w:val="30"/>
          <w:cs/>
        </w:rPr>
        <w:t xml:space="preserve"> เครื่องมือการเงินเหล่านี้ประกอบด้วยตราสารหนี้ภาคเอกชนที่อยู่ในกลุ่มน่าลงทุนและอนุพันธ์ในตลาดซื้อขายกันโดยตรง</w:t>
      </w:r>
    </w:p>
    <w:p w14:paraId="58ACF5EC" w14:textId="7E633FB0" w:rsidR="00FE2990" w:rsidRPr="00CE726B" w:rsidRDefault="00FE2990" w:rsidP="00CE726B">
      <w:pPr>
        <w:ind w:left="562" w:right="-45"/>
        <w:jc w:val="thaiDistribute"/>
        <w:rPr>
          <w:rFonts w:asciiTheme="majorBidi" w:hAnsiTheme="majorBidi" w:cstheme="majorBidi"/>
          <w:spacing w:val="-2"/>
          <w:sz w:val="30"/>
          <w:szCs w:val="30"/>
          <w:lang w:val="en-GB" w:bidi="ar-SA"/>
        </w:rPr>
      </w:pPr>
    </w:p>
    <w:p w14:paraId="42EEF9A8" w14:textId="65C1C2ED" w:rsidR="00FE2990" w:rsidRPr="00CE726B" w:rsidRDefault="00FE2990" w:rsidP="00CE726B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  <w:r w:rsidRPr="00CE726B">
        <w:rPr>
          <w:rFonts w:asciiTheme="majorBidi" w:hAnsiTheme="majorBidi" w:cstheme="majorBidi"/>
          <w:sz w:val="30"/>
          <w:szCs w:val="30"/>
          <w:cs/>
        </w:rPr>
        <w:t xml:space="preserve">เงินลงทุนที่ถูกจัดประเภทในระดับที่ </w:t>
      </w:r>
      <w:r w:rsidR="00D57DCE" w:rsidRPr="00D57DCE">
        <w:rPr>
          <w:rFonts w:asciiTheme="majorBidi" w:hAnsiTheme="majorBidi" w:cstheme="majorBidi"/>
          <w:sz w:val="30"/>
          <w:szCs w:val="30"/>
        </w:rPr>
        <w:t>3</w:t>
      </w:r>
      <w:r w:rsidRPr="00CE726B">
        <w:rPr>
          <w:rFonts w:asciiTheme="majorBidi" w:hAnsiTheme="majorBidi" w:cstheme="majorBidi"/>
          <w:sz w:val="30"/>
          <w:szCs w:val="30"/>
          <w:cs/>
        </w:rPr>
        <w:t xml:space="preserve"> มีข้อมูลที่สำคัญที่ไม่สามารถสังเกตได้เนื่องจากมีการซื้อขายไม่บ่อยนัก</w:t>
      </w:r>
    </w:p>
    <w:p w14:paraId="64EC6D68" w14:textId="77777777" w:rsidR="00FE2990" w:rsidRPr="00CE726B" w:rsidRDefault="00FE2990" w:rsidP="00CE726B">
      <w:pPr>
        <w:ind w:left="562" w:right="-4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5D2E24A4" w14:textId="5C897A37" w:rsidR="00FE2990" w:rsidRPr="00CE726B" w:rsidRDefault="00FE2990" w:rsidP="00CE726B">
      <w:pPr>
        <w:tabs>
          <w:tab w:val="left" w:pos="540"/>
        </w:tabs>
        <w:spacing w:line="240" w:lineRule="auto"/>
        <w:ind w:left="547" w:right="-18"/>
        <w:jc w:val="thaiDistribute"/>
        <w:rPr>
          <w:rFonts w:asciiTheme="majorBidi" w:hAnsiTheme="majorBidi" w:cstheme="majorBidi"/>
          <w:sz w:val="30"/>
          <w:szCs w:val="30"/>
        </w:rPr>
      </w:pPr>
      <w:r w:rsidRPr="00CE726B">
        <w:rPr>
          <w:rFonts w:asciiTheme="majorBidi" w:hAnsiTheme="majorBidi" w:cstheme="majorBidi"/>
          <w:sz w:val="30"/>
          <w:szCs w:val="30"/>
          <w:cs/>
        </w:rPr>
        <w:t xml:space="preserve">ตราสารทุนในระดับที่ </w:t>
      </w:r>
      <w:r w:rsidR="00D57DCE" w:rsidRPr="00D57DCE">
        <w:rPr>
          <w:rFonts w:asciiTheme="majorBidi" w:hAnsiTheme="majorBidi" w:cstheme="majorBidi"/>
          <w:sz w:val="30"/>
          <w:szCs w:val="30"/>
        </w:rPr>
        <w:t>3</w:t>
      </w:r>
      <w:r w:rsidRPr="00CE726B">
        <w:rPr>
          <w:rFonts w:asciiTheme="majorBidi" w:hAnsiTheme="majorBidi" w:cstheme="majorBidi"/>
          <w:sz w:val="30"/>
          <w:szCs w:val="30"/>
          <w:cs/>
        </w:rPr>
        <w:t xml:space="preserve"> ประกอบด้วยข้อมูลความเสี่ยงด้านเครดิตและมูลค่าความเสียหายที่คาดว่าจะเกิดขึ้นสำหรับฐานะที่เกี่ยวกับตราสารทุนนั้น ข้อมูลหลักที่ป้อนเข้าตัวแบบการประเมินมูลค่าของกองทรัสต์สำหรับเงินลงทุนนี้ประกอบด้วยอัตราส่วนราคาต่อกำไร (</w:t>
      </w:r>
      <w:r w:rsidRPr="00CE726B">
        <w:rPr>
          <w:rFonts w:asciiTheme="majorBidi" w:hAnsiTheme="majorBidi" w:cstheme="majorBidi"/>
          <w:sz w:val="30"/>
          <w:szCs w:val="30"/>
        </w:rPr>
        <w:t xml:space="preserve">price-earnings ratio) </w:t>
      </w:r>
      <w:r w:rsidRPr="00CE726B">
        <w:rPr>
          <w:rFonts w:asciiTheme="majorBidi" w:hAnsiTheme="majorBidi" w:cstheme="majorBidi"/>
          <w:sz w:val="30"/>
          <w:szCs w:val="30"/>
          <w:cs/>
        </w:rPr>
        <w:t>และการคิดลดกระแสเงินสด</w:t>
      </w:r>
    </w:p>
    <w:p w14:paraId="1B8C36B3" w14:textId="77777777" w:rsidR="00A14487" w:rsidRDefault="00A14487" w:rsidP="00A14487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13A4E079" w14:textId="21531F3D" w:rsidR="00A14487" w:rsidRDefault="00D57DCE" w:rsidP="00A14487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D57DCE">
        <w:rPr>
          <w:rFonts w:asciiTheme="majorBidi" w:hAnsiTheme="majorBidi" w:cstheme="majorBidi"/>
          <w:sz w:val="30"/>
          <w:szCs w:val="30"/>
        </w:rPr>
        <w:t>19</w:t>
      </w:r>
      <w:r w:rsidR="00A14487">
        <w:rPr>
          <w:rFonts w:asciiTheme="majorBidi" w:hAnsiTheme="majorBidi" w:cstheme="majorBidi"/>
          <w:sz w:val="30"/>
          <w:szCs w:val="30"/>
        </w:rPr>
        <w:tab/>
      </w:r>
      <w:r w:rsidR="00A14487" w:rsidRPr="00A14487">
        <w:rPr>
          <w:rFonts w:asciiTheme="majorBidi" w:hAnsiTheme="majorBidi" w:cstheme="majorBidi"/>
          <w:sz w:val="30"/>
          <w:szCs w:val="30"/>
          <w:cs/>
        </w:rPr>
        <w:t>เหตุการณ์ภายหลังรอบระยะเวลารายงาน</w:t>
      </w:r>
    </w:p>
    <w:p w14:paraId="27400BD8" w14:textId="2B1F910C" w:rsidR="00A14487" w:rsidRDefault="00A14487" w:rsidP="00A14487">
      <w:pPr>
        <w:ind w:left="562" w:right="-4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77875FAA" w14:textId="452C8E23" w:rsidR="008746DC" w:rsidRPr="00A31171" w:rsidRDefault="00733218" w:rsidP="00A31171">
      <w:pPr>
        <w:ind w:left="562" w:right="-45"/>
        <w:jc w:val="thaiDistribute"/>
        <w:rPr>
          <w:rFonts w:asciiTheme="majorBidi" w:hAnsiTheme="majorBidi"/>
          <w:spacing w:val="-2"/>
          <w:sz w:val="30"/>
          <w:szCs w:val="30"/>
        </w:rPr>
      </w:pPr>
      <w:r w:rsidRPr="00A14487">
        <w:rPr>
          <w:rFonts w:asciiTheme="majorBidi" w:hAnsiTheme="majorBidi"/>
          <w:spacing w:val="-2"/>
          <w:sz w:val="30"/>
          <w:szCs w:val="30"/>
          <w:cs/>
        </w:rPr>
        <w:t xml:space="preserve">ในการประชุมคณะกรรมการบริษัทของผู้จัดการกองทรัสต์เมื่อวันที่ </w:t>
      </w:r>
      <w:r w:rsidRPr="00D57DCE">
        <w:rPr>
          <w:rFonts w:asciiTheme="majorBidi" w:hAnsiTheme="majorBidi" w:cstheme="majorBidi"/>
          <w:spacing w:val="-2"/>
          <w:sz w:val="30"/>
          <w:szCs w:val="30"/>
        </w:rPr>
        <w:t>30</w:t>
      </w:r>
      <w:r w:rsidRPr="00A14487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A14487">
        <w:rPr>
          <w:rFonts w:asciiTheme="majorBidi" w:hAnsiTheme="majorBidi"/>
          <w:spacing w:val="-2"/>
          <w:sz w:val="30"/>
          <w:szCs w:val="30"/>
          <w:cs/>
        </w:rPr>
        <w:t xml:space="preserve">กรกฎาคม </w:t>
      </w:r>
      <w:r w:rsidRPr="00D57DCE">
        <w:rPr>
          <w:rFonts w:asciiTheme="majorBidi" w:hAnsiTheme="majorBidi" w:cstheme="majorBidi"/>
          <w:spacing w:val="-2"/>
          <w:sz w:val="30"/>
          <w:szCs w:val="30"/>
        </w:rPr>
        <w:t>2563</w:t>
      </w:r>
      <w:r w:rsidRPr="00A14487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A14487">
        <w:rPr>
          <w:rFonts w:asciiTheme="majorBidi" w:hAnsiTheme="majorBidi"/>
          <w:spacing w:val="-2"/>
          <w:sz w:val="30"/>
          <w:szCs w:val="30"/>
          <w:cs/>
        </w:rPr>
        <w:t>คณะกรรมการได้มีมติ</w:t>
      </w:r>
      <w:r w:rsidR="008746DC" w:rsidRPr="00A31171">
        <w:rPr>
          <w:rFonts w:asciiTheme="majorBidi" w:hAnsiTheme="majorBidi"/>
          <w:spacing w:val="-2"/>
          <w:sz w:val="30"/>
          <w:szCs w:val="30"/>
          <w:cs/>
        </w:rPr>
        <w:t xml:space="preserve">อนุมัติให้จ่ายประโยชน์ตอบแทนของกองทรัสต์จากงวดผลการดำเนินงานตั้งแต่วันที่ </w:t>
      </w:r>
      <w:r w:rsidR="008746DC" w:rsidRPr="00A31171">
        <w:rPr>
          <w:rFonts w:asciiTheme="majorBidi" w:hAnsiTheme="majorBidi" w:cstheme="majorBidi"/>
          <w:spacing w:val="-2"/>
          <w:sz w:val="30"/>
          <w:szCs w:val="30"/>
        </w:rPr>
        <w:t xml:space="preserve">1 </w:t>
      </w:r>
      <w:r w:rsidR="008746DC" w:rsidRPr="00A31171">
        <w:rPr>
          <w:rFonts w:asciiTheme="majorBidi" w:hAnsiTheme="majorBidi"/>
          <w:spacing w:val="-2"/>
          <w:sz w:val="30"/>
          <w:szCs w:val="30"/>
          <w:cs/>
        </w:rPr>
        <w:t xml:space="preserve">มกราคม </w:t>
      </w:r>
      <w:r w:rsidR="008746DC" w:rsidRPr="00A31171">
        <w:rPr>
          <w:rFonts w:asciiTheme="majorBidi" w:hAnsiTheme="majorBidi" w:cstheme="majorBidi"/>
          <w:spacing w:val="-2"/>
          <w:sz w:val="30"/>
          <w:szCs w:val="30"/>
        </w:rPr>
        <w:t xml:space="preserve">2563 </w:t>
      </w:r>
      <w:r w:rsidR="008746DC" w:rsidRPr="00A31171">
        <w:rPr>
          <w:rFonts w:asciiTheme="majorBidi" w:hAnsiTheme="majorBidi"/>
          <w:spacing w:val="-2"/>
          <w:sz w:val="30"/>
          <w:szCs w:val="30"/>
          <w:cs/>
        </w:rPr>
        <w:t xml:space="preserve">ถึง </w:t>
      </w:r>
      <w:r w:rsidR="008746DC" w:rsidRPr="00A31171">
        <w:rPr>
          <w:rFonts w:asciiTheme="majorBidi" w:hAnsiTheme="majorBidi" w:cstheme="majorBidi"/>
          <w:spacing w:val="-2"/>
          <w:sz w:val="30"/>
          <w:szCs w:val="30"/>
        </w:rPr>
        <w:t xml:space="preserve">30 </w:t>
      </w:r>
      <w:r w:rsidR="008746DC" w:rsidRPr="00A31171">
        <w:rPr>
          <w:rFonts w:asciiTheme="majorBidi" w:hAnsiTheme="majorBidi"/>
          <w:spacing w:val="-2"/>
          <w:sz w:val="30"/>
          <w:szCs w:val="30"/>
          <w:cs/>
        </w:rPr>
        <w:t xml:space="preserve">มิถุนายน </w:t>
      </w:r>
      <w:r w:rsidR="008746DC" w:rsidRPr="00A31171">
        <w:rPr>
          <w:rFonts w:asciiTheme="majorBidi" w:hAnsiTheme="majorBidi" w:cstheme="majorBidi"/>
          <w:spacing w:val="-2"/>
          <w:sz w:val="30"/>
          <w:szCs w:val="30"/>
        </w:rPr>
        <w:t xml:space="preserve">2563 </w:t>
      </w:r>
      <w:r w:rsidR="003E01CA" w:rsidRPr="00223251">
        <w:rPr>
          <w:rFonts w:asciiTheme="majorBidi" w:hAnsiTheme="majorBidi" w:cstheme="majorBidi" w:hint="cs"/>
          <w:spacing w:val="-2"/>
          <w:sz w:val="30"/>
          <w:szCs w:val="30"/>
          <w:highlight w:val="yellow"/>
          <w:cs/>
        </w:rPr>
        <w:t>และกำไรสะสม</w:t>
      </w:r>
      <w:r w:rsidR="003E01CA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="008746DC" w:rsidRPr="00A31171">
        <w:rPr>
          <w:rFonts w:asciiTheme="majorBidi" w:hAnsiTheme="majorBidi"/>
          <w:spacing w:val="-2"/>
          <w:sz w:val="30"/>
          <w:szCs w:val="30"/>
          <w:cs/>
        </w:rPr>
        <w:t xml:space="preserve">ในอัตราหน่วยละ </w:t>
      </w:r>
      <w:r w:rsidR="008746DC" w:rsidRPr="00A31171">
        <w:rPr>
          <w:rFonts w:asciiTheme="majorBidi" w:hAnsiTheme="majorBidi" w:cstheme="majorBidi"/>
          <w:spacing w:val="-2"/>
          <w:sz w:val="30"/>
          <w:szCs w:val="30"/>
        </w:rPr>
        <w:t xml:space="preserve">0.175 </w:t>
      </w:r>
      <w:r w:rsidR="008746DC" w:rsidRPr="00A31171">
        <w:rPr>
          <w:rFonts w:asciiTheme="majorBidi" w:hAnsiTheme="majorBidi"/>
          <w:spacing w:val="-2"/>
          <w:sz w:val="30"/>
          <w:szCs w:val="30"/>
          <w:cs/>
        </w:rPr>
        <w:t xml:space="preserve">บาท รวมเป็นจำนวนเงินทั้งสิ้น </w:t>
      </w:r>
      <w:r w:rsidR="008746DC" w:rsidRPr="00A31171">
        <w:rPr>
          <w:rFonts w:asciiTheme="majorBidi" w:hAnsiTheme="majorBidi" w:cstheme="majorBidi"/>
          <w:spacing w:val="-2"/>
          <w:sz w:val="30"/>
          <w:szCs w:val="30"/>
        </w:rPr>
        <w:t xml:space="preserve">124.51 </w:t>
      </w:r>
      <w:r w:rsidR="008746DC" w:rsidRPr="00A31171">
        <w:rPr>
          <w:rFonts w:asciiTheme="majorBidi" w:hAnsiTheme="majorBidi"/>
          <w:spacing w:val="-2"/>
          <w:sz w:val="30"/>
          <w:szCs w:val="30"/>
          <w:cs/>
        </w:rPr>
        <w:t>ล้านบาท โดยประโยชน์ตอบแทนดังกล่าวจะจ่ายให้แก่ผู้ถือหน่วยทรัสต์ในเดือน</w:t>
      </w:r>
      <w:bookmarkStart w:id="1" w:name="_GoBack"/>
      <w:bookmarkEnd w:id="1"/>
      <w:r w:rsidR="008746DC" w:rsidRPr="00A31171">
        <w:rPr>
          <w:rFonts w:asciiTheme="majorBidi" w:hAnsiTheme="majorBidi"/>
          <w:spacing w:val="-2"/>
          <w:sz w:val="30"/>
          <w:szCs w:val="30"/>
          <w:cs/>
        </w:rPr>
        <w:t xml:space="preserve">สิงหาคม </w:t>
      </w:r>
      <w:r w:rsidR="008746DC" w:rsidRPr="00A31171">
        <w:rPr>
          <w:rFonts w:asciiTheme="majorBidi" w:hAnsiTheme="majorBidi" w:cstheme="majorBidi"/>
          <w:spacing w:val="-2"/>
          <w:sz w:val="30"/>
          <w:szCs w:val="30"/>
        </w:rPr>
        <w:t>2563</w:t>
      </w:r>
    </w:p>
    <w:sectPr w:rsidR="008746DC" w:rsidRPr="00A31171" w:rsidSect="006507F7">
      <w:footerReference w:type="default" r:id="rId10"/>
      <w:pgSz w:w="11909" w:h="16834" w:code="9"/>
      <w:pgMar w:top="691" w:right="1152" w:bottom="576" w:left="1152" w:header="720" w:footer="720" w:gutter="0"/>
      <w:pgNumType w:start="26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515137" w14:textId="77777777" w:rsidR="00B45B47" w:rsidRDefault="00B45B47" w:rsidP="004956B4">
      <w:r>
        <w:separator/>
      </w:r>
    </w:p>
  </w:endnote>
  <w:endnote w:type="continuationSeparator" w:id="0">
    <w:p w14:paraId="7646CE0D" w14:textId="77777777" w:rsidR="00B45B47" w:rsidRDefault="00B45B47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24607045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10F16132" w14:textId="77777777" w:rsidR="004B18CF" w:rsidRPr="00240D11" w:rsidRDefault="004B18CF" w:rsidP="00240D11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240D11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240D11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240D11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D57DCE">
          <w:rPr>
            <w:rFonts w:asciiTheme="majorBidi" w:hAnsiTheme="majorBidi" w:cstheme="majorBidi"/>
            <w:noProof/>
            <w:sz w:val="30"/>
            <w:szCs w:val="30"/>
          </w:rPr>
          <w:t>9</w:t>
        </w:r>
        <w:r w:rsidRPr="00240D11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2613EF" w14:textId="67E63FA8" w:rsidR="00E57F2C" w:rsidRPr="00320BD0" w:rsidRDefault="00E57F2C" w:rsidP="00320BD0">
    <w:pPr>
      <w:pStyle w:val="Footer"/>
      <w:jc w:val="center"/>
      <w:rPr>
        <w:rFonts w:ascii="Angsana New" w:hAnsi="Angsana New"/>
        <w:sz w:val="30"/>
        <w:szCs w:val="30"/>
      </w:rPr>
    </w:pPr>
    <w:r w:rsidRPr="00320BD0">
      <w:rPr>
        <w:rFonts w:ascii="Angsana New" w:hAnsi="Angsana New"/>
        <w:sz w:val="30"/>
        <w:szCs w:val="30"/>
      </w:rPr>
      <w:fldChar w:fldCharType="begin"/>
    </w:r>
    <w:r w:rsidRPr="00320BD0">
      <w:rPr>
        <w:rFonts w:ascii="Angsana New" w:hAnsi="Angsana New"/>
        <w:sz w:val="30"/>
        <w:szCs w:val="30"/>
      </w:rPr>
      <w:instrText xml:space="preserve"> PAGE   \* MERGEFORMAT </w:instrText>
    </w:r>
    <w:r w:rsidRPr="00320BD0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</w:t>
    </w:r>
    <w:r w:rsidR="00D57DCE" w:rsidRPr="00D57DCE">
      <w:rPr>
        <w:rFonts w:ascii="Angsana New" w:hAnsi="Angsana New"/>
        <w:noProof/>
        <w:sz w:val="30"/>
        <w:szCs w:val="30"/>
      </w:rPr>
      <w:t>8</w:t>
    </w:r>
    <w:r w:rsidRPr="00320BD0">
      <w:rPr>
        <w:rFonts w:ascii="Angsana New" w:hAnsi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311A78" w14:textId="77777777" w:rsidR="00B45B47" w:rsidRDefault="00B45B47" w:rsidP="004956B4">
      <w:r>
        <w:separator/>
      </w:r>
    </w:p>
  </w:footnote>
  <w:footnote w:type="continuationSeparator" w:id="0">
    <w:p w14:paraId="6B96BDA6" w14:textId="77777777" w:rsidR="00B45B47" w:rsidRDefault="00B45B47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959410" w14:textId="77777777" w:rsidR="00E57F2C" w:rsidRPr="000230B9" w:rsidRDefault="00E57F2C" w:rsidP="009843B7">
    <w:pPr>
      <w:ind w:right="-233"/>
      <w:jc w:val="thaiDistribute"/>
      <w:rPr>
        <w:rFonts w:cs="Arial"/>
        <w:b/>
        <w:bCs/>
        <w:sz w:val="32"/>
        <w:szCs w:val="32"/>
        <w:cs/>
        <w:lang w:val="th-TH"/>
      </w:rPr>
    </w:pPr>
    <w:r w:rsidRPr="00AB2798">
      <w:rPr>
        <w:rFonts w:hint="cs"/>
        <w:b/>
        <w:bCs/>
        <w:sz w:val="32"/>
        <w:szCs w:val="32"/>
        <w:cs/>
        <w:lang w:val="th-TH"/>
      </w:rPr>
      <w:t>ทรัสต์เพื่อการลงทุนในอสังหาริมทรัพย์</w:t>
    </w:r>
    <w:r w:rsidRPr="000230B9">
      <w:rPr>
        <w:b/>
        <w:bCs/>
        <w:sz w:val="32"/>
        <w:szCs w:val="32"/>
        <w:cs/>
        <w:lang w:val="en-GB"/>
      </w:rPr>
      <w:t>และสิทธิการเช่า</w:t>
    </w:r>
    <w:r w:rsidRPr="000230B9">
      <w:rPr>
        <w:b/>
        <w:bCs/>
        <w:sz w:val="32"/>
        <w:szCs w:val="32"/>
        <w:cs/>
        <w:lang w:val="th-TH"/>
      </w:rPr>
      <w:t>ดุสิตธานี และบริษัทย่อย</w:t>
    </w:r>
  </w:p>
  <w:p w14:paraId="335DEE00" w14:textId="77777777" w:rsidR="00E57F2C" w:rsidRPr="000230B9" w:rsidRDefault="00E57F2C" w:rsidP="009843B7">
    <w:pPr>
      <w:ind w:right="-233"/>
      <w:jc w:val="thaiDistribute"/>
      <w:rPr>
        <w:rFonts w:ascii="Angsana New" w:hAnsi="Angsana New"/>
        <w:bCs/>
        <w:sz w:val="32"/>
        <w:szCs w:val="32"/>
      </w:rPr>
    </w:pPr>
    <w:r w:rsidRPr="000230B9">
      <w:rPr>
        <w:rFonts w:ascii="Angsana New" w:hAnsi="Angsana New"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358034B7" w14:textId="39091B52" w:rsidR="00E57F2C" w:rsidRPr="00240D11" w:rsidRDefault="00E57F2C" w:rsidP="00240D11">
    <w:pPr>
      <w:ind w:right="-233"/>
      <w:jc w:val="thaiDistribute"/>
      <w:rPr>
        <w:rFonts w:ascii="Angsana New" w:hAnsi="Angsana New"/>
        <w:bCs/>
        <w:sz w:val="32"/>
        <w:szCs w:val="32"/>
      </w:rPr>
    </w:pPr>
    <w:r w:rsidRPr="00070B32">
      <w:rPr>
        <w:rFonts w:ascii="Angsana New" w:hAnsi="Angsana New"/>
        <w:bCs/>
        <w:sz w:val="32"/>
        <w:szCs w:val="32"/>
        <w:cs/>
      </w:rPr>
      <w:t>สำหรับงวด</w:t>
    </w:r>
    <w:r>
      <w:rPr>
        <w:rFonts w:ascii="Angsana New" w:hAnsi="Angsana New" w:hint="cs"/>
        <w:bCs/>
        <w:sz w:val="32"/>
        <w:szCs w:val="32"/>
        <w:cs/>
      </w:rPr>
      <w:t>สามเดือนและหก</w:t>
    </w:r>
    <w:r w:rsidRPr="00070B32">
      <w:rPr>
        <w:rFonts w:ascii="Angsana New" w:hAnsi="Angsana New"/>
        <w:bCs/>
        <w:sz w:val="32"/>
        <w:szCs w:val="32"/>
        <w:cs/>
      </w:rPr>
      <w:t xml:space="preserve">เดือนสิ้นสุดวันที่ </w:t>
    </w:r>
    <w:r w:rsidR="00D57DCE" w:rsidRPr="00D57DCE">
      <w:rPr>
        <w:rFonts w:ascii="Angsana New" w:hAnsi="Angsana New"/>
        <w:b/>
        <w:sz w:val="32"/>
        <w:szCs w:val="32"/>
      </w:rPr>
      <w:t>30</w:t>
    </w:r>
    <w:r w:rsidRPr="00E65D6F">
      <w:rPr>
        <w:rFonts w:ascii="Angsana New" w:hAnsi="Angsana New"/>
        <w:b/>
        <w:sz w:val="32"/>
        <w:szCs w:val="32"/>
      </w:rPr>
      <w:t xml:space="preserve"> </w:t>
    </w:r>
    <w:r w:rsidRPr="00070B32">
      <w:rPr>
        <w:rFonts w:ascii="Angsana New" w:hAnsi="Angsana New"/>
        <w:bCs/>
        <w:sz w:val="32"/>
        <w:szCs w:val="32"/>
        <w:cs/>
      </w:rPr>
      <w:t>ม</w:t>
    </w:r>
    <w:r>
      <w:rPr>
        <w:rFonts w:ascii="Angsana New" w:hAnsi="Angsana New" w:hint="cs"/>
        <w:bCs/>
        <w:sz w:val="32"/>
        <w:szCs w:val="32"/>
        <w:cs/>
      </w:rPr>
      <w:t>ิถุนายน</w:t>
    </w:r>
    <w:r w:rsidRPr="00070B32">
      <w:rPr>
        <w:rFonts w:ascii="Angsana New" w:hAnsi="Angsana New"/>
        <w:bCs/>
        <w:sz w:val="32"/>
        <w:szCs w:val="32"/>
        <w:cs/>
      </w:rPr>
      <w:t xml:space="preserve"> </w:t>
    </w:r>
    <w:r w:rsidR="00D57DCE" w:rsidRPr="00D57DCE">
      <w:rPr>
        <w:rFonts w:ascii="Angsana New" w:hAnsi="Angsana New"/>
        <w:b/>
        <w:sz w:val="32"/>
        <w:szCs w:val="32"/>
      </w:rPr>
      <w:t>2563</w:t>
    </w:r>
    <w:r w:rsidRPr="00070B32">
      <w:rPr>
        <w:rFonts w:ascii="Angsana New" w:hAnsi="Angsana New"/>
        <w:bCs/>
        <w:sz w:val="32"/>
        <w:szCs w:val="32"/>
        <w:cs/>
      </w:rPr>
      <w:t xml:space="preserve"> (ไม่ได้ตรวจสอบ)</w:t>
    </w:r>
  </w:p>
  <w:p w14:paraId="12732B99" w14:textId="77777777" w:rsidR="00E57F2C" w:rsidRPr="00240D11" w:rsidRDefault="00E57F2C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 w15:restartNumberingAfterBreak="0">
    <w:nsid w:val="1F2B7518"/>
    <w:multiLevelType w:val="hybridMultilevel"/>
    <w:tmpl w:val="38FC90B0"/>
    <w:lvl w:ilvl="0" w:tplc="2D44E78A">
      <w:start w:val="1"/>
      <w:numFmt w:val="decimal"/>
      <w:lvlText w:val="%1."/>
      <w:lvlJc w:val="left"/>
      <w:pPr>
        <w:ind w:left="9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33B2685A"/>
    <w:multiLevelType w:val="hybridMultilevel"/>
    <w:tmpl w:val="BC00C6E0"/>
    <w:lvl w:ilvl="0" w:tplc="A42836E0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CA7792"/>
    <w:multiLevelType w:val="hybridMultilevel"/>
    <w:tmpl w:val="2C5E8D9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4A3516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AF6F3D"/>
    <w:multiLevelType w:val="hybridMultilevel"/>
    <w:tmpl w:val="FC68E006"/>
    <w:lvl w:ilvl="0" w:tplc="4DAE8EE8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263C93"/>
    <w:multiLevelType w:val="multilevel"/>
    <w:tmpl w:val="82F2F8D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9" w15:restartNumberingAfterBreak="0">
    <w:nsid w:val="47572257"/>
    <w:multiLevelType w:val="hybridMultilevel"/>
    <w:tmpl w:val="03D6801E"/>
    <w:lvl w:ilvl="0" w:tplc="6B32FD18">
      <w:start w:val="17"/>
      <w:numFmt w:val="bullet"/>
      <w:lvlText w:val=""/>
      <w:lvlJc w:val="left"/>
      <w:pPr>
        <w:ind w:left="90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593511FB"/>
    <w:multiLevelType w:val="hybridMultilevel"/>
    <w:tmpl w:val="57827168"/>
    <w:lvl w:ilvl="0" w:tplc="FFAE6A52">
      <w:start w:val="1"/>
      <w:numFmt w:val="decimal"/>
      <w:lvlText w:val="%1."/>
      <w:lvlJc w:val="left"/>
      <w:pPr>
        <w:ind w:left="922" w:hanging="360"/>
      </w:pPr>
      <w:rPr>
        <w:rFonts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12" w15:restartNumberingAfterBreak="0">
    <w:nsid w:val="5F4B1138"/>
    <w:multiLevelType w:val="hybridMultilevel"/>
    <w:tmpl w:val="F55696DE"/>
    <w:lvl w:ilvl="0" w:tplc="65A62236">
      <w:start w:val="1"/>
      <w:numFmt w:val="decimal"/>
      <w:lvlText w:val="%1."/>
      <w:lvlJc w:val="left"/>
      <w:pPr>
        <w:ind w:left="922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13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5"/>
  </w:num>
  <w:num w:numId="6">
    <w:abstractNumId w:val="13"/>
  </w:num>
  <w:num w:numId="7">
    <w:abstractNumId w:val="14"/>
  </w:num>
  <w:num w:numId="8">
    <w:abstractNumId w:val="10"/>
  </w:num>
  <w:num w:numId="9">
    <w:abstractNumId w:val="6"/>
  </w:num>
  <w:num w:numId="10">
    <w:abstractNumId w:val="8"/>
  </w:num>
  <w:num w:numId="11">
    <w:abstractNumId w:val="7"/>
  </w:num>
  <w:num w:numId="12">
    <w:abstractNumId w:val="9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</w:num>
  <w:num w:numId="15">
    <w:abstractNumId w:val="1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1"/>
  </w:docVars>
  <w:rsids>
    <w:rsidRoot w:val="00127299"/>
    <w:rsid w:val="00000472"/>
    <w:rsid w:val="00000481"/>
    <w:rsid w:val="000004C4"/>
    <w:rsid w:val="000010B7"/>
    <w:rsid w:val="000015AB"/>
    <w:rsid w:val="000019C7"/>
    <w:rsid w:val="00002354"/>
    <w:rsid w:val="000027AB"/>
    <w:rsid w:val="00003C4A"/>
    <w:rsid w:val="0000523F"/>
    <w:rsid w:val="00005ACB"/>
    <w:rsid w:val="000061B5"/>
    <w:rsid w:val="00010B38"/>
    <w:rsid w:val="00010C1A"/>
    <w:rsid w:val="00010EAE"/>
    <w:rsid w:val="000115E1"/>
    <w:rsid w:val="00011603"/>
    <w:rsid w:val="00011B80"/>
    <w:rsid w:val="00011DD5"/>
    <w:rsid w:val="000131EA"/>
    <w:rsid w:val="000132F9"/>
    <w:rsid w:val="0001416C"/>
    <w:rsid w:val="000143C3"/>
    <w:rsid w:val="00016AB4"/>
    <w:rsid w:val="00017136"/>
    <w:rsid w:val="00017F1C"/>
    <w:rsid w:val="00020372"/>
    <w:rsid w:val="0002045A"/>
    <w:rsid w:val="00020595"/>
    <w:rsid w:val="00020A62"/>
    <w:rsid w:val="00020D43"/>
    <w:rsid w:val="00021B84"/>
    <w:rsid w:val="00021D86"/>
    <w:rsid w:val="000230B9"/>
    <w:rsid w:val="00023E11"/>
    <w:rsid w:val="0002424D"/>
    <w:rsid w:val="0002484C"/>
    <w:rsid w:val="00025269"/>
    <w:rsid w:val="000256A2"/>
    <w:rsid w:val="000263B7"/>
    <w:rsid w:val="00026B1D"/>
    <w:rsid w:val="00026D24"/>
    <w:rsid w:val="00026D96"/>
    <w:rsid w:val="00030F9A"/>
    <w:rsid w:val="000312D8"/>
    <w:rsid w:val="000313B0"/>
    <w:rsid w:val="000314D5"/>
    <w:rsid w:val="000315E3"/>
    <w:rsid w:val="00031697"/>
    <w:rsid w:val="000339B8"/>
    <w:rsid w:val="00033BC3"/>
    <w:rsid w:val="00033E0C"/>
    <w:rsid w:val="000341BF"/>
    <w:rsid w:val="0003431E"/>
    <w:rsid w:val="00034BF0"/>
    <w:rsid w:val="00035AA5"/>
    <w:rsid w:val="00035C29"/>
    <w:rsid w:val="0003616D"/>
    <w:rsid w:val="00037A64"/>
    <w:rsid w:val="00037B04"/>
    <w:rsid w:val="00040BED"/>
    <w:rsid w:val="000413A6"/>
    <w:rsid w:val="00041A06"/>
    <w:rsid w:val="00042C7F"/>
    <w:rsid w:val="00043F18"/>
    <w:rsid w:val="00044B66"/>
    <w:rsid w:val="0004544B"/>
    <w:rsid w:val="000454F3"/>
    <w:rsid w:val="00045911"/>
    <w:rsid w:val="00045EAB"/>
    <w:rsid w:val="00046C59"/>
    <w:rsid w:val="00046DB0"/>
    <w:rsid w:val="00046DCD"/>
    <w:rsid w:val="00047188"/>
    <w:rsid w:val="0004738A"/>
    <w:rsid w:val="00047546"/>
    <w:rsid w:val="00047926"/>
    <w:rsid w:val="00047B9A"/>
    <w:rsid w:val="0005011D"/>
    <w:rsid w:val="000505E4"/>
    <w:rsid w:val="0005068F"/>
    <w:rsid w:val="00050F5A"/>
    <w:rsid w:val="00051BFC"/>
    <w:rsid w:val="00053100"/>
    <w:rsid w:val="000537DF"/>
    <w:rsid w:val="00054403"/>
    <w:rsid w:val="000546FE"/>
    <w:rsid w:val="000549B5"/>
    <w:rsid w:val="00055675"/>
    <w:rsid w:val="00055960"/>
    <w:rsid w:val="00055D63"/>
    <w:rsid w:val="000573E4"/>
    <w:rsid w:val="000574DA"/>
    <w:rsid w:val="0006137F"/>
    <w:rsid w:val="0006145D"/>
    <w:rsid w:val="00061E16"/>
    <w:rsid w:val="00062151"/>
    <w:rsid w:val="000622B0"/>
    <w:rsid w:val="000630BD"/>
    <w:rsid w:val="00063100"/>
    <w:rsid w:val="0006322F"/>
    <w:rsid w:val="000646A7"/>
    <w:rsid w:val="000648B0"/>
    <w:rsid w:val="00064A07"/>
    <w:rsid w:val="00064A3A"/>
    <w:rsid w:val="00064C86"/>
    <w:rsid w:val="000651C0"/>
    <w:rsid w:val="000656E1"/>
    <w:rsid w:val="00065C80"/>
    <w:rsid w:val="00066F83"/>
    <w:rsid w:val="00067194"/>
    <w:rsid w:val="000674D3"/>
    <w:rsid w:val="00067D22"/>
    <w:rsid w:val="0007018D"/>
    <w:rsid w:val="000703F9"/>
    <w:rsid w:val="00070B32"/>
    <w:rsid w:val="00070B6D"/>
    <w:rsid w:val="00071164"/>
    <w:rsid w:val="00071A72"/>
    <w:rsid w:val="000730CF"/>
    <w:rsid w:val="0007399D"/>
    <w:rsid w:val="00073CB1"/>
    <w:rsid w:val="000742E5"/>
    <w:rsid w:val="000744FA"/>
    <w:rsid w:val="00074DC0"/>
    <w:rsid w:val="0007509B"/>
    <w:rsid w:val="000751B4"/>
    <w:rsid w:val="000754D3"/>
    <w:rsid w:val="000759E5"/>
    <w:rsid w:val="00075A6C"/>
    <w:rsid w:val="00075CC3"/>
    <w:rsid w:val="00077B34"/>
    <w:rsid w:val="00077D95"/>
    <w:rsid w:val="0008017A"/>
    <w:rsid w:val="000812E7"/>
    <w:rsid w:val="000817CE"/>
    <w:rsid w:val="00081E56"/>
    <w:rsid w:val="00082121"/>
    <w:rsid w:val="0008241C"/>
    <w:rsid w:val="000829A2"/>
    <w:rsid w:val="00082C4D"/>
    <w:rsid w:val="00082F02"/>
    <w:rsid w:val="0008356D"/>
    <w:rsid w:val="0008361B"/>
    <w:rsid w:val="000843B6"/>
    <w:rsid w:val="00084689"/>
    <w:rsid w:val="00084E31"/>
    <w:rsid w:val="00085694"/>
    <w:rsid w:val="00086AAB"/>
    <w:rsid w:val="00086E5E"/>
    <w:rsid w:val="00087299"/>
    <w:rsid w:val="00087C9A"/>
    <w:rsid w:val="00090B7A"/>
    <w:rsid w:val="00090D4D"/>
    <w:rsid w:val="00093949"/>
    <w:rsid w:val="00094AC9"/>
    <w:rsid w:val="0009505F"/>
    <w:rsid w:val="0009521D"/>
    <w:rsid w:val="00095337"/>
    <w:rsid w:val="0009538E"/>
    <w:rsid w:val="00096052"/>
    <w:rsid w:val="00096388"/>
    <w:rsid w:val="000968DC"/>
    <w:rsid w:val="00096EEE"/>
    <w:rsid w:val="0009756E"/>
    <w:rsid w:val="00097EEF"/>
    <w:rsid w:val="000A0B11"/>
    <w:rsid w:val="000A11C7"/>
    <w:rsid w:val="000A47E8"/>
    <w:rsid w:val="000A69F0"/>
    <w:rsid w:val="000A6B1D"/>
    <w:rsid w:val="000A6C35"/>
    <w:rsid w:val="000A76F6"/>
    <w:rsid w:val="000A7772"/>
    <w:rsid w:val="000B0BBA"/>
    <w:rsid w:val="000B0E74"/>
    <w:rsid w:val="000B1407"/>
    <w:rsid w:val="000B1A51"/>
    <w:rsid w:val="000B1B44"/>
    <w:rsid w:val="000B21D6"/>
    <w:rsid w:val="000B4771"/>
    <w:rsid w:val="000B4BDA"/>
    <w:rsid w:val="000B4FE2"/>
    <w:rsid w:val="000B61FC"/>
    <w:rsid w:val="000B64A9"/>
    <w:rsid w:val="000B6805"/>
    <w:rsid w:val="000B69DA"/>
    <w:rsid w:val="000B6E77"/>
    <w:rsid w:val="000B71ED"/>
    <w:rsid w:val="000B77AC"/>
    <w:rsid w:val="000B78AD"/>
    <w:rsid w:val="000B7A60"/>
    <w:rsid w:val="000C0946"/>
    <w:rsid w:val="000C0B61"/>
    <w:rsid w:val="000C0D65"/>
    <w:rsid w:val="000C118A"/>
    <w:rsid w:val="000C1A62"/>
    <w:rsid w:val="000C2E03"/>
    <w:rsid w:val="000C34EA"/>
    <w:rsid w:val="000C4B8F"/>
    <w:rsid w:val="000C53F1"/>
    <w:rsid w:val="000C5408"/>
    <w:rsid w:val="000C6260"/>
    <w:rsid w:val="000C654B"/>
    <w:rsid w:val="000C680B"/>
    <w:rsid w:val="000C69E7"/>
    <w:rsid w:val="000C6D34"/>
    <w:rsid w:val="000D02D5"/>
    <w:rsid w:val="000D0D11"/>
    <w:rsid w:val="000D1944"/>
    <w:rsid w:val="000D1AB9"/>
    <w:rsid w:val="000D2025"/>
    <w:rsid w:val="000D238C"/>
    <w:rsid w:val="000D27CC"/>
    <w:rsid w:val="000D28C0"/>
    <w:rsid w:val="000D30F7"/>
    <w:rsid w:val="000D3129"/>
    <w:rsid w:val="000D380E"/>
    <w:rsid w:val="000D3865"/>
    <w:rsid w:val="000D3BF0"/>
    <w:rsid w:val="000D41FB"/>
    <w:rsid w:val="000D6982"/>
    <w:rsid w:val="000D6C5A"/>
    <w:rsid w:val="000D7082"/>
    <w:rsid w:val="000D79DC"/>
    <w:rsid w:val="000D7F02"/>
    <w:rsid w:val="000D7F7A"/>
    <w:rsid w:val="000D7FDD"/>
    <w:rsid w:val="000E026D"/>
    <w:rsid w:val="000E0521"/>
    <w:rsid w:val="000E0A51"/>
    <w:rsid w:val="000E0A74"/>
    <w:rsid w:val="000E1D81"/>
    <w:rsid w:val="000E2845"/>
    <w:rsid w:val="000E2F3D"/>
    <w:rsid w:val="000E32A0"/>
    <w:rsid w:val="000E4BCB"/>
    <w:rsid w:val="000E4D74"/>
    <w:rsid w:val="000E56B6"/>
    <w:rsid w:val="000E60CA"/>
    <w:rsid w:val="000E65AE"/>
    <w:rsid w:val="000E6BD2"/>
    <w:rsid w:val="000E6CEA"/>
    <w:rsid w:val="000E74E0"/>
    <w:rsid w:val="000E7516"/>
    <w:rsid w:val="000E7A45"/>
    <w:rsid w:val="000E7E13"/>
    <w:rsid w:val="000F0C0E"/>
    <w:rsid w:val="000F1E9F"/>
    <w:rsid w:val="000F3351"/>
    <w:rsid w:val="000F3AA6"/>
    <w:rsid w:val="000F4961"/>
    <w:rsid w:val="000F4CD9"/>
    <w:rsid w:val="000F5F28"/>
    <w:rsid w:val="000F6947"/>
    <w:rsid w:val="000F704B"/>
    <w:rsid w:val="000F7443"/>
    <w:rsid w:val="0010035A"/>
    <w:rsid w:val="00100360"/>
    <w:rsid w:val="001012B7"/>
    <w:rsid w:val="001014FC"/>
    <w:rsid w:val="001024B3"/>
    <w:rsid w:val="00102B13"/>
    <w:rsid w:val="00102C97"/>
    <w:rsid w:val="00102E78"/>
    <w:rsid w:val="0010356C"/>
    <w:rsid w:val="00103AAB"/>
    <w:rsid w:val="00103B53"/>
    <w:rsid w:val="00103FFC"/>
    <w:rsid w:val="001045F7"/>
    <w:rsid w:val="00104AD9"/>
    <w:rsid w:val="00105119"/>
    <w:rsid w:val="001053CE"/>
    <w:rsid w:val="001055AB"/>
    <w:rsid w:val="001058A0"/>
    <w:rsid w:val="001059F8"/>
    <w:rsid w:val="00105C27"/>
    <w:rsid w:val="00105CB6"/>
    <w:rsid w:val="00105CFA"/>
    <w:rsid w:val="00106220"/>
    <w:rsid w:val="00106454"/>
    <w:rsid w:val="00107622"/>
    <w:rsid w:val="001077C4"/>
    <w:rsid w:val="00110F10"/>
    <w:rsid w:val="00111491"/>
    <w:rsid w:val="00112171"/>
    <w:rsid w:val="00112377"/>
    <w:rsid w:val="00114070"/>
    <w:rsid w:val="0011494D"/>
    <w:rsid w:val="00114A5D"/>
    <w:rsid w:val="00115547"/>
    <w:rsid w:val="00116845"/>
    <w:rsid w:val="00120302"/>
    <w:rsid w:val="00120716"/>
    <w:rsid w:val="00120924"/>
    <w:rsid w:val="00121083"/>
    <w:rsid w:val="001213DB"/>
    <w:rsid w:val="001229AB"/>
    <w:rsid w:val="00122C87"/>
    <w:rsid w:val="00122E8F"/>
    <w:rsid w:val="00123041"/>
    <w:rsid w:val="00123EE9"/>
    <w:rsid w:val="00124623"/>
    <w:rsid w:val="00125164"/>
    <w:rsid w:val="0012534F"/>
    <w:rsid w:val="0012696B"/>
    <w:rsid w:val="00126C10"/>
    <w:rsid w:val="00127299"/>
    <w:rsid w:val="0013009D"/>
    <w:rsid w:val="0013030D"/>
    <w:rsid w:val="00130B13"/>
    <w:rsid w:val="001310BD"/>
    <w:rsid w:val="001316B5"/>
    <w:rsid w:val="00131CB9"/>
    <w:rsid w:val="00132190"/>
    <w:rsid w:val="001321B2"/>
    <w:rsid w:val="00132612"/>
    <w:rsid w:val="00134220"/>
    <w:rsid w:val="00134AEA"/>
    <w:rsid w:val="00135E34"/>
    <w:rsid w:val="00136DFE"/>
    <w:rsid w:val="0013711E"/>
    <w:rsid w:val="001375D8"/>
    <w:rsid w:val="00137F08"/>
    <w:rsid w:val="001403A6"/>
    <w:rsid w:val="00140B39"/>
    <w:rsid w:val="00140E34"/>
    <w:rsid w:val="00140F68"/>
    <w:rsid w:val="00140FB7"/>
    <w:rsid w:val="00141353"/>
    <w:rsid w:val="001414E0"/>
    <w:rsid w:val="00142EB0"/>
    <w:rsid w:val="0014404F"/>
    <w:rsid w:val="00144D61"/>
    <w:rsid w:val="001465B2"/>
    <w:rsid w:val="00147279"/>
    <w:rsid w:val="001472BD"/>
    <w:rsid w:val="0014753A"/>
    <w:rsid w:val="0015067F"/>
    <w:rsid w:val="00150A2B"/>
    <w:rsid w:val="00150CD7"/>
    <w:rsid w:val="00152B69"/>
    <w:rsid w:val="00153008"/>
    <w:rsid w:val="00153AFC"/>
    <w:rsid w:val="00154228"/>
    <w:rsid w:val="0015432B"/>
    <w:rsid w:val="00154DBE"/>
    <w:rsid w:val="00155D9B"/>
    <w:rsid w:val="00155F70"/>
    <w:rsid w:val="001564DB"/>
    <w:rsid w:val="00157F41"/>
    <w:rsid w:val="00160FCF"/>
    <w:rsid w:val="00161A96"/>
    <w:rsid w:val="00161E83"/>
    <w:rsid w:val="001620C9"/>
    <w:rsid w:val="00162E06"/>
    <w:rsid w:val="00162EF2"/>
    <w:rsid w:val="00163371"/>
    <w:rsid w:val="001637EA"/>
    <w:rsid w:val="001646DD"/>
    <w:rsid w:val="001649E6"/>
    <w:rsid w:val="00164BD4"/>
    <w:rsid w:val="0016677E"/>
    <w:rsid w:val="00166961"/>
    <w:rsid w:val="0016711F"/>
    <w:rsid w:val="001672BD"/>
    <w:rsid w:val="00167B12"/>
    <w:rsid w:val="001707EA"/>
    <w:rsid w:val="00170E03"/>
    <w:rsid w:val="00171D05"/>
    <w:rsid w:val="001727DC"/>
    <w:rsid w:val="00172D43"/>
    <w:rsid w:val="00173638"/>
    <w:rsid w:val="001745C1"/>
    <w:rsid w:val="00174961"/>
    <w:rsid w:val="00176283"/>
    <w:rsid w:val="001762F1"/>
    <w:rsid w:val="001808C6"/>
    <w:rsid w:val="00180C8F"/>
    <w:rsid w:val="00180EEF"/>
    <w:rsid w:val="00180F55"/>
    <w:rsid w:val="0018159A"/>
    <w:rsid w:val="001816AF"/>
    <w:rsid w:val="00181DC8"/>
    <w:rsid w:val="001829C5"/>
    <w:rsid w:val="00182F60"/>
    <w:rsid w:val="001833FE"/>
    <w:rsid w:val="00183B68"/>
    <w:rsid w:val="001842F9"/>
    <w:rsid w:val="00184878"/>
    <w:rsid w:val="001853F3"/>
    <w:rsid w:val="00185761"/>
    <w:rsid w:val="00185908"/>
    <w:rsid w:val="00185D7A"/>
    <w:rsid w:val="001861E7"/>
    <w:rsid w:val="001867F4"/>
    <w:rsid w:val="001869F3"/>
    <w:rsid w:val="00186B44"/>
    <w:rsid w:val="001871E7"/>
    <w:rsid w:val="00187B3D"/>
    <w:rsid w:val="00187B67"/>
    <w:rsid w:val="001900B4"/>
    <w:rsid w:val="001901CC"/>
    <w:rsid w:val="001903AA"/>
    <w:rsid w:val="00191B63"/>
    <w:rsid w:val="00192018"/>
    <w:rsid w:val="0019224C"/>
    <w:rsid w:val="001923FE"/>
    <w:rsid w:val="001934DA"/>
    <w:rsid w:val="00193B33"/>
    <w:rsid w:val="001948C2"/>
    <w:rsid w:val="00194BD3"/>
    <w:rsid w:val="00195EA5"/>
    <w:rsid w:val="00196F9A"/>
    <w:rsid w:val="001971B9"/>
    <w:rsid w:val="00197DB7"/>
    <w:rsid w:val="00197EC9"/>
    <w:rsid w:val="001A1E93"/>
    <w:rsid w:val="001A2886"/>
    <w:rsid w:val="001A2A7E"/>
    <w:rsid w:val="001A2BAC"/>
    <w:rsid w:val="001A3005"/>
    <w:rsid w:val="001A3E4D"/>
    <w:rsid w:val="001A4268"/>
    <w:rsid w:val="001A4424"/>
    <w:rsid w:val="001A4E0C"/>
    <w:rsid w:val="001A4EBB"/>
    <w:rsid w:val="001A5235"/>
    <w:rsid w:val="001A5869"/>
    <w:rsid w:val="001A5DE1"/>
    <w:rsid w:val="001A63AF"/>
    <w:rsid w:val="001A739C"/>
    <w:rsid w:val="001B000C"/>
    <w:rsid w:val="001B11BE"/>
    <w:rsid w:val="001B1C98"/>
    <w:rsid w:val="001B1F8F"/>
    <w:rsid w:val="001B2794"/>
    <w:rsid w:val="001B302B"/>
    <w:rsid w:val="001B34EF"/>
    <w:rsid w:val="001B4CFB"/>
    <w:rsid w:val="001B553A"/>
    <w:rsid w:val="001B56A1"/>
    <w:rsid w:val="001B5D68"/>
    <w:rsid w:val="001B603D"/>
    <w:rsid w:val="001B6159"/>
    <w:rsid w:val="001B6335"/>
    <w:rsid w:val="001B7525"/>
    <w:rsid w:val="001C08CE"/>
    <w:rsid w:val="001C0EEA"/>
    <w:rsid w:val="001C16DA"/>
    <w:rsid w:val="001C1BF0"/>
    <w:rsid w:val="001C1CE3"/>
    <w:rsid w:val="001C1F97"/>
    <w:rsid w:val="001C2E1F"/>
    <w:rsid w:val="001C4035"/>
    <w:rsid w:val="001C4394"/>
    <w:rsid w:val="001C46AE"/>
    <w:rsid w:val="001C477C"/>
    <w:rsid w:val="001C4D13"/>
    <w:rsid w:val="001C6632"/>
    <w:rsid w:val="001C6FAB"/>
    <w:rsid w:val="001C70DE"/>
    <w:rsid w:val="001C7589"/>
    <w:rsid w:val="001C775D"/>
    <w:rsid w:val="001D19DD"/>
    <w:rsid w:val="001D1A7B"/>
    <w:rsid w:val="001D1D1C"/>
    <w:rsid w:val="001D1EC8"/>
    <w:rsid w:val="001D218A"/>
    <w:rsid w:val="001D291D"/>
    <w:rsid w:val="001D292B"/>
    <w:rsid w:val="001D393B"/>
    <w:rsid w:val="001D3CC5"/>
    <w:rsid w:val="001D42D2"/>
    <w:rsid w:val="001D4BC1"/>
    <w:rsid w:val="001D5241"/>
    <w:rsid w:val="001D55C9"/>
    <w:rsid w:val="001D57CC"/>
    <w:rsid w:val="001D5BF0"/>
    <w:rsid w:val="001D6377"/>
    <w:rsid w:val="001D6C86"/>
    <w:rsid w:val="001D6E19"/>
    <w:rsid w:val="001D6F60"/>
    <w:rsid w:val="001D7310"/>
    <w:rsid w:val="001D7728"/>
    <w:rsid w:val="001D798D"/>
    <w:rsid w:val="001D7991"/>
    <w:rsid w:val="001E010C"/>
    <w:rsid w:val="001E1C75"/>
    <w:rsid w:val="001E1CDB"/>
    <w:rsid w:val="001E1D7D"/>
    <w:rsid w:val="001E1F35"/>
    <w:rsid w:val="001E204C"/>
    <w:rsid w:val="001E28B4"/>
    <w:rsid w:val="001E2AAC"/>
    <w:rsid w:val="001E30F0"/>
    <w:rsid w:val="001E36DE"/>
    <w:rsid w:val="001E382C"/>
    <w:rsid w:val="001E5175"/>
    <w:rsid w:val="001E52C1"/>
    <w:rsid w:val="001E7602"/>
    <w:rsid w:val="001E785F"/>
    <w:rsid w:val="001E789C"/>
    <w:rsid w:val="001F04E5"/>
    <w:rsid w:val="001F05CA"/>
    <w:rsid w:val="001F1210"/>
    <w:rsid w:val="001F146F"/>
    <w:rsid w:val="001F19CB"/>
    <w:rsid w:val="001F1A7A"/>
    <w:rsid w:val="001F1C2E"/>
    <w:rsid w:val="001F22B1"/>
    <w:rsid w:val="001F2517"/>
    <w:rsid w:val="001F2F91"/>
    <w:rsid w:val="001F33C3"/>
    <w:rsid w:val="001F34E4"/>
    <w:rsid w:val="001F3AFB"/>
    <w:rsid w:val="001F54DC"/>
    <w:rsid w:val="001F5625"/>
    <w:rsid w:val="001F5754"/>
    <w:rsid w:val="001F5C62"/>
    <w:rsid w:val="001F6465"/>
    <w:rsid w:val="001F67F6"/>
    <w:rsid w:val="001F69FB"/>
    <w:rsid w:val="001F6E25"/>
    <w:rsid w:val="001F7162"/>
    <w:rsid w:val="001F74F5"/>
    <w:rsid w:val="001F78C7"/>
    <w:rsid w:val="001F7A12"/>
    <w:rsid w:val="00200110"/>
    <w:rsid w:val="002006A9"/>
    <w:rsid w:val="00200B8B"/>
    <w:rsid w:val="002012D6"/>
    <w:rsid w:val="0020178D"/>
    <w:rsid w:val="00201C3A"/>
    <w:rsid w:val="00202D37"/>
    <w:rsid w:val="00203109"/>
    <w:rsid w:val="002035C2"/>
    <w:rsid w:val="00203B06"/>
    <w:rsid w:val="00203F89"/>
    <w:rsid w:val="0020448B"/>
    <w:rsid w:val="00204B6D"/>
    <w:rsid w:val="00204D9D"/>
    <w:rsid w:val="002053D5"/>
    <w:rsid w:val="00207117"/>
    <w:rsid w:val="00207120"/>
    <w:rsid w:val="002074A7"/>
    <w:rsid w:val="0020766F"/>
    <w:rsid w:val="0020768A"/>
    <w:rsid w:val="0021056F"/>
    <w:rsid w:val="002106CE"/>
    <w:rsid w:val="00210AFA"/>
    <w:rsid w:val="00211981"/>
    <w:rsid w:val="002125F7"/>
    <w:rsid w:val="00212C60"/>
    <w:rsid w:val="00212D8B"/>
    <w:rsid w:val="002136F8"/>
    <w:rsid w:val="002138F0"/>
    <w:rsid w:val="00213F06"/>
    <w:rsid w:val="00215236"/>
    <w:rsid w:val="0021543C"/>
    <w:rsid w:val="00216CFD"/>
    <w:rsid w:val="002177BC"/>
    <w:rsid w:val="00220B33"/>
    <w:rsid w:val="00220FFB"/>
    <w:rsid w:val="00221929"/>
    <w:rsid w:val="002219A0"/>
    <w:rsid w:val="00221C90"/>
    <w:rsid w:val="00221DCD"/>
    <w:rsid w:val="00222220"/>
    <w:rsid w:val="0022252B"/>
    <w:rsid w:val="00223251"/>
    <w:rsid w:val="002235A1"/>
    <w:rsid w:val="00223735"/>
    <w:rsid w:val="0022381A"/>
    <w:rsid w:val="00223936"/>
    <w:rsid w:val="00223D8D"/>
    <w:rsid w:val="002240C1"/>
    <w:rsid w:val="00224C50"/>
    <w:rsid w:val="00224F11"/>
    <w:rsid w:val="00225A54"/>
    <w:rsid w:val="0022623F"/>
    <w:rsid w:val="00226A76"/>
    <w:rsid w:val="00227A8F"/>
    <w:rsid w:val="0023052C"/>
    <w:rsid w:val="0023083D"/>
    <w:rsid w:val="00230971"/>
    <w:rsid w:val="00231242"/>
    <w:rsid w:val="00231387"/>
    <w:rsid w:val="0023163C"/>
    <w:rsid w:val="002316D7"/>
    <w:rsid w:val="00232A33"/>
    <w:rsid w:val="00233024"/>
    <w:rsid w:val="00233F85"/>
    <w:rsid w:val="00234889"/>
    <w:rsid w:val="00234B84"/>
    <w:rsid w:val="0023501E"/>
    <w:rsid w:val="00235384"/>
    <w:rsid w:val="00237EB8"/>
    <w:rsid w:val="00240217"/>
    <w:rsid w:val="00240BCA"/>
    <w:rsid w:val="00240D11"/>
    <w:rsid w:val="00241019"/>
    <w:rsid w:val="00241167"/>
    <w:rsid w:val="00241682"/>
    <w:rsid w:val="002417F3"/>
    <w:rsid w:val="0024340C"/>
    <w:rsid w:val="00243E9A"/>
    <w:rsid w:val="00243EBF"/>
    <w:rsid w:val="00244266"/>
    <w:rsid w:val="00244AFB"/>
    <w:rsid w:val="0024541C"/>
    <w:rsid w:val="00245732"/>
    <w:rsid w:val="0024582D"/>
    <w:rsid w:val="00245D08"/>
    <w:rsid w:val="002471D4"/>
    <w:rsid w:val="002515D1"/>
    <w:rsid w:val="0025179F"/>
    <w:rsid w:val="002518F2"/>
    <w:rsid w:val="00251BBD"/>
    <w:rsid w:val="00252146"/>
    <w:rsid w:val="002527C9"/>
    <w:rsid w:val="00252CE3"/>
    <w:rsid w:val="0025369B"/>
    <w:rsid w:val="00253FEA"/>
    <w:rsid w:val="00254E1B"/>
    <w:rsid w:val="0025721E"/>
    <w:rsid w:val="002579FB"/>
    <w:rsid w:val="00257E2F"/>
    <w:rsid w:val="0026014E"/>
    <w:rsid w:val="00261504"/>
    <w:rsid w:val="00261B0C"/>
    <w:rsid w:val="00261E6F"/>
    <w:rsid w:val="00261F1B"/>
    <w:rsid w:val="00262024"/>
    <w:rsid w:val="002622D9"/>
    <w:rsid w:val="00262404"/>
    <w:rsid w:val="00262A54"/>
    <w:rsid w:val="00262EBD"/>
    <w:rsid w:val="002643CE"/>
    <w:rsid w:val="00264AED"/>
    <w:rsid w:val="0026571C"/>
    <w:rsid w:val="00265A63"/>
    <w:rsid w:val="002663C2"/>
    <w:rsid w:val="00266BD3"/>
    <w:rsid w:val="00267537"/>
    <w:rsid w:val="002675B4"/>
    <w:rsid w:val="00267A04"/>
    <w:rsid w:val="00270023"/>
    <w:rsid w:val="00270839"/>
    <w:rsid w:val="00270C33"/>
    <w:rsid w:val="00270F3A"/>
    <w:rsid w:val="00270F42"/>
    <w:rsid w:val="00271591"/>
    <w:rsid w:val="00271861"/>
    <w:rsid w:val="00272714"/>
    <w:rsid w:val="00272F3E"/>
    <w:rsid w:val="0027300A"/>
    <w:rsid w:val="00273299"/>
    <w:rsid w:val="0027368F"/>
    <w:rsid w:val="00273E91"/>
    <w:rsid w:val="00274F39"/>
    <w:rsid w:val="00275011"/>
    <w:rsid w:val="00275C95"/>
    <w:rsid w:val="00275F65"/>
    <w:rsid w:val="0027607F"/>
    <w:rsid w:val="00277480"/>
    <w:rsid w:val="002778AE"/>
    <w:rsid w:val="00280740"/>
    <w:rsid w:val="00280B29"/>
    <w:rsid w:val="002819B3"/>
    <w:rsid w:val="0028208B"/>
    <w:rsid w:val="002836E1"/>
    <w:rsid w:val="00284AC0"/>
    <w:rsid w:val="00285F54"/>
    <w:rsid w:val="00286016"/>
    <w:rsid w:val="002866FD"/>
    <w:rsid w:val="002868C6"/>
    <w:rsid w:val="0028692F"/>
    <w:rsid w:val="00286DD4"/>
    <w:rsid w:val="00287394"/>
    <w:rsid w:val="00290222"/>
    <w:rsid w:val="00291283"/>
    <w:rsid w:val="00292126"/>
    <w:rsid w:val="00292399"/>
    <w:rsid w:val="00292A30"/>
    <w:rsid w:val="00293089"/>
    <w:rsid w:val="002931E4"/>
    <w:rsid w:val="00293262"/>
    <w:rsid w:val="00293941"/>
    <w:rsid w:val="002939AC"/>
    <w:rsid w:val="00294889"/>
    <w:rsid w:val="00294BB1"/>
    <w:rsid w:val="00294C43"/>
    <w:rsid w:val="0029523D"/>
    <w:rsid w:val="002962FB"/>
    <w:rsid w:val="00296BE8"/>
    <w:rsid w:val="00297510"/>
    <w:rsid w:val="002976EE"/>
    <w:rsid w:val="00297A86"/>
    <w:rsid w:val="002A0254"/>
    <w:rsid w:val="002A22DB"/>
    <w:rsid w:val="002A36A1"/>
    <w:rsid w:val="002A3F40"/>
    <w:rsid w:val="002A5AA8"/>
    <w:rsid w:val="002A5C13"/>
    <w:rsid w:val="002A604F"/>
    <w:rsid w:val="002A6123"/>
    <w:rsid w:val="002A6345"/>
    <w:rsid w:val="002A6A23"/>
    <w:rsid w:val="002A6B83"/>
    <w:rsid w:val="002A7373"/>
    <w:rsid w:val="002A7BA0"/>
    <w:rsid w:val="002A7F1D"/>
    <w:rsid w:val="002B0027"/>
    <w:rsid w:val="002B017E"/>
    <w:rsid w:val="002B0584"/>
    <w:rsid w:val="002B0969"/>
    <w:rsid w:val="002B0D6D"/>
    <w:rsid w:val="002B30C8"/>
    <w:rsid w:val="002B320E"/>
    <w:rsid w:val="002B3294"/>
    <w:rsid w:val="002B360D"/>
    <w:rsid w:val="002B4830"/>
    <w:rsid w:val="002B4AFE"/>
    <w:rsid w:val="002B4BE1"/>
    <w:rsid w:val="002B4CFC"/>
    <w:rsid w:val="002B5272"/>
    <w:rsid w:val="002B54F4"/>
    <w:rsid w:val="002B5638"/>
    <w:rsid w:val="002B5796"/>
    <w:rsid w:val="002B6ACD"/>
    <w:rsid w:val="002B6E91"/>
    <w:rsid w:val="002B6F7C"/>
    <w:rsid w:val="002C0429"/>
    <w:rsid w:val="002C13BE"/>
    <w:rsid w:val="002C14EF"/>
    <w:rsid w:val="002C333C"/>
    <w:rsid w:val="002C34A7"/>
    <w:rsid w:val="002C3668"/>
    <w:rsid w:val="002C40ED"/>
    <w:rsid w:val="002C4C94"/>
    <w:rsid w:val="002C5603"/>
    <w:rsid w:val="002C6CC7"/>
    <w:rsid w:val="002C6CED"/>
    <w:rsid w:val="002C6D37"/>
    <w:rsid w:val="002C718D"/>
    <w:rsid w:val="002C76F2"/>
    <w:rsid w:val="002D051B"/>
    <w:rsid w:val="002D0D86"/>
    <w:rsid w:val="002D0E69"/>
    <w:rsid w:val="002D14A3"/>
    <w:rsid w:val="002D1927"/>
    <w:rsid w:val="002D2E69"/>
    <w:rsid w:val="002D3085"/>
    <w:rsid w:val="002D4906"/>
    <w:rsid w:val="002D4A34"/>
    <w:rsid w:val="002D642B"/>
    <w:rsid w:val="002D67C1"/>
    <w:rsid w:val="002D715B"/>
    <w:rsid w:val="002D7566"/>
    <w:rsid w:val="002D768E"/>
    <w:rsid w:val="002E0212"/>
    <w:rsid w:val="002E10D2"/>
    <w:rsid w:val="002E1522"/>
    <w:rsid w:val="002E15C0"/>
    <w:rsid w:val="002E2301"/>
    <w:rsid w:val="002E2717"/>
    <w:rsid w:val="002E2783"/>
    <w:rsid w:val="002E30E6"/>
    <w:rsid w:val="002E3123"/>
    <w:rsid w:val="002E4322"/>
    <w:rsid w:val="002E49BC"/>
    <w:rsid w:val="002E52C5"/>
    <w:rsid w:val="002E53F3"/>
    <w:rsid w:val="002E595B"/>
    <w:rsid w:val="002E59ED"/>
    <w:rsid w:val="002E633F"/>
    <w:rsid w:val="002E765B"/>
    <w:rsid w:val="002E7D4B"/>
    <w:rsid w:val="002E7D6D"/>
    <w:rsid w:val="002F0020"/>
    <w:rsid w:val="002F10B3"/>
    <w:rsid w:val="002F1829"/>
    <w:rsid w:val="002F1CD1"/>
    <w:rsid w:val="002F220C"/>
    <w:rsid w:val="002F2533"/>
    <w:rsid w:val="002F2C50"/>
    <w:rsid w:val="002F3721"/>
    <w:rsid w:val="002F3FEA"/>
    <w:rsid w:val="002F44F5"/>
    <w:rsid w:val="002F4F08"/>
    <w:rsid w:val="002F54A8"/>
    <w:rsid w:val="002F58A4"/>
    <w:rsid w:val="002F7563"/>
    <w:rsid w:val="00300121"/>
    <w:rsid w:val="0030016A"/>
    <w:rsid w:val="00300675"/>
    <w:rsid w:val="00301149"/>
    <w:rsid w:val="00302038"/>
    <w:rsid w:val="0030208F"/>
    <w:rsid w:val="003021F4"/>
    <w:rsid w:val="00302E89"/>
    <w:rsid w:val="00305033"/>
    <w:rsid w:val="003057D6"/>
    <w:rsid w:val="00305961"/>
    <w:rsid w:val="003059B5"/>
    <w:rsid w:val="0030658A"/>
    <w:rsid w:val="00306CFA"/>
    <w:rsid w:val="003073C9"/>
    <w:rsid w:val="00307C72"/>
    <w:rsid w:val="00307F45"/>
    <w:rsid w:val="003103DD"/>
    <w:rsid w:val="00310D6A"/>
    <w:rsid w:val="00311428"/>
    <w:rsid w:val="00311D31"/>
    <w:rsid w:val="00312050"/>
    <w:rsid w:val="0031234D"/>
    <w:rsid w:val="00312D55"/>
    <w:rsid w:val="0031366A"/>
    <w:rsid w:val="00314082"/>
    <w:rsid w:val="00315AA5"/>
    <w:rsid w:val="00317668"/>
    <w:rsid w:val="00317C9A"/>
    <w:rsid w:val="00317D0E"/>
    <w:rsid w:val="003201DC"/>
    <w:rsid w:val="003207C4"/>
    <w:rsid w:val="00320BD0"/>
    <w:rsid w:val="003218A9"/>
    <w:rsid w:val="00321EEF"/>
    <w:rsid w:val="003229C6"/>
    <w:rsid w:val="00322A27"/>
    <w:rsid w:val="00322B53"/>
    <w:rsid w:val="00322D30"/>
    <w:rsid w:val="00323D42"/>
    <w:rsid w:val="003241E0"/>
    <w:rsid w:val="00325007"/>
    <w:rsid w:val="003255FC"/>
    <w:rsid w:val="003258FF"/>
    <w:rsid w:val="00325BF4"/>
    <w:rsid w:val="00325C70"/>
    <w:rsid w:val="00325FD5"/>
    <w:rsid w:val="003265A9"/>
    <w:rsid w:val="0032679C"/>
    <w:rsid w:val="003271F2"/>
    <w:rsid w:val="0032767C"/>
    <w:rsid w:val="00330A38"/>
    <w:rsid w:val="00332105"/>
    <w:rsid w:val="0033232A"/>
    <w:rsid w:val="003325C5"/>
    <w:rsid w:val="00332E2E"/>
    <w:rsid w:val="00332EC4"/>
    <w:rsid w:val="00332EFA"/>
    <w:rsid w:val="00333520"/>
    <w:rsid w:val="003335EE"/>
    <w:rsid w:val="00333F3B"/>
    <w:rsid w:val="003341E7"/>
    <w:rsid w:val="003349CB"/>
    <w:rsid w:val="00334D9F"/>
    <w:rsid w:val="00335C56"/>
    <w:rsid w:val="00335F81"/>
    <w:rsid w:val="0033703D"/>
    <w:rsid w:val="00337339"/>
    <w:rsid w:val="003409CD"/>
    <w:rsid w:val="003419EE"/>
    <w:rsid w:val="00341D87"/>
    <w:rsid w:val="00342196"/>
    <w:rsid w:val="003426A7"/>
    <w:rsid w:val="00342831"/>
    <w:rsid w:val="00342995"/>
    <w:rsid w:val="003433FC"/>
    <w:rsid w:val="00343664"/>
    <w:rsid w:val="0034378A"/>
    <w:rsid w:val="0034431D"/>
    <w:rsid w:val="003445E6"/>
    <w:rsid w:val="00344735"/>
    <w:rsid w:val="003448D7"/>
    <w:rsid w:val="00345622"/>
    <w:rsid w:val="00345ECE"/>
    <w:rsid w:val="00347156"/>
    <w:rsid w:val="0035000D"/>
    <w:rsid w:val="00350B0D"/>
    <w:rsid w:val="003512CD"/>
    <w:rsid w:val="003515F8"/>
    <w:rsid w:val="003539BF"/>
    <w:rsid w:val="003539F8"/>
    <w:rsid w:val="00354581"/>
    <w:rsid w:val="003548BF"/>
    <w:rsid w:val="003556D4"/>
    <w:rsid w:val="00356A46"/>
    <w:rsid w:val="0035739A"/>
    <w:rsid w:val="003574E5"/>
    <w:rsid w:val="0035770D"/>
    <w:rsid w:val="003578E3"/>
    <w:rsid w:val="00357A8D"/>
    <w:rsid w:val="00357C07"/>
    <w:rsid w:val="00357E59"/>
    <w:rsid w:val="003604E5"/>
    <w:rsid w:val="0036057C"/>
    <w:rsid w:val="003606B4"/>
    <w:rsid w:val="00360DD1"/>
    <w:rsid w:val="00361847"/>
    <w:rsid w:val="003620F1"/>
    <w:rsid w:val="00362DAF"/>
    <w:rsid w:val="00363283"/>
    <w:rsid w:val="00364277"/>
    <w:rsid w:val="00364ED8"/>
    <w:rsid w:val="0036553E"/>
    <w:rsid w:val="00366580"/>
    <w:rsid w:val="00366FE1"/>
    <w:rsid w:val="003670DE"/>
    <w:rsid w:val="00367D67"/>
    <w:rsid w:val="00367F29"/>
    <w:rsid w:val="00370A64"/>
    <w:rsid w:val="0037106F"/>
    <w:rsid w:val="0037130E"/>
    <w:rsid w:val="003718A5"/>
    <w:rsid w:val="00372307"/>
    <w:rsid w:val="00372410"/>
    <w:rsid w:val="003724F8"/>
    <w:rsid w:val="0037310A"/>
    <w:rsid w:val="00373816"/>
    <w:rsid w:val="00373B2A"/>
    <w:rsid w:val="00373CE9"/>
    <w:rsid w:val="00374A94"/>
    <w:rsid w:val="00375C30"/>
    <w:rsid w:val="00375C4D"/>
    <w:rsid w:val="00375E41"/>
    <w:rsid w:val="003769E2"/>
    <w:rsid w:val="00376B4B"/>
    <w:rsid w:val="00376C59"/>
    <w:rsid w:val="00376FD4"/>
    <w:rsid w:val="003778BB"/>
    <w:rsid w:val="0038030A"/>
    <w:rsid w:val="003804B8"/>
    <w:rsid w:val="003807BB"/>
    <w:rsid w:val="00380B84"/>
    <w:rsid w:val="00381B8B"/>
    <w:rsid w:val="00382138"/>
    <w:rsid w:val="003821BA"/>
    <w:rsid w:val="00382BD7"/>
    <w:rsid w:val="00382EB1"/>
    <w:rsid w:val="00383A37"/>
    <w:rsid w:val="00383B65"/>
    <w:rsid w:val="00383CF4"/>
    <w:rsid w:val="00384123"/>
    <w:rsid w:val="003841AF"/>
    <w:rsid w:val="003846CF"/>
    <w:rsid w:val="003847EE"/>
    <w:rsid w:val="00384828"/>
    <w:rsid w:val="003849DB"/>
    <w:rsid w:val="00385455"/>
    <w:rsid w:val="00385E04"/>
    <w:rsid w:val="00385F92"/>
    <w:rsid w:val="003869BF"/>
    <w:rsid w:val="00387DCC"/>
    <w:rsid w:val="00390116"/>
    <w:rsid w:val="00390F46"/>
    <w:rsid w:val="003913BE"/>
    <w:rsid w:val="00391D76"/>
    <w:rsid w:val="00391E6A"/>
    <w:rsid w:val="00391FA3"/>
    <w:rsid w:val="0039281E"/>
    <w:rsid w:val="00392A32"/>
    <w:rsid w:val="0039323E"/>
    <w:rsid w:val="00393EFB"/>
    <w:rsid w:val="00393F36"/>
    <w:rsid w:val="003944B2"/>
    <w:rsid w:val="003948D0"/>
    <w:rsid w:val="003950A0"/>
    <w:rsid w:val="00395562"/>
    <w:rsid w:val="003958C5"/>
    <w:rsid w:val="00395E0C"/>
    <w:rsid w:val="00395F6C"/>
    <w:rsid w:val="00396A1A"/>
    <w:rsid w:val="003974D1"/>
    <w:rsid w:val="00397F91"/>
    <w:rsid w:val="003A216D"/>
    <w:rsid w:val="003A2AB8"/>
    <w:rsid w:val="003A2B27"/>
    <w:rsid w:val="003A2FF9"/>
    <w:rsid w:val="003A3E1B"/>
    <w:rsid w:val="003A442E"/>
    <w:rsid w:val="003A444F"/>
    <w:rsid w:val="003A4BFF"/>
    <w:rsid w:val="003A55BC"/>
    <w:rsid w:val="003A5A4A"/>
    <w:rsid w:val="003A5E9B"/>
    <w:rsid w:val="003A5F64"/>
    <w:rsid w:val="003A62D7"/>
    <w:rsid w:val="003A63AC"/>
    <w:rsid w:val="003A67EB"/>
    <w:rsid w:val="003A7034"/>
    <w:rsid w:val="003A727C"/>
    <w:rsid w:val="003A7AF1"/>
    <w:rsid w:val="003B0313"/>
    <w:rsid w:val="003B10F4"/>
    <w:rsid w:val="003B1B72"/>
    <w:rsid w:val="003B1F27"/>
    <w:rsid w:val="003B21F7"/>
    <w:rsid w:val="003B22FF"/>
    <w:rsid w:val="003B2A43"/>
    <w:rsid w:val="003B380B"/>
    <w:rsid w:val="003B4E8C"/>
    <w:rsid w:val="003B557F"/>
    <w:rsid w:val="003B55D3"/>
    <w:rsid w:val="003B5711"/>
    <w:rsid w:val="003B5831"/>
    <w:rsid w:val="003B5F37"/>
    <w:rsid w:val="003C0453"/>
    <w:rsid w:val="003C0C79"/>
    <w:rsid w:val="003C2C78"/>
    <w:rsid w:val="003C365F"/>
    <w:rsid w:val="003C3B4B"/>
    <w:rsid w:val="003C419C"/>
    <w:rsid w:val="003C4CD3"/>
    <w:rsid w:val="003C50B0"/>
    <w:rsid w:val="003C5CA9"/>
    <w:rsid w:val="003C6DC9"/>
    <w:rsid w:val="003C7F4B"/>
    <w:rsid w:val="003D16EB"/>
    <w:rsid w:val="003D2561"/>
    <w:rsid w:val="003D270C"/>
    <w:rsid w:val="003D27B6"/>
    <w:rsid w:val="003D34EF"/>
    <w:rsid w:val="003D3F17"/>
    <w:rsid w:val="003D55A8"/>
    <w:rsid w:val="003D65D3"/>
    <w:rsid w:val="003D6C87"/>
    <w:rsid w:val="003D6E5C"/>
    <w:rsid w:val="003D72CF"/>
    <w:rsid w:val="003D7D4A"/>
    <w:rsid w:val="003D7EA9"/>
    <w:rsid w:val="003E01CA"/>
    <w:rsid w:val="003E0B8C"/>
    <w:rsid w:val="003E113F"/>
    <w:rsid w:val="003E14A3"/>
    <w:rsid w:val="003E1706"/>
    <w:rsid w:val="003E21DE"/>
    <w:rsid w:val="003E2473"/>
    <w:rsid w:val="003E3346"/>
    <w:rsid w:val="003E3676"/>
    <w:rsid w:val="003E3F40"/>
    <w:rsid w:val="003E4082"/>
    <w:rsid w:val="003E4201"/>
    <w:rsid w:val="003E4EE7"/>
    <w:rsid w:val="003E62A5"/>
    <w:rsid w:val="003E639C"/>
    <w:rsid w:val="003E6541"/>
    <w:rsid w:val="003E7AB0"/>
    <w:rsid w:val="003E7AD9"/>
    <w:rsid w:val="003E7FAF"/>
    <w:rsid w:val="003F0180"/>
    <w:rsid w:val="003F0A1B"/>
    <w:rsid w:val="003F0AF9"/>
    <w:rsid w:val="003F0C90"/>
    <w:rsid w:val="003F179D"/>
    <w:rsid w:val="003F18E6"/>
    <w:rsid w:val="003F1BBB"/>
    <w:rsid w:val="003F26F2"/>
    <w:rsid w:val="003F2823"/>
    <w:rsid w:val="003F288C"/>
    <w:rsid w:val="003F3346"/>
    <w:rsid w:val="003F5158"/>
    <w:rsid w:val="003F5777"/>
    <w:rsid w:val="003F5D33"/>
    <w:rsid w:val="003F60E9"/>
    <w:rsid w:val="00400198"/>
    <w:rsid w:val="00400606"/>
    <w:rsid w:val="00400E0F"/>
    <w:rsid w:val="00401741"/>
    <w:rsid w:val="00401940"/>
    <w:rsid w:val="00401EE8"/>
    <w:rsid w:val="004023B1"/>
    <w:rsid w:val="00402D69"/>
    <w:rsid w:val="0040353F"/>
    <w:rsid w:val="004035FC"/>
    <w:rsid w:val="00403FDF"/>
    <w:rsid w:val="004068C7"/>
    <w:rsid w:val="004070D6"/>
    <w:rsid w:val="004070DE"/>
    <w:rsid w:val="00410086"/>
    <w:rsid w:val="00410657"/>
    <w:rsid w:val="0041164B"/>
    <w:rsid w:val="004130C9"/>
    <w:rsid w:val="0041361C"/>
    <w:rsid w:val="004143C6"/>
    <w:rsid w:val="00414660"/>
    <w:rsid w:val="00414946"/>
    <w:rsid w:val="0041625E"/>
    <w:rsid w:val="0041629A"/>
    <w:rsid w:val="00416C3E"/>
    <w:rsid w:val="00417351"/>
    <w:rsid w:val="004174E2"/>
    <w:rsid w:val="00417896"/>
    <w:rsid w:val="00417E98"/>
    <w:rsid w:val="0042194D"/>
    <w:rsid w:val="00421A72"/>
    <w:rsid w:val="00421EE8"/>
    <w:rsid w:val="0042343D"/>
    <w:rsid w:val="00423A8A"/>
    <w:rsid w:val="00423DB0"/>
    <w:rsid w:val="00424080"/>
    <w:rsid w:val="004240AE"/>
    <w:rsid w:val="00424AC8"/>
    <w:rsid w:val="00424C2A"/>
    <w:rsid w:val="00425E22"/>
    <w:rsid w:val="00426A9B"/>
    <w:rsid w:val="00426FA0"/>
    <w:rsid w:val="004271C6"/>
    <w:rsid w:val="0042764D"/>
    <w:rsid w:val="00427FC6"/>
    <w:rsid w:val="00430175"/>
    <w:rsid w:val="004302FA"/>
    <w:rsid w:val="00430713"/>
    <w:rsid w:val="00430C6E"/>
    <w:rsid w:val="00431891"/>
    <w:rsid w:val="0043224F"/>
    <w:rsid w:val="00432795"/>
    <w:rsid w:val="00432E12"/>
    <w:rsid w:val="00432F4B"/>
    <w:rsid w:val="004333B5"/>
    <w:rsid w:val="00433431"/>
    <w:rsid w:val="00433D3C"/>
    <w:rsid w:val="00433D96"/>
    <w:rsid w:val="004348B2"/>
    <w:rsid w:val="00435C6D"/>
    <w:rsid w:val="00435E3D"/>
    <w:rsid w:val="0043657F"/>
    <w:rsid w:val="00436795"/>
    <w:rsid w:val="00436EAE"/>
    <w:rsid w:val="00436EDF"/>
    <w:rsid w:val="00437A33"/>
    <w:rsid w:val="00437B65"/>
    <w:rsid w:val="00437B90"/>
    <w:rsid w:val="00437D8A"/>
    <w:rsid w:val="0044060D"/>
    <w:rsid w:val="00440663"/>
    <w:rsid w:val="004407D8"/>
    <w:rsid w:val="0044081C"/>
    <w:rsid w:val="00440D62"/>
    <w:rsid w:val="004416F0"/>
    <w:rsid w:val="00441756"/>
    <w:rsid w:val="00444068"/>
    <w:rsid w:val="00444A28"/>
    <w:rsid w:val="00445EF2"/>
    <w:rsid w:val="004461CE"/>
    <w:rsid w:val="00446619"/>
    <w:rsid w:val="004466D6"/>
    <w:rsid w:val="00446B5C"/>
    <w:rsid w:val="00446FAC"/>
    <w:rsid w:val="0044798C"/>
    <w:rsid w:val="00447A42"/>
    <w:rsid w:val="00447FF3"/>
    <w:rsid w:val="00450120"/>
    <w:rsid w:val="00450221"/>
    <w:rsid w:val="0045040D"/>
    <w:rsid w:val="00450F01"/>
    <w:rsid w:val="00451990"/>
    <w:rsid w:val="004519DF"/>
    <w:rsid w:val="004528CE"/>
    <w:rsid w:val="004530D2"/>
    <w:rsid w:val="00453180"/>
    <w:rsid w:val="00454483"/>
    <w:rsid w:val="00454DA6"/>
    <w:rsid w:val="0045536C"/>
    <w:rsid w:val="004565D9"/>
    <w:rsid w:val="004569C0"/>
    <w:rsid w:val="004571B3"/>
    <w:rsid w:val="004575C8"/>
    <w:rsid w:val="00457798"/>
    <w:rsid w:val="00457BF3"/>
    <w:rsid w:val="0046000A"/>
    <w:rsid w:val="004602B6"/>
    <w:rsid w:val="00460A91"/>
    <w:rsid w:val="0046112C"/>
    <w:rsid w:val="00461EB7"/>
    <w:rsid w:val="00462282"/>
    <w:rsid w:val="00462544"/>
    <w:rsid w:val="00462D6D"/>
    <w:rsid w:val="00463739"/>
    <w:rsid w:val="004642F9"/>
    <w:rsid w:val="004644FB"/>
    <w:rsid w:val="004648A7"/>
    <w:rsid w:val="00464B5A"/>
    <w:rsid w:val="004651F3"/>
    <w:rsid w:val="00465E0E"/>
    <w:rsid w:val="004662C4"/>
    <w:rsid w:val="00466A5B"/>
    <w:rsid w:val="00466C1F"/>
    <w:rsid w:val="00467AC8"/>
    <w:rsid w:val="00467D9E"/>
    <w:rsid w:val="004721B4"/>
    <w:rsid w:val="004736A8"/>
    <w:rsid w:val="004737E7"/>
    <w:rsid w:val="00474B36"/>
    <w:rsid w:val="00474FAD"/>
    <w:rsid w:val="00475F33"/>
    <w:rsid w:val="00475F52"/>
    <w:rsid w:val="0047684E"/>
    <w:rsid w:val="0047788F"/>
    <w:rsid w:val="0047790E"/>
    <w:rsid w:val="00477EFC"/>
    <w:rsid w:val="00477F1C"/>
    <w:rsid w:val="00477F63"/>
    <w:rsid w:val="004801C1"/>
    <w:rsid w:val="00480E51"/>
    <w:rsid w:val="00481399"/>
    <w:rsid w:val="0048268D"/>
    <w:rsid w:val="00482934"/>
    <w:rsid w:val="00482D28"/>
    <w:rsid w:val="004836DD"/>
    <w:rsid w:val="00485409"/>
    <w:rsid w:val="00485A52"/>
    <w:rsid w:val="00485E9F"/>
    <w:rsid w:val="004864AE"/>
    <w:rsid w:val="0048663B"/>
    <w:rsid w:val="00486AFF"/>
    <w:rsid w:val="00490658"/>
    <w:rsid w:val="004906F0"/>
    <w:rsid w:val="00490FC8"/>
    <w:rsid w:val="004916C6"/>
    <w:rsid w:val="004919C8"/>
    <w:rsid w:val="00492BF1"/>
    <w:rsid w:val="00493C2E"/>
    <w:rsid w:val="0049490E"/>
    <w:rsid w:val="00494A63"/>
    <w:rsid w:val="004956B4"/>
    <w:rsid w:val="0049587F"/>
    <w:rsid w:val="00495FF6"/>
    <w:rsid w:val="004962E0"/>
    <w:rsid w:val="0049665F"/>
    <w:rsid w:val="004969A4"/>
    <w:rsid w:val="00496C2C"/>
    <w:rsid w:val="004979C6"/>
    <w:rsid w:val="004A1B1C"/>
    <w:rsid w:val="004A1E86"/>
    <w:rsid w:val="004A22C5"/>
    <w:rsid w:val="004A336C"/>
    <w:rsid w:val="004A37DA"/>
    <w:rsid w:val="004A39C2"/>
    <w:rsid w:val="004A3A45"/>
    <w:rsid w:val="004A3B8B"/>
    <w:rsid w:val="004A3DB0"/>
    <w:rsid w:val="004A4701"/>
    <w:rsid w:val="004A54AC"/>
    <w:rsid w:val="004A57D9"/>
    <w:rsid w:val="004A5853"/>
    <w:rsid w:val="004A5DD4"/>
    <w:rsid w:val="004A634E"/>
    <w:rsid w:val="004A6A7D"/>
    <w:rsid w:val="004A78A8"/>
    <w:rsid w:val="004A7B2F"/>
    <w:rsid w:val="004B02CC"/>
    <w:rsid w:val="004B0B6B"/>
    <w:rsid w:val="004B13F5"/>
    <w:rsid w:val="004B1692"/>
    <w:rsid w:val="004B18CF"/>
    <w:rsid w:val="004B27F2"/>
    <w:rsid w:val="004B3C4F"/>
    <w:rsid w:val="004B40D9"/>
    <w:rsid w:val="004B439F"/>
    <w:rsid w:val="004B5047"/>
    <w:rsid w:val="004B56CC"/>
    <w:rsid w:val="004B591B"/>
    <w:rsid w:val="004B5B8C"/>
    <w:rsid w:val="004B6290"/>
    <w:rsid w:val="004B62E4"/>
    <w:rsid w:val="004B6414"/>
    <w:rsid w:val="004B7B41"/>
    <w:rsid w:val="004B7CC0"/>
    <w:rsid w:val="004C0965"/>
    <w:rsid w:val="004C114C"/>
    <w:rsid w:val="004C19A2"/>
    <w:rsid w:val="004C2B18"/>
    <w:rsid w:val="004C2EE3"/>
    <w:rsid w:val="004C339F"/>
    <w:rsid w:val="004C37E6"/>
    <w:rsid w:val="004C3AAE"/>
    <w:rsid w:val="004C3EE2"/>
    <w:rsid w:val="004C49DC"/>
    <w:rsid w:val="004C5920"/>
    <w:rsid w:val="004C6088"/>
    <w:rsid w:val="004C61F2"/>
    <w:rsid w:val="004C6563"/>
    <w:rsid w:val="004C7068"/>
    <w:rsid w:val="004D0980"/>
    <w:rsid w:val="004D10FC"/>
    <w:rsid w:val="004D1E20"/>
    <w:rsid w:val="004D1F78"/>
    <w:rsid w:val="004D2A1D"/>
    <w:rsid w:val="004D3344"/>
    <w:rsid w:val="004D3B30"/>
    <w:rsid w:val="004D3D1C"/>
    <w:rsid w:val="004D3F69"/>
    <w:rsid w:val="004D40EF"/>
    <w:rsid w:val="004D41F2"/>
    <w:rsid w:val="004D5169"/>
    <w:rsid w:val="004D6DF8"/>
    <w:rsid w:val="004D6F95"/>
    <w:rsid w:val="004D7A75"/>
    <w:rsid w:val="004E009F"/>
    <w:rsid w:val="004E03DC"/>
    <w:rsid w:val="004E07A8"/>
    <w:rsid w:val="004E16B7"/>
    <w:rsid w:val="004E1EE7"/>
    <w:rsid w:val="004E227F"/>
    <w:rsid w:val="004E27FA"/>
    <w:rsid w:val="004E28A2"/>
    <w:rsid w:val="004E2A70"/>
    <w:rsid w:val="004E2B2D"/>
    <w:rsid w:val="004E2BA7"/>
    <w:rsid w:val="004E30C0"/>
    <w:rsid w:val="004E35FA"/>
    <w:rsid w:val="004E3689"/>
    <w:rsid w:val="004E3D6A"/>
    <w:rsid w:val="004E4583"/>
    <w:rsid w:val="004E4A25"/>
    <w:rsid w:val="004E4AE8"/>
    <w:rsid w:val="004E51F3"/>
    <w:rsid w:val="004E57C1"/>
    <w:rsid w:val="004E5950"/>
    <w:rsid w:val="004E5F53"/>
    <w:rsid w:val="004E695D"/>
    <w:rsid w:val="004E79D9"/>
    <w:rsid w:val="004E7CB0"/>
    <w:rsid w:val="004F01E8"/>
    <w:rsid w:val="004F0974"/>
    <w:rsid w:val="004F0B32"/>
    <w:rsid w:val="004F1D10"/>
    <w:rsid w:val="004F26F9"/>
    <w:rsid w:val="004F2D35"/>
    <w:rsid w:val="004F3A98"/>
    <w:rsid w:val="004F3B07"/>
    <w:rsid w:val="004F4656"/>
    <w:rsid w:val="004F523C"/>
    <w:rsid w:val="004F55A9"/>
    <w:rsid w:val="004F60A5"/>
    <w:rsid w:val="004F611B"/>
    <w:rsid w:val="004F653C"/>
    <w:rsid w:val="004F658C"/>
    <w:rsid w:val="004F6743"/>
    <w:rsid w:val="004F7C98"/>
    <w:rsid w:val="00500298"/>
    <w:rsid w:val="00501907"/>
    <w:rsid w:val="00502299"/>
    <w:rsid w:val="00503A38"/>
    <w:rsid w:val="00503ACE"/>
    <w:rsid w:val="00503C4D"/>
    <w:rsid w:val="00504A0C"/>
    <w:rsid w:val="00504E74"/>
    <w:rsid w:val="005055A0"/>
    <w:rsid w:val="00505F70"/>
    <w:rsid w:val="005061A2"/>
    <w:rsid w:val="00506277"/>
    <w:rsid w:val="00506A0A"/>
    <w:rsid w:val="00510C3A"/>
    <w:rsid w:val="0051144B"/>
    <w:rsid w:val="005116F8"/>
    <w:rsid w:val="00512CB6"/>
    <w:rsid w:val="005138E4"/>
    <w:rsid w:val="00513EE9"/>
    <w:rsid w:val="00514776"/>
    <w:rsid w:val="00514F05"/>
    <w:rsid w:val="005162DB"/>
    <w:rsid w:val="005164F8"/>
    <w:rsid w:val="00516CA9"/>
    <w:rsid w:val="00517A4A"/>
    <w:rsid w:val="00517DA4"/>
    <w:rsid w:val="00520466"/>
    <w:rsid w:val="0052149A"/>
    <w:rsid w:val="00521783"/>
    <w:rsid w:val="00522E7E"/>
    <w:rsid w:val="00522FA9"/>
    <w:rsid w:val="005230F2"/>
    <w:rsid w:val="00523198"/>
    <w:rsid w:val="005237E4"/>
    <w:rsid w:val="00523B29"/>
    <w:rsid w:val="00523DC3"/>
    <w:rsid w:val="00523FA6"/>
    <w:rsid w:val="00524168"/>
    <w:rsid w:val="0052467F"/>
    <w:rsid w:val="00524B3D"/>
    <w:rsid w:val="005250AB"/>
    <w:rsid w:val="00525EF7"/>
    <w:rsid w:val="005267D8"/>
    <w:rsid w:val="005267E4"/>
    <w:rsid w:val="00527097"/>
    <w:rsid w:val="005274E5"/>
    <w:rsid w:val="00527930"/>
    <w:rsid w:val="00527964"/>
    <w:rsid w:val="00530086"/>
    <w:rsid w:val="00531559"/>
    <w:rsid w:val="00531DEE"/>
    <w:rsid w:val="00532330"/>
    <w:rsid w:val="005329C5"/>
    <w:rsid w:val="0053376C"/>
    <w:rsid w:val="00533A13"/>
    <w:rsid w:val="005340DD"/>
    <w:rsid w:val="00534320"/>
    <w:rsid w:val="0053478C"/>
    <w:rsid w:val="005352D7"/>
    <w:rsid w:val="00535689"/>
    <w:rsid w:val="00535C49"/>
    <w:rsid w:val="00536258"/>
    <w:rsid w:val="0053640B"/>
    <w:rsid w:val="0053655C"/>
    <w:rsid w:val="00536F15"/>
    <w:rsid w:val="00537F5F"/>
    <w:rsid w:val="005406E4"/>
    <w:rsid w:val="005422EE"/>
    <w:rsid w:val="00542333"/>
    <w:rsid w:val="00542D52"/>
    <w:rsid w:val="00543D1A"/>
    <w:rsid w:val="0054402D"/>
    <w:rsid w:val="00544B0E"/>
    <w:rsid w:val="00544CA1"/>
    <w:rsid w:val="005454AE"/>
    <w:rsid w:val="00546057"/>
    <w:rsid w:val="005464D4"/>
    <w:rsid w:val="00546AC7"/>
    <w:rsid w:val="00546F31"/>
    <w:rsid w:val="00547059"/>
    <w:rsid w:val="00547ABE"/>
    <w:rsid w:val="005509C8"/>
    <w:rsid w:val="00550FA3"/>
    <w:rsid w:val="00551155"/>
    <w:rsid w:val="00551534"/>
    <w:rsid w:val="00553340"/>
    <w:rsid w:val="0055360E"/>
    <w:rsid w:val="00553683"/>
    <w:rsid w:val="00553B28"/>
    <w:rsid w:val="00553D54"/>
    <w:rsid w:val="00554381"/>
    <w:rsid w:val="0055438E"/>
    <w:rsid w:val="00554393"/>
    <w:rsid w:val="00554678"/>
    <w:rsid w:val="00554B74"/>
    <w:rsid w:val="0055689B"/>
    <w:rsid w:val="005578FA"/>
    <w:rsid w:val="00560EC4"/>
    <w:rsid w:val="0056179B"/>
    <w:rsid w:val="00561897"/>
    <w:rsid w:val="00561CF7"/>
    <w:rsid w:val="00561DDC"/>
    <w:rsid w:val="00562227"/>
    <w:rsid w:val="0056392D"/>
    <w:rsid w:val="0056466F"/>
    <w:rsid w:val="005662AF"/>
    <w:rsid w:val="005663C2"/>
    <w:rsid w:val="00567310"/>
    <w:rsid w:val="00567851"/>
    <w:rsid w:val="00567F9D"/>
    <w:rsid w:val="00567FB4"/>
    <w:rsid w:val="0057208C"/>
    <w:rsid w:val="0057257A"/>
    <w:rsid w:val="0057258D"/>
    <w:rsid w:val="00572B6F"/>
    <w:rsid w:val="00572CCE"/>
    <w:rsid w:val="00572D2B"/>
    <w:rsid w:val="0057445A"/>
    <w:rsid w:val="005744B7"/>
    <w:rsid w:val="00575330"/>
    <w:rsid w:val="00575416"/>
    <w:rsid w:val="00575802"/>
    <w:rsid w:val="00575873"/>
    <w:rsid w:val="00577542"/>
    <w:rsid w:val="0057765F"/>
    <w:rsid w:val="005776C0"/>
    <w:rsid w:val="0058000D"/>
    <w:rsid w:val="0058091E"/>
    <w:rsid w:val="00580ACB"/>
    <w:rsid w:val="00580B06"/>
    <w:rsid w:val="00580DED"/>
    <w:rsid w:val="00580F65"/>
    <w:rsid w:val="00581066"/>
    <w:rsid w:val="00583AF7"/>
    <w:rsid w:val="0058465D"/>
    <w:rsid w:val="0058492B"/>
    <w:rsid w:val="005849ED"/>
    <w:rsid w:val="00584B15"/>
    <w:rsid w:val="00584C63"/>
    <w:rsid w:val="005850FA"/>
    <w:rsid w:val="00586276"/>
    <w:rsid w:val="0058667E"/>
    <w:rsid w:val="00586940"/>
    <w:rsid w:val="00586DC8"/>
    <w:rsid w:val="00586FC5"/>
    <w:rsid w:val="00587B5B"/>
    <w:rsid w:val="005903EA"/>
    <w:rsid w:val="005905D3"/>
    <w:rsid w:val="0059131F"/>
    <w:rsid w:val="00591359"/>
    <w:rsid w:val="00591948"/>
    <w:rsid w:val="005925D9"/>
    <w:rsid w:val="00592831"/>
    <w:rsid w:val="00592BAC"/>
    <w:rsid w:val="00593E8B"/>
    <w:rsid w:val="00595906"/>
    <w:rsid w:val="00595FBF"/>
    <w:rsid w:val="00595FFC"/>
    <w:rsid w:val="0059605A"/>
    <w:rsid w:val="005965AE"/>
    <w:rsid w:val="005965C5"/>
    <w:rsid w:val="00597139"/>
    <w:rsid w:val="00597302"/>
    <w:rsid w:val="00597B6B"/>
    <w:rsid w:val="00597DA9"/>
    <w:rsid w:val="005A0CE1"/>
    <w:rsid w:val="005A2526"/>
    <w:rsid w:val="005A2546"/>
    <w:rsid w:val="005A25A7"/>
    <w:rsid w:val="005A2A66"/>
    <w:rsid w:val="005A314A"/>
    <w:rsid w:val="005A35B3"/>
    <w:rsid w:val="005A35FF"/>
    <w:rsid w:val="005A3823"/>
    <w:rsid w:val="005A3AAA"/>
    <w:rsid w:val="005A3EDF"/>
    <w:rsid w:val="005A415B"/>
    <w:rsid w:val="005A42DA"/>
    <w:rsid w:val="005A4669"/>
    <w:rsid w:val="005A48EE"/>
    <w:rsid w:val="005A4D0B"/>
    <w:rsid w:val="005A510D"/>
    <w:rsid w:val="005A62D7"/>
    <w:rsid w:val="005A7622"/>
    <w:rsid w:val="005A7638"/>
    <w:rsid w:val="005A76FE"/>
    <w:rsid w:val="005A7BC7"/>
    <w:rsid w:val="005B17E1"/>
    <w:rsid w:val="005B2228"/>
    <w:rsid w:val="005B23C9"/>
    <w:rsid w:val="005B27A5"/>
    <w:rsid w:val="005B3C4A"/>
    <w:rsid w:val="005B5866"/>
    <w:rsid w:val="005B5D51"/>
    <w:rsid w:val="005B5D93"/>
    <w:rsid w:val="005B60DF"/>
    <w:rsid w:val="005B6EEE"/>
    <w:rsid w:val="005C0219"/>
    <w:rsid w:val="005C12F5"/>
    <w:rsid w:val="005C17C3"/>
    <w:rsid w:val="005C215A"/>
    <w:rsid w:val="005C21AE"/>
    <w:rsid w:val="005C31B6"/>
    <w:rsid w:val="005C3375"/>
    <w:rsid w:val="005C3E63"/>
    <w:rsid w:val="005C471F"/>
    <w:rsid w:val="005C4777"/>
    <w:rsid w:val="005C4EAC"/>
    <w:rsid w:val="005C56F2"/>
    <w:rsid w:val="005C5BF2"/>
    <w:rsid w:val="005C623D"/>
    <w:rsid w:val="005C6B7F"/>
    <w:rsid w:val="005C6D6C"/>
    <w:rsid w:val="005C6E6C"/>
    <w:rsid w:val="005C6F69"/>
    <w:rsid w:val="005C717A"/>
    <w:rsid w:val="005C71E6"/>
    <w:rsid w:val="005C7D60"/>
    <w:rsid w:val="005D0C93"/>
    <w:rsid w:val="005D0D78"/>
    <w:rsid w:val="005D0E39"/>
    <w:rsid w:val="005D1359"/>
    <w:rsid w:val="005D154E"/>
    <w:rsid w:val="005D17A7"/>
    <w:rsid w:val="005D2222"/>
    <w:rsid w:val="005D3062"/>
    <w:rsid w:val="005D3689"/>
    <w:rsid w:val="005D4C71"/>
    <w:rsid w:val="005D5024"/>
    <w:rsid w:val="005D5888"/>
    <w:rsid w:val="005D5AEA"/>
    <w:rsid w:val="005D61C1"/>
    <w:rsid w:val="005D64A5"/>
    <w:rsid w:val="005D6DC9"/>
    <w:rsid w:val="005D6E79"/>
    <w:rsid w:val="005D7F93"/>
    <w:rsid w:val="005E0943"/>
    <w:rsid w:val="005E0EA2"/>
    <w:rsid w:val="005E0F29"/>
    <w:rsid w:val="005E105A"/>
    <w:rsid w:val="005E16B5"/>
    <w:rsid w:val="005E2C52"/>
    <w:rsid w:val="005E2F87"/>
    <w:rsid w:val="005E3CFC"/>
    <w:rsid w:val="005E3F37"/>
    <w:rsid w:val="005E47B1"/>
    <w:rsid w:val="005E4ADB"/>
    <w:rsid w:val="005E5B9A"/>
    <w:rsid w:val="005E6D37"/>
    <w:rsid w:val="005E7C1D"/>
    <w:rsid w:val="005F025E"/>
    <w:rsid w:val="005F0460"/>
    <w:rsid w:val="005F0EBD"/>
    <w:rsid w:val="005F1DBE"/>
    <w:rsid w:val="005F21A7"/>
    <w:rsid w:val="005F2318"/>
    <w:rsid w:val="005F3309"/>
    <w:rsid w:val="005F3AFE"/>
    <w:rsid w:val="005F4211"/>
    <w:rsid w:val="005F4916"/>
    <w:rsid w:val="005F4A60"/>
    <w:rsid w:val="005F4E5D"/>
    <w:rsid w:val="005F5101"/>
    <w:rsid w:val="005F5A76"/>
    <w:rsid w:val="005F5E26"/>
    <w:rsid w:val="005F6554"/>
    <w:rsid w:val="00600210"/>
    <w:rsid w:val="00600225"/>
    <w:rsid w:val="00600A5B"/>
    <w:rsid w:val="00600AB0"/>
    <w:rsid w:val="00600E62"/>
    <w:rsid w:val="00600E67"/>
    <w:rsid w:val="00601C45"/>
    <w:rsid w:val="0060291B"/>
    <w:rsid w:val="006030D0"/>
    <w:rsid w:val="00603209"/>
    <w:rsid w:val="006033CA"/>
    <w:rsid w:val="0060366B"/>
    <w:rsid w:val="00603A90"/>
    <w:rsid w:val="00603EA5"/>
    <w:rsid w:val="006041FB"/>
    <w:rsid w:val="00604380"/>
    <w:rsid w:val="00604E6E"/>
    <w:rsid w:val="00605081"/>
    <w:rsid w:val="00605112"/>
    <w:rsid w:val="00605EC0"/>
    <w:rsid w:val="00606E8F"/>
    <w:rsid w:val="00607472"/>
    <w:rsid w:val="00607BE1"/>
    <w:rsid w:val="0061056C"/>
    <w:rsid w:val="0061068A"/>
    <w:rsid w:val="00610B8B"/>
    <w:rsid w:val="00611D17"/>
    <w:rsid w:val="006128F3"/>
    <w:rsid w:val="0061486E"/>
    <w:rsid w:val="00614DB1"/>
    <w:rsid w:val="00614F92"/>
    <w:rsid w:val="0061543D"/>
    <w:rsid w:val="00615CAC"/>
    <w:rsid w:val="00615E02"/>
    <w:rsid w:val="006160C8"/>
    <w:rsid w:val="00616BF2"/>
    <w:rsid w:val="00617548"/>
    <w:rsid w:val="00620195"/>
    <w:rsid w:val="0062327C"/>
    <w:rsid w:val="006234F2"/>
    <w:rsid w:val="00623745"/>
    <w:rsid w:val="00623A3B"/>
    <w:rsid w:val="00623D7B"/>
    <w:rsid w:val="00624C26"/>
    <w:rsid w:val="00624EA0"/>
    <w:rsid w:val="006303A5"/>
    <w:rsid w:val="006304DC"/>
    <w:rsid w:val="00630BE9"/>
    <w:rsid w:val="00630C4D"/>
    <w:rsid w:val="00630E4F"/>
    <w:rsid w:val="00631F80"/>
    <w:rsid w:val="00632101"/>
    <w:rsid w:val="00633038"/>
    <w:rsid w:val="00634EB8"/>
    <w:rsid w:val="006350C4"/>
    <w:rsid w:val="00635678"/>
    <w:rsid w:val="00635ACB"/>
    <w:rsid w:val="00637C4D"/>
    <w:rsid w:val="00640477"/>
    <w:rsid w:val="00641501"/>
    <w:rsid w:val="0064178C"/>
    <w:rsid w:val="00641D33"/>
    <w:rsid w:val="00641F61"/>
    <w:rsid w:val="00642B04"/>
    <w:rsid w:val="00643173"/>
    <w:rsid w:val="00643B01"/>
    <w:rsid w:val="006444F5"/>
    <w:rsid w:val="00644586"/>
    <w:rsid w:val="00644829"/>
    <w:rsid w:val="00644B04"/>
    <w:rsid w:val="0064584D"/>
    <w:rsid w:val="00645A07"/>
    <w:rsid w:val="00646116"/>
    <w:rsid w:val="006472AE"/>
    <w:rsid w:val="006507F7"/>
    <w:rsid w:val="00650B47"/>
    <w:rsid w:val="00651220"/>
    <w:rsid w:val="00651758"/>
    <w:rsid w:val="00651EB8"/>
    <w:rsid w:val="006530B5"/>
    <w:rsid w:val="00654929"/>
    <w:rsid w:val="00654DEF"/>
    <w:rsid w:val="00655CA2"/>
    <w:rsid w:val="00655CB8"/>
    <w:rsid w:val="00655FFE"/>
    <w:rsid w:val="006560EF"/>
    <w:rsid w:val="00656742"/>
    <w:rsid w:val="00656C81"/>
    <w:rsid w:val="00657982"/>
    <w:rsid w:val="00657AE8"/>
    <w:rsid w:val="006602B7"/>
    <w:rsid w:val="00661DCB"/>
    <w:rsid w:val="00661EA1"/>
    <w:rsid w:val="006631D6"/>
    <w:rsid w:val="006644E2"/>
    <w:rsid w:val="00664999"/>
    <w:rsid w:val="0066536D"/>
    <w:rsid w:val="006656CC"/>
    <w:rsid w:val="00666228"/>
    <w:rsid w:val="00666677"/>
    <w:rsid w:val="00666927"/>
    <w:rsid w:val="00666966"/>
    <w:rsid w:val="00666D6B"/>
    <w:rsid w:val="006704E3"/>
    <w:rsid w:val="00670A1E"/>
    <w:rsid w:val="00671066"/>
    <w:rsid w:val="006716B8"/>
    <w:rsid w:val="00671965"/>
    <w:rsid w:val="00671B18"/>
    <w:rsid w:val="00672460"/>
    <w:rsid w:val="00673811"/>
    <w:rsid w:val="00673CBE"/>
    <w:rsid w:val="00673E1A"/>
    <w:rsid w:val="00674505"/>
    <w:rsid w:val="00674BEF"/>
    <w:rsid w:val="00675231"/>
    <w:rsid w:val="00676176"/>
    <w:rsid w:val="00676C3D"/>
    <w:rsid w:val="0067734D"/>
    <w:rsid w:val="006775E7"/>
    <w:rsid w:val="006778CB"/>
    <w:rsid w:val="0068063F"/>
    <w:rsid w:val="00680C22"/>
    <w:rsid w:val="00680F0D"/>
    <w:rsid w:val="00681A91"/>
    <w:rsid w:val="0068221E"/>
    <w:rsid w:val="00682632"/>
    <w:rsid w:val="00682BD9"/>
    <w:rsid w:val="0068315C"/>
    <w:rsid w:val="00684A25"/>
    <w:rsid w:val="00684E71"/>
    <w:rsid w:val="0068505D"/>
    <w:rsid w:val="0068526E"/>
    <w:rsid w:val="006852C6"/>
    <w:rsid w:val="00685444"/>
    <w:rsid w:val="00685ABC"/>
    <w:rsid w:val="006862F6"/>
    <w:rsid w:val="006863B7"/>
    <w:rsid w:val="0068735E"/>
    <w:rsid w:val="00687373"/>
    <w:rsid w:val="00687DF9"/>
    <w:rsid w:val="006904C9"/>
    <w:rsid w:val="00690622"/>
    <w:rsid w:val="00690ED6"/>
    <w:rsid w:val="006926DC"/>
    <w:rsid w:val="006928CB"/>
    <w:rsid w:val="00692EEF"/>
    <w:rsid w:val="0069325E"/>
    <w:rsid w:val="00693572"/>
    <w:rsid w:val="006939B2"/>
    <w:rsid w:val="00693D23"/>
    <w:rsid w:val="0069422A"/>
    <w:rsid w:val="00695608"/>
    <w:rsid w:val="006958B8"/>
    <w:rsid w:val="00695B66"/>
    <w:rsid w:val="006967D6"/>
    <w:rsid w:val="00696DA4"/>
    <w:rsid w:val="00696E73"/>
    <w:rsid w:val="0069706F"/>
    <w:rsid w:val="0069762E"/>
    <w:rsid w:val="006979A0"/>
    <w:rsid w:val="00697C3C"/>
    <w:rsid w:val="006A041B"/>
    <w:rsid w:val="006A174D"/>
    <w:rsid w:val="006A3941"/>
    <w:rsid w:val="006A4235"/>
    <w:rsid w:val="006A5327"/>
    <w:rsid w:val="006A68D7"/>
    <w:rsid w:val="006A6A60"/>
    <w:rsid w:val="006A73C2"/>
    <w:rsid w:val="006A7533"/>
    <w:rsid w:val="006A7681"/>
    <w:rsid w:val="006B01D9"/>
    <w:rsid w:val="006B0991"/>
    <w:rsid w:val="006B0B72"/>
    <w:rsid w:val="006B1108"/>
    <w:rsid w:val="006B2043"/>
    <w:rsid w:val="006B2180"/>
    <w:rsid w:val="006B2412"/>
    <w:rsid w:val="006B297C"/>
    <w:rsid w:val="006B2B83"/>
    <w:rsid w:val="006B2E8B"/>
    <w:rsid w:val="006B43A8"/>
    <w:rsid w:val="006B4B19"/>
    <w:rsid w:val="006B4BBB"/>
    <w:rsid w:val="006B4D70"/>
    <w:rsid w:val="006B50DF"/>
    <w:rsid w:val="006B5809"/>
    <w:rsid w:val="006B5AC6"/>
    <w:rsid w:val="006B685F"/>
    <w:rsid w:val="006B6FAA"/>
    <w:rsid w:val="006B754D"/>
    <w:rsid w:val="006C011F"/>
    <w:rsid w:val="006C0A18"/>
    <w:rsid w:val="006C1752"/>
    <w:rsid w:val="006C1BC0"/>
    <w:rsid w:val="006C24D9"/>
    <w:rsid w:val="006C2729"/>
    <w:rsid w:val="006C2D93"/>
    <w:rsid w:val="006C36D0"/>
    <w:rsid w:val="006C6007"/>
    <w:rsid w:val="006D10CE"/>
    <w:rsid w:val="006D1187"/>
    <w:rsid w:val="006D142D"/>
    <w:rsid w:val="006D14D8"/>
    <w:rsid w:val="006D1836"/>
    <w:rsid w:val="006D2771"/>
    <w:rsid w:val="006D38C4"/>
    <w:rsid w:val="006D4068"/>
    <w:rsid w:val="006D4FE8"/>
    <w:rsid w:val="006D5079"/>
    <w:rsid w:val="006D52FB"/>
    <w:rsid w:val="006D58E2"/>
    <w:rsid w:val="006D5F23"/>
    <w:rsid w:val="006D620D"/>
    <w:rsid w:val="006D63E3"/>
    <w:rsid w:val="006D65EC"/>
    <w:rsid w:val="006D66F9"/>
    <w:rsid w:val="006D6E67"/>
    <w:rsid w:val="006D6ED5"/>
    <w:rsid w:val="006D7262"/>
    <w:rsid w:val="006D782B"/>
    <w:rsid w:val="006D7FF5"/>
    <w:rsid w:val="006E054A"/>
    <w:rsid w:val="006E05FB"/>
    <w:rsid w:val="006E0BA2"/>
    <w:rsid w:val="006E1695"/>
    <w:rsid w:val="006E1C24"/>
    <w:rsid w:val="006E25F4"/>
    <w:rsid w:val="006E28CE"/>
    <w:rsid w:val="006E4173"/>
    <w:rsid w:val="006E48DF"/>
    <w:rsid w:val="006E4B8F"/>
    <w:rsid w:val="006E552B"/>
    <w:rsid w:val="006E577B"/>
    <w:rsid w:val="006E5B67"/>
    <w:rsid w:val="006E6346"/>
    <w:rsid w:val="006E6BF0"/>
    <w:rsid w:val="006E6F8A"/>
    <w:rsid w:val="006E75EA"/>
    <w:rsid w:val="006E7DEE"/>
    <w:rsid w:val="006F0443"/>
    <w:rsid w:val="006F078A"/>
    <w:rsid w:val="006F0EE9"/>
    <w:rsid w:val="006F130E"/>
    <w:rsid w:val="006F49ED"/>
    <w:rsid w:val="006F5798"/>
    <w:rsid w:val="006F5D99"/>
    <w:rsid w:val="006F6144"/>
    <w:rsid w:val="006F66F2"/>
    <w:rsid w:val="006F6850"/>
    <w:rsid w:val="006F6885"/>
    <w:rsid w:val="006F6C7A"/>
    <w:rsid w:val="006F7322"/>
    <w:rsid w:val="006F7B62"/>
    <w:rsid w:val="006F7DED"/>
    <w:rsid w:val="00700A5B"/>
    <w:rsid w:val="00700BFB"/>
    <w:rsid w:val="00700F6B"/>
    <w:rsid w:val="00701502"/>
    <w:rsid w:val="00701C33"/>
    <w:rsid w:val="007024E1"/>
    <w:rsid w:val="007025B6"/>
    <w:rsid w:val="00702D06"/>
    <w:rsid w:val="0070323D"/>
    <w:rsid w:val="0070328B"/>
    <w:rsid w:val="00703B10"/>
    <w:rsid w:val="00704EED"/>
    <w:rsid w:val="007059B5"/>
    <w:rsid w:val="00705CE2"/>
    <w:rsid w:val="00707DBA"/>
    <w:rsid w:val="00710471"/>
    <w:rsid w:val="00710EAC"/>
    <w:rsid w:val="0071149A"/>
    <w:rsid w:val="00712F07"/>
    <w:rsid w:val="007142C7"/>
    <w:rsid w:val="00714AB9"/>
    <w:rsid w:val="00714C6B"/>
    <w:rsid w:val="007154AA"/>
    <w:rsid w:val="00716128"/>
    <w:rsid w:val="007173D2"/>
    <w:rsid w:val="00720307"/>
    <w:rsid w:val="0072040D"/>
    <w:rsid w:val="0072157F"/>
    <w:rsid w:val="0072487A"/>
    <w:rsid w:val="00724E68"/>
    <w:rsid w:val="00725477"/>
    <w:rsid w:val="00725B8C"/>
    <w:rsid w:val="0072629D"/>
    <w:rsid w:val="00727E9C"/>
    <w:rsid w:val="007308F5"/>
    <w:rsid w:val="007310CB"/>
    <w:rsid w:val="00731D02"/>
    <w:rsid w:val="00732F1C"/>
    <w:rsid w:val="00733218"/>
    <w:rsid w:val="007335BC"/>
    <w:rsid w:val="00733A8C"/>
    <w:rsid w:val="00733C03"/>
    <w:rsid w:val="00734509"/>
    <w:rsid w:val="007345E9"/>
    <w:rsid w:val="00735875"/>
    <w:rsid w:val="007359AD"/>
    <w:rsid w:val="00735B4B"/>
    <w:rsid w:val="00736501"/>
    <w:rsid w:val="0073767B"/>
    <w:rsid w:val="00737B2F"/>
    <w:rsid w:val="00740906"/>
    <w:rsid w:val="007413F7"/>
    <w:rsid w:val="0074224A"/>
    <w:rsid w:val="00742768"/>
    <w:rsid w:val="00742D26"/>
    <w:rsid w:val="0074305A"/>
    <w:rsid w:val="00743E7F"/>
    <w:rsid w:val="00743F6E"/>
    <w:rsid w:val="007454AD"/>
    <w:rsid w:val="00745AB8"/>
    <w:rsid w:val="00745D39"/>
    <w:rsid w:val="007464C9"/>
    <w:rsid w:val="00746AAE"/>
    <w:rsid w:val="00747393"/>
    <w:rsid w:val="0074769E"/>
    <w:rsid w:val="00747A34"/>
    <w:rsid w:val="00747F04"/>
    <w:rsid w:val="007502E9"/>
    <w:rsid w:val="00750B99"/>
    <w:rsid w:val="00750C1C"/>
    <w:rsid w:val="00750F5A"/>
    <w:rsid w:val="00751F4A"/>
    <w:rsid w:val="00752C27"/>
    <w:rsid w:val="007542A8"/>
    <w:rsid w:val="00754840"/>
    <w:rsid w:val="00754891"/>
    <w:rsid w:val="00754D2F"/>
    <w:rsid w:val="007550A7"/>
    <w:rsid w:val="00755A4F"/>
    <w:rsid w:val="00755B0A"/>
    <w:rsid w:val="00755E9F"/>
    <w:rsid w:val="007562C3"/>
    <w:rsid w:val="00756EC7"/>
    <w:rsid w:val="00757696"/>
    <w:rsid w:val="0076017E"/>
    <w:rsid w:val="00760491"/>
    <w:rsid w:val="00760C23"/>
    <w:rsid w:val="0076144D"/>
    <w:rsid w:val="00761759"/>
    <w:rsid w:val="007622B1"/>
    <w:rsid w:val="0076235F"/>
    <w:rsid w:val="00762C2D"/>
    <w:rsid w:val="00762F60"/>
    <w:rsid w:val="007636AD"/>
    <w:rsid w:val="0076376E"/>
    <w:rsid w:val="00763935"/>
    <w:rsid w:val="007641DC"/>
    <w:rsid w:val="00764DB0"/>
    <w:rsid w:val="00764F71"/>
    <w:rsid w:val="00765416"/>
    <w:rsid w:val="007656D5"/>
    <w:rsid w:val="00765725"/>
    <w:rsid w:val="00767A7A"/>
    <w:rsid w:val="00770A1A"/>
    <w:rsid w:val="00770FCE"/>
    <w:rsid w:val="00772102"/>
    <w:rsid w:val="007721BF"/>
    <w:rsid w:val="007726DC"/>
    <w:rsid w:val="00773D01"/>
    <w:rsid w:val="007746F5"/>
    <w:rsid w:val="007754FF"/>
    <w:rsid w:val="007755F9"/>
    <w:rsid w:val="00775BA3"/>
    <w:rsid w:val="00775D7D"/>
    <w:rsid w:val="00775EAE"/>
    <w:rsid w:val="007760D7"/>
    <w:rsid w:val="007762A1"/>
    <w:rsid w:val="00776936"/>
    <w:rsid w:val="00776D94"/>
    <w:rsid w:val="00776FC0"/>
    <w:rsid w:val="00777F1B"/>
    <w:rsid w:val="00780631"/>
    <w:rsid w:val="0078155E"/>
    <w:rsid w:val="00781979"/>
    <w:rsid w:val="00781C4C"/>
    <w:rsid w:val="00781F77"/>
    <w:rsid w:val="00782362"/>
    <w:rsid w:val="0078243D"/>
    <w:rsid w:val="00782A43"/>
    <w:rsid w:val="00782E5F"/>
    <w:rsid w:val="00783AD2"/>
    <w:rsid w:val="0078432E"/>
    <w:rsid w:val="00785075"/>
    <w:rsid w:val="0078526A"/>
    <w:rsid w:val="007856A9"/>
    <w:rsid w:val="0078580E"/>
    <w:rsid w:val="00785AF7"/>
    <w:rsid w:val="00785DA2"/>
    <w:rsid w:val="007860E9"/>
    <w:rsid w:val="007865A2"/>
    <w:rsid w:val="0078689A"/>
    <w:rsid w:val="00786A67"/>
    <w:rsid w:val="00786F61"/>
    <w:rsid w:val="0078798E"/>
    <w:rsid w:val="00787D3F"/>
    <w:rsid w:val="00787F59"/>
    <w:rsid w:val="00790DBF"/>
    <w:rsid w:val="0079107F"/>
    <w:rsid w:val="007915C9"/>
    <w:rsid w:val="007916B1"/>
    <w:rsid w:val="00791B11"/>
    <w:rsid w:val="00791FE8"/>
    <w:rsid w:val="0079310B"/>
    <w:rsid w:val="007936A2"/>
    <w:rsid w:val="0079415A"/>
    <w:rsid w:val="007946E7"/>
    <w:rsid w:val="00794AEC"/>
    <w:rsid w:val="007954C2"/>
    <w:rsid w:val="007961A7"/>
    <w:rsid w:val="007969A2"/>
    <w:rsid w:val="00796E04"/>
    <w:rsid w:val="007971FF"/>
    <w:rsid w:val="00797AD6"/>
    <w:rsid w:val="007A0A22"/>
    <w:rsid w:val="007A0D28"/>
    <w:rsid w:val="007A1C13"/>
    <w:rsid w:val="007A20D2"/>
    <w:rsid w:val="007A2921"/>
    <w:rsid w:val="007A2D85"/>
    <w:rsid w:val="007A4B77"/>
    <w:rsid w:val="007A4CB2"/>
    <w:rsid w:val="007A501A"/>
    <w:rsid w:val="007A63B1"/>
    <w:rsid w:val="007A67B7"/>
    <w:rsid w:val="007A7509"/>
    <w:rsid w:val="007B0177"/>
    <w:rsid w:val="007B09EE"/>
    <w:rsid w:val="007B0B16"/>
    <w:rsid w:val="007B0E90"/>
    <w:rsid w:val="007B1693"/>
    <w:rsid w:val="007B1C0F"/>
    <w:rsid w:val="007B1DC7"/>
    <w:rsid w:val="007B1DE5"/>
    <w:rsid w:val="007B1FA5"/>
    <w:rsid w:val="007B2455"/>
    <w:rsid w:val="007B2489"/>
    <w:rsid w:val="007B2CD9"/>
    <w:rsid w:val="007B355B"/>
    <w:rsid w:val="007B37D4"/>
    <w:rsid w:val="007B4098"/>
    <w:rsid w:val="007B4374"/>
    <w:rsid w:val="007B4792"/>
    <w:rsid w:val="007B4A70"/>
    <w:rsid w:val="007B4C41"/>
    <w:rsid w:val="007B5840"/>
    <w:rsid w:val="007B597F"/>
    <w:rsid w:val="007B614F"/>
    <w:rsid w:val="007B6258"/>
    <w:rsid w:val="007B6554"/>
    <w:rsid w:val="007B6B43"/>
    <w:rsid w:val="007C005E"/>
    <w:rsid w:val="007C089C"/>
    <w:rsid w:val="007C178E"/>
    <w:rsid w:val="007C1870"/>
    <w:rsid w:val="007C1D82"/>
    <w:rsid w:val="007C237C"/>
    <w:rsid w:val="007C24DB"/>
    <w:rsid w:val="007C32C0"/>
    <w:rsid w:val="007C32FC"/>
    <w:rsid w:val="007C33E8"/>
    <w:rsid w:val="007C3692"/>
    <w:rsid w:val="007C3926"/>
    <w:rsid w:val="007C42E6"/>
    <w:rsid w:val="007C45DA"/>
    <w:rsid w:val="007C4796"/>
    <w:rsid w:val="007C495D"/>
    <w:rsid w:val="007C4C62"/>
    <w:rsid w:val="007C4E67"/>
    <w:rsid w:val="007C4EA0"/>
    <w:rsid w:val="007C536A"/>
    <w:rsid w:val="007C65D2"/>
    <w:rsid w:val="007C69D8"/>
    <w:rsid w:val="007C6AB6"/>
    <w:rsid w:val="007D2210"/>
    <w:rsid w:val="007D2873"/>
    <w:rsid w:val="007D2E99"/>
    <w:rsid w:val="007D3DA6"/>
    <w:rsid w:val="007D4158"/>
    <w:rsid w:val="007D49F4"/>
    <w:rsid w:val="007D5B74"/>
    <w:rsid w:val="007D5D1F"/>
    <w:rsid w:val="007D5FEA"/>
    <w:rsid w:val="007D62BF"/>
    <w:rsid w:val="007D6512"/>
    <w:rsid w:val="007D788A"/>
    <w:rsid w:val="007E0331"/>
    <w:rsid w:val="007E169A"/>
    <w:rsid w:val="007E2B8B"/>
    <w:rsid w:val="007E3686"/>
    <w:rsid w:val="007E3727"/>
    <w:rsid w:val="007E3A9B"/>
    <w:rsid w:val="007E4A82"/>
    <w:rsid w:val="007E5226"/>
    <w:rsid w:val="007E5AB6"/>
    <w:rsid w:val="007E5AC9"/>
    <w:rsid w:val="007E5B36"/>
    <w:rsid w:val="007E5E52"/>
    <w:rsid w:val="007E6F00"/>
    <w:rsid w:val="007E7A62"/>
    <w:rsid w:val="007E7F2C"/>
    <w:rsid w:val="007F031E"/>
    <w:rsid w:val="007F0799"/>
    <w:rsid w:val="007F0D4E"/>
    <w:rsid w:val="007F10B4"/>
    <w:rsid w:val="007F1391"/>
    <w:rsid w:val="007F1444"/>
    <w:rsid w:val="007F252E"/>
    <w:rsid w:val="007F2989"/>
    <w:rsid w:val="007F315D"/>
    <w:rsid w:val="007F33A4"/>
    <w:rsid w:val="007F340C"/>
    <w:rsid w:val="007F3615"/>
    <w:rsid w:val="007F3BA1"/>
    <w:rsid w:val="007F3BD9"/>
    <w:rsid w:val="007F4BDA"/>
    <w:rsid w:val="007F5132"/>
    <w:rsid w:val="007F5E6F"/>
    <w:rsid w:val="007F60E9"/>
    <w:rsid w:val="007F63D7"/>
    <w:rsid w:val="007F6EF5"/>
    <w:rsid w:val="007F7E8F"/>
    <w:rsid w:val="0080097C"/>
    <w:rsid w:val="00801352"/>
    <w:rsid w:val="00802DFB"/>
    <w:rsid w:val="0080378C"/>
    <w:rsid w:val="0080522B"/>
    <w:rsid w:val="0080548D"/>
    <w:rsid w:val="00805951"/>
    <w:rsid w:val="00805DE6"/>
    <w:rsid w:val="0080695D"/>
    <w:rsid w:val="008101D5"/>
    <w:rsid w:val="00810382"/>
    <w:rsid w:val="00810A38"/>
    <w:rsid w:val="00811226"/>
    <w:rsid w:val="008116ED"/>
    <w:rsid w:val="00811DC6"/>
    <w:rsid w:val="00812293"/>
    <w:rsid w:val="008126C0"/>
    <w:rsid w:val="0081291D"/>
    <w:rsid w:val="00813201"/>
    <w:rsid w:val="00813649"/>
    <w:rsid w:val="008142BC"/>
    <w:rsid w:val="00814408"/>
    <w:rsid w:val="0081481C"/>
    <w:rsid w:val="00814881"/>
    <w:rsid w:val="00814E48"/>
    <w:rsid w:val="0081649A"/>
    <w:rsid w:val="008168B8"/>
    <w:rsid w:val="0081770A"/>
    <w:rsid w:val="00817F85"/>
    <w:rsid w:val="00820674"/>
    <w:rsid w:val="008212F0"/>
    <w:rsid w:val="00821F41"/>
    <w:rsid w:val="00822127"/>
    <w:rsid w:val="008223C5"/>
    <w:rsid w:val="008231E9"/>
    <w:rsid w:val="008235C2"/>
    <w:rsid w:val="00823BAE"/>
    <w:rsid w:val="00823EED"/>
    <w:rsid w:val="00824B4A"/>
    <w:rsid w:val="00824D85"/>
    <w:rsid w:val="00824E54"/>
    <w:rsid w:val="008256EC"/>
    <w:rsid w:val="0082594B"/>
    <w:rsid w:val="00825CD2"/>
    <w:rsid w:val="00826B90"/>
    <w:rsid w:val="00826D0F"/>
    <w:rsid w:val="00827DBF"/>
    <w:rsid w:val="00827F45"/>
    <w:rsid w:val="008300A4"/>
    <w:rsid w:val="008305C5"/>
    <w:rsid w:val="00831C93"/>
    <w:rsid w:val="00831DC6"/>
    <w:rsid w:val="00832185"/>
    <w:rsid w:val="00832D27"/>
    <w:rsid w:val="00833A8A"/>
    <w:rsid w:val="00833D86"/>
    <w:rsid w:val="00833F65"/>
    <w:rsid w:val="00834205"/>
    <w:rsid w:val="0083461B"/>
    <w:rsid w:val="00835406"/>
    <w:rsid w:val="00835ACB"/>
    <w:rsid w:val="00835CB1"/>
    <w:rsid w:val="0083614D"/>
    <w:rsid w:val="00836627"/>
    <w:rsid w:val="0083752A"/>
    <w:rsid w:val="00837CE3"/>
    <w:rsid w:val="00837DAC"/>
    <w:rsid w:val="00840F6E"/>
    <w:rsid w:val="008414D9"/>
    <w:rsid w:val="008417EE"/>
    <w:rsid w:val="00841AFA"/>
    <w:rsid w:val="00841C7D"/>
    <w:rsid w:val="00842B90"/>
    <w:rsid w:val="0084319F"/>
    <w:rsid w:val="008433FB"/>
    <w:rsid w:val="00843724"/>
    <w:rsid w:val="00844378"/>
    <w:rsid w:val="0084479A"/>
    <w:rsid w:val="0084483B"/>
    <w:rsid w:val="00844D57"/>
    <w:rsid w:val="00846913"/>
    <w:rsid w:val="008473F2"/>
    <w:rsid w:val="00847B4C"/>
    <w:rsid w:val="00850A3B"/>
    <w:rsid w:val="00851007"/>
    <w:rsid w:val="008511F5"/>
    <w:rsid w:val="00851412"/>
    <w:rsid w:val="008515E0"/>
    <w:rsid w:val="008518DC"/>
    <w:rsid w:val="008527EA"/>
    <w:rsid w:val="00852887"/>
    <w:rsid w:val="00852C64"/>
    <w:rsid w:val="00853141"/>
    <w:rsid w:val="00854543"/>
    <w:rsid w:val="0085460D"/>
    <w:rsid w:val="008559CD"/>
    <w:rsid w:val="0085656A"/>
    <w:rsid w:val="0085665B"/>
    <w:rsid w:val="00856B54"/>
    <w:rsid w:val="00856D6D"/>
    <w:rsid w:val="00860227"/>
    <w:rsid w:val="00861553"/>
    <w:rsid w:val="00861DD4"/>
    <w:rsid w:val="00862840"/>
    <w:rsid w:val="00862D42"/>
    <w:rsid w:val="008637D4"/>
    <w:rsid w:val="00863E72"/>
    <w:rsid w:val="00864130"/>
    <w:rsid w:val="008648F5"/>
    <w:rsid w:val="00865B61"/>
    <w:rsid w:val="00865DF8"/>
    <w:rsid w:val="008664EA"/>
    <w:rsid w:val="008671C2"/>
    <w:rsid w:val="00867540"/>
    <w:rsid w:val="00867CE2"/>
    <w:rsid w:val="00867D27"/>
    <w:rsid w:val="00867EB8"/>
    <w:rsid w:val="00870E7C"/>
    <w:rsid w:val="0087106B"/>
    <w:rsid w:val="0087116F"/>
    <w:rsid w:val="008713D8"/>
    <w:rsid w:val="008718ED"/>
    <w:rsid w:val="00871FD2"/>
    <w:rsid w:val="00872061"/>
    <w:rsid w:val="0087247F"/>
    <w:rsid w:val="00873193"/>
    <w:rsid w:val="00873366"/>
    <w:rsid w:val="0087360C"/>
    <w:rsid w:val="008746DC"/>
    <w:rsid w:val="00875037"/>
    <w:rsid w:val="0087509C"/>
    <w:rsid w:val="00875229"/>
    <w:rsid w:val="0087534E"/>
    <w:rsid w:val="00875D61"/>
    <w:rsid w:val="00875F0D"/>
    <w:rsid w:val="00876516"/>
    <w:rsid w:val="00876523"/>
    <w:rsid w:val="0087666B"/>
    <w:rsid w:val="00876A7C"/>
    <w:rsid w:val="008805C5"/>
    <w:rsid w:val="00882E07"/>
    <w:rsid w:val="008843FA"/>
    <w:rsid w:val="00884587"/>
    <w:rsid w:val="008847B4"/>
    <w:rsid w:val="00884CF1"/>
    <w:rsid w:val="00884E39"/>
    <w:rsid w:val="00885251"/>
    <w:rsid w:val="00885558"/>
    <w:rsid w:val="008859FF"/>
    <w:rsid w:val="00885A2D"/>
    <w:rsid w:val="008867FC"/>
    <w:rsid w:val="00887218"/>
    <w:rsid w:val="008875E4"/>
    <w:rsid w:val="00887CEC"/>
    <w:rsid w:val="00887E62"/>
    <w:rsid w:val="00890645"/>
    <w:rsid w:val="00890670"/>
    <w:rsid w:val="0089129A"/>
    <w:rsid w:val="0089230F"/>
    <w:rsid w:val="00892451"/>
    <w:rsid w:val="00892758"/>
    <w:rsid w:val="00892E7E"/>
    <w:rsid w:val="00892E9F"/>
    <w:rsid w:val="008939D8"/>
    <w:rsid w:val="0089431D"/>
    <w:rsid w:val="008946F7"/>
    <w:rsid w:val="00894AB7"/>
    <w:rsid w:val="00895ABA"/>
    <w:rsid w:val="00895DBA"/>
    <w:rsid w:val="00896379"/>
    <w:rsid w:val="008964DE"/>
    <w:rsid w:val="00896790"/>
    <w:rsid w:val="00897834"/>
    <w:rsid w:val="008979C6"/>
    <w:rsid w:val="008A06C6"/>
    <w:rsid w:val="008A0916"/>
    <w:rsid w:val="008A0CCD"/>
    <w:rsid w:val="008A0D6F"/>
    <w:rsid w:val="008A177E"/>
    <w:rsid w:val="008A1960"/>
    <w:rsid w:val="008A256E"/>
    <w:rsid w:val="008A29FA"/>
    <w:rsid w:val="008A3125"/>
    <w:rsid w:val="008A341C"/>
    <w:rsid w:val="008A45C5"/>
    <w:rsid w:val="008A4883"/>
    <w:rsid w:val="008A4A5E"/>
    <w:rsid w:val="008A4DB7"/>
    <w:rsid w:val="008A4E05"/>
    <w:rsid w:val="008A5827"/>
    <w:rsid w:val="008A5E13"/>
    <w:rsid w:val="008A6847"/>
    <w:rsid w:val="008B0362"/>
    <w:rsid w:val="008B0516"/>
    <w:rsid w:val="008B0ABC"/>
    <w:rsid w:val="008B0B76"/>
    <w:rsid w:val="008B0DD1"/>
    <w:rsid w:val="008B0DF7"/>
    <w:rsid w:val="008B24E9"/>
    <w:rsid w:val="008B34D3"/>
    <w:rsid w:val="008B39FC"/>
    <w:rsid w:val="008B44FB"/>
    <w:rsid w:val="008B517A"/>
    <w:rsid w:val="008B57B9"/>
    <w:rsid w:val="008B59AC"/>
    <w:rsid w:val="008B6226"/>
    <w:rsid w:val="008B6661"/>
    <w:rsid w:val="008B69D9"/>
    <w:rsid w:val="008B6E98"/>
    <w:rsid w:val="008B6F11"/>
    <w:rsid w:val="008B719A"/>
    <w:rsid w:val="008C1272"/>
    <w:rsid w:val="008C1A09"/>
    <w:rsid w:val="008C2909"/>
    <w:rsid w:val="008C543F"/>
    <w:rsid w:val="008C69C0"/>
    <w:rsid w:val="008C700D"/>
    <w:rsid w:val="008C7497"/>
    <w:rsid w:val="008C7619"/>
    <w:rsid w:val="008D03BB"/>
    <w:rsid w:val="008D118D"/>
    <w:rsid w:val="008D1460"/>
    <w:rsid w:val="008D16F4"/>
    <w:rsid w:val="008D1A05"/>
    <w:rsid w:val="008D242D"/>
    <w:rsid w:val="008D28C2"/>
    <w:rsid w:val="008D28C9"/>
    <w:rsid w:val="008D3692"/>
    <w:rsid w:val="008D438D"/>
    <w:rsid w:val="008D43F7"/>
    <w:rsid w:val="008D440B"/>
    <w:rsid w:val="008D4566"/>
    <w:rsid w:val="008D4577"/>
    <w:rsid w:val="008D5F99"/>
    <w:rsid w:val="008D6252"/>
    <w:rsid w:val="008D6780"/>
    <w:rsid w:val="008D75D9"/>
    <w:rsid w:val="008E031F"/>
    <w:rsid w:val="008E0449"/>
    <w:rsid w:val="008E087A"/>
    <w:rsid w:val="008E0C39"/>
    <w:rsid w:val="008E11A9"/>
    <w:rsid w:val="008E18D1"/>
    <w:rsid w:val="008E1BF5"/>
    <w:rsid w:val="008E1C85"/>
    <w:rsid w:val="008E21BC"/>
    <w:rsid w:val="008E26CA"/>
    <w:rsid w:val="008E2C40"/>
    <w:rsid w:val="008E2F7E"/>
    <w:rsid w:val="008E38E4"/>
    <w:rsid w:val="008E3932"/>
    <w:rsid w:val="008E47DA"/>
    <w:rsid w:val="008E4EDA"/>
    <w:rsid w:val="008E5A86"/>
    <w:rsid w:val="008E634B"/>
    <w:rsid w:val="008E6EF9"/>
    <w:rsid w:val="008E741D"/>
    <w:rsid w:val="008E7659"/>
    <w:rsid w:val="008E7666"/>
    <w:rsid w:val="008E76E7"/>
    <w:rsid w:val="008E7AA3"/>
    <w:rsid w:val="008E7BF7"/>
    <w:rsid w:val="008F0507"/>
    <w:rsid w:val="008F0A9F"/>
    <w:rsid w:val="008F1324"/>
    <w:rsid w:val="008F146C"/>
    <w:rsid w:val="008F1C2C"/>
    <w:rsid w:val="008F1D7F"/>
    <w:rsid w:val="008F2C63"/>
    <w:rsid w:val="008F31B4"/>
    <w:rsid w:val="008F3335"/>
    <w:rsid w:val="008F39ED"/>
    <w:rsid w:val="008F3AB0"/>
    <w:rsid w:val="008F4F9D"/>
    <w:rsid w:val="008F5146"/>
    <w:rsid w:val="008F57ED"/>
    <w:rsid w:val="008F58C9"/>
    <w:rsid w:val="008F5F72"/>
    <w:rsid w:val="008F6165"/>
    <w:rsid w:val="008F616A"/>
    <w:rsid w:val="008F6B60"/>
    <w:rsid w:val="008F6C30"/>
    <w:rsid w:val="008F6EBC"/>
    <w:rsid w:val="008F7296"/>
    <w:rsid w:val="008F731A"/>
    <w:rsid w:val="008F73A0"/>
    <w:rsid w:val="008F749E"/>
    <w:rsid w:val="008F7D90"/>
    <w:rsid w:val="00901527"/>
    <w:rsid w:val="0090168C"/>
    <w:rsid w:val="009017B4"/>
    <w:rsid w:val="00902F97"/>
    <w:rsid w:val="00903836"/>
    <w:rsid w:val="00904777"/>
    <w:rsid w:val="009047AD"/>
    <w:rsid w:val="00904F5E"/>
    <w:rsid w:val="009052C0"/>
    <w:rsid w:val="00905357"/>
    <w:rsid w:val="0090558A"/>
    <w:rsid w:val="009057F4"/>
    <w:rsid w:val="00907612"/>
    <w:rsid w:val="00907946"/>
    <w:rsid w:val="00907A67"/>
    <w:rsid w:val="00907AAC"/>
    <w:rsid w:val="00910655"/>
    <w:rsid w:val="00910BE7"/>
    <w:rsid w:val="00910C7A"/>
    <w:rsid w:val="00911837"/>
    <w:rsid w:val="00911950"/>
    <w:rsid w:val="00911F5C"/>
    <w:rsid w:val="009126C9"/>
    <w:rsid w:val="00912E7D"/>
    <w:rsid w:val="00913679"/>
    <w:rsid w:val="009136CF"/>
    <w:rsid w:val="00913B6A"/>
    <w:rsid w:val="00913C4E"/>
    <w:rsid w:val="009141D7"/>
    <w:rsid w:val="009149CA"/>
    <w:rsid w:val="00915770"/>
    <w:rsid w:val="00915B14"/>
    <w:rsid w:val="00916E74"/>
    <w:rsid w:val="0092028F"/>
    <w:rsid w:val="00920958"/>
    <w:rsid w:val="0092108F"/>
    <w:rsid w:val="00921940"/>
    <w:rsid w:val="00921CEC"/>
    <w:rsid w:val="00921EE7"/>
    <w:rsid w:val="00922826"/>
    <w:rsid w:val="00923452"/>
    <w:rsid w:val="009240CE"/>
    <w:rsid w:val="009268A5"/>
    <w:rsid w:val="00926CFB"/>
    <w:rsid w:val="009302DA"/>
    <w:rsid w:val="00930398"/>
    <w:rsid w:val="009312EE"/>
    <w:rsid w:val="009318FD"/>
    <w:rsid w:val="00932D97"/>
    <w:rsid w:val="009334EB"/>
    <w:rsid w:val="00933754"/>
    <w:rsid w:val="00934913"/>
    <w:rsid w:val="0093519D"/>
    <w:rsid w:val="0093587B"/>
    <w:rsid w:val="00935E5F"/>
    <w:rsid w:val="0093745A"/>
    <w:rsid w:val="00937C99"/>
    <w:rsid w:val="00940290"/>
    <w:rsid w:val="00941C58"/>
    <w:rsid w:val="00942538"/>
    <w:rsid w:val="00942DC2"/>
    <w:rsid w:val="0094306B"/>
    <w:rsid w:val="009434A3"/>
    <w:rsid w:val="009440A2"/>
    <w:rsid w:val="009446A4"/>
    <w:rsid w:val="009447C2"/>
    <w:rsid w:val="00944A17"/>
    <w:rsid w:val="00944CF0"/>
    <w:rsid w:val="00944E6E"/>
    <w:rsid w:val="009454E2"/>
    <w:rsid w:val="00947A44"/>
    <w:rsid w:val="00950244"/>
    <w:rsid w:val="009506BE"/>
    <w:rsid w:val="00950AC4"/>
    <w:rsid w:val="009511AC"/>
    <w:rsid w:val="00951206"/>
    <w:rsid w:val="0095175C"/>
    <w:rsid w:val="0095225A"/>
    <w:rsid w:val="009522EA"/>
    <w:rsid w:val="00952933"/>
    <w:rsid w:val="009537D6"/>
    <w:rsid w:val="00953B8F"/>
    <w:rsid w:val="0095424A"/>
    <w:rsid w:val="009543E7"/>
    <w:rsid w:val="00954AB5"/>
    <w:rsid w:val="00955F85"/>
    <w:rsid w:val="00956543"/>
    <w:rsid w:val="00956A53"/>
    <w:rsid w:val="00956F2E"/>
    <w:rsid w:val="009572D3"/>
    <w:rsid w:val="00957661"/>
    <w:rsid w:val="00960964"/>
    <w:rsid w:val="00960E2F"/>
    <w:rsid w:val="00960FD9"/>
    <w:rsid w:val="00961BA4"/>
    <w:rsid w:val="00961D52"/>
    <w:rsid w:val="00961E9C"/>
    <w:rsid w:val="00962DC7"/>
    <w:rsid w:val="0096304D"/>
    <w:rsid w:val="0096393B"/>
    <w:rsid w:val="009639D7"/>
    <w:rsid w:val="00963BAD"/>
    <w:rsid w:val="00964805"/>
    <w:rsid w:val="00964CAB"/>
    <w:rsid w:val="0096559A"/>
    <w:rsid w:val="009657D8"/>
    <w:rsid w:val="009660A3"/>
    <w:rsid w:val="0096630A"/>
    <w:rsid w:val="009666F1"/>
    <w:rsid w:val="00967400"/>
    <w:rsid w:val="00967401"/>
    <w:rsid w:val="00967B38"/>
    <w:rsid w:val="00967DF3"/>
    <w:rsid w:val="00970617"/>
    <w:rsid w:val="00970AF1"/>
    <w:rsid w:val="00970B32"/>
    <w:rsid w:val="0097144B"/>
    <w:rsid w:val="00972C59"/>
    <w:rsid w:val="009730B4"/>
    <w:rsid w:val="0097408D"/>
    <w:rsid w:val="00974FC5"/>
    <w:rsid w:val="00975F7A"/>
    <w:rsid w:val="00976661"/>
    <w:rsid w:val="00976692"/>
    <w:rsid w:val="00977380"/>
    <w:rsid w:val="0097777A"/>
    <w:rsid w:val="0098053B"/>
    <w:rsid w:val="009805FB"/>
    <w:rsid w:val="00980B0B"/>
    <w:rsid w:val="00980C65"/>
    <w:rsid w:val="00980D68"/>
    <w:rsid w:val="0098174E"/>
    <w:rsid w:val="009818DB"/>
    <w:rsid w:val="00982596"/>
    <w:rsid w:val="0098260C"/>
    <w:rsid w:val="00983356"/>
    <w:rsid w:val="009839C3"/>
    <w:rsid w:val="00983BEC"/>
    <w:rsid w:val="00983F4E"/>
    <w:rsid w:val="00984012"/>
    <w:rsid w:val="0098406D"/>
    <w:rsid w:val="0098434D"/>
    <w:rsid w:val="0098436A"/>
    <w:rsid w:val="009843B7"/>
    <w:rsid w:val="00984954"/>
    <w:rsid w:val="009857E9"/>
    <w:rsid w:val="009858D2"/>
    <w:rsid w:val="00985C2D"/>
    <w:rsid w:val="00985E5F"/>
    <w:rsid w:val="00986101"/>
    <w:rsid w:val="0098716F"/>
    <w:rsid w:val="00987753"/>
    <w:rsid w:val="00987A0B"/>
    <w:rsid w:val="00987E22"/>
    <w:rsid w:val="00990275"/>
    <w:rsid w:val="00990A29"/>
    <w:rsid w:val="00990E8B"/>
    <w:rsid w:val="00991C7B"/>
    <w:rsid w:val="0099226E"/>
    <w:rsid w:val="00992639"/>
    <w:rsid w:val="00994758"/>
    <w:rsid w:val="00994C05"/>
    <w:rsid w:val="009957B9"/>
    <w:rsid w:val="009960AD"/>
    <w:rsid w:val="009965A8"/>
    <w:rsid w:val="00996920"/>
    <w:rsid w:val="009969B2"/>
    <w:rsid w:val="0099746A"/>
    <w:rsid w:val="009A0471"/>
    <w:rsid w:val="009A065F"/>
    <w:rsid w:val="009A0A2D"/>
    <w:rsid w:val="009A1A6F"/>
    <w:rsid w:val="009A1DD5"/>
    <w:rsid w:val="009A1ED0"/>
    <w:rsid w:val="009A2184"/>
    <w:rsid w:val="009A29B3"/>
    <w:rsid w:val="009A2C55"/>
    <w:rsid w:val="009A4B38"/>
    <w:rsid w:val="009A4D59"/>
    <w:rsid w:val="009A5CC1"/>
    <w:rsid w:val="009A5D3D"/>
    <w:rsid w:val="009B0072"/>
    <w:rsid w:val="009B043B"/>
    <w:rsid w:val="009B04EA"/>
    <w:rsid w:val="009B0D98"/>
    <w:rsid w:val="009B0EFE"/>
    <w:rsid w:val="009B1D38"/>
    <w:rsid w:val="009B3169"/>
    <w:rsid w:val="009B3681"/>
    <w:rsid w:val="009B36CB"/>
    <w:rsid w:val="009B3EC9"/>
    <w:rsid w:val="009B4577"/>
    <w:rsid w:val="009B471B"/>
    <w:rsid w:val="009B4AA7"/>
    <w:rsid w:val="009B4BA4"/>
    <w:rsid w:val="009B59F6"/>
    <w:rsid w:val="009B604A"/>
    <w:rsid w:val="009B632E"/>
    <w:rsid w:val="009B64E4"/>
    <w:rsid w:val="009B6828"/>
    <w:rsid w:val="009B686B"/>
    <w:rsid w:val="009B6C9E"/>
    <w:rsid w:val="009B6E69"/>
    <w:rsid w:val="009B7183"/>
    <w:rsid w:val="009B7431"/>
    <w:rsid w:val="009B74A6"/>
    <w:rsid w:val="009B7DC4"/>
    <w:rsid w:val="009C03AC"/>
    <w:rsid w:val="009C03C2"/>
    <w:rsid w:val="009C0857"/>
    <w:rsid w:val="009C0BAB"/>
    <w:rsid w:val="009C0EED"/>
    <w:rsid w:val="009C13FB"/>
    <w:rsid w:val="009C1AA6"/>
    <w:rsid w:val="009C1B92"/>
    <w:rsid w:val="009C1D47"/>
    <w:rsid w:val="009C2565"/>
    <w:rsid w:val="009C286E"/>
    <w:rsid w:val="009C2E0B"/>
    <w:rsid w:val="009C30FF"/>
    <w:rsid w:val="009C34AB"/>
    <w:rsid w:val="009C3548"/>
    <w:rsid w:val="009C36FD"/>
    <w:rsid w:val="009C3E70"/>
    <w:rsid w:val="009C4E2D"/>
    <w:rsid w:val="009C5294"/>
    <w:rsid w:val="009C5CED"/>
    <w:rsid w:val="009C707E"/>
    <w:rsid w:val="009C7493"/>
    <w:rsid w:val="009C7F89"/>
    <w:rsid w:val="009D0D90"/>
    <w:rsid w:val="009D1598"/>
    <w:rsid w:val="009D22D4"/>
    <w:rsid w:val="009D2390"/>
    <w:rsid w:val="009D2E4A"/>
    <w:rsid w:val="009D3AC1"/>
    <w:rsid w:val="009D3D1C"/>
    <w:rsid w:val="009D448C"/>
    <w:rsid w:val="009D4C38"/>
    <w:rsid w:val="009D71D8"/>
    <w:rsid w:val="009D7C88"/>
    <w:rsid w:val="009E0B3E"/>
    <w:rsid w:val="009E1B68"/>
    <w:rsid w:val="009E1EF7"/>
    <w:rsid w:val="009E30FD"/>
    <w:rsid w:val="009E359E"/>
    <w:rsid w:val="009E4A19"/>
    <w:rsid w:val="009E4E71"/>
    <w:rsid w:val="009E5FF4"/>
    <w:rsid w:val="009E6117"/>
    <w:rsid w:val="009E6B45"/>
    <w:rsid w:val="009F0538"/>
    <w:rsid w:val="009F08DA"/>
    <w:rsid w:val="009F198D"/>
    <w:rsid w:val="009F233F"/>
    <w:rsid w:val="009F23BA"/>
    <w:rsid w:val="009F290E"/>
    <w:rsid w:val="009F317C"/>
    <w:rsid w:val="009F451F"/>
    <w:rsid w:val="009F4AA2"/>
    <w:rsid w:val="009F4BD7"/>
    <w:rsid w:val="009F4EBE"/>
    <w:rsid w:val="009F5B93"/>
    <w:rsid w:val="00A007B0"/>
    <w:rsid w:val="00A0081B"/>
    <w:rsid w:val="00A012CE"/>
    <w:rsid w:val="00A01451"/>
    <w:rsid w:val="00A015A1"/>
    <w:rsid w:val="00A0228B"/>
    <w:rsid w:val="00A027DD"/>
    <w:rsid w:val="00A0282B"/>
    <w:rsid w:val="00A02B0D"/>
    <w:rsid w:val="00A0304C"/>
    <w:rsid w:val="00A03123"/>
    <w:rsid w:val="00A04398"/>
    <w:rsid w:val="00A0475E"/>
    <w:rsid w:val="00A04BC4"/>
    <w:rsid w:val="00A04FB9"/>
    <w:rsid w:val="00A055CD"/>
    <w:rsid w:val="00A06B36"/>
    <w:rsid w:val="00A07021"/>
    <w:rsid w:val="00A07059"/>
    <w:rsid w:val="00A07DE5"/>
    <w:rsid w:val="00A11826"/>
    <w:rsid w:val="00A11A4D"/>
    <w:rsid w:val="00A11A77"/>
    <w:rsid w:val="00A11C22"/>
    <w:rsid w:val="00A1254C"/>
    <w:rsid w:val="00A12AB4"/>
    <w:rsid w:val="00A13B08"/>
    <w:rsid w:val="00A14172"/>
    <w:rsid w:val="00A143BC"/>
    <w:rsid w:val="00A14487"/>
    <w:rsid w:val="00A145D6"/>
    <w:rsid w:val="00A14885"/>
    <w:rsid w:val="00A14AF2"/>
    <w:rsid w:val="00A14D6F"/>
    <w:rsid w:val="00A16777"/>
    <w:rsid w:val="00A167D7"/>
    <w:rsid w:val="00A16AA0"/>
    <w:rsid w:val="00A17506"/>
    <w:rsid w:val="00A178A9"/>
    <w:rsid w:val="00A17C99"/>
    <w:rsid w:val="00A17E51"/>
    <w:rsid w:val="00A20351"/>
    <w:rsid w:val="00A22680"/>
    <w:rsid w:val="00A22929"/>
    <w:rsid w:val="00A22D61"/>
    <w:rsid w:val="00A23253"/>
    <w:rsid w:val="00A239A0"/>
    <w:rsid w:val="00A23D05"/>
    <w:rsid w:val="00A23E94"/>
    <w:rsid w:val="00A24139"/>
    <w:rsid w:val="00A24430"/>
    <w:rsid w:val="00A2445C"/>
    <w:rsid w:val="00A24534"/>
    <w:rsid w:val="00A25021"/>
    <w:rsid w:val="00A2518B"/>
    <w:rsid w:val="00A25D36"/>
    <w:rsid w:val="00A272E9"/>
    <w:rsid w:val="00A27F39"/>
    <w:rsid w:val="00A308A4"/>
    <w:rsid w:val="00A31171"/>
    <w:rsid w:val="00A31EED"/>
    <w:rsid w:val="00A32B5D"/>
    <w:rsid w:val="00A33727"/>
    <w:rsid w:val="00A344B1"/>
    <w:rsid w:val="00A34D5D"/>
    <w:rsid w:val="00A34E56"/>
    <w:rsid w:val="00A35418"/>
    <w:rsid w:val="00A35CCE"/>
    <w:rsid w:val="00A35E7B"/>
    <w:rsid w:val="00A363A4"/>
    <w:rsid w:val="00A36B24"/>
    <w:rsid w:val="00A36EF6"/>
    <w:rsid w:val="00A37EDB"/>
    <w:rsid w:val="00A4071E"/>
    <w:rsid w:val="00A41C74"/>
    <w:rsid w:val="00A421C1"/>
    <w:rsid w:val="00A4230F"/>
    <w:rsid w:val="00A42F67"/>
    <w:rsid w:val="00A438CC"/>
    <w:rsid w:val="00A43BE5"/>
    <w:rsid w:val="00A44865"/>
    <w:rsid w:val="00A44CB8"/>
    <w:rsid w:val="00A45518"/>
    <w:rsid w:val="00A45BB2"/>
    <w:rsid w:val="00A465C5"/>
    <w:rsid w:val="00A4727B"/>
    <w:rsid w:val="00A474D0"/>
    <w:rsid w:val="00A503E5"/>
    <w:rsid w:val="00A50815"/>
    <w:rsid w:val="00A5157F"/>
    <w:rsid w:val="00A5233D"/>
    <w:rsid w:val="00A52C72"/>
    <w:rsid w:val="00A53225"/>
    <w:rsid w:val="00A5322A"/>
    <w:rsid w:val="00A544B0"/>
    <w:rsid w:val="00A54E8F"/>
    <w:rsid w:val="00A55194"/>
    <w:rsid w:val="00A55475"/>
    <w:rsid w:val="00A55FC3"/>
    <w:rsid w:val="00A5642A"/>
    <w:rsid w:val="00A606DB"/>
    <w:rsid w:val="00A61639"/>
    <w:rsid w:val="00A616CB"/>
    <w:rsid w:val="00A6195A"/>
    <w:rsid w:val="00A61B95"/>
    <w:rsid w:val="00A61CFB"/>
    <w:rsid w:val="00A628D2"/>
    <w:rsid w:val="00A629BB"/>
    <w:rsid w:val="00A62A33"/>
    <w:rsid w:val="00A62DC2"/>
    <w:rsid w:val="00A63167"/>
    <w:rsid w:val="00A63A09"/>
    <w:rsid w:val="00A63F18"/>
    <w:rsid w:val="00A64300"/>
    <w:rsid w:val="00A659E0"/>
    <w:rsid w:val="00A6650A"/>
    <w:rsid w:val="00A67049"/>
    <w:rsid w:val="00A70BC1"/>
    <w:rsid w:val="00A7205B"/>
    <w:rsid w:val="00A726AF"/>
    <w:rsid w:val="00A7435C"/>
    <w:rsid w:val="00A746EC"/>
    <w:rsid w:val="00A74A57"/>
    <w:rsid w:val="00A75080"/>
    <w:rsid w:val="00A76ED4"/>
    <w:rsid w:val="00A7706A"/>
    <w:rsid w:val="00A7728B"/>
    <w:rsid w:val="00A80120"/>
    <w:rsid w:val="00A80140"/>
    <w:rsid w:val="00A8114F"/>
    <w:rsid w:val="00A81A71"/>
    <w:rsid w:val="00A82125"/>
    <w:rsid w:val="00A82914"/>
    <w:rsid w:val="00A82ECA"/>
    <w:rsid w:val="00A835A1"/>
    <w:rsid w:val="00A85849"/>
    <w:rsid w:val="00A85B85"/>
    <w:rsid w:val="00A85E84"/>
    <w:rsid w:val="00A86526"/>
    <w:rsid w:val="00A87734"/>
    <w:rsid w:val="00A87A54"/>
    <w:rsid w:val="00A90145"/>
    <w:rsid w:val="00A904C2"/>
    <w:rsid w:val="00A908AB"/>
    <w:rsid w:val="00A91173"/>
    <w:rsid w:val="00A916C6"/>
    <w:rsid w:val="00A91D99"/>
    <w:rsid w:val="00A91FC5"/>
    <w:rsid w:val="00A92652"/>
    <w:rsid w:val="00A92C8C"/>
    <w:rsid w:val="00A933A5"/>
    <w:rsid w:val="00A93C23"/>
    <w:rsid w:val="00A94598"/>
    <w:rsid w:val="00A94690"/>
    <w:rsid w:val="00A9482E"/>
    <w:rsid w:val="00A94C92"/>
    <w:rsid w:val="00A94D89"/>
    <w:rsid w:val="00A94D98"/>
    <w:rsid w:val="00A95559"/>
    <w:rsid w:val="00A961D4"/>
    <w:rsid w:val="00A96273"/>
    <w:rsid w:val="00A96711"/>
    <w:rsid w:val="00A96AB8"/>
    <w:rsid w:val="00A96B80"/>
    <w:rsid w:val="00A970F6"/>
    <w:rsid w:val="00A971F1"/>
    <w:rsid w:val="00A97944"/>
    <w:rsid w:val="00AA0DB7"/>
    <w:rsid w:val="00AA1541"/>
    <w:rsid w:val="00AA15CE"/>
    <w:rsid w:val="00AA173B"/>
    <w:rsid w:val="00AA1991"/>
    <w:rsid w:val="00AA34CA"/>
    <w:rsid w:val="00AA47E7"/>
    <w:rsid w:val="00AA605C"/>
    <w:rsid w:val="00AA7149"/>
    <w:rsid w:val="00AA7607"/>
    <w:rsid w:val="00AA7D76"/>
    <w:rsid w:val="00AB024C"/>
    <w:rsid w:val="00AB06B2"/>
    <w:rsid w:val="00AB111A"/>
    <w:rsid w:val="00AB1155"/>
    <w:rsid w:val="00AB1907"/>
    <w:rsid w:val="00AB1CC2"/>
    <w:rsid w:val="00AB1F78"/>
    <w:rsid w:val="00AB2798"/>
    <w:rsid w:val="00AB2F9C"/>
    <w:rsid w:val="00AB3058"/>
    <w:rsid w:val="00AB3142"/>
    <w:rsid w:val="00AB34B3"/>
    <w:rsid w:val="00AB34EE"/>
    <w:rsid w:val="00AB3B9B"/>
    <w:rsid w:val="00AB3CAD"/>
    <w:rsid w:val="00AB53ED"/>
    <w:rsid w:val="00AB5A2B"/>
    <w:rsid w:val="00AB605A"/>
    <w:rsid w:val="00AB62DC"/>
    <w:rsid w:val="00AB65B8"/>
    <w:rsid w:val="00AB6B23"/>
    <w:rsid w:val="00AB6CAE"/>
    <w:rsid w:val="00AB713D"/>
    <w:rsid w:val="00AB7635"/>
    <w:rsid w:val="00AB7A55"/>
    <w:rsid w:val="00AC08B5"/>
    <w:rsid w:val="00AC13BD"/>
    <w:rsid w:val="00AC2A4F"/>
    <w:rsid w:val="00AC2A86"/>
    <w:rsid w:val="00AC422D"/>
    <w:rsid w:val="00AC5049"/>
    <w:rsid w:val="00AC5060"/>
    <w:rsid w:val="00AC55CC"/>
    <w:rsid w:val="00AC55FD"/>
    <w:rsid w:val="00AC58EA"/>
    <w:rsid w:val="00AC59BC"/>
    <w:rsid w:val="00AC5A7F"/>
    <w:rsid w:val="00AC5FD1"/>
    <w:rsid w:val="00AC6502"/>
    <w:rsid w:val="00AC7933"/>
    <w:rsid w:val="00AC7EA1"/>
    <w:rsid w:val="00AD0B6A"/>
    <w:rsid w:val="00AD13A6"/>
    <w:rsid w:val="00AD1D41"/>
    <w:rsid w:val="00AD232B"/>
    <w:rsid w:val="00AD2D34"/>
    <w:rsid w:val="00AD42C0"/>
    <w:rsid w:val="00AD4D06"/>
    <w:rsid w:val="00AD63A6"/>
    <w:rsid w:val="00AD6A14"/>
    <w:rsid w:val="00AE12A3"/>
    <w:rsid w:val="00AE1796"/>
    <w:rsid w:val="00AE199A"/>
    <w:rsid w:val="00AE1D89"/>
    <w:rsid w:val="00AE27FC"/>
    <w:rsid w:val="00AE3570"/>
    <w:rsid w:val="00AE36DB"/>
    <w:rsid w:val="00AE49ED"/>
    <w:rsid w:val="00AE4E05"/>
    <w:rsid w:val="00AE50FF"/>
    <w:rsid w:val="00AE5930"/>
    <w:rsid w:val="00AE5B86"/>
    <w:rsid w:val="00AE60FD"/>
    <w:rsid w:val="00AE674D"/>
    <w:rsid w:val="00AE6EE9"/>
    <w:rsid w:val="00AE7717"/>
    <w:rsid w:val="00AE7E8F"/>
    <w:rsid w:val="00AF022B"/>
    <w:rsid w:val="00AF09B8"/>
    <w:rsid w:val="00AF0DDF"/>
    <w:rsid w:val="00AF11CF"/>
    <w:rsid w:val="00AF14F1"/>
    <w:rsid w:val="00AF1E4C"/>
    <w:rsid w:val="00AF1F3E"/>
    <w:rsid w:val="00AF2AEE"/>
    <w:rsid w:val="00AF31D3"/>
    <w:rsid w:val="00AF32CA"/>
    <w:rsid w:val="00AF3771"/>
    <w:rsid w:val="00AF3FE9"/>
    <w:rsid w:val="00AF4204"/>
    <w:rsid w:val="00AF44C4"/>
    <w:rsid w:val="00AF456C"/>
    <w:rsid w:val="00AF49CF"/>
    <w:rsid w:val="00AF49F9"/>
    <w:rsid w:val="00AF4A85"/>
    <w:rsid w:val="00AF4E77"/>
    <w:rsid w:val="00AF539E"/>
    <w:rsid w:val="00AF583D"/>
    <w:rsid w:val="00AF62C6"/>
    <w:rsid w:val="00AF6367"/>
    <w:rsid w:val="00AF7632"/>
    <w:rsid w:val="00B018B6"/>
    <w:rsid w:val="00B0198D"/>
    <w:rsid w:val="00B02320"/>
    <w:rsid w:val="00B02D0D"/>
    <w:rsid w:val="00B02D50"/>
    <w:rsid w:val="00B0303C"/>
    <w:rsid w:val="00B03387"/>
    <w:rsid w:val="00B03828"/>
    <w:rsid w:val="00B03842"/>
    <w:rsid w:val="00B03C82"/>
    <w:rsid w:val="00B0410D"/>
    <w:rsid w:val="00B04355"/>
    <w:rsid w:val="00B04FC0"/>
    <w:rsid w:val="00B051FF"/>
    <w:rsid w:val="00B05EEC"/>
    <w:rsid w:val="00B06463"/>
    <w:rsid w:val="00B06F85"/>
    <w:rsid w:val="00B07438"/>
    <w:rsid w:val="00B07A63"/>
    <w:rsid w:val="00B07B68"/>
    <w:rsid w:val="00B10C8E"/>
    <w:rsid w:val="00B10D1A"/>
    <w:rsid w:val="00B1241D"/>
    <w:rsid w:val="00B129C9"/>
    <w:rsid w:val="00B12EC2"/>
    <w:rsid w:val="00B13725"/>
    <w:rsid w:val="00B144B6"/>
    <w:rsid w:val="00B14E31"/>
    <w:rsid w:val="00B14F41"/>
    <w:rsid w:val="00B15E55"/>
    <w:rsid w:val="00B164C3"/>
    <w:rsid w:val="00B16CB1"/>
    <w:rsid w:val="00B170EA"/>
    <w:rsid w:val="00B178DC"/>
    <w:rsid w:val="00B179F4"/>
    <w:rsid w:val="00B17F13"/>
    <w:rsid w:val="00B17F48"/>
    <w:rsid w:val="00B203F1"/>
    <w:rsid w:val="00B205B2"/>
    <w:rsid w:val="00B20EBC"/>
    <w:rsid w:val="00B21282"/>
    <w:rsid w:val="00B21E37"/>
    <w:rsid w:val="00B21E6C"/>
    <w:rsid w:val="00B22987"/>
    <w:rsid w:val="00B23C5A"/>
    <w:rsid w:val="00B240BF"/>
    <w:rsid w:val="00B24356"/>
    <w:rsid w:val="00B24576"/>
    <w:rsid w:val="00B246BF"/>
    <w:rsid w:val="00B24796"/>
    <w:rsid w:val="00B24E96"/>
    <w:rsid w:val="00B25005"/>
    <w:rsid w:val="00B25EDA"/>
    <w:rsid w:val="00B316E6"/>
    <w:rsid w:val="00B31DEC"/>
    <w:rsid w:val="00B32867"/>
    <w:rsid w:val="00B3322D"/>
    <w:rsid w:val="00B33C65"/>
    <w:rsid w:val="00B34B24"/>
    <w:rsid w:val="00B34B50"/>
    <w:rsid w:val="00B36A7B"/>
    <w:rsid w:val="00B3740A"/>
    <w:rsid w:val="00B416F7"/>
    <w:rsid w:val="00B419E5"/>
    <w:rsid w:val="00B41A82"/>
    <w:rsid w:val="00B41EE4"/>
    <w:rsid w:val="00B42428"/>
    <w:rsid w:val="00B43810"/>
    <w:rsid w:val="00B43FEC"/>
    <w:rsid w:val="00B4414B"/>
    <w:rsid w:val="00B4417D"/>
    <w:rsid w:val="00B45B47"/>
    <w:rsid w:val="00B463D5"/>
    <w:rsid w:val="00B468D8"/>
    <w:rsid w:val="00B4769A"/>
    <w:rsid w:val="00B51EF6"/>
    <w:rsid w:val="00B528B3"/>
    <w:rsid w:val="00B53B7B"/>
    <w:rsid w:val="00B543CF"/>
    <w:rsid w:val="00B549E6"/>
    <w:rsid w:val="00B54A71"/>
    <w:rsid w:val="00B551E0"/>
    <w:rsid w:val="00B552F2"/>
    <w:rsid w:val="00B55D33"/>
    <w:rsid w:val="00B56467"/>
    <w:rsid w:val="00B576DF"/>
    <w:rsid w:val="00B57B62"/>
    <w:rsid w:val="00B604BA"/>
    <w:rsid w:val="00B60757"/>
    <w:rsid w:val="00B60835"/>
    <w:rsid w:val="00B6087D"/>
    <w:rsid w:val="00B60B31"/>
    <w:rsid w:val="00B61103"/>
    <w:rsid w:val="00B6110D"/>
    <w:rsid w:val="00B62A7B"/>
    <w:rsid w:val="00B6370B"/>
    <w:rsid w:val="00B63A3C"/>
    <w:rsid w:val="00B64660"/>
    <w:rsid w:val="00B6565B"/>
    <w:rsid w:val="00B660FE"/>
    <w:rsid w:val="00B66381"/>
    <w:rsid w:val="00B67F67"/>
    <w:rsid w:val="00B70D20"/>
    <w:rsid w:val="00B70E7A"/>
    <w:rsid w:val="00B710B7"/>
    <w:rsid w:val="00B7168B"/>
    <w:rsid w:val="00B71C7B"/>
    <w:rsid w:val="00B72347"/>
    <w:rsid w:val="00B7238C"/>
    <w:rsid w:val="00B72B9C"/>
    <w:rsid w:val="00B72BA0"/>
    <w:rsid w:val="00B73D6B"/>
    <w:rsid w:val="00B73EEA"/>
    <w:rsid w:val="00B7402B"/>
    <w:rsid w:val="00B7452F"/>
    <w:rsid w:val="00B746DF"/>
    <w:rsid w:val="00B74787"/>
    <w:rsid w:val="00B754FF"/>
    <w:rsid w:val="00B774B3"/>
    <w:rsid w:val="00B77710"/>
    <w:rsid w:val="00B77960"/>
    <w:rsid w:val="00B77C2D"/>
    <w:rsid w:val="00B77FC8"/>
    <w:rsid w:val="00B77FD4"/>
    <w:rsid w:val="00B801D1"/>
    <w:rsid w:val="00B817A8"/>
    <w:rsid w:val="00B826EA"/>
    <w:rsid w:val="00B828C6"/>
    <w:rsid w:val="00B83831"/>
    <w:rsid w:val="00B83B5F"/>
    <w:rsid w:val="00B83C6E"/>
    <w:rsid w:val="00B83FCB"/>
    <w:rsid w:val="00B8447E"/>
    <w:rsid w:val="00B87A1E"/>
    <w:rsid w:val="00B902A1"/>
    <w:rsid w:val="00B904F0"/>
    <w:rsid w:val="00B91DD1"/>
    <w:rsid w:val="00B92ED8"/>
    <w:rsid w:val="00B92F38"/>
    <w:rsid w:val="00B935D5"/>
    <w:rsid w:val="00B94064"/>
    <w:rsid w:val="00B94F91"/>
    <w:rsid w:val="00B94FBF"/>
    <w:rsid w:val="00B957F6"/>
    <w:rsid w:val="00B95C2B"/>
    <w:rsid w:val="00B9632F"/>
    <w:rsid w:val="00B96343"/>
    <w:rsid w:val="00B969FC"/>
    <w:rsid w:val="00B97192"/>
    <w:rsid w:val="00BA04B7"/>
    <w:rsid w:val="00BA0518"/>
    <w:rsid w:val="00BA05FA"/>
    <w:rsid w:val="00BA1FCE"/>
    <w:rsid w:val="00BA3B88"/>
    <w:rsid w:val="00BA43EA"/>
    <w:rsid w:val="00BA48CB"/>
    <w:rsid w:val="00BA500B"/>
    <w:rsid w:val="00BA6497"/>
    <w:rsid w:val="00BA668C"/>
    <w:rsid w:val="00BA6C03"/>
    <w:rsid w:val="00BA70FE"/>
    <w:rsid w:val="00BA7813"/>
    <w:rsid w:val="00BA7A48"/>
    <w:rsid w:val="00BA7F10"/>
    <w:rsid w:val="00BB0044"/>
    <w:rsid w:val="00BB0DBD"/>
    <w:rsid w:val="00BB1331"/>
    <w:rsid w:val="00BB1955"/>
    <w:rsid w:val="00BB2EDF"/>
    <w:rsid w:val="00BB3D41"/>
    <w:rsid w:val="00BB3D9B"/>
    <w:rsid w:val="00BB4278"/>
    <w:rsid w:val="00BB44AD"/>
    <w:rsid w:val="00BB49DC"/>
    <w:rsid w:val="00BB4A4A"/>
    <w:rsid w:val="00BB4C4A"/>
    <w:rsid w:val="00BB4E6B"/>
    <w:rsid w:val="00BB594D"/>
    <w:rsid w:val="00BB5AFE"/>
    <w:rsid w:val="00BB5D15"/>
    <w:rsid w:val="00BB6FF8"/>
    <w:rsid w:val="00BB74B2"/>
    <w:rsid w:val="00BB77B9"/>
    <w:rsid w:val="00BB790E"/>
    <w:rsid w:val="00BC040B"/>
    <w:rsid w:val="00BC0E27"/>
    <w:rsid w:val="00BC13EA"/>
    <w:rsid w:val="00BC1EAA"/>
    <w:rsid w:val="00BC3D0B"/>
    <w:rsid w:val="00BC4F86"/>
    <w:rsid w:val="00BC510B"/>
    <w:rsid w:val="00BC669B"/>
    <w:rsid w:val="00BC6819"/>
    <w:rsid w:val="00BD046B"/>
    <w:rsid w:val="00BD04EB"/>
    <w:rsid w:val="00BD075C"/>
    <w:rsid w:val="00BD1FFC"/>
    <w:rsid w:val="00BD35BB"/>
    <w:rsid w:val="00BD3BA1"/>
    <w:rsid w:val="00BD3F22"/>
    <w:rsid w:val="00BD4D1E"/>
    <w:rsid w:val="00BD622E"/>
    <w:rsid w:val="00BD6496"/>
    <w:rsid w:val="00BD719C"/>
    <w:rsid w:val="00BD71C7"/>
    <w:rsid w:val="00BD74E2"/>
    <w:rsid w:val="00BD75DB"/>
    <w:rsid w:val="00BD7EAD"/>
    <w:rsid w:val="00BE0A6B"/>
    <w:rsid w:val="00BE0CCC"/>
    <w:rsid w:val="00BE0DE4"/>
    <w:rsid w:val="00BE1573"/>
    <w:rsid w:val="00BE1E1A"/>
    <w:rsid w:val="00BE1E6B"/>
    <w:rsid w:val="00BE1EE3"/>
    <w:rsid w:val="00BE30EA"/>
    <w:rsid w:val="00BE3670"/>
    <w:rsid w:val="00BE3D22"/>
    <w:rsid w:val="00BE43B1"/>
    <w:rsid w:val="00BE47E3"/>
    <w:rsid w:val="00BE6037"/>
    <w:rsid w:val="00BE68C7"/>
    <w:rsid w:val="00BE6DC7"/>
    <w:rsid w:val="00BF01B8"/>
    <w:rsid w:val="00BF056F"/>
    <w:rsid w:val="00BF10EA"/>
    <w:rsid w:val="00BF12AA"/>
    <w:rsid w:val="00BF13F1"/>
    <w:rsid w:val="00BF1B8D"/>
    <w:rsid w:val="00BF27AE"/>
    <w:rsid w:val="00BF2F1E"/>
    <w:rsid w:val="00BF30B2"/>
    <w:rsid w:val="00BF3263"/>
    <w:rsid w:val="00BF397C"/>
    <w:rsid w:val="00BF3E54"/>
    <w:rsid w:val="00BF3F35"/>
    <w:rsid w:val="00BF5038"/>
    <w:rsid w:val="00BF51AB"/>
    <w:rsid w:val="00BF559B"/>
    <w:rsid w:val="00BF60F1"/>
    <w:rsid w:val="00BF65FD"/>
    <w:rsid w:val="00BF680C"/>
    <w:rsid w:val="00BF72BE"/>
    <w:rsid w:val="00C0062E"/>
    <w:rsid w:val="00C008C8"/>
    <w:rsid w:val="00C009C9"/>
    <w:rsid w:val="00C00E79"/>
    <w:rsid w:val="00C011F7"/>
    <w:rsid w:val="00C0271E"/>
    <w:rsid w:val="00C03215"/>
    <w:rsid w:val="00C05862"/>
    <w:rsid w:val="00C06B84"/>
    <w:rsid w:val="00C06EF3"/>
    <w:rsid w:val="00C0708F"/>
    <w:rsid w:val="00C07945"/>
    <w:rsid w:val="00C07BFD"/>
    <w:rsid w:val="00C1098F"/>
    <w:rsid w:val="00C12035"/>
    <w:rsid w:val="00C13DB5"/>
    <w:rsid w:val="00C13EAD"/>
    <w:rsid w:val="00C1507E"/>
    <w:rsid w:val="00C154ED"/>
    <w:rsid w:val="00C16501"/>
    <w:rsid w:val="00C1686C"/>
    <w:rsid w:val="00C16E53"/>
    <w:rsid w:val="00C1724C"/>
    <w:rsid w:val="00C2041A"/>
    <w:rsid w:val="00C20575"/>
    <w:rsid w:val="00C20675"/>
    <w:rsid w:val="00C20CA3"/>
    <w:rsid w:val="00C21EC8"/>
    <w:rsid w:val="00C21EE4"/>
    <w:rsid w:val="00C221E1"/>
    <w:rsid w:val="00C2236B"/>
    <w:rsid w:val="00C231BE"/>
    <w:rsid w:val="00C235F9"/>
    <w:rsid w:val="00C23DB3"/>
    <w:rsid w:val="00C24506"/>
    <w:rsid w:val="00C246B8"/>
    <w:rsid w:val="00C25F2F"/>
    <w:rsid w:val="00C260F8"/>
    <w:rsid w:val="00C261C3"/>
    <w:rsid w:val="00C2771E"/>
    <w:rsid w:val="00C30307"/>
    <w:rsid w:val="00C311A2"/>
    <w:rsid w:val="00C31DA2"/>
    <w:rsid w:val="00C31F12"/>
    <w:rsid w:val="00C33128"/>
    <w:rsid w:val="00C33344"/>
    <w:rsid w:val="00C33A5C"/>
    <w:rsid w:val="00C34008"/>
    <w:rsid w:val="00C35B84"/>
    <w:rsid w:val="00C36933"/>
    <w:rsid w:val="00C37602"/>
    <w:rsid w:val="00C37972"/>
    <w:rsid w:val="00C37C9A"/>
    <w:rsid w:val="00C40281"/>
    <w:rsid w:val="00C402C6"/>
    <w:rsid w:val="00C40B4F"/>
    <w:rsid w:val="00C40C3C"/>
    <w:rsid w:val="00C4154E"/>
    <w:rsid w:val="00C416AE"/>
    <w:rsid w:val="00C41898"/>
    <w:rsid w:val="00C42F2F"/>
    <w:rsid w:val="00C43C45"/>
    <w:rsid w:val="00C44BCB"/>
    <w:rsid w:val="00C45258"/>
    <w:rsid w:val="00C45FDE"/>
    <w:rsid w:val="00C46259"/>
    <w:rsid w:val="00C4680A"/>
    <w:rsid w:val="00C47154"/>
    <w:rsid w:val="00C51106"/>
    <w:rsid w:val="00C5128D"/>
    <w:rsid w:val="00C5140D"/>
    <w:rsid w:val="00C51E07"/>
    <w:rsid w:val="00C5243D"/>
    <w:rsid w:val="00C53C8A"/>
    <w:rsid w:val="00C5435D"/>
    <w:rsid w:val="00C54A16"/>
    <w:rsid w:val="00C55863"/>
    <w:rsid w:val="00C56738"/>
    <w:rsid w:val="00C56794"/>
    <w:rsid w:val="00C56DB9"/>
    <w:rsid w:val="00C5740C"/>
    <w:rsid w:val="00C57912"/>
    <w:rsid w:val="00C60545"/>
    <w:rsid w:val="00C60B02"/>
    <w:rsid w:val="00C60D3A"/>
    <w:rsid w:val="00C61B84"/>
    <w:rsid w:val="00C61F81"/>
    <w:rsid w:val="00C6243B"/>
    <w:rsid w:val="00C63782"/>
    <w:rsid w:val="00C63BF2"/>
    <w:rsid w:val="00C64900"/>
    <w:rsid w:val="00C64DB0"/>
    <w:rsid w:val="00C652C8"/>
    <w:rsid w:val="00C65411"/>
    <w:rsid w:val="00C654DC"/>
    <w:rsid w:val="00C66D89"/>
    <w:rsid w:val="00C671BE"/>
    <w:rsid w:val="00C67624"/>
    <w:rsid w:val="00C67C94"/>
    <w:rsid w:val="00C67E94"/>
    <w:rsid w:val="00C70AB8"/>
    <w:rsid w:val="00C72199"/>
    <w:rsid w:val="00C7245A"/>
    <w:rsid w:val="00C7297D"/>
    <w:rsid w:val="00C73022"/>
    <w:rsid w:val="00C7503F"/>
    <w:rsid w:val="00C75197"/>
    <w:rsid w:val="00C759BD"/>
    <w:rsid w:val="00C75F47"/>
    <w:rsid w:val="00C768DC"/>
    <w:rsid w:val="00C80541"/>
    <w:rsid w:val="00C806AB"/>
    <w:rsid w:val="00C80AFD"/>
    <w:rsid w:val="00C81359"/>
    <w:rsid w:val="00C81EE0"/>
    <w:rsid w:val="00C82A66"/>
    <w:rsid w:val="00C82FA3"/>
    <w:rsid w:val="00C839EB"/>
    <w:rsid w:val="00C83FDD"/>
    <w:rsid w:val="00C84198"/>
    <w:rsid w:val="00C84DC0"/>
    <w:rsid w:val="00C85407"/>
    <w:rsid w:val="00C85571"/>
    <w:rsid w:val="00C857A2"/>
    <w:rsid w:val="00C85998"/>
    <w:rsid w:val="00C85B18"/>
    <w:rsid w:val="00C863BB"/>
    <w:rsid w:val="00C86484"/>
    <w:rsid w:val="00C8660C"/>
    <w:rsid w:val="00C86F70"/>
    <w:rsid w:val="00C8735B"/>
    <w:rsid w:val="00C8792E"/>
    <w:rsid w:val="00C907FD"/>
    <w:rsid w:val="00C90BBF"/>
    <w:rsid w:val="00C917FC"/>
    <w:rsid w:val="00C91D65"/>
    <w:rsid w:val="00C920A4"/>
    <w:rsid w:val="00C92D8F"/>
    <w:rsid w:val="00C92FFD"/>
    <w:rsid w:val="00C93266"/>
    <w:rsid w:val="00C93BD8"/>
    <w:rsid w:val="00C93C04"/>
    <w:rsid w:val="00C94056"/>
    <w:rsid w:val="00C940E5"/>
    <w:rsid w:val="00C94645"/>
    <w:rsid w:val="00C95034"/>
    <w:rsid w:val="00C95B7A"/>
    <w:rsid w:val="00C95F36"/>
    <w:rsid w:val="00C962EE"/>
    <w:rsid w:val="00C965A6"/>
    <w:rsid w:val="00C9690B"/>
    <w:rsid w:val="00C97A1A"/>
    <w:rsid w:val="00CA01CB"/>
    <w:rsid w:val="00CA020D"/>
    <w:rsid w:val="00CA0773"/>
    <w:rsid w:val="00CA07E8"/>
    <w:rsid w:val="00CA096F"/>
    <w:rsid w:val="00CA1B1A"/>
    <w:rsid w:val="00CA1D8F"/>
    <w:rsid w:val="00CA29E1"/>
    <w:rsid w:val="00CA2C5C"/>
    <w:rsid w:val="00CA3809"/>
    <w:rsid w:val="00CA38F4"/>
    <w:rsid w:val="00CA537F"/>
    <w:rsid w:val="00CA5396"/>
    <w:rsid w:val="00CA5DF0"/>
    <w:rsid w:val="00CA60D1"/>
    <w:rsid w:val="00CA7752"/>
    <w:rsid w:val="00CA77AC"/>
    <w:rsid w:val="00CA7ABD"/>
    <w:rsid w:val="00CA7F5B"/>
    <w:rsid w:val="00CB0121"/>
    <w:rsid w:val="00CB0C2F"/>
    <w:rsid w:val="00CB0F7E"/>
    <w:rsid w:val="00CB1042"/>
    <w:rsid w:val="00CB1465"/>
    <w:rsid w:val="00CB18D9"/>
    <w:rsid w:val="00CB1C8D"/>
    <w:rsid w:val="00CB2D77"/>
    <w:rsid w:val="00CB3C29"/>
    <w:rsid w:val="00CB3D2A"/>
    <w:rsid w:val="00CB4FD9"/>
    <w:rsid w:val="00CB5040"/>
    <w:rsid w:val="00CB5143"/>
    <w:rsid w:val="00CB51A6"/>
    <w:rsid w:val="00CB58F8"/>
    <w:rsid w:val="00CB59D5"/>
    <w:rsid w:val="00CB5BBF"/>
    <w:rsid w:val="00CB7304"/>
    <w:rsid w:val="00CB760E"/>
    <w:rsid w:val="00CC0431"/>
    <w:rsid w:val="00CC0717"/>
    <w:rsid w:val="00CC1184"/>
    <w:rsid w:val="00CC11AE"/>
    <w:rsid w:val="00CC12B0"/>
    <w:rsid w:val="00CC1326"/>
    <w:rsid w:val="00CC134C"/>
    <w:rsid w:val="00CC18A4"/>
    <w:rsid w:val="00CC1A98"/>
    <w:rsid w:val="00CC1F06"/>
    <w:rsid w:val="00CC1F9C"/>
    <w:rsid w:val="00CC2AF5"/>
    <w:rsid w:val="00CC3341"/>
    <w:rsid w:val="00CC4DAE"/>
    <w:rsid w:val="00CC5381"/>
    <w:rsid w:val="00CC545C"/>
    <w:rsid w:val="00CC6065"/>
    <w:rsid w:val="00CC66AC"/>
    <w:rsid w:val="00CC711C"/>
    <w:rsid w:val="00CC717E"/>
    <w:rsid w:val="00CC74B6"/>
    <w:rsid w:val="00CC7970"/>
    <w:rsid w:val="00CC7A5A"/>
    <w:rsid w:val="00CD0291"/>
    <w:rsid w:val="00CD04A7"/>
    <w:rsid w:val="00CD05E5"/>
    <w:rsid w:val="00CD0694"/>
    <w:rsid w:val="00CD0A4B"/>
    <w:rsid w:val="00CD112B"/>
    <w:rsid w:val="00CD1642"/>
    <w:rsid w:val="00CD2819"/>
    <w:rsid w:val="00CD297F"/>
    <w:rsid w:val="00CD2E11"/>
    <w:rsid w:val="00CD3214"/>
    <w:rsid w:val="00CD3393"/>
    <w:rsid w:val="00CD353C"/>
    <w:rsid w:val="00CD3F4E"/>
    <w:rsid w:val="00CD4440"/>
    <w:rsid w:val="00CD459D"/>
    <w:rsid w:val="00CD51F3"/>
    <w:rsid w:val="00CD5234"/>
    <w:rsid w:val="00CD54E1"/>
    <w:rsid w:val="00CD6404"/>
    <w:rsid w:val="00CE11A9"/>
    <w:rsid w:val="00CE1397"/>
    <w:rsid w:val="00CE3110"/>
    <w:rsid w:val="00CE3A72"/>
    <w:rsid w:val="00CE4051"/>
    <w:rsid w:val="00CE49B6"/>
    <w:rsid w:val="00CE528B"/>
    <w:rsid w:val="00CE6A96"/>
    <w:rsid w:val="00CE6B81"/>
    <w:rsid w:val="00CE6C57"/>
    <w:rsid w:val="00CE726B"/>
    <w:rsid w:val="00CE746E"/>
    <w:rsid w:val="00CE7524"/>
    <w:rsid w:val="00CE7C7D"/>
    <w:rsid w:val="00CF0E70"/>
    <w:rsid w:val="00CF1D6E"/>
    <w:rsid w:val="00CF2863"/>
    <w:rsid w:val="00CF418B"/>
    <w:rsid w:val="00CF4575"/>
    <w:rsid w:val="00CF4690"/>
    <w:rsid w:val="00CF47E8"/>
    <w:rsid w:val="00CF50D3"/>
    <w:rsid w:val="00CF53AC"/>
    <w:rsid w:val="00CF740E"/>
    <w:rsid w:val="00CF78CB"/>
    <w:rsid w:val="00D00A1F"/>
    <w:rsid w:val="00D01027"/>
    <w:rsid w:val="00D01BFD"/>
    <w:rsid w:val="00D0230E"/>
    <w:rsid w:val="00D0232F"/>
    <w:rsid w:val="00D02A06"/>
    <w:rsid w:val="00D03105"/>
    <w:rsid w:val="00D04656"/>
    <w:rsid w:val="00D04BA3"/>
    <w:rsid w:val="00D05331"/>
    <w:rsid w:val="00D05DEF"/>
    <w:rsid w:val="00D06827"/>
    <w:rsid w:val="00D06F4A"/>
    <w:rsid w:val="00D07285"/>
    <w:rsid w:val="00D07740"/>
    <w:rsid w:val="00D0792A"/>
    <w:rsid w:val="00D101AC"/>
    <w:rsid w:val="00D119A3"/>
    <w:rsid w:val="00D1225A"/>
    <w:rsid w:val="00D125AB"/>
    <w:rsid w:val="00D12BBD"/>
    <w:rsid w:val="00D12CAA"/>
    <w:rsid w:val="00D12CE3"/>
    <w:rsid w:val="00D12F44"/>
    <w:rsid w:val="00D13970"/>
    <w:rsid w:val="00D13B53"/>
    <w:rsid w:val="00D146AF"/>
    <w:rsid w:val="00D14A92"/>
    <w:rsid w:val="00D156EA"/>
    <w:rsid w:val="00D1572D"/>
    <w:rsid w:val="00D15743"/>
    <w:rsid w:val="00D15D4A"/>
    <w:rsid w:val="00D1648D"/>
    <w:rsid w:val="00D17876"/>
    <w:rsid w:val="00D179F5"/>
    <w:rsid w:val="00D17AB3"/>
    <w:rsid w:val="00D17BC3"/>
    <w:rsid w:val="00D17DE5"/>
    <w:rsid w:val="00D17F6D"/>
    <w:rsid w:val="00D203D4"/>
    <w:rsid w:val="00D2081A"/>
    <w:rsid w:val="00D22322"/>
    <w:rsid w:val="00D22BC4"/>
    <w:rsid w:val="00D24D06"/>
    <w:rsid w:val="00D26387"/>
    <w:rsid w:val="00D268F4"/>
    <w:rsid w:val="00D27083"/>
    <w:rsid w:val="00D27269"/>
    <w:rsid w:val="00D31376"/>
    <w:rsid w:val="00D31776"/>
    <w:rsid w:val="00D3189A"/>
    <w:rsid w:val="00D319AD"/>
    <w:rsid w:val="00D319D0"/>
    <w:rsid w:val="00D328DD"/>
    <w:rsid w:val="00D32F14"/>
    <w:rsid w:val="00D33075"/>
    <w:rsid w:val="00D331C7"/>
    <w:rsid w:val="00D33CE0"/>
    <w:rsid w:val="00D33D1D"/>
    <w:rsid w:val="00D3432C"/>
    <w:rsid w:val="00D34F6C"/>
    <w:rsid w:val="00D35D57"/>
    <w:rsid w:val="00D35FFC"/>
    <w:rsid w:val="00D36310"/>
    <w:rsid w:val="00D36B27"/>
    <w:rsid w:val="00D37307"/>
    <w:rsid w:val="00D37623"/>
    <w:rsid w:val="00D400F3"/>
    <w:rsid w:val="00D4043F"/>
    <w:rsid w:val="00D40E25"/>
    <w:rsid w:val="00D41453"/>
    <w:rsid w:val="00D41910"/>
    <w:rsid w:val="00D41CAF"/>
    <w:rsid w:val="00D43331"/>
    <w:rsid w:val="00D433F1"/>
    <w:rsid w:val="00D435C3"/>
    <w:rsid w:val="00D43861"/>
    <w:rsid w:val="00D4424C"/>
    <w:rsid w:val="00D4430E"/>
    <w:rsid w:val="00D444FE"/>
    <w:rsid w:val="00D455FC"/>
    <w:rsid w:val="00D46F81"/>
    <w:rsid w:val="00D471F7"/>
    <w:rsid w:val="00D4728B"/>
    <w:rsid w:val="00D50761"/>
    <w:rsid w:val="00D51762"/>
    <w:rsid w:val="00D51E2F"/>
    <w:rsid w:val="00D52606"/>
    <w:rsid w:val="00D52A51"/>
    <w:rsid w:val="00D53E05"/>
    <w:rsid w:val="00D53EDC"/>
    <w:rsid w:val="00D54857"/>
    <w:rsid w:val="00D5493F"/>
    <w:rsid w:val="00D55DC6"/>
    <w:rsid w:val="00D5616F"/>
    <w:rsid w:val="00D56A5B"/>
    <w:rsid w:val="00D56F93"/>
    <w:rsid w:val="00D57626"/>
    <w:rsid w:val="00D57B8D"/>
    <w:rsid w:val="00D57DCE"/>
    <w:rsid w:val="00D60248"/>
    <w:rsid w:val="00D60554"/>
    <w:rsid w:val="00D6069D"/>
    <w:rsid w:val="00D6189D"/>
    <w:rsid w:val="00D6253D"/>
    <w:rsid w:val="00D62685"/>
    <w:rsid w:val="00D6270E"/>
    <w:rsid w:val="00D62D5D"/>
    <w:rsid w:val="00D63953"/>
    <w:rsid w:val="00D64382"/>
    <w:rsid w:val="00D6518F"/>
    <w:rsid w:val="00D65990"/>
    <w:rsid w:val="00D65EF5"/>
    <w:rsid w:val="00D662BF"/>
    <w:rsid w:val="00D663C3"/>
    <w:rsid w:val="00D66899"/>
    <w:rsid w:val="00D66DEB"/>
    <w:rsid w:val="00D66F5F"/>
    <w:rsid w:val="00D67A55"/>
    <w:rsid w:val="00D70D07"/>
    <w:rsid w:val="00D716FF"/>
    <w:rsid w:val="00D71F42"/>
    <w:rsid w:val="00D73150"/>
    <w:rsid w:val="00D73B87"/>
    <w:rsid w:val="00D744BB"/>
    <w:rsid w:val="00D746E3"/>
    <w:rsid w:val="00D74B2B"/>
    <w:rsid w:val="00D75C6A"/>
    <w:rsid w:val="00D76183"/>
    <w:rsid w:val="00D76AB4"/>
    <w:rsid w:val="00D77C35"/>
    <w:rsid w:val="00D77F9F"/>
    <w:rsid w:val="00D80D71"/>
    <w:rsid w:val="00D813EC"/>
    <w:rsid w:val="00D818FB"/>
    <w:rsid w:val="00D8216C"/>
    <w:rsid w:val="00D821A1"/>
    <w:rsid w:val="00D82E6F"/>
    <w:rsid w:val="00D832A4"/>
    <w:rsid w:val="00D83945"/>
    <w:rsid w:val="00D83FF5"/>
    <w:rsid w:val="00D84264"/>
    <w:rsid w:val="00D8484B"/>
    <w:rsid w:val="00D85AFF"/>
    <w:rsid w:val="00D86639"/>
    <w:rsid w:val="00D866F3"/>
    <w:rsid w:val="00D86A84"/>
    <w:rsid w:val="00D87D5C"/>
    <w:rsid w:val="00D90055"/>
    <w:rsid w:val="00D90185"/>
    <w:rsid w:val="00D90327"/>
    <w:rsid w:val="00D905AA"/>
    <w:rsid w:val="00D9160C"/>
    <w:rsid w:val="00D91ED0"/>
    <w:rsid w:val="00D91FA8"/>
    <w:rsid w:val="00D923B8"/>
    <w:rsid w:val="00D925BA"/>
    <w:rsid w:val="00D93D37"/>
    <w:rsid w:val="00D93E12"/>
    <w:rsid w:val="00D94F36"/>
    <w:rsid w:val="00D9579F"/>
    <w:rsid w:val="00D95E5F"/>
    <w:rsid w:val="00D966F6"/>
    <w:rsid w:val="00D96988"/>
    <w:rsid w:val="00D9727A"/>
    <w:rsid w:val="00D9745D"/>
    <w:rsid w:val="00D97692"/>
    <w:rsid w:val="00D97808"/>
    <w:rsid w:val="00D97D3F"/>
    <w:rsid w:val="00DA29B5"/>
    <w:rsid w:val="00DA2B70"/>
    <w:rsid w:val="00DA2B8E"/>
    <w:rsid w:val="00DA2E3E"/>
    <w:rsid w:val="00DA2EC8"/>
    <w:rsid w:val="00DA4ABA"/>
    <w:rsid w:val="00DA4D38"/>
    <w:rsid w:val="00DA6659"/>
    <w:rsid w:val="00DA6F5E"/>
    <w:rsid w:val="00DA7077"/>
    <w:rsid w:val="00DA71D5"/>
    <w:rsid w:val="00DA7517"/>
    <w:rsid w:val="00DA7D99"/>
    <w:rsid w:val="00DB03EB"/>
    <w:rsid w:val="00DB0537"/>
    <w:rsid w:val="00DB0C4A"/>
    <w:rsid w:val="00DB0F9F"/>
    <w:rsid w:val="00DB2C5B"/>
    <w:rsid w:val="00DB3068"/>
    <w:rsid w:val="00DB3D3D"/>
    <w:rsid w:val="00DB3F3F"/>
    <w:rsid w:val="00DB48FE"/>
    <w:rsid w:val="00DB49DA"/>
    <w:rsid w:val="00DB5496"/>
    <w:rsid w:val="00DB5729"/>
    <w:rsid w:val="00DB57F9"/>
    <w:rsid w:val="00DB63CE"/>
    <w:rsid w:val="00DB6C32"/>
    <w:rsid w:val="00DB70B4"/>
    <w:rsid w:val="00DB786F"/>
    <w:rsid w:val="00DC150D"/>
    <w:rsid w:val="00DC17EC"/>
    <w:rsid w:val="00DC190E"/>
    <w:rsid w:val="00DC1BD8"/>
    <w:rsid w:val="00DC24CE"/>
    <w:rsid w:val="00DC2A2E"/>
    <w:rsid w:val="00DC2C12"/>
    <w:rsid w:val="00DC2EFD"/>
    <w:rsid w:val="00DC31D4"/>
    <w:rsid w:val="00DC3707"/>
    <w:rsid w:val="00DC4086"/>
    <w:rsid w:val="00DC4829"/>
    <w:rsid w:val="00DC4D01"/>
    <w:rsid w:val="00DC6324"/>
    <w:rsid w:val="00DC657E"/>
    <w:rsid w:val="00DC69DD"/>
    <w:rsid w:val="00DC6CD9"/>
    <w:rsid w:val="00DD06D0"/>
    <w:rsid w:val="00DD0798"/>
    <w:rsid w:val="00DD0D78"/>
    <w:rsid w:val="00DD1001"/>
    <w:rsid w:val="00DD198D"/>
    <w:rsid w:val="00DD1AA5"/>
    <w:rsid w:val="00DD2608"/>
    <w:rsid w:val="00DD2E14"/>
    <w:rsid w:val="00DD43CB"/>
    <w:rsid w:val="00DD5C1E"/>
    <w:rsid w:val="00DD5F1B"/>
    <w:rsid w:val="00DD715E"/>
    <w:rsid w:val="00DE065B"/>
    <w:rsid w:val="00DE0E7F"/>
    <w:rsid w:val="00DE11C4"/>
    <w:rsid w:val="00DE14B5"/>
    <w:rsid w:val="00DE1D56"/>
    <w:rsid w:val="00DE1FDE"/>
    <w:rsid w:val="00DE20D5"/>
    <w:rsid w:val="00DE2BC7"/>
    <w:rsid w:val="00DE32CF"/>
    <w:rsid w:val="00DE3500"/>
    <w:rsid w:val="00DE3601"/>
    <w:rsid w:val="00DE36FC"/>
    <w:rsid w:val="00DE458B"/>
    <w:rsid w:val="00DE4BCB"/>
    <w:rsid w:val="00DE53DD"/>
    <w:rsid w:val="00DE552C"/>
    <w:rsid w:val="00DE690A"/>
    <w:rsid w:val="00DE7162"/>
    <w:rsid w:val="00DE757A"/>
    <w:rsid w:val="00DF081A"/>
    <w:rsid w:val="00DF19B1"/>
    <w:rsid w:val="00DF1DEE"/>
    <w:rsid w:val="00DF2C3D"/>
    <w:rsid w:val="00DF2E62"/>
    <w:rsid w:val="00DF2F35"/>
    <w:rsid w:val="00DF343E"/>
    <w:rsid w:val="00DF3791"/>
    <w:rsid w:val="00DF3D18"/>
    <w:rsid w:val="00DF3E29"/>
    <w:rsid w:val="00DF3FCC"/>
    <w:rsid w:val="00DF681B"/>
    <w:rsid w:val="00DF7546"/>
    <w:rsid w:val="00DF7795"/>
    <w:rsid w:val="00DF7AA9"/>
    <w:rsid w:val="00DF7C38"/>
    <w:rsid w:val="00E00C59"/>
    <w:rsid w:val="00E0116A"/>
    <w:rsid w:val="00E01252"/>
    <w:rsid w:val="00E01338"/>
    <w:rsid w:val="00E021C3"/>
    <w:rsid w:val="00E023E4"/>
    <w:rsid w:val="00E033A8"/>
    <w:rsid w:val="00E0344A"/>
    <w:rsid w:val="00E0394D"/>
    <w:rsid w:val="00E0395B"/>
    <w:rsid w:val="00E03B4B"/>
    <w:rsid w:val="00E03DE2"/>
    <w:rsid w:val="00E0495F"/>
    <w:rsid w:val="00E05B08"/>
    <w:rsid w:val="00E05EF9"/>
    <w:rsid w:val="00E061F9"/>
    <w:rsid w:val="00E06534"/>
    <w:rsid w:val="00E078A6"/>
    <w:rsid w:val="00E07BD2"/>
    <w:rsid w:val="00E10510"/>
    <w:rsid w:val="00E105C5"/>
    <w:rsid w:val="00E11E1A"/>
    <w:rsid w:val="00E1225C"/>
    <w:rsid w:val="00E12570"/>
    <w:rsid w:val="00E12FD2"/>
    <w:rsid w:val="00E13207"/>
    <w:rsid w:val="00E134E8"/>
    <w:rsid w:val="00E15756"/>
    <w:rsid w:val="00E169D2"/>
    <w:rsid w:val="00E16ABF"/>
    <w:rsid w:val="00E1735A"/>
    <w:rsid w:val="00E17FBA"/>
    <w:rsid w:val="00E204BE"/>
    <w:rsid w:val="00E20757"/>
    <w:rsid w:val="00E20E75"/>
    <w:rsid w:val="00E2169F"/>
    <w:rsid w:val="00E21F80"/>
    <w:rsid w:val="00E22368"/>
    <w:rsid w:val="00E228E7"/>
    <w:rsid w:val="00E23C0A"/>
    <w:rsid w:val="00E2410F"/>
    <w:rsid w:val="00E24567"/>
    <w:rsid w:val="00E25570"/>
    <w:rsid w:val="00E25D4C"/>
    <w:rsid w:val="00E26D3D"/>
    <w:rsid w:val="00E27D0F"/>
    <w:rsid w:val="00E302BC"/>
    <w:rsid w:val="00E306AD"/>
    <w:rsid w:val="00E308CD"/>
    <w:rsid w:val="00E30D08"/>
    <w:rsid w:val="00E3104A"/>
    <w:rsid w:val="00E31A7A"/>
    <w:rsid w:val="00E329A6"/>
    <w:rsid w:val="00E32F2E"/>
    <w:rsid w:val="00E333FB"/>
    <w:rsid w:val="00E33658"/>
    <w:rsid w:val="00E33744"/>
    <w:rsid w:val="00E33AC7"/>
    <w:rsid w:val="00E3403D"/>
    <w:rsid w:val="00E342B4"/>
    <w:rsid w:val="00E34C73"/>
    <w:rsid w:val="00E35299"/>
    <w:rsid w:val="00E3599C"/>
    <w:rsid w:val="00E36256"/>
    <w:rsid w:val="00E37E64"/>
    <w:rsid w:val="00E37FCF"/>
    <w:rsid w:val="00E40048"/>
    <w:rsid w:val="00E4116A"/>
    <w:rsid w:val="00E422B4"/>
    <w:rsid w:val="00E43F77"/>
    <w:rsid w:val="00E44248"/>
    <w:rsid w:val="00E44E36"/>
    <w:rsid w:val="00E45053"/>
    <w:rsid w:val="00E45060"/>
    <w:rsid w:val="00E45B1F"/>
    <w:rsid w:val="00E46182"/>
    <w:rsid w:val="00E47673"/>
    <w:rsid w:val="00E47D91"/>
    <w:rsid w:val="00E5020E"/>
    <w:rsid w:val="00E50E54"/>
    <w:rsid w:val="00E515ED"/>
    <w:rsid w:val="00E517B9"/>
    <w:rsid w:val="00E51AB5"/>
    <w:rsid w:val="00E52146"/>
    <w:rsid w:val="00E5289D"/>
    <w:rsid w:val="00E53010"/>
    <w:rsid w:val="00E5377B"/>
    <w:rsid w:val="00E53DA4"/>
    <w:rsid w:val="00E548B0"/>
    <w:rsid w:val="00E54D2E"/>
    <w:rsid w:val="00E55421"/>
    <w:rsid w:val="00E56AA1"/>
    <w:rsid w:val="00E56DA8"/>
    <w:rsid w:val="00E578A2"/>
    <w:rsid w:val="00E57BC0"/>
    <w:rsid w:val="00E57F2C"/>
    <w:rsid w:val="00E60806"/>
    <w:rsid w:val="00E61FB9"/>
    <w:rsid w:val="00E62C30"/>
    <w:rsid w:val="00E631CD"/>
    <w:rsid w:val="00E63FDD"/>
    <w:rsid w:val="00E6416B"/>
    <w:rsid w:val="00E64272"/>
    <w:rsid w:val="00E64EFE"/>
    <w:rsid w:val="00E65D6E"/>
    <w:rsid w:val="00E65D6F"/>
    <w:rsid w:val="00E6617B"/>
    <w:rsid w:val="00E66AA8"/>
    <w:rsid w:val="00E676EF"/>
    <w:rsid w:val="00E67A38"/>
    <w:rsid w:val="00E67D45"/>
    <w:rsid w:val="00E67F85"/>
    <w:rsid w:val="00E704CE"/>
    <w:rsid w:val="00E707F0"/>
    <w:rsid w:val="00E70D76"/>
    <w:rsid w:val="00E7114A"/>
    <w:rsid w:val="00E7192F"/>
    <w:rsid w:val="00E71B72"/>
    <w:rsid w:val="00E72146"/>
    <w:rsid w:val="00E72EAD"/>
    <w:rsid w:val="00E75A1E"/>
    <w:rsid w:val="00E75C82"/>
    <w:rsid w:val="00E765E1"/>
    <w:rsid w:val="00E76A41"/>
    <w:rsid w:val="00E778C9"/>
    <w:rsid w:val="00E80536"/>
    <w:rsid w:val="00E80FF8"/>
    <w:rsid w:val="00E81218"/>
    <w:rsid w:val="00E81923"/>
    <w:rsid w:val="00E82690"/>
    <w:rsid w:val="00E83B49"/>
    <w:rsid w:val="00E83B4B"/>
    <w:rsid w:val="00E83FF7"/>
    <w:rsid w:val="00E8447B"/>
    <w:rsid w:val="00E8455E"/>
    <w:rsid w:val="00E84621"/>
    <w:rsid w:val="00E858B2"/>
    <w:rsid w:val="00E86E9D"/>
    <w:rsid w:val="00E87533"/>
    <w:rsid w:val="00E8753D"/>
    <w:rsid w:val="00E87BDE"/>
    <w:rsid w:val="00E87BF5"/>
    <w:rsid w:val="00E90AA8"/>
    <w:rsid w:val="00E91457"/>
    <w:rsid w:val="00E92552"/>
    <w:rsid w:val="00E93AC0"/>
    <w:rsid w:val="00E949AD"/>
    <w:rsid w:val="00E94B74"/>
    <w:rsid w:val="00E94D07"/>
    <w:rsid w:val="00E95160"/>
    <w:rsid w:val="00E95934"/>
    <w:rsid w:val="00E95A64"/>
    <w:rsid w:val="00E95DCE"/>
    <w:rsid w:val="00E96D6C"/>
    <w:rsid w:val="00E96F4E"/>
    <w:rsid w:val="00E9762E"/>
    <w:rsid w:val="00E97FF0"/>
    <w:rsid w:val="00EA0805"/>
    <w:rsid w:val="00EA1DAA"/>
    <w:rsid w:val="00EA27DD"/>
    <w:rsid w:val="00EA28F7"/>
    <w:rsid w:val="00EA3D58"/>
    <w:rsid w:val="00EA49B6"/>
    <w:rsid w:val="00EA54E9"/>
    <w:rsid w:val="00EA592D"/>
    <w:rsid w:val="00EA5B3E"/>
    <w:rsid w:val="00EA688F"/>
    <w:rsid w:val="00EB02C0"/>
    <w:rsid w:val="00EB0FE4"/>
    <w:rsid w:val="00EB1AFE"/>
    <w:rsid w:val="00EB2127"/>
    <w:rsid w:val="00EB2138"/>
    <w:rsid w:val="00EB22B4"/>
    <w:rsid w:val="00EB25E2"/>
    <w:rsid w:val="00EB269F"/>
    <w:rsid w:val="00EB2995"/>
    <w:rsid w:val="00EB3335"/>
    <w:rsid w:val="00EB3404"/>
    <w:rsid w:val="00EB36F1"/>
    <w:rsid w:val="00EB448F"/>
    <w:rsid w:val="00EB46B1"/>
    <w:rsid w:val="00EB470C"/>
    <w:rsid w:val="00EB57B0"/>
    <w:rsid w:val="00EB6973"/>
    <w:rsid w:val="00EB6B34"/>
    <w:rsid w:val="00EB6FD7"/>
    <w:rsid w:val="00EB797A"/>
    <w:rsid w:val="00EB79A0"/>
    <w:rsid w:val="00EB79B2"/>
    <w:rsid w:val="00EC087B"/>
    <w:rsid w:val="00EC1B9D"/>
    <w:rsid w:val="00EC1F68"/>
    <w:rsid w:val="00EC2390"/>
    <w:rsid w:val="00EC2595"/>
    <w:rsid w:val="00EC3B58"/>
    <w:rsid w:val="00EC414C"/>
    <w:rsid w:val="00EC44E2"/>
    <w:rsid w:val="00EC47ED"/>
    <w:rsid w:val="00EC5256"/>
    <w:rsid w:val="00EC5ED3"/>
    <w:rsid w:val="00EC5FD9"/>
    <w:rsid w:val="00EC7CE7"/>
    <w:rsid w:val="00ED0847"/>
    <w:rsid w:val="00ED09EF"/>
    <w:rsid w:val="00ED0A4E"/>
    <w:rsid w:val="00ED1596"/>
    <w:rsid w:val="00ED1B5D"/>
    <w:rsid w:val="00ED2358"/>
    <w:rsid w:val="00ED23A1"/>
    <w:rsid w:val="00ED31AA"/>
    <w:rsid w:val="00ED3E5B"/>
    <w:rsid w:val="00ED43DB"/>
    <w:rsid w:val="00ED4974"/>
    <w:rsid w:val="00ED4EB3"/>
    <w:rsid w:val="00ED59A9"/>
    <w:rsid w:val="00ED5FCB"/>
    <w:rsid w:val="00ED6DA2"/>
    <w:rsid w:val="00ED7514"/>
    <w:rsid w:val="00ED7863"/>
    <w:rsid w:val="00EE062E"/>
    <w:rsid w:val="00EE0B26"/>
    <w:rsid w:val="00EE0BE0"/>
    <w:rsid w:val="00EE205A"/>
    <w:rsid w:val="00EE214C"/>
    <w:rsid w:val="00EE29C1"/>
    <w:rsid w:val="00EE2AD7"/>
    <w:rsid w:val="00EE2F91"/>
    <w:rsid w:val="00EE3A01"/>
    <w:rsid w:val="00EE4386"/>
    <w:rsid w:val="00EE43BE"/>
    <w:rsid w:val="00EE4E87"/>
    <w:rsid w:val="00EE5911"/>
    <w:rsid w:val="00EE66F2"/>
    <w:rsid w:val="00EE6868"/>
    <w:rsid w:val="00EE72D7"/>
    <w:rsid w:val="00EE783D"/>
    <w:rsid w:val="00EE798D"/>
    <w:rsid w:val="00EE79CE"/>
    <w:rsid w:val="00EE7F83"/>
    <w:rsid w:val="00EF00D2"/>
    <w:rsid w:val="00EF06FB"/>
    <w:rsid w:val="00EF1413"/>
    <w:rsid w:val="00EF1655"/>
    <w:rsid w:val="00EF2103"/>
    <w:rsid w:val="00EF3AEC"/>
    <w:rsid w:val="00EF3CAA"/>
    <w:rsid w:val="00EF41E7"/>
    <w:rsid w:val="00EF46F7"/>
    <w:rsid w:val="00EF54C1"/>
    <w:rsid w:val="00EF5C5B"/>
    <w:rsid w:val="00EF6084"/>
    <w:rsid w:val="00EF646D"/>
    <w:rsid w:val="00EF6480"/>
    <w:rsid w:val="00EF6FCE"/>
    <w:rsid w:val="00EF7026"/>
    <w:rsid w:val="00EF7135"/>
    <w:rsid w:val="00EF7199"/>
    <w:rsid w:val="00F001B9"/>
    <w:rsid w:val="00F00614"/>
    <w:rsid w:val="00F0278C"/>
    <w:rsid w:val="00F0385F"/>
    <w:rsid w:val="00F03D2F"/>
    <w:rsid w:val="00F03FF1"/>
    <w:rsid w:val="00F0418A"/>
    <w:rsid w:val="00F057AD"/>
    <w:rsid w:val="00F05A73"/>
    <w:rsid w:val="00F05AE0"/>
    <w:rsid w:val="00F05E20"/>
    <w:rsid w:val="00F06598"/>
    <w:rsid w:val="00F067E2"/>
    <w:rsid w:val="00F07783"/>
    <w:rsid w:val="00F07B9F"/>
    <w:rsid w:val="00F07F39"/>
    <w:rsid w:val="00F07FA9"/>
    <w:rsid w:val="00F10CD3"/>
    <w:rsid w:val="00F113A4"/>
    <w:rsid w:val="00F11C21"/>
    <w:rsid w:val="00F11E94"/>
    <w:rsid w:val="00F12DBC"/>
    <w:rsid w:val="00F1354B"/>
    <w:rsid w:val="00F13DBA"/>
    <w:rsid w:val="00F14A80"/>
    <w:rsid w:val="00F14B20"/>
    <w:rsid w:val="00F14EB8"/>
    <w:rsid w:val="00F15257"/>
    <w:rsid w:val="00F15C94"/>
    <w:rsid w:val="00F170F0"/>
    <w:rsid w:val="00F17E23"/>
    <w:rsid w:val="00F2045D"/>
    <w:rsid w:val="00F204A8"/>
    <w:rsid w:val="00F20507"/>
    <w:rsid w:val="00F20E35"/>
    <w:rsid w:val="00F20EAE"/>
    <w:rsid w:val="00F213C4"/>
    <w:rsid w:val="00F21889"/>
    <w:rsid w:val="00F218F8"/>
    <w:rsid w:val="00F21F46"/>
    <w:rsid w:val="00F229A1"/>
    <w:rsid w:val="00F22BF3"/>
    <w:rsid w:val="00F236F9"/>
    <w:rsid w:val="00F241F4"/>
    <w:rsid w:val="00F24912"/>
    <w:rsid w:val="00F24B5A"/>
    <w:rsid w:val="00F251F7"/>
    <w:rsid w:val="00F25935"/>
    <w:rsid w:val="00F2604F"/>
    <w:rsid w:val="00F26F8A"/>
    <w:rsid w:val="00F270EB"/>
    <w:rsid w:val="00F30575"/>
    <w:rsid w:val="00F30761"/>
    <w:rsid w:val="00F31067"/>
    <w:rsid w:val="00F31140"/>
    <w:rsid w:val="00F3132A"/>
    <w:rsid w:val="00F31B43"/>
    <w:rsid w:val="00F33535"/>
    <w:rsid w:val="00F34486"/>
    <w:rsid w:val="00F34BAD"/>
    <w:rsid w:val="00F34E2A"/>
    <w:rsid w:val="00F354B4"/>
    <w:rsid w:val="00F3627E"/>
    <w:rsid w:val="00F37C65"/>
    <w:rsid w:val="00F37DEA"/>
    <w:rsid w:val="00F40FE8"/>
    <w:rsid w:val="00F41088"/>
    <w:rsid w:val="00F43431"/>
    <w:rsid w:val="00F44161"/>
    <w:rsid w:val="00F44319"/>
    <w:rsid w:val="00F44FBF"/>
    <w:rsid w:val="00F45098"/>
    <w:rsid w:val="00F455FD"/>
    <w:rsid w:val="00F45809"/>
    <w:rsid w:val="00F45FB6"/>
    <w:rsid w:val="00F46411"/>
    <w:rsid w:val="00F466C2"/>
    <w:rsid w:val="00F46B85"/>
    <w:rsid w:val="00F46DAA"/>
    <w:rsid w:val="00F47DD9"/>
    <w:rsid w:val="00F47F70"/>
    <w:rsid w:val="00F501BF"/>
    <w:rsid w:val="00F50A8A"/>
    <w:rsid w:val="00F513B3"/>
    <w:rsid w:val="00F518B9"/>
    <w:rsid w:val="00F526A1"/>
    <w:rsid w:val="00F52733"/>
    <w:rsid w:val="00F53005"/>
    <w:rsid w:val="00F532C3"/>
    <w:rsid w:val="00F53CB6"/>
    <w:rsid w:val="00F53D2A"/>
    <w:rsid w:val="00F53EF5"/>
    <w:rsid w:val="00F553CA"/>
    <w:rsid w:val="00F569D1"/>
    <w:rsid w:val="00F56D56"/>
    <w:rsid w:val="00F57085"/>
    <w:rsid w:val="00F57D1E"/>
    <w:rsid w:val="00F61983"/>
    <w:rsid w:val="00F61FFD"/>
    <w:rsid w:val="00F6242D"/>
    <w:rsid w:val="00F63497"/>
    <w:rsid w:val="00F63A33"/>
    <w:rsid w:val="00F71809"/>
    <w:rsid w:val="00F7192E"/>
    <w:rsid w:val="00F71C2D"/>
    <w:rsid w:val="00F739F1"/>
    <w:rsid w:val="00F745CC"/>
    <w:rsid w:val="00F75CA2"/>
    <w:rsid w:val="00F7679E"/>
    <w:rsid w:val="00F8004C"/>
    <w:rsid w:val="00F801D4"/>
    <w:rsid w:val="00F804C4"/>
    <w:rsid w:val="00F81035"/>
    <w:rsid w:val="00F82023"/>
    <w:rsid w:val="00F820FB"/>
    <w:rsid w:val="00F82F2B"/>
    <w:rsid w:val="00F8351E"/>
    <w:rsid w:val="00F83683"/>
    <w:rsid w:val="00F847FE"/>
    <w:rsid w:val="00F8490C"/>
    <w:rsid w:val="00F84BD4"/>
    <w:rsid w:val="00F858B1"/>
    <w:rsid w:val="00F8660B"/>
    <w:rsid w:val="00F86638"/>
    <w:rsid w:val="00F87032"/>
    <w:rsid w:val="00F87870"/>
    <w:rsid w:val="00F9020A"/>
    <w:rsid w:val="00F903A8"/>
    <w:rsid w:val="00F908E6"/>
    <w:rsid w:val="00F91274"/>
    <w:rsid w:val="00F91537"/>
    <w:rsid w:val="00F919B7"/>
    <w:rsid w:val="00F929AB"/>
    <w:rsid w:val="00F929F7"/>
    <w:rsid w:val="00F93528"/>
    <w:rsid w:val="00F93B80"/>
    <w:rsid w:val="00F9483D"/>
    <w:rsid w:val="00F95450"/>
    <w:rsid w:val="00F95BD9"/>
    <w:rsid w:val="00F95FA1"/>
    <w:rsid w:val="00F960EC"/>
    <w:rsid w:val="00F965F1"/>
    <w:rsid w:val="00F97D88"/>
    <w:rsid w:val="00FA05EA"/>
    <w:rsid w:val="00FA0969"/>
    <w:rsid w:val="00FA09E9"/>
    <w:rsid w:val="00FA17FE"/>
    <w:rsid w:val="00FA2129"/>
    <w:rsid w:val="00FA2259"/>
    <w:rsid w:val="00FA2D23"/>
    <w:rsid w:val="00FA2D78"/>
    <w:rsid w:val="00FA31CA"/>
    <w:rsid w:val="00FA3391"/>
    <w:rsid w:val="00FA3419"/>
    <w:rsid w:val="00FA36F8"/>
    <w:rsid w:val="00FA4379"/>
    <w:rsid w:val="00FA486B"/>
    <w:rsid w:val="00FA4E87"/>
    <w:rsid w:val="00FA5796"/>
    <w:rsid w:val="00FA5B3F"/>
    <w:rsid w:val="00FA6474"/>
    <w:rsid w:val="00FA653D"/>
    <w:rsid w:val="00FA66D9"/>
    <w:rsid w:val="00FA6DF9"/>
    <w:rsid w:val="00FA6F92"/>
    <w:rsid w:val="00FA74EA"/>
    <w:rsid w:val="00FA7747"/>
    <w:rsid w:val="00FA7F83"/>
    <w:rsid w:val="00FB100F"/>
    <w:rsid w:val="00FB26DD"/>
    <w:rsid w:val="00FB277F"/>
    <w:rsid w:val="00FB2859"/>
    <w:rsid w:val="00FB346C"/>
    <w:rsid w:val="00FB361C"/>
    <w:rsid w:val="00FB479D"/>
    <w:rsid w:val="00FB49FC"/>
    <w:rsid w:val="00FB4C9B"/>
    <w:rsid w:val="00FB51FB"/>
    <w:rsid w:val="00FB553F"/>
    <w:rsid w:val="00FB56A6"/>
    <w:rsid w:val="00FB5B09"/>
    <w:rsid w:val="00FB5B73"/>
    <w:rsid w:val="00FB5D89"/>
    <w:rsid w:val="00FB7654"/>
    <w:rsid w:val="00FB7753"/>
    <w:rsid w:val="00FC1E21"/>
    <w:rsid w:val="00FC28F7"/>
    <w:rsid w:val="00FC342B"/>
    <w:rsid w:val="00FC362D"/>
    <w:rsid w:val="00FC3B0A"/>
    <w:rsid w:val="00FC5533"/>
    <w:rsid w:val="00FC59F4"/>
    <w:rsid w:val="00FC659C"/>
    <w:rsid w:val="00FC66C5"/>
    <w:rsid w:val="00FC6C0A"/>
    <w:rsid w:val="00FC6D54"/>
    <w:rsid w:val="00FC7831"/>
    <w:rsid w:val="00FC797C"/>
    <w:rsid w:val="00FC7B53"/>
    <w:rsid w:val="00FD0226"/>
    <w:rsid w:val="00FD051C"/>
    <w:rsid w:val="00FD072C"/>
    <w:rsid w:val="00FD13DA"/>
    <w:rsid w:val="00FD2A27"/>
    <w:rsid w:val="00FD3740"/>
    <w:rsid w:val="00FD3802"/>
    <w:rsid w:val="00FD3E05"/>
    <w:rsid w:val="00FD418C"/>
    <w:rsid w:val="00FD42BA"/>
    <w:rsid w:val="00FD4342"/>
    <w:rsid w:val="00FD5208"/>
    <w:rsid w:val="00FD5CE8"/>
    <w:rsid w:val="00FD6101"/>
    <w:rsid w:val="00FD69FF"/>
    <w:rsid w:val="00FD7174"/>
    <w:rsid w:val="00FD777F"/>
    <w:rsid w:val="00FD7867"/>
    <w:rsid w:val="00FD7CF3"/>
    <w:rsid w:val="00FE0ED4"/>
    <w:rsid w:val="00FE10EF"/>
    <w:rsid w:val="00FE1D96"/>
    <w:rsid w:val="00FE2990"/>
    <w:rsid w:val="00FE3401"/>
    <w:rsid w:val="00FE3BD0"/>
    <w:rsid w:val="00FE4388"/>
    <w:rsid w:val="00FE47DB"/>
    <w:rsid w:val="00FE5424"/>
    <w:rsid w:val="00FE58C6"/>
    <w:rsid w:val="00FE5B72"/>
    <w:rsid w:val="00FE5DC3"/>
    <w:rsid w:val="00FE76A3"/>
    <w:rsid w:val="00FF16E9"/>
    <w:rsid w:val="00FF1CFB"/>
    <w:rsid w:val="00FF28BF"/>
    <w:rsid w:val="00FF2D30"/>
    <w:rsid w:val="00FF2F0F"/>
    <w:rsid w:val="00FF337E"/>
    <w:rsid w:val="00FF3F36"/>
    <w:rsid w:val="00FF5CD4"/>
    <w:rsid w:val="00FF61C5"/>
    <w:rsid w:val="00FF63D5"/>
    <w:rsid w:val="00FF648D"/>
    <w:rsid w:val="00FF7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36C3EA13"/>
  <w15:docId w15:val="{E767F53D-3049-418D-87B9-5D84912CAD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8D438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1229AB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1229A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1229A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1229AB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1229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1229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1229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1229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1229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57D6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ink w:val="Heading4"/>
    <w:locked/>
    <w:rsid w:val="0025721E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972C59"/>
    <w:rPr>
      <w:rFonts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locked/>
    <w:rsid w:val="0025721E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locked/>
    <w:rsid w:val="0025721E"/>
    <w:rPr>
      <w:rFonts w:cs="EucrosiaUPC"/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locked/>
    <w:rsid w:val="0025721E"/>
    <w:rPr>
      <w:rFonts w:cs="EucrosiaUPC"/>
      <w:b/>
      <w:bCs/>
      <w:sz w:val="32"/>
      <w:szCs w:val="32"/>
    </w:rPr>
  </w:style>
  <w:style w:type="character" w:customStyle="1" w:styleId="Heading9Char">
    <w:name w:val="Heading 9 Char"/>
    <w:basedOn w:val="DefaultParagraphFont"/>
    <w:link w:val="Heading9"/>
    <w:locked/>
    <w:rsid w:val="0025721E"/>
    <w:rPr>
      <w:rFonts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1229AB"/>
    <w:pPr>
      <w:spacing w:after="120"/>
    </w:pPr>
  </w:style>
  <w:style w:type="paragraph" w:styleId="Header">
    <w:name w:val="header"/>
    <w:basedOn w:val="Normal"/>
    <w:link w:val="HeaderChar"/>
    <w:rsid w:val="001229AB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907A67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1229A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1229A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1229AB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907A67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1229AB"/>
    <w:rPr>
      <w:rFonts w:cs="Times New Roman"/>
      <w:b/>
      <w:bCs/>
    </w:rPr>
  </w:style>
  <w:style w:type="paragraph" w:styleId="ListBullet">
    <w:name w:val="List Bullet"/>
    <w:basedOn w:val="Normal"/>
    <w:rsid w:val="001229AB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1229AB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1229AB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1229AB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1229AB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1229AB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1229AB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1229AB"/>
    <w:pPr>
      <w:ind w:left="284"/>
    </w:pPr>
  </w:style>
  <w:style w:type="paragraph" w:customStyle="1" w:styleId="AAFrameAddress">
    <w:name w:val="AA Frame Address"/>
    <w:basedOn w:val="Heading1"/>
    <w:uiPriority w:val="99"/>
    <w:rsid w:val="001229AB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uiPriority w:val="99"/>
    <w:rsid w:val="001229AB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1229AB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1229AB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1229AB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1229AB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1229AB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1229AB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1229AB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1229AB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1229AB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1229AB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1229AB"/>
    <w:pPr>
      <w:ind w:left="2552" w:hanging="284"/>
    </w:pPr>
  </w:style>
  <w:style w:type="paragraph" w:styleId="TOC2">
    <w:name w:val="toc 2"/>
    <w:basedOn w:val="Normal"/>
    <w:next w:val="Normal"/>
    <w:semiHidden/>
    <w:rsid w:val="001229A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1229A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1229AB"/>
    <w:pPr>
      <w:ind w:left="851"/>
    </w:pPr>
  </w:style>
  <w:style w:type="paragraph" w:styleId="TOC5">
    <w:name w:val="toc 5"/>
    <w:basedOn w:val="Normal"/>
    <w:next w:val="Normal"/>
    <w:uiPriority w:val="99"/>
    <w:semiHidden/>
    <w:rsid w:val="001229AB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1229AB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1229AB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1229AB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1229AB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1229AB"/>
    <w:pPr>
      <w:ind w:left="567" w:hanging="567"/>
    </w:pPr>
  </w:style>
  <w:style w:type="paragraph" w:styleId="ListBullet5">
    <w:name w:val="List Bullet 5"/>
    <w:basedOn w:val="Normal"/>
    <w:uiPriority w:val="99"/>
    <w:rsid w:val="001229AB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1229AB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25721E"/>
    <w:rPr>
      <w:rFonts w:ascii="Arial" w:hAnsi="Arial" w:cs="Angsana New"/>
      <w:sz w:val="18"/>
      <w:szCs w:val="18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locked/>
    <w:rsid w:val="0025721E"/>
    <w:rPr>
      <w:rFonts w:ascii="Arial" w:hAnsi="Arial" w:cs="Angsana New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rsid w:val="001229AB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CA29E1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1229AB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5721E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1229AB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1229AB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1229AB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1229AB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1229AB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1229A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1229A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1229AB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1229AB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1229AB"/>
    <w:pPr>
      <w:framePr w:h="443" w:wrap="around" w:y="8223"/>
    </w:pPr>
  </w:style>
  <w:style w:type="paragraph" w:customStyle="1" w:styleId="a">
    <w:name w:val="¢éÍ¤ÇÒÁ"/>
    <w:basedOn w:val="Normal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1229AB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1229AB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1229A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1229AB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1229AB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25721E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25721E"/>
    <w:rPr>
      <w:rFonts w:cs="EucrosiaUPC"/>
      <w:sz w:val="30"/>
      <w:szCs w:val="30"/>
    </w:rPr>
  </w:style>
  <w:style w:type="character" w:styleId="PageNumber">
    <w:name w:val="page number"/>
    <w:basedOn w:val="DefaultParagraphFont"/>
    <w:rsid w:val="001229AB"/>
  </w:style>
  <w:style w:type="paragraph" w:customStyle="1" w:styleId="ASSETS">
    <w:name w:val="ASSETS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25721E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105CB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25721E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A4230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A4230F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3057D6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25721E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25721E"/>
    <w:rPr>
      <w:sz w:val="18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25721E"/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link w:val="AccPolicyalternative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25721E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a6">
    <w:name w:val="เนื้อเรื่อง"/>
    <w:basedOn w:val="Normal"/>
    <w:rsid w:val="001530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eastAsia="Cordia New" w:hAnsi="Times New Roman" w:cs="Cordia New"/>
      <w:sz w:val="28"/>
      <w:szCs w:val="28"/>
      <w:lang w:val="th-TH" w:eastAsia="th-TH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AB3B9B"/>
    <w:pPr>
      <w:ind w:left="720"/>
      <w:contextualSpacing/>
    </w:pPr>
    <w:rPr>
      <w:szCs w:val="22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8256EC"/>
    <w:rPr>
      <w:rFonts w:ascii="Arial" w:hAnsi="Arial"/>
      <w:sz w:val="18"/>
      <w:szCs w:val="22"/>
    </w:rPr>
  </w:style>
  <w:style w:type="paragraph" w:styleId="PlainText">
    <w:name w:val="Plain Text"/>
    <w:basedOn w:val="Normal"/>
    <w:link w:val="PlainTextChar"/>
    <w:uiPriority w:val="99"/>
    <w:unhideWhenUsed/>
    <w:rsid w:val="008126C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 w:cs="Cordia New"/>
      <w:sz w:val="21"/>
      <w:szCs w:val="21"/>
      <w:lang w:bidi="ar-SA"/>
    </w:rPr>
  </w:style>
  <w:style w:type="character" w:customStyle="1" w:styleId="PlainTextChar">
    <w:name w:val="Plain Text Char"/>
    <w:link w:val="PlainText"/>
    <w:uiPriority w:val="99"/>
    <w:rsid w:val="008126C0"/>
    <w:rPr>
      <w:rFonts w:ascii="Consolas" w:eastAsia="Calibri" w:hAnsi="Consolas" w:cs="Cordia New"/>
      <w:sz w:val="21"/>
      <w:szCs w:val="21"/>
      <w:lang w:bidi="ar-SA"/>
    </w:rPr>
  </w:style>
  <w:style w:type="paragraph" w:styleId="NoSpacing">
    <w:name w:val="No Spacing"/>
    <w:uiPriority w:val="1"/>
    <w:qFormat/>
    <w:rsid w:val="00202D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FSTHB">
    <w:name w:val="FSTHB"/>
    <w:basedOn w:val="Heading1"/>
    <w:link w:val="FSTHBChar"/>
    <w:qFormat/>
    <w:rsid w:val="00341D87"/>
    <w:pPr>
      <w:numPr>
        <w:numId w:val="0"/>
      </w:numPr>
      <w:shd w:val="clear" w:color="auto" w:fill="auto"/>
      <w:spacing w:line="240" w:lineRule="auto"/>
      <w:jc w:val="right"/>
    </w:pPr>
    <w:rPr>
      <w:rFonts w:ascii="Angsana New" w:eastAsia="MS Mincho" w:hAnsi="Angsana New"/>
      <w:b w:val="0"/>
      <w:bCs w:val="0"/>
      <w:color w:val="000000"/>
      <w:sz w:val="30"/>
      <w:szCs w:val="30"/>
      <w:u w:val="none"/>
    </w:rPr>
  </w:style>
  <w:style w:type="character" w:customStyle="1" w:styleId="FSTHBChar">
    <w:name w:val="FSTHB Char"/>
    <w:link w:val="FSTHB"/>
    <w:rsid w:val="00341D87"/>
    <w:rPr>
      <w:rFonts w:ascii="Angsana New" w:eastAsia="MS Mincho" w:hAnsi="Angsana New"/>
      <w:color w:val="000000"/>
      <w:sz w:val="30"/>
      <w:szCs w:val="30"/>
    </w:rPr>
  </w:style>
  <w:style w:type="paragraph" w:styleId="NormalWeb">
    <w:name w:val="Normal (Web)"/>
    <w:basedOn w:val="Normal"/>
    <w:uiPriority w:val="99"/>
    <w:semiHidden/>
    <w:unhideWhenUsed/>
    <w:rsid w:val="0061754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rsid w:val="0027607F"/>
    <w:pPr>
      <w:autoSpaceDE w:val="0"/>
      <w:autoSpaceDN w:val="0"/>
      <w:adjustRightInd w:val="0"/>
    </w:pPr>
    <w:rPr>
      <w:rFonts w:ascii="Cordia New" w:eastAsia="Calibri" w:hAnsi="Cordia New" w:cs="Cordia New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unhideWhenUsed/>
    <w:rsid w:val="00E90A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90AA8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90AA8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E90AA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90AA8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53478C"/>
    <w:rPr>
      <w:rFonts w:ascii="Arial" w:hAnsi="Arial"/>
      <w:sz w:val="18"/>
      <w:szCs w:val="22"/>
    </w:rPr>
  </w:style>
  <w:style w:type="character" w:styleId="FootnoteReference">
    <w:name w:val="footnote reference"/>
    <w:aliases w:val="fr"/>
    <w:basedOn w:val="DefaultParagraphFont"/>
    <w:semiHidden/>
    <w:unhideWhenUsed/>
    <w:rsid w:val="00640477"/>
    <w:rPr>
      <w:vertAlign w:val="superscript"/>
    </w:rPr>
  </w:style>
  <w:style w:type="character" w:customStyle="1" w:styleId="shorttext1">
    <w:name w:val="short_text1"/>
    <w:basedOn w:val="DefaultParagraphFont"/>
    <w:uiPriority w:val="99"/>
    <w:rsid w:val="0025721E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25721E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25721E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25721E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25721E"/>
    <w:rPr>
      <w:rFonts w:cs="Times New Roman"/>
    </w:rPr>
  </w:style>
  <w:style w:type="paragraph" w:customStyle="1" w:styleId="AccountingPolicy">
    <w:name w:val="Accounting Policy"/>
    <w:basedOn w:val="Normal"/>
    <w:link w:val="AccountingPolicyChar1"/>
    <w:rsid w:val="0025721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25721E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25721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25721E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25721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25721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25721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25721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25721E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25721E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25721E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25721E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25721E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25721E"/>
    <w:rPr>
      <w:rFonts w:ascii="Univers 45 Light" w:eastAsia="Times New Roman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25721E"/>
    <w:rPr>
      <w:i/>
      <w:iCs/>
    </w:rPr>
  </w:style>
  <w:style w:type="character" w:customStyle="1" w:styleId="apple-converted-space">
    <w:name w:val="apple-converted-space"/>
    <w:basedOn w:val="DefaultParagraphFont"/>
    <w:rsid w:val="0025721E"/>
  </w:style>
  <w:style w:type="paragraph" w:customStyle="1" w:styleId="TableParagraph">
    <w:name w:val="Table Paragraph"/>
    <w:basedOn w:val="Normal"/>
    <w:uiPriority w:val="1"/>
    <w:qFormat/>
    <w:rsid w:val="0025721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25721E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25721E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18">
    <w:name w:val="Pa18"/>
    <w:basedOn w:val="Normal"/>
    <w:next w:val="Normal"/>
    <w:uiPriority w:val="99"/>
    <w:rsid w:val="002572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2572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25721E"/>
    <w:rPr>
      <w:rFonts w:ascii="Book Antiqua" w:eastAsia="Times New Roman" w:hAnsi="Book Antiqua" w:cs="Times New Roman"/>
      <w:szCs w:val="22"/>
    </w:rPr>
  </w:style>
  <w:style w:type="paragraph" w:customStyle="1" w:styleId="zDistnHeader">
    <w:name w:val="zDistnHeader"/>
    <w:basedOn w:val="Normal"/>
    <w:next w:val="Normal"/>
    <w:rsid w:val="0081481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Times New Roman" w:hAnsi="Times New Roman"/>
      <w:sz w:val="22"/>
      <w:szCs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9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3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1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4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6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6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2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1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9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7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3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5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1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3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0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7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8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15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8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1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5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4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2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0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9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6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7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9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4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2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3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3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7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9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5EB6338-0271-4BFE-9375-3AFE592075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5</TotalTime>
  <Pages>19</Pages>
  <Words>3356</Words>
  <Characters>19135</Characters>
  <Application>Microsoft Office Word</Application>
  <DocSecurity>0</DocSecurity>
  <Lines>159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22447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Jutatouch, Ohpassatchakul</dc:creator>
  <cp:keywords/>
  <cp:lastModifiedBy>Sopha Thammachuenruthai</cp:lastModifiedBy>
  <cp:revision>6</cp:revision>
  <cp:lastPrinted>2020-05-12T12:59:00Z</cp:lastPrinted>
  <dcterms:created xsi:type="dcterms:W3CDTF">2020-07-30T09:28:00Z</dcterms:created>
  <dcterms:modified xsi:type="dcterms:W3CDTF">2020-07-31T06:49:00Z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