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4D487B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4D487B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4D487B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4D487B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4D487B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4D487B">
        <w:tc>
          <w:tcPr>
            <w:tcW w:w="1188" w:type="dxa"/>
          </w:tcPr>
          <w:p w14:paraId="65563BAE" w14:textId="082E048A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3E5733F2" w14:textId="77777777" w:rsidTr="004D487B">
        <w:tc>
          <w:tcPr>
            <w:tcW w:w="1188" w:type="dxa"/>
          </w:tcPr>
          <w:p w14:paraId="3C5B395F" w14:textId="49F0C82A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12B4D4DF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737E2" w:rsidRPr="009566C2" w14:paraId="6A4E8F49" w14:textId="77777777" w:rsidTr="004D487B">
        <w:tc>
          <w:tcPr>
            <w:tcW w:w="1188" w:type="dxa"/>
          </w:tcPr>
          <w:p w14:paraId="3270A8F3" w14:textId="53D8D700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1B2EDA72" w14:textId="77777777" w:rsidTr="004D487B">
        <w:tc>
          <w:tcPr>
            <w:tcW w:w="1188" w:type="dxa"/>
          </w:tcPr>
          <w:p w14:paraId="62DBC6B9" w14:textId="2E68327E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  <w:shd w:val="clear" w:color="auto" w:fill="auto"/>
          </w:tcPr>
          <w:p w14:paraId="246393EE" w14:textId="77777777" w:rsidR="005737E2" w:rsidRPr="00463144" w:rsidRDefault="005737E2" w:rsidP="005737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4631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5737E2" w:rsidRPr="009566C2" w14:paraId="2C507E7C" w14:textId="77777777" w:rsidTr="004D487B">
        <w:tc>
          <w:tcPr>
            <w:tcW w:w="1188" w:type="dxa"/>
          </w:tcPr>
          <w:p w14:paraId="6F7EF7BE" w14:textId="52411695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74F313EE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EF5A47" w:rsidRPr="009566C2" w14:paraId="31E22F3F" w14:textId="77777777" w:rsidTr="004D487B">
        <w:tc>
          <w:tcPr>
            <w:tcW w:w="1188" w:type="dxa"/>
          </w:tcPr>
          <w:p w14:paraId="6B486350" w14:textId="1273BFC9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316EF2B" w14:textId="7AAFEF84" w:rsidR="00EF5A47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EF5A47" w:rsidRPr="009566C2" w14:paraId="4EA119E7" w14:textId="77777777" w:rsidTr="004D487B">
        <w:tc>
          <w:tcPr>
            <w:tcW w:w="1188" w:type="dxa"/>
          </w:tcPr>
          <w:p w14:paraId="2711199D" w14:textId="4EA652E0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56106936" w14:textId="1B417835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F5A47" w:rsidRPr="009566C2" w14:paraId="4F037D36" w14:textId="77777777" w:rsidTr="004D487B">
        <w:tc>
          <w:tcPr>
            <w:tcW w:w="1188" w:type="dxa"/>
          </w:tcPr>
          <w:p w14:paraId="156B923B" w14:textId="5DD5B7C7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345" w:type="dxa"/>
          </w:tcPr>
          <w:p w14:paraId="5AD596B5" w14:textId="77777777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F5A47" w:rsidRPr="009566C2" w14:paraId="4050D0C7" w14:textId="77777777" w:rsidTr="004D487B">
        <w:tc>
          <w:tcPr>
            <w:tcW w:w="1188" w:type="dxa"/>
          </w:tcPr>
          <w:p w14:paraId="53E76A31" w14:textId="2401373B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6FE1B104" w14:textId="77777777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6314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2922FA26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1F68A6">
        <w:rPr>
          <w:rFonts w:ascii="Angsana New" w:hAnsi="Angsana New"/>
          <w:sz w:val="30"/>
          <w:szCs w:val="30"/>
          <w:cs/>
        </w:rPr>
        <w:t>วันที</w:t>
      </w:r>
      <w:r w:rsidR="00F028E1" w:rsidRPr="001F68A6">
        <w:rPr>
          <w:rFonts w:ascii="Angsana New" w:hAnsi="Angsana New" w:hint="cs"/>
          <w:sz w:val="30"/>
          <w:szCs w:val="30"/>
          <w:cs/>
        </w:rPr>
        <w:t xml:space="preserve">่ </w:t>
      </w:r>
      <w:r w:rsidR="001F68A6" w:rsidRPr="001F68A6">
        <w:rPr>
          <w:rFonts w:ascii="Angsana New" w:hAnsi="Angsana New"/>
          <w:sz w:val="30"/>
          <w:szCs w:val="30"/>
        </w:rPr>
        <w:t>6</w:t>
      </w:r>
      <w:r w:rsidR="008E5BF2" w:rsidRPr="001F68A6">
        <w:rPr>
          <w:rFonts w:ascii="Angsana New" w:hAnsi="Angsana New"/>
          <w:sz w:val="30"/>
          <w:szCs w:val="30"/>
        </w:rPr>
        <w:t xml:space="preserve"> </w:t>
      </w:r>
      <w:r w:rsidR="008E5BF2" w:rsidRPr="001F68A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D0D6C" w:rsidRPr="001F68A6">
        <w:rPr>
          <w:rFonts w:ascii="Angsana New" w:hAnsi="Angsana New"/>
          <w:sz w:val="30"/>
          <w:szCs w:val="30"/>
        </w:rPr>
        <w:t>2563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6237E6DA" w:rsidR="00A506AB" w:rsidRPr="00537948" w:rsidRDefault="00051F2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537948">
        <w:rPr>
          <w:rFonts w:ascii="Angsana New" w:hAnsi="Angsana New" w:cs="Angsana New"/>
          <w:cs/>
        </w:rPr>
        <w:t>ผลิตเพลารถกระบะและที่รองแหนบรถบรรทุก</w:t>
      </w:r>
      <w:r w:rsidR="00922686" w:rsidRPr="00537948">
        <w:rPr>
          <w:rFonts w:ascii="Angsana New" w:hAnsi="Angsana New" w:cs="Angsana New"/>
          <w:cs/>
        </w:rPr>
        <w:t xml:space="preserve"> </w:t>
      </w:r>
      <w:r w:rsidR="00183A2B" w:rsidRPr="00537948">
        <w:rPr>
          <w:rFonts w:ascii="Angsana New" w:hAnsi="Angsana New" w:cs="Angsana New"/>
          <w:cs/>
        </w:rPr>
        <w:t>รายละเอียดของ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1" w:name="_Hlk35076687"/>
      <w:r w:rsidR="0078463D" w:rsidRPr="00537948">
        <w:rPr>
          <w:rFonts w:ascii="Angsana New" w:hAnsi="Angsana New" w:cs="Angsana New"/>
          <w:lang w:val="en-US"/>
        </w:rPr>
        <w:t>3</w:t>
      </w:r>
      <w:r w:rsidR="009D0D6C">
        <w:rPr>
          <w:rFonts w:ascii="Angsana New" w:hAnsi="Angsana New" w:cs="Angsana New"/>
          <w:lang w:val="en-US"/>
        </w:rPr>
        <w:t>0</w:t>
      </w:r>
      <w:r w:rsidR="0078463D" w:rsidRPr="00537948">
        <w:rPr>
          <w:rFonts w:ascii="Angsana New" w:hAnsi="Angsana New" w:cs="Angsana New"/>
          <w:lang w:val="en-US"/>
        </w:rPr>
        <w:t xml:space="preserve"> </w:t>
      </w:r>
      <w:r w:rsidR="009D0D6C">
        <w:rPr>
          <w:rFonts w:ascii="Angsana New" w:hAnsi="Angsana New" w:cs="Angsana New" w:hint="cs"/>
          <w:cs/>
          <w:lang w:val="en-US"/>
        </w:rPr>
        <w:t>มิถุนายน</w:t>
      </w:r>
      <w:r w:rsidR="00736B35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9D0D6C">
        <w:rPr>
          <w:rFonts w:ascii="Angsana New" w:hAnsi="Angsana New" w:cs="Angsana New"/>
          <w:lang w:val="en-US"/>
        </w:rPr>
        <w:t>2563</w:t>
      </w:r>
      <w:r w:rsidR="00E47713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1"/>
      <w:r w:rsidR="0078463D" w:rsidRPr="00537948">
        <w:rPr>
          <w:rFonts w:ascii="Angsana New" w:hAnsi="Angsana New" w:cs="Angsana New" w:hint="cs"/>
          <w:cs/>
        </w:rPr>
        <w:t xml:space="preserve">และ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EF17C3" w:rsidRPr="00537948">
        <w:rPr>
          <w:rFonts w:ascii="Angsana New" w:hAnsi="Angsana New" w:cs="Angsana New"/>
          <w:lang w:val="en-US"/>
        </w:rPr>
        <w:t>2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5737E2">
        <w:rPr>
          <w:rFonts w:ascii="Angsana New" w:hAnsi="Angsana New" w:cs="Angsana New"/>
          <w:lang w:val="en-US"/>
        </w:rPr>
        <w:t>4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54BBC" w:rsidRPr="00537948">
        <w:rPr>
          <w:rFonts w:ascii="Angsana New" w:hAnsi="Angsana New" w:cs="Angsana New" w:hint="cs"/>
          <w:cs/>
          <w:lang w:val="en-US"/>
        </w:rPr>
        <w:t>และ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737E2">
        <w:rPr>
          <w:rFonts w:ascii="Angsana New" w:hAnsi="Angsana New" w:cs="Angsana New"/>
          <w:lang w:val="en-US"/>
        </w:rPr>
        <w:t>5</w:t>
      </w:r>
    </w:p>
    <w:p w14:paraId="44704A42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8B98416" w14:textId="77777777" w:rsidR="00A506AB" w:rsidRPr="00537948" w:rsidRDefault="00A506AB" w:rsidP="00A506AB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00D05E6" w14:textId="77777777" w:rsidR="00A506AB" w:rsidRPr="00537948" w:rsidRDefault="00A506AB" w:rsidP="00A50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>(ก)</w:t>
      </w: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14:paraId="3EA83474" w14:textId="77777777" w:rsidR="00A506AB" w:rsidRPr="00537948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3794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5F10F32" w14:textId="1B761355" w:rsidR="00A506AB" w:rsidRPr="00537948" w:rsidRDefault="00525431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 w:hint="cs"/>
          <w:sz w:val="30"/>
          <w:szCs w:val="30"/>
          <w:cs/>
        </w:rPr>
        <w:t>แบบย่อ</w:t>
      </w:r>
      <w:r w:rsidRPr="00537948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</w:p>
    <w:p w14:paraId="1BE0CED4" w14:textId="77777777" w:rsidR="000C164D" w:rsidRPr="00537948" w:rsidRDefault="000C164D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6B5071" w14:textId="7D8D747C" w:rsidR="00A506AB" w:rsidRPr="00537948" w:rsidRDefault="00A506A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78463D" w:rsidRPr="00537948">
        <w:rPr>
          <w:rFonts w:ascii="Angsana New" w:hAnsi="Angsana New"/>
          <w:sz w:val="30"/>
          <w:szCs w:val="30"/>
        </w:rPr>
        <w:t>2</w:t>
      </w:r>
    </w:p>
    <w:p w14:paraId="21F9C616" w14:textId="77777777" w:rsidR="0003172B" w:rsidRPr="00537948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30F4F7" w14:textId="77777777" w:rsidR="0003172B" w:rsidRPr="00537948" w:rsidRDefault="0003172B" w:rsidP="000317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537948">
        <w:rPr>
          <w:rFonts w:ascii="Angsana New" w:hAnsi="Angsana New" w:hint="cs"/>
          <w:sz w:val="30"/>
          <w:szCs w:val="30"/>
        </w:rPr>
        <w:t xml:space="preserve">16 </w:t>
      </w:r>
      <w:r w:rsidRPr="0053794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 xml:space="preserve">สัญญาเช่า </w:t>
      </w:r>
      <w:r w:rsidRPr="00537948">
        <w:rPr>
          <w:rFonts w:ascii="Angsana New" w:hAnsi="Angsana New" w:hint="cs"/>
          <w:sz w:val="30"/>
          <w:szCs w:val="30"/>
          <w:cs/>
        </w:rPr>
        <w:t>(</w:t>
      </w:r>
      <w:r w:rsidRPr="00537948">
        <w:rPr>
          <w:rFonts w:ascii="Angsana New" w:hAnsi="Angsana New" w:hint="cs"/>
          <w:sz w:val="30"/>
          <w:szCs w:val="30"/>
        </w:rPr>
        <w:t>TFRS 16</w:t>
      </w:r>
      <w:r w:rsidRPr="00537948">
        <w:rPr>
          <w:rFonts w:ascii="Angsana New" w:hAnsi="Angsana New" w:hint="cs"/>
          <w:sz w:val="30"/>
          <w:szCs w:val="30"/>
          <w:cs/>
        </w:rPr>
        <w:t>)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="005950C3" w:rsidRPr="00537948">
        <w:rPr>
          <w:rFonts w:ascii="Angsana New" w:hAnsi="Angsana New" w:hint="cs"/>
          <w:sz w:val="30"/>
          <w:szCs w:val="30"/>
          <w:cs/>
        </w:rPr>
        <w:t>ไม่มีผลกระทบต่องบการเงินอย่างมีสาระสำคัญ</w:t>
      </w:r>
    </w:p>
    <w:p w14:paraId="1F325956" w14:textId="77777777" w:rsidR="0003172B" w:rsidRPr="0003172B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999F528" w14:textId="505AD728" w:rsidR="002D5CC2" w:rsidRPr="00E758CC" w:rsidRDefault="000C164D" w:rsidP="00221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D5CC2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(</w:t>
      </w:r>
      <w:r w:rsidR="00495876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</w:t>
      </w:r>
      <w:r w:rsidR="005705B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22186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21865"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D645FB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="006B3DEE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ใช้วิจารณญาณ</w:t>
      </w:r>
      <w:r w:rsidR="00230FF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155450" w:rsidRPr="001554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การประมาณกา</w:t>
      </w:r>
      <w:r w:rsidR="0043505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</w:t>
      </w:r>
      <w:r w:rsid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และ</w:t>
      </w:r>
      <w:r w:rsidR="00230FF0" w:rsidRP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นโยบายการบัญชี</w:t>
      </w:r>
    </w:p>
    <w:p w14:paraId="525EF338" w14:textId="77777777" w:rsidR="00020DA6" w:rsidRPr="006C0408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A59692" w14:textId="72B30033" w:rsidR="00D85C82" w:rsidRDefault="00D85C82" w:rsidP="00BA6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2562 </w:t>
      </w:r>
      <w:r w:rsidRPr="00E867C2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9C5B46">
        <w:rPr>
          <w:rFonts w:ascii="Angsana New" w:hAnsi="Angsana New"/>
          <w:sz w:val="30"/>
          <w:szCs w:val="30"/>
        </w:rPr>
        <w:t>2019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C</w:t>
      </w:r>
      <w:r w:rsidR="00BB473C">
        <w:rPr>
          <w:rFonts w:ascii="Angsana New" w:hAnsi="Angsana New"/>
          <w:sz w:val="30"/>
          <w:szCs w:val="30"/>
        </w:rPr>
        <w:t>OVID</w:t>
      </w:r>
      <w:r w:rsidRPr="00E867C2">
        <w:rPr>
          <w:rFonts w:ascii="Angsana New" w:hAnsi="Angsana New"/>
          <w:sz w:val="30"/>
          <w:szCs w:val="30"/>
        </w:rPr>
        <w:t>-</w:t>
      </w:r>
      <w:r w:rsidRPr="00E867C2">
        <w:rPr>
          <w:rFonts w:ascii="Angsana New" w:hAnsi="Angsana New"/>
          <w:sz w:val="30"/>
          <w:szCs w:val="30"/>
          <w:cs/>
        </w:rPr>
        <w:t>19)</w:t>
      </w:r>
    </w:p>
    <w:p w14:paraId="0ED47701" w14:textId="77777777" w:rsidR="00466187" w:rsidRDefault="00466187" w:rsidP="00466187">
      <w:pPr>
        <w:pStyle w:val="AccountingPolicy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EC4075C" w14:textId="7BE4C4CD" w:rsidR="00466187" w:rsidRPr="00466187" w:rsidRDefault="00466187" w:rsidP="00466187">
      <w:pPr>
        <w:pStyle w:val="AccountingPolicy"/>
        <w:ind w:left="540" w:firstLine="0"/>
        <w:jc w:val="thaiDistribute"/>
        <w:rPr>
          <w:rFonts w:ascii="Angsana New" w:hAnsi="Angsana New"/>
          <w:color w:val="auto"/>
          <w:sz w:val="30"/>
          <w:szCs w:val="30"/>
        </w:rPr>
      </w:pPr>
      <w:r w:rsidRPr="00EE6DC5">
        <w:rPr>
          <w:rFonts w:ascii="Angsana New" w:hAnsi="Angsana New" w:hint="cs"/>
          <w:color w:val="auto"/>
          <w:spacing w:val="6"/>
          <w:sz w:val="30"/>
          <w:szCs w:val="30"/>
          <w:cs/>
        </w:rPr>
        <w:t xml:space="preserve">ในระหว่างปี </w:t>
      </w:r>
      <w:r w:rsidRPr="00EE6DC5">
        <w:rPr>
          <w:rFonts w:ascii="Angsana New" w:hAnsi="Angsana New" w:hint="cs"/>
          <w:color w:val="auto"/>
          <w:spacing w:val="6"/>
          <w:sz w:val="30"/>
          <w:szCs w:val="30"/>
        </w:rPr>
        <w:t xml:space="preserve">2563 </w:t>
      </w:r>
      <w:r w:rsidRPr="00EE6DC5">
        <w:rPr>
          <w:rFonts w:ascii="Angsana New" w:hAnsi="Angsana New" w:hint="cs"/>
          <w:color w:val="auto"/>
          <w:spacing w:val="6"/>
          <w:sz w:val="30"/>
          <w:szCs w:val="30"/>
          <w:cs/>
        </w:rPr>
        <w:t>การดำเนินธุรกิจของกลุ่มบริษัทได้รับผลกระทบจากการแพร่ระบาดของโรคติดเชื้อไวรัสโคโร</w:t>
      </w:r>
      <w:r w:rsidRPr="00466187">
        <w:rPr>
          <w:rFonts w:ascii="Angsana New" w:hAnsi="Angsana New" w:hint="cs"/>
          <w:color w:val="auto"/>
          <w:sz w:val="30"/>
          <w:szCs w:val="30"/>
          <w:cs/>
        </w:rPr>
        <w:t xml:space="preserve">นา </w:t>
      </w:r>
      <w:r w:rsidRPr="00466187">
        <w:rPr>
          <w:rFonts w:ascii="Angsana New" w:hAnsi="Angsana New" w:hint="cs"/>
          <w:color w:val="auto"/>
          <w:sz w:val="30"/>
          <w:szCs w:val="30"/>
        </w:rPr>
        <w:t xml:space="preserve">2019 (Covid-19)  </w:t>
      </w:r>
      <w:r w:rsidRPr="00466187">
        <w:rPr>
          <w:rFonts w:ascii="Angsana New" w:hAnsi="Angsana New" w:hint="cs"/>
          <w:color w:val="auto"/>
          <w:sz w:val="30"/>
          <w:szCs w:val="30"/>
          <w:cs/>
        </w:rPr>
        <w:t xml:space="preserve">ซึ่งทำให้ยอดขายลดลงมีนัยสำคัญ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 </w:t>
      </w:r>
      <w:r w:rsidR="00674F5F" w:rsidRPr="00674F5F">
        <w:rPr>
          <w:rFonts w:ascii="Angsana New" w:hAnsi="Angsana New" w:hint="cs"/>
          <w:color w:val="auto"/>
          <w:sz w:val="30"/>
          <w:szCs w:val="30"/>
          <w:cs/>
        </w:rPr>
        <w:t>รวมทั้งการปรับขั้นตอนการดำเนินงาน</w:t>
      </w:r>
      <w:r w:rsidR="00674F5F" w:rsidRPr="00674F5F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674F5F" w:rsidRPr="00466187">
        <w:rPr>
          <w:rFonts w:ascii="Angsana New" w:hAnsi="Angsana New" w:hint="cs"/>
          <w:color w:val="auto"/>
          <w:sz w:val="30"/>
          <w:szCs w:val="30"/>
          <w:cs/>
        </w:rPr>
        <w:t>การปรับลดค่าใช้จ่ายและต้นทุนอื่นๆ</w:t>
      </w:r>
    </w:p>
    <w:p w14:paraId="2E8E0FBE" w14:textId="77777777" w:rsidR="00D85C82" w:rsidRPr="00466187" w:rsidRDefault="00D85C82" w:rsidP="0046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EC86A" w14:textId="4B0E799A" w:rsidR="00D85C82" w:rsidRPr="00E867C2" w:rsidRDefault="00D85C82" w:rsidP="00BA6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E867C2">
        <w:rPr>
          <w:rFonts w:ascii="Angsana New" w:hAnsi="Angsana New"/>
          <w:sz w:val="30"/>
          <w:szCs w:val="30"/>
          <w:cs/>
        </w:rPr>
        <w:t xml:space="preserve">วันที่ </w:t>
      </w:r>
      <w:r w:rsidRPr="00E867C2">
        <w:rPr>
          <w:rFonts w:ascii="Angsana New" w:hAnsi="Angsana New"/>
          <w:sz w:val="30"/>
          <w:szCs w:val="30"/>
        </w:rPr>
        <w:t>3</w:t>
      </w:r>
      <w:r w:rsidR="006C0408">
        <w:rPr>
          <w:rFonts w:ascii="Angsana New" w:hAnsi="Angsana New"/>
          <w:sz w:val="30"/>
          <w:szCs w:val="30"/>
        </w:rPr>
        <w:t>0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/>
          <w:sz w:val="30"/>
          <w:szCs w:val="30"/>
          <w:cs/>
        </w:rPr>
        <w:t>ม</w:t>
      </w:r>
      <w:r w:rsidR="006C0408">
        <w:rPr>
          <w:rFonts w:ascii="Angsana New" w:hAnsi="Angsana New" w:hint="cs"/>
          <w:sz w:val="30"/>
          <w:szCs w:val="30"/>
          <w:cs/>
        </w:rPr>
        <w:t>ิถุนายน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2563 </w:t>
      </w:r>
      <w:r w:rsidRPr="00E867C2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="003F14AD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2019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COVID</w:t>
      </w:r>
      <w:r>
        <w:rPr>
          <w:rFonts w:ascii="Angsana New" w:hAnsi="Angsana New"/>
          <w:sz w:val="30"/>
          <w:szCs w:val="30"/>
        </w:rPr>
        <w:t>-19</w:t>
      </w:r>
      <w:r w:rsidRPr="00E867C2">
        <w:rPr>
          <w:rFonts w:ascii="Angsana New" w:hAnsi="Angsana New"/>
          <w:sz w:val="30"/>
          <w:szCs w:val="30"/>
          <w:cs/>
        </w:rPr>
        <w:t>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14:paraId="3B5B3C8F" w14:textId="77777777" w:rsidR="00D85C82" w:rsidRPr="006C0408" w:rsidRDefault="00D85C82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2F20AD" w14:textId="77777777" w:rsidR="00D85C82" w:rsidRPr="00701C01" w:rsidRDefault="00D85C82" w:rsidP="00701C0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1C01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490567CF" w14:textId="77777777" w:rsidR="00D85C82" w:rsidRPr="006C0408" w:rsidRDefault="00D85C82" w:rsidP="00D85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F6C5DAB" w14:textId="77777777" w:rsidR="00D85C82" w:rsidRPr="00E867C2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Simplified approach)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โดยใช้ข้อมูล</w:t>
      </w:r>
      <w:r w:rsidRPr="00E867C2">
        <w:rPr>
          <w:rFonts w:ascii="Angsana New" w:hAnsi="Angsana New"/>
          <w:sz w:val="30"/>
          <w:szCs w:val="30"/>
        </w:rPr>
        <w:t xml:space="preserve">             </w:t>
      </w:r>
      <w:r w:rsidRPr="00E867C2">
        <w:rPr>
          <w:rFonts w:ascii="Angsana New" w:hAnsi="Angsana New" w:hint="cs"/>
          <w:sz w:val="30"/>
          <w:szCs w:val="30"/>
          <w:cs/>
        </w:rPr>
        <w:t>ผลขาดทุนด้านเครดิตในอดีตมาพิจารณาอัตราการสูญเสีย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loss rate)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867C2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E867C2">
        <w:rPr>
          <w:rFonts w:ascii="Angsana New" w:hAnsi="Angsana New"/>
          <w:sz w:val="30"/>
          <w:szCs w:val="30"/>
        </w:rPr>
        <w:t xml:space="preserve">(Forward-looking information) </w:t>
      </w:r>
      <w:r w:rsidRPr="00E867C2">
        <w:rPr>
          <w:rFonts w:ascii="Angsana New" w:hAnsi="Angsana New"/>
          <w:sz w:val="30"/>
          <w:szCs w:val="30"/>
          <w:cs/>
        </w:rPr>
        <w:t>มา</w:t>
      </w:r>
      <w:r w:rsidRPr="00E867C2">
        <w:rPr>
          <w:rFonts w:ascii="Angsana New" w:hAnsi="Angsana New" w:hint="cs"/>
          <w:sz w:val="30"/>
          <w:szCs w:val="30"/>
          <w:cs/>
        </w:rPr>
        <w:t>พิจารณา</w:t>
      </w:r>
    </w:p>
    <w:p w14:paraId="2B52516C" w14:textId="77777777" w:rsidR="00D85C82" w:rsidRPr="006C0408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00A7015" w14:textId="0F99682B" w:rsidR="00D85C82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เลือก</w:t>
      </w:r>
      <w:r w:rsidRPr="00E867C2">
        <w:rPr>
          <w:rFonts w:ascii="Angsana New" w:hAnsi="Angsana New"/>
          <w:sz w:val="30"/>
          <w:szCs w:val="30"/>
          <w:cs/>
        </w:rPr>
        <w:t>ไม่นำข้อมูล</w:t>
      </w:r>
      <w:r w:rsidRPr="00E867C2">
        <w:rPr>
          <w:rFonts w:ascii="Angsana New" w:hAnsi="Angsana New" w:hint="cs"/>
          <w:sz w:val="30"/>
          <w:szCs w:val="30"/>
          <w:cs/>
        </w:rPr>
        <w:t xml:space="preserve">สถานการณ์ </w:t>
      </w:r>
      <w:r w:rsidRPr="00E867C2">
        <w:rPr>
          <w:rFonts w:ascii="Angsana New" w:hAnsi="Angsana New"/>
          <w:sz w:val="30"/>
          <w:szCs w:val="30"/>
        </w:rPr>
        <w:t>COVID-19</w:t>
      </w:r>
      <w:r w:rsidRPr="00E867C2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Pr="00E867C2">
        <w:rPr>
          <w:rFonts w:ascii="Angsana New" w:hAnsi="Angsana New" w:hint="cs"/>
          <w:sz w:val="30"/>
          <w:szCs w:val="30"/>
          <w:cs/>
        </w:rPr>
        <w:t>ขอ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E867C2">
        <w:rPr>
          <w:rFonts w:ascii="Angsana New" w:hAnsi="Angsana New"/>
          <w:sz w:val="30"/>
          <w:szCs w:val="30"/>
          <w:cs/>
        </w:rPr>
        <w:t>ค่าความนิยม</w:t>
      </w:r>
    </w:p>
    <w:p w14:paraId="0B3DE7C8" w14:textId="60F192EF" w:rsidR="001E5EAB" w:rsidRPr="006C0408" w:rsidRDefault="001E5EAB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458EC7EC" w14:textId="2A8FA65A" w:rsidR="006F0CBF" w:rsidRPr="006F0CBF" w:rsidRDefault="006F0CBF" w:rsidP="006F0CB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6F0CBF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1198832D" w14:textId="77777777" w:rsidR="006F0CBF" w:rsidRPr="006C0408" w:rsidRDefault="006F0CBF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E9ECC44" w14:textId="6B9B4419" w:rsidR="001E5EAB" w:rsidRDefault="006F0CBF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F0CBF">
        <w:rPr>
          <w:rFonts w:ascii="Angsana New" w:hAnsi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ณ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วันที่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>3</w:t>
      </w:r>
      <w:r w:rsidR="006C0408">
        <w:rPr>
          <w:rFonts w:ascii="Angsana New" w:hAnsi="Angsana New"/>
          <w:sz w:val="30"/>
          <w:szCs w:val="30"/>
        </w:rPr>
        <w:t>0</w:t>
      </w:r>
      <w:r w:rsidRPr="006F0CBF">
        <w:rPr>
          <w:rFonts w:ascii="Angsana New" w:hAnsi="Angsana New"/>
          <w:sz w:val="30"/>
          <w:szCs w:val="30"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ม</w:t>
      </w:r>
      <w:r w:rsidR="006C0408">
        <w:rPr>
          <w:rFonts w:ascii="Angsana New" w:hAnsi="Angsana New" w:hint="cs"/>
          <w:sz w:val="30"/>
          <w:szCs w:val="30"/>
          <w:cs/>
        </w:rPr>
        <w:t>ิถุนายน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 xml:space="preserve">2563 </w:t>
      </w:r>
      <w:r w:rsidRPr="006F0CBF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ณ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วันที่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 xml:space="preserve">1 </w:t>
      </w:r>
      <w:r w:rsidRPr="006F0CBF">
        <w:rPr>
          <w:rFonts w:ascii="Angsana New" w:hAnsi="Angsana New" w:hint="cs"/>
          <w:sz w:val="30"/>
          <w:szCs w:val="30"/>
          <w:cs/>
        </w:rPr>
        <w:t>มกราคม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>2563</w:t>
      </w:r>
    </w:p>
    <w:p w14:paraId="7B7A92EB" w14:textId="77777777" w:rsidR="00D85C82" w:rsidRPr="006C0408" w:rsidRDefault="00D85C82" w:rsidP="00D85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70A3DCB" w14:textId="77777777" w:rsidR="00466187" w:rsidRDefault="0046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2863318A" w14:textId="65916CDD" w:rsidR="00D85C82" w:rsidRPr="00701C01" w:rsidRDefault="00D85C82" w:rsidP="00701C0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01C01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ภาษีเงินได้รอการตัดบัญชี</w:t>
      </w:r>
    </w:p>
    <w:p w14:paraId="007051D4" w14:textId="77777777" w:rsidR="00D85C82" w:rsidRPr="006C0408" w:rsidRDefault="00D85C82" w:rsidP="00D85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7FCB9F9" w14:textId="0D6F6574" w:rsidR="00524E0B" w:rsidRDefault="00D85C82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B3E82">
        <w:rPr>
          <w:rFonts w:ascii="Angsana New" w:hAnsi="Angsana New"/>
          <w:sz w:val="30"/>
          <w:szCs w:val="30"/>
          <w:cs/>
        </w:rPr>
        <w:t>กลุ่มบริษัท</w:t>
      </w:r>
      <w:r w:rsidRPr="00AB3E82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AB3E82">
        <w:rPr>
          <w:rFonts w:ascii="Angsana New" w:hAnsi="Angsana New"/>
          <w:sz w:val="30"/>
          <w:szCs w:val="30"/>
          <w:cs/>
        </w:rPr>
        <w:t xml:space="preserve"> </w:t>
      </w:r>
      <w:r w:rsidRPr="00AB3E82">
        <w:rPr>
          <w:rFonts w:ascii="Angsana New" w:hAnsi="Angsana New"/>
          <w:sz w:val="30"/>
          <w:szCs w:val="30"/>
        </w:rPr>
        <w:t xml:space="preserve">COVID-19 </w:t>
      </w:r>
      <w:r w:rsidRPr="00AB3E82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AB3E82">
        <w:rPr>
          <w:rFonts w:ascii="Angsana New" w:hAnsi="Angsana New"/>
          <w:sz w:val="30"/>
          <w:szCs w:val="30"/>
        </w:rPr>
        <w:t>3</w:t>
      </w:r>
      <w:r w:rsidR="006C0408">
        <w:rPr>
          <w:rFonts w:ascii="Angsana New" w:hAnsi="Angsana New"/>
          <w:sz w:val="30"/>
          <w:szCs w:val="30"/>
        </w:rPr>
        <w:t>0</w:t>
      </w:r>
      <w:r w:rsidRPr="00AB3E82">
        <w:rPr>
          <w:rFonts w:ascii="Angsana New" w:hAnsi="Angsana New"/>
          <w:sz w:val="30"/>
          <w:szCs w:val="30"/>
        </w:rPr>
        <w:t xml:space="preserve"> </w:t>
      </w:r>
      <w:r w:rsidR="006C0408">
        <w:rPr>
          <w:rFonts w:ascii="Angsana New" w:hAnsi="Angsana New" w:hint="cs"/>
          <w:sz w:val="30"/>
          <w:szCs w:val="30"/>
          <w:cs/>
        </w:rPr>
        <w:t>มิถุนายน</w:t>
      </w:r>
      <w:r w:rsidRPr="00AB3E82">
        <w:rPr>
          <w:rFonts w:ascii="Angsana New" w:hAnsi="Angsana New"/>
          <w:sz w:val="30"/>
          <w:szCs w:val="30"/>
          <w:cs/>
        </w:rPr>
        <w:t xml:space="preserve"> </w:t>
      </w:r>
      <w:r w:rsidRPr="00AB3E82">
        <w:rPr>
          <w:rFonts w:ascii="Angsana New" w:hAnsi="Angsana New"/>
          <w:sz w:val="30"/>
          <w:szCs w:val="30"/>
        </w:rPr>
        <w:t>2563</w:t>
      </w:r>
    </w:p>
    <w:p w14:paraId="0593D72E" w14:textId="77777777" w:rsidR="00E73630" w:rsidRDefault="00E73630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>
        <w:rPr>
          <w:rFonts w:ascii="Angsana New" w:hAnsi="Angsana New" w:cs="Angsana New" w:hint="cs"/>
          <w:b/>
          <w:bCs/>
          <w:cs/>
        </w:rPr>
        <w:t>3</w:t>
      </w:r>
      <w:r w:rsidR="00DE14E5" w:rsidRPr="00C4398E">
        <w:rPr>
          <w:rFonts w:ascii="Angsana New" w:hAnsi="Angsana New" w:cs="Angsana New"/>
          <w:b/>
          <w:bCs/>
          <w:cs/>
        </w:rPr>
        <w:tab/>
      </w:r>
      <w:r w:rsidR="00DD0EFA" w:rsidRPr="00DE14E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1F15E06A" w14:textId="77777777" w:rsidR="001409DC" w:rsidRPr="00C7421D" w:rsidRDefault="001409DC" w:rsidP="00880946">
      <w:pPr>
        <w:tabs>
          <w:tab w:val="clear" w:pos="227"/>
          <w:tab w:val="clear" w:pos="454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EF5C3" w14:textId="1AB9BDE2" w:rsidR="00D22E1E" w:rsidRPr="00C7421D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7421D">
        <w:rPr>
          <w:rFonts w:ascii="Angsana New" w:hAnsi="Angsana New"/>
          <w:spacing w:val="4"/>
          <w:sz w:val="30"/>
          <w:szCs w:val="30"/>
          <w:cs/>
        </w:rPr>
        <w:t>ความสัมพันธ์ที่มีกับบริษัท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 xml:space="preserve">ย่อย </w:t>
      </w:r>
      <w:r w:rsidRPr="00C7421D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>ร่วม และการร่วมค้า</w:t>
      </w:r>
      <w:r w:rsidRPr="00C7421D">
        <w:rPr>
          <w:rFonts w:ascii="Angsana New" w:hAnsi="Angsana New"/>
          <w:spacing w:val="4"/>
          <w:sz w:val="30"/>
          <w:szCs w:val="30"/>
          <w:cs/>
        </w:rPr>
        <w:t>ได้เปิดเผยในหมายเหตุข้อ</w:t>
      </w:r>
      <w:r w:rsidR="00E3236E">
        <w:rPr>
          <w:rFonts w:ascii="Angsana New" w:hAnsi="Angsana New"/>
          <w:spacing w:val="4"/>
          <w:sz w:val="30"/>
          <w:szCs w:val="30"/>
        </w:rPr>
        <w:t xml:space="preserve"> </w:t>
      </w:r>
      <w:r w:rsidR="00455C0E">
        <w:rPr>
          <w:rFonts w:ascii="Angsana New" w:hAnsi="Angsana New"/>
          <w:spacing w:val="4"/>
          <w:sz w:val="30"/>
          <w:szCs w:val="30"/>
        </w:rPr>
        <w:t>4</w:t>
      </w:r>
      <w:r w:rsidR="00C42F35" w:rsidRPr="00C7421D">
        <w:rPr>
          <w:rFonts w:ascii="Angsana New" w:hAnsi="Angsana New"/>
          <w:spacing w:val="4"/>
          <w:sz w:val="30"/>
          <w:szCs w:val="30"/>
        </w:rPr>
        <w:t xml:space="preserve"> 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455C0E">
        <w:rPr>
          <w:rFonts w:ascii="Angsana New" w:hAnsi="Angsana New"/>
          <w:spacing w:val="4"/>
          <w:sz w:val="30"/>
          <w:szCs w:val="30"/>
        </w:rPr>
        <w:t>5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2D9C073A" w14:textId="77777777" w:rsidR="009D0D6C" w:rsidRPr="00C7421D" w:rsidRDefault="009D0D6C" w:rsidP="009D0D6C">
      <w:pPr>
        <w:tabs>
          <w:tab w:val="clear" w:pos="22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CE153C" w14:textId="77D1BD4A" w:rsidR="009D0D6C" w:rsidRPr="00C7421D" w:rsidRDefault="009D0D6C" w:rsidP="009D0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421D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C7421D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บุคคลหรือกิจการที่เกี่ยวข้องกัน</w:t>
      </w:r>
      <w:r w:rsidRPr="00C7421D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Pr="00C7421D">
        <w:rPr>
          <w:rFonts w:ascii="Angsana New" w:hAnsi="Angsana New" w:hint="cs"/>
          <w:sz w:val="30"/>
          <w:szCs w:val="30"/>
          <w:cs/>
        </w:rPr>
        <w:t>เดือน</w:t>
      </w:r>
      <w:r w:rsidRPr="00C7421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C0408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7421D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51BF77B" w14:textId="77777777" w:rsidR="009D0D6C" w:rsidRDefault="009D0D6C" w:rsidP="009D0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72"/>
        <w:gridCol w:w="270"/>
        <w:gridCol w:w="900"/>
        <w:gridCol w:w="236"/>
        <w:gridCol w:w="972"/>
        <w:gridCol w:w="270"/>
        <w:gridCol w:w="974"/>
      </w:tblGrid>
      <w:tr w:rsidR="009D0D6C" w:rsidRPr="008733FB" w14:paraId="704EBA64" w14:textId="77777777" w:rsidTr="000E7215">
        <w:trPr>
          <w:trHeight w:val="87"/>
        </w:trPr>
        <w:tc>
          <w:tcPr>
            <w:tcW w:w="2340" w:type="dxa"/>
          </w:tcPr>
          <w:p w14:paraId="5CF1FF40" w14:textId="77777777" w:rsidR="009D0D6C" w:rsidRPr="006F0709" w:rsidRDefault="009D0D6C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50" w:type="dxa"/>
          </w:tcPr>
          <w:p w14:paraId="4ADA24B9" w14:textId="77777777" w:rsidR="009D0D6C" w:rsidRPr="00A56D0D" w:rsidRDefault="009D0D6C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42" w:type="dxa"/>
            <w:gridSpan w:val="3"/>
          </w:tcPr>
          <w:p w14:paraId="2DBFAB52" w14:textId="77777777" w:rsidR="009D0D6C" w:rsidRPr="008733FB" w:rsidRDefault="009D0D6C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1C21A9" w14:textId="77777777" w:rsidR="009D0D6C" w:rsidRPr="008733FB" w:rsidRDefault="009D0D6C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2B442511" w14:textId="77777777" w:rsidR="009D0D6C" w:rsidRPr="008733FB" w:rsidRDefault="009D0D6C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D6C" w:rsidRPr="008733FB" w14:paraId="27604B10" w14:textId="77777777" w:rsidTr="000E7215">
        <w:tc>
          <w:tcPr>
            <w:tcW w:w="2340" w:type="dxa"/>
          </w:tcPr>
          <w:p w14:paraId="17517788" w14:textId="77777777" w:rsidR="009D0D6C" w:rsidRPr="006F0709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2B6350C8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C1EE139" w14:textId="773371BE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B31601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601D72" w14:textId="009A0B9F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E568CA2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95E041D" w14:textId="5EE79B5B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D07751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67E53C4" w14:textId="0BA2E405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D0D6C" w:rsidRPr="008733FB" w14:paraId="5B9B955C" w14:textId="77777777" w:rsidTr="000E7215">
        <w:tc>
          <w:tcPr>
            <w:tcW w:w="2340" w:type="dxa"/>
          </w:tcPr>
          <w:p w14:paraId="342C7BE1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9994320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4" w:type="dxa"/>
            <w:gridSpan w:val="7"/>
          </w:tcPr>
          <w:p w14:paraId="77B0FB0A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0D6C" w:rsidRPr="008733FB" w14:paraId="3A1898A8" w14:textId="77777777" w:rsidTr="000E7215">
        <w:tc>
          <w:tcPr>
            <w:tcW w:w="2340" w:type="dxa"/>
          </w:tcPr>
          <w:p w14:paraId="7ABDC575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5D4D0DF1" w14:textId="77777777" w:rsidR="009D0D6C" w:rsidRPr="008733FB" w:rsidRDefault="009D0D6C" w:rsidP="009D0D6C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1CBAE1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A2BE6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B2C83B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B869AE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BB27C7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F1E8E4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E804660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0408" w:rsidRPr="008733FB" w14:paraId="71EAC03A" w14:textId="77777777" w:rsidTr="000E7215">
        <w:tc>
          <w:tcPr>
            <w:tcW w:w="2340" w:type="dxa"/>
          </w:tcPr>
          <w:p w14:paraId="5CA53F52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4A7B01E8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72" w:type="dxa"/>
          </w:tcPr>
          <w:p w14:paraId="6C05084E" w14:textId="70E14469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C8F2D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D681F" w14:textId="79810D81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03EA3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7EFB0BC" w14:textId="37F91A96" w:rsidR="006C0408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15BD4A4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AF98833" w14:textId="2F5DCEC2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6C0408" w:rsidRPr="008733FB" w14:paraId="2FBECEEF" w14:textId="77777777" w:rsidTr="000E7215">
        <w:tc>
          <w:tcPr>
            <w:tcW w:w="2340" w:type="dxa"/>
          </w:tcPr>
          <w:p w14:paraId="55DD57A5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50" w:type="dxa"/>
          </w:tcPr>
          <w:p w14:paraId="27784868" w14:textId="77777777" w:rsidR="006C0408" w:rsidRPr="008733FB" w:rsidRDefault="006C0408" w:rsidP="006C0408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972" w:type="dxa"/>
          </w:tcPr>
          <w:p w14:paraId="4C7E9419" w14:textId="0D0A50E1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46683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DD8ADA" w14:textId="1E7300BA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24B02E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6878629" w14:textId="1C3671BB" w:rsidR="006C0408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4832CE9A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02CBF96" w14:textId="5668EB7A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6C0408" w:rsidRPr="008733FB" w14:paraId="5388B0A2" w14:textId="77777777" w:rsidTr="000E7215">
        <w:tc>
          <w:tcPr>
            <w:tcW w:w="2340" w:type="dxa"/>
          </w:tcPr>
          <w:p w14:paraId="461580D0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41FB8B2C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อัตราที่</w:t>
            </w: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ตกลงตามสัญญา</w:t>
            </w:r>
          </w:p>
        </w:tc>
        <w:tc>
          <w:tcPr>
            <w:tcW w:w="972" w:type="dxa"/>
          </w:tcPr>
          <w:p w14:paraId="6A16E821" w14:textId="5FCD8E65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D42F54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286E39" w14:textId="4F6D1392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97033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2F23928" w14:textId="6FB5D10C" w:rsidR="006C0408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1878B32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7F3EAF0" w14:textId="373114DC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0408" w:rsidRPr="008733FB" w14:paraId="0E0CA55C" w14:textId="77777777" w:rsidTr="000E7215">
        <w:tc>
          <w:tcPr>
            <w:tcW w:w="2340" w:type="dxa"/>
          </w:tcPr>
          <w:p w14:paraId="3DED2093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4D078C8E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35A805AB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09EE420C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6BDC9D8B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0813CD09" w14:textId="0994CA12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D9A46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DEC636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4FAEE8E1" w14:textId="4A66C24F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28E7F8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F6E96C9" w14:textId="77777777" w:rsidR="006C0408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30C51116" w14:textId="509BA071" w:rsidR="0026183C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2D426D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57DA760" w14:textId="77777777" w:rsidR="006C0408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7A40410E" w14:textId="008AD6A2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6C0408" w:rsidRPr="008733FB" w14:paraId="7A92047D" w14:textId="77777777" w:rsidTr="000E7215">
        <w:tc>
          <w:tcPr>
            <w:tcW w:w="2340" w:type="dxa"/>
          </w:tcPr>
          <w:p w14:paraId="163063DC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50" w:type="dxa"/>
          </w:tcPr>
          <w:p w14:paraId="5973B38E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72" w:type="dxa"/>
          </w:tcPr>
          <w:p w14:paraId="46BC371C" w14:textId="2C18CFA9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9B15EC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A4D608" w14:textId="23DF7945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B39579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37A0F03" w14:textId="7D66FFF7" w:rsidR="006C0408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9EB315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F48E551" w14:textId="0DC9477E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C0408" w:rsidRPr="008733FB" w14:paraId="1786FB9A" w14:textId="77777777" w:rsidTr="000E7215">
        <w:tc>
          <w:tcPr>
            <w:tcW w:w="2340" w:type="dxa"/>
          </w:tcPr>
          <w:p w14:paraId="4EC33079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31277A55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528CE9B1" w14:textId="4EE345EF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E0AD7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227DED" w14:textId="50F18DAD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4599D6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2B5BB6" w14:textId="73769CAA" w:rsidR="006C0408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A2BEC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623D3F4" w14:textId="09CE1830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0408" w:rsidRPr="008733FB" w14:paraId="5017B17E" w14:textId="77777777" w:rsidTr="000E7215">
        <w:tc>
          <w:tcPr>
            <w:tcW w:w="2340" w:type="dxa"/>
          </w:tcPr>
          <w:p w14:paraId="306F131F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14:paraId="303D4D60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72" w:type="dxa"/>
          </w:tcPr>
          <w:p w14:paraId="3ACE2FCC" w14:textId="7FFEBCDC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C695F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332732" w14:textId="52AEEE96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738027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90853F3" w14:textId="2865225E" w:rsidR="006C0408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896DD0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646AAEA" w14:textId="25DC24ED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C0408" w:rsidRPr="008733FB" w14:paraId="6DB2B938" w14:textId="77777777" w:rsidTr="000E7215">
        <w:tc>
          <w:tcPr>
            <w:tcW w:w="2340" w:type="dxa"/>
          </w:tcPr>
          <w:p w14:paraId="38010A7D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1AFC1D7A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55039069" w14:textId="6AA0385C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7E3BD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788A1A" w14:textId="5ACBD5A6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56C303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5843371" w14:textId="4AE42652" w:rsidR="006C0408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B6385E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89D181B" w14:textId="42E9394B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0408" w:rsidRPr="008733FB" w14:paraId="181916EC" w14:textId="77777777" w:rsidTr="000E7215">
        <w:tc>
          <w:tcPr>
            <w:tcW w:w="2340" w:type="dxa"/>
          </w:tcPr>
          <w:p w14:paraId="7C788B62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37881A20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7B5F0A46" w14:textId="1F9F05C1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1A18AB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3107B3" w14:textId="4662C170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0144FB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BC01AD7" w14:textId="2D9EFE24" w:rsidR="006C0408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272C9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B8A6A33" w14:textId="47DA1DBB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0408" w:rsidRPr="008733FB" w14:paraId="3EEE150B" w14:textId="77777777" w:rsidTr="000E7215">
        <w:tc>
          <w:tcPr>
            <w:tcW w:w="2340" w:type="dxa"/>
          </w:tcPr>
          <w:p w14:paraId="159120E5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14:paraId="7BA7BDC4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ja-JP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72" w:type="dxa"/>
          </w:tcPr>
          <w:p w14:paraId="6D27FA77" w14:textId="32AC78E8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C0A795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E9DED0" w14:textId="03510E3D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15A9AE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B1B4310" w14:textId="47888990" w:rsidR="006C0408" w:rsidRPr="008733FB" w:rsidRDefault="0026183C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8A842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B8BD818" w14:textId="1D8B13D4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5FD62606" w14:textId="77777777" w:rsidR="003B4153" w:rsidRDefault="003B4153">
      <w:r>
        <w:br w:type="page"/>
      </w: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95"/>
        <w:gridCol w:w="45"/>
        <w:gridCol w:w="2250"/>
        <w:gridCol w:w="972"/>
        <w:gridCol w:w="270"/>
        <w:gridCol w:w="900"/>
        <w:gridCol w:w="236"/>
        <w:gridCol w:w="972"/>
        <w:gridCol w:w="270"/>
        <w:gridCol w:w="974"/>
      </w:tblGrid>
      <w:tr w:rsidR="00A56D0D" w:rsidRPr="008733FB" w14:paraId="62EF3AAD" w14:textId="77777777" w:rsidTr="000E7215">
        <w:tc>
          <w:tcPr>
            <w:tcW w:w="2340" w:type="dxa"/>
            <w:gridSpan w:val="2"/>
          </w:tcPr>
          <w:p w14:paraId="41DF7837" w14:textId="74F5F9A5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50" w:type="dxa"/>
          </w:tcPr>
          <w:p w14:paraId="3513A974" w14:textId="1B7722A2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42" w:type="dxa"/>
            <w:gridSpan w:val="3"/>
            <w:vAlign w:val="center"/>
          </w:tcPr>
          <w:p w14:paraId="6AAB1977" w14:textId="5AAF1D80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0FCD4C7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  <w:vAlign w:val="center"/>
          </w:tcPr>
          <w:p w14:paraId="669AFD2B" w14:textId="0B0BA38D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D0D" w:rsidRPr="008733FB" w14:paraId="605357B4" w14:textId="77777777" w:rsidTr="000E7215">
        <w:tc>
          <w:tcPr>
            <w:tcW w:w="2340" w:type="dxa"/>
            <w:gridSpan w:val="2"/>
          </w:tcPr>
          <w:p w14:paraId="4FF5EF52" w14:textId="447865B6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28EB09D0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72" w:type="dxa"/>
            <w:vAlign w:val="center"/>
          </w:tcPr>
          <w:p w14:paraId="5BE42F0D" w14:textId="588E08DA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5BEDF24B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27508A7" w14:textId="5BF6689D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6ED9CD99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34B16C1B" w14:textId="17182B93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158D15A9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center"/>
          </w:tcPr>
          <w:p w14:paraId="6084C3AB" w14:textId="154C6665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6D0D" w:rsidRPr="008733FB" w14:paraId="40EECFBA" w14:textId="77777777" w:rsidTr="000E7215">
        <w:tc>
          <w:tcPr>
            <w:tcW w:w="2340" w:type="dxa"/>
            <w:gridSpan w:val="2"/>
          </w:tcPr>
          <w:p w14:paraId="4421EEFF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4DA77F0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7"/>
            <w:vAlign w:val="center"/>
          </w:tcPr>
          <w:p w14:paraId="0DBA58D6" w14:textId="2F00E8D0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D0D" w:rsidRPr="008733FB" w14:paraId="78700354" w14:textId="77777777" w:rsidTr="000E7215">
        <w:tc>
          <w:tcPr>
            <w:tcW w:w="2340" w:type="dxa"/>
            <w:gridSpan w:val="2"/>
          </w:tcPr>
          <w:p w14:paraId="0B55D6D4" w14:textId="5B9B2FB2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771F39B6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2" w:type="dxa"/>
          </w:tcPr>
          <w:p w14:paraId="03F5EBE3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7252E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0A14A6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C71452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5637CE8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BB86F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09F403D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D0D" w:rsidRPr="008733FB" w14:paraId="460E32A2" w14:textId="77777777" w:rsidTr="000E7215">
        <w:tc>
          <w:tcPr>
            <w:tcW w:w="2340" w:type="dxa"/>
            <w:gridSpan w:val="2"/>
          </w:tcPr>
          <w:p w14:paraId="0EAAF9CF" w14:textId="77777777" w:rsidR="00A56D0D" w:rsidRPr="008733FB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503E3072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65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7CD572BB" w14:textId="22B20455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9F70AA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B1DFA2" w14:textId="70980020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0DD1454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C61C97D" w14:textId="229BB3E9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7B7442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127FC7E" w14:textId="24F0812A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6D0D" w:rsidRPr="008733FB" w14:paraId="4F5C4FE5" w14:textId="77777777" w:rsidTr="000E7215">
        <w:tc>
          <w:tcPr>
            <w:tcW w:w="2340" w:type="dxa"/>
            <w:gridSpan w:val="2"/>
          </w:tcPr>
          <w:p w14:paraId="11351336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3C2EB132" w14:textId="77777777" w:rsidR="00A56D0D" w:rsidRPr="008733FB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665095F1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3C952308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5587EBF9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4B9143DD" w14:textId="5A7488BC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E55259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A55A40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11FE164D" w14:textId="5583F335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BAA3FF1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199904D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6EAEF29B" w14:textId="5B41B60F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9E0903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DD93283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50BF20DB" w14:textId="7073A9EC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56D0D" w14:paraId="494F5BF8" w14:textId="77777777" w:rsidTr="000E7215">
        <w:tc>
          <w:tcPr>
            <w:tcW w:w="2340" w:type="dxa"/>
            <w:gridSpan w:val="2"/>
          </w:tcPr>
          <w:p w14:paraId="7890F2E6" w14:textId="77777777" w:rsidR="00A56D0D" w:rsidRPr="008733FB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6BC36474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1B65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72" w:type="dxa"/>
          </w:tcPr>
          <w:p w14:paraId="41F19C91" w14:textId="75E10E0D" w:rsidR="00A56D0D" w:rsidRDefault="00E91B08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104C34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484574" w14:textId="34B2C005" w:rsidR="00A56D0D" w:rsidRDefault="00296B3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09D2F9B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9383D8E" w14:textId="4BD11DA8" w:rsidR="00A56D0D" w:rsidRDefault="00E91B08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9E27CF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76A0505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6D0D" w:rsidRPr="008733FB" w14:paraId="63ABC5FC" w14:textId="77777777" w:rsidTr="000E7215">
        <w:tc>
          <w:tcPr>
            <w:tcW w:w="2340" w:type="dxa"/>
            <w:gridSpan w:val="2"/>
          </w:tcPr>
          <w:p w14:paraId="2371D1F8" w14:textId="77777777" w:rsidR="00A56D0D" w:rsidRPr="008733FB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6090DF66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65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30D730C2" w14:textId="43AE6B3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76611C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7858D2" w14:textId="67E2C4CC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5F44E7A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8735E28" w14:textId="02F2405C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01B70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259A215" w14:textId="6D5677D4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6D0D" w:rsidRPr="008733FB" w14:paraId="74A5FF75" w14:textId="77777777" w:rsidTr="000E7215">
        <w:tc>
          <w:tcPr>
            <w:tcW w:w="2340" w:type="dxa"/>
            <w:gridSpan w:val="2"/>
          </w:tcPr>
          <w:p w14:paraId="4FD743E4" w14:textId="77777777" w:rsidR="00A56D0D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0545886" w14:textId="77777777" w:rsidR="00A56D0D" w:rsidRPr="001B653D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0ED4C63A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565BB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DC756D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19CCF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7396C3E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A6576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11318AA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D0D" w:rsidRPr="008733FB" w14:paraId="745E1A9B" w14:textId="77777777" w:rsidTr="000E7215">
        <w:tc>
          <w:tcPr>
            <w:tcW w:w="2340" w:type="dxa"/>
            <w:gridSpan w:val="2"/>
          </w:tcPr>
          <w:p w14:paraId="1F461EB5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6014D6E6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1A852AE5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B57E8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8020C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736AFD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7DC5A94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BC48C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BFFEE1A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D0D" w:rsidRPr="008733FB" w14:paraId="4BF178D6" w14:textId="77777777" w:rsidTr="000E7215">
        <w:tc>
          <w:tcPr>
            <w:tcW w:w="2340" w:type="dxa"/>
            <w:gridSpan w:val="2"/>
            <w:shd w:val="clear" w:color="auto" w:fill="auto"/>
          </w:tcPr>
          <w:p w14:paraId="592FB13B" w14:textId="77777777" w:rsidR="00A56D0D" w:rsidRPr="00731044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  <w:shd w:val="clear" w:color="auto" w:fill="auto"/>
          </w:tcPr>
          <w:p w14:paraId="15AF0744" w14:textId="77777777" w:rsidR="00A56D0D" w:rsidRPr="00731044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310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72" w:type="dxa"/>
            <w:shd w:val="clear" w:color="auto" w:fill="auto"/>
          </w:tcPr>
          <w:p w14:paraId="76B68594" w14:textId="4A5C3BA4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32F82B7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B67B5F" w14:textId="2639A0B0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3A7E3FF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AE28A78" w14:textId="7CF80FA4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E71FD3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0BC8971" w14:textId="154CED94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7310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6D0D" w:rsidRPr="008733FB" w14:paraId="0CCD59DE" w14:textId="77777777" w:rsidTr="000E7215">
        <w:tc>
          <w:tcPr>
            <w:tcW w:w="2340" w:type="dxa"/>
            <w:gridSpan w:val="2"/>
            <w:shd w:val="clear" w:color="auto" w:fill="auto"/>
          </w:tcPr>
          <w:p w14:paraId="16A652EF" w14:textId="77777777" w:rsidR="00A56D0D" w:rsidRPr="00731044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5C85E30" w14:textId="77777777" w:rsidR="00A56D0D" w:rsidRPr="00731044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72D2163A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AB9128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0EC562A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B270AA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7998DBCF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357AEC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6B9B123" w14:textId="77777777" w:rsidR="00A56D0D" w:rsidRPr="00731044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D0D" w:rsidRPr="008733FB" w14:paraId="7091AF86" w14:textId="77777777" w:rsidTr="000E7215">
        <w:tc>
          <w:tcPr>
            <w:tcW w:w="4590" w:type="dxa"/>
            <w:gridSpan w:val="3"/>
          </w:tcPr>
          <w:p w14:paraId="6F6A0868" w14:textId="77777777" w:rsidR="00A56D0D" w:rsidRPr="008733FB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72" w:type="dxa"/>
          </w:tcPr>
          <w:p w14:paraId="51D1743E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54F1B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989DD2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EB410F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92B7FAB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D84D6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B6DDBAF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D0D" w:rsidRPr="008733FB" w14:paraId="00C1D227" w14:textId="77777777" w:rsidTr="000E7215">
        <w:tc>
          <w:tcPr>
            <w:tcW w:w="4590" w:type="dxa"/>
            <w:gridSpan w:val="3"/>
          </w:tcPr>
          <w:p w14:paraId="200797B3" w14:textId="77777777" w:rsidR="00A56D0D" w:rsidRPr="00D2579A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72" w:type="dxa"/>
          </w:tcPr>
          <w:p w14:paraId="5E5376C8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0BECF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4D11C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F6E4B4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1B0BCD0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82EDC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03A89B6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D0D" w:rsidRPr="008733FB" w14:paraId="576952E4" w14:textId="77777777" w:rsidTr="000E7215">
        <w:tc>
          <w:tcPr>
            <w:tcW w:w="4590" w:type="dxa"/>
            <w:gridSpan w:val="3"/>
          </w:tcPr>
          <w:p w14:paraId="26A7DD23" w14:textId="77777777" w:rsidR="00A56D0D" w:rsidRPr="00D2579A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72" w:type="dxa"/>
          </w:tcPr>
          <w:p w14:paraId="10DB5FAF" w14:textId="3989BB53" w:rsidR="00A56D0D" w:rsidRPr="004B237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AF284FE" w14:textId="77777777" w:rsidR="00A56D0D" w:rsidRPr="004B237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4E03F" w14:textId="7F72C829" w:rsidR="00A56D0D" w:rsidRPr="004B237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B237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6B7BBC7B" w14:textId="77777777" w:rsidR="00A56D0D" w:rsidRPr="004B237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4FAB499" w14:textId="7FA0DC04" w:rsidR="00A56D0D" w:rsidRPr="004B237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0EEF314" w14:textId="77777777" w:rsidR="00A56D0D" w:rsidRPr="004B237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9F0012A" w14:textId="7FFFF534" w:rsidR="00A56D0D" w:rsidRPr="004B237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B2371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56D0D" w:rsidRPr="008733FB" w14:paraId="78E03FAD" w14:textId="77777777" w:rsidTr="000E7215">
        <w:tc>
          <w:tcPr>
            <w:tcW w:w="4590" w:type="dxa"/>
            <w:gridSpan w:val="3"/>
          </w:tcPr>
          <w:p w14:paraId="7E9DDC3A" w14:textId="77777777" w:rsidR="00A56D0D" w:rsidRPr="00D2579A" w:rsidRDefault="00A56D0D" w:rsidP="00A56D0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9169063" w14:textId="73E431CC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DEE6C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A07183" w14:textId="4DC31B6B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E2F84FB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00D7B96" w14:textId="59257E3C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4ADA45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2A46C6D" w14:textId="4CEB8BC5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6D0D" w:rsidRPr="008733FB" w14:paraId="16BEE10B" w14:textId="77777777" w:rsidTr="000E7215">
        <w:tc>
          <w:tcPr>
            <w:tcW w:w="4590" w:type="dxa"/>
            <w:gridSpan w:val="3"/>
          </w:tcPr>
          <w:p w14:paraId="4DF7C4E3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5491EBE" w14:textId="73331CF2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12D368A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922BF7" w14:textId="7B0F7345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79A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58AD88C8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46549A2" w14:textId="6314929A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CC691B0" w14:textId="77777777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38CFCB81" w14:textId="43D3A5D3" w:rsidR="00A56D0D" w:rsidRPr="00D2579A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79A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A56D0D" w:rsidRPr="008733FB" w14:paraId="0C1D493A" w14:textId="77777777" w:rsidTr="000E7215">
        <w:tc>
          <w:tcPr>
            <w:tcW w:w="4590" w:type="dxa"/>
            <w:gridSpan w:val="3"/>
          </w:tcPr>
          <w:p w14:paraId="33CC19EB" w14:textId="77777777" w:rsidR="00A56D0D" w:rsidRPr="005E2D8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80B2BAE" w14:textId="77777777" w:rsidR="00A56D0D" w:rsidRPr="005E2D8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F978DDA" w14:textId="77777777" w:rsidR="00A56D0D" w:rsidRPr="005E2D8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299D4B" w14:textId="77777777" w:rsidR="00A56D0D" w:rsidRPr="005E2D8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B840976" w14:textId="77777777" w:rsidR="00A56D0D" w:rsidRPr="005E2D8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36BA4B9" w14:textId="77777777" w:rsidR="00A56D0D" w:rsidRPr="005E2D8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39B112B" w14:textId="77777777" w:rsidR="00A56D0D" w:rsidRPr="005E2D8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2EEE6ECC" w14:textId="77777777" w:rsidR="00A56D0D" w:rsidRPr="005E2D81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A56D0D" w:rsidRPr="008733FB" w14:paraId="17FADB72" w14:textId="77777777" w:rsidTr="000E7215">
        <w:tc>
          <w:tcPr>
            <w:tcW w:w="4590" w:type="dxa"/>
            <w:gridSpan w:val="3"/>
          </w:tcPr>
          <w:p w14:paraId="5A8EE3A0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2" w:type="dxa"/>
          </w:tcPr>
          <w:p w14:paraId="36BF5BC0" w14:textId="77777777" w:rsidR="00A56D0D" w:rsidRPr="00BE3495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F9A6E" w14:textId="77777777" w:rsidR="00A56D0D" w:rsidRPr="00BE3495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446B51" w14:textId="77777777" w:rsidR="00A56D0D" w:rsidRPr="00BE3495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5D7D9" w14:textId="77777777" w:rsidR="00A56D0D" w:rsidRPr="00BE3495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8C65602" w14:textId="77777777" w:rsidR="00A56D0D" w:rsidRPr="00BE3495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E4AB8" w14:textId="77777777" w:rsidR="00A56D0D" w:rsidRPr="00BE3495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9E52CF6" w14:textId="77777777" w:rsidR="00A56D0D" w:rsidRPr="00BE3495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6D0D" w:rsidRPr="008733FB" w14:paraId="3660A63E" w14:textId="77777777" w:rsidTr="000E7215">
        <w:tc>
          <w:tcPr>
            <w:tcW w:w="2295" w:type="dxa"/>
          </w:tcPr>
          <w:p w14:paraId="0DC1647B" w14:textId="77777777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95" w:type="dxa"/>
            <w:gridSpan w:val="2"/>
          </w:tcPr>
          <w:p w14:paraId="4F3881C6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72" w:type="dxa"/>
          </w:tcPr>
          <w:p w14:paraId="45D76085" w14:textId="21BE86B2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9EB51E" w14:textId="77777777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9721D4" w14:textId="33F4FEDD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9F9AB71" w14:textId="77777777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A32D755" w14:textId="0B0A88E4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7BA415" w14:textId="77777777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152890D" w14:textId="32C81846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6D0D" w:rsidRPr="008733FB" w14:paraId="02885356" w14:textId="77777777" w:rsidTr="000E7215">
        <w:tc>
          <w:tcPr>
            <w:tcW w:w="2295" w:type="dxa"/>
          </w:tcPr>
          <w:p w14:paraId="34D66F4B" w14:textId="77777777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95" w:type="dxa"/>
            <w:gridSpan w:val="2"/>
          </w:tcPr>
          <w:p w14:paraId="217850C3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1FBF0B61" w14:textId="1902F6B0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244719" w14:textId="77777777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C8997F" w14:textId="77777777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3B56A18" w14:textId="77777777" w:rsidR="00A56D0D" w:rsidRPr="004433E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1B3BCBC" w14:textId="3BC84146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C63F8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E73FB9C" w14:textId="6B03B39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6D0D" w:rsidRPr="008733FB" w14:paraId="09AAE259" w14:textId="77777777" w:rsidTr="000E7215">
        <w:tc>
          <w:tcPr>
            <w:tcW w:w="2295" w:type="dxa"/>
          </w:tcPr>
          <w:p w14:paraId="42F1BE8B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14:paraId="4F27AC18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95" w:type="dxa"/>
            <w:gridSpan w:val="2"/>
          </w:tcPr>
          <w:p w14:paraId="4001FE25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277F9AB9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72" w:type="dxa"/>
          </w:tcPr>
          <w:p w14:paraId="03D4F207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1A74C692" w14:textId="22D0E931" w:rsidR="00A56D0D" w:rsidRPr="00CF0832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F29733" w14:textId="77777777" w:rsidR="00A56D0D" w:rsidRPr="00CF0832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9F2FEE" w14:textId="77777777" w:rsidR="00A56D0D" w:rsidRPr="00CF0832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62FEA456" w14:textId="77777777" w:rsidR="00A56D0D" w:rsidRPr="00CF0832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CF08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DF36024" w14:textId="77777777" w:rsidR="00A56D0D" w:rsidRPr="00CF0832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00ED35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39AFDB63" w14:textId="3798E285" w:rsidR="00A56D0D" w:rsidRPr="00CF0832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8031C5" w14:textId="77777777" w:rsidR="00A56D0D" w:rsidRPr="00CF0832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A7A2CBA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  <w:p w14:paraId="50B9F9A4" w14:textId="0C128948" w:rsidR="00A56D0D" w:rsidRPr="00CF0832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7BBA14AB" w14:textId="77777777" w:rsidR="009D0D6C" w:rsidRDefault="009D0D6C" w:rsidP="009D0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9BD3EC" w14:textId="77777777" w:rsidR="003B4153" w:rsidRDefault="003B4153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00"/>
        <w:gridCol w:w="270"/>
        <w:gridCol w:w="934"/>
        <w:gridCol w:w="270"/>
        <w:gridCol w:w="956"/>
        <w:gridCol w:w="286"/>
        <w:gridCol w:w="974"/>
      </w:tblGrid>
      <w:tr w:rsidR="009D0D6C" w:rsidRPr="008733FB" w14:paraId="6E441842" w14:textId="77777777" w:rsidTr="000E7215">
        <w:trPr>
          <w:trHeight w:val="87"/>
        </w:trPr>
        <w:tc>
          <w:tcPr>
            <w:tcW w:w="2340" w:type="dxa"/>
          </w:tcPr>
          <w:p w14:paraId="2CB7E7FF" w14:textId="5369101C" w:rsidR="009D0D6C" w:rsidRPr="006F0709" w:rsidRDefault="009D0D6C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F07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250" w:type="dxa"/>
          </w:tcPr>
          <w:p w14:paraId="264BEF7D" w14:textId="77777777" w:rsidR="009D0D6C" w:rsidRPr="00A56D0D" w:rsidRDefault="009D0D6C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04" w:type="dxa"/>
            <w:gridSpan w:val="3"/>
          </w:tcPr>
          <w:p w14:paraId="4A2F5DAF" w14:textId="77777777" w:rsidR="009D0D6C" w:rsidRPr="008733FB" w:rsidRDefault="009D0D6C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29E329" w14:textId="77777777" w:rsidR="009D0D6C" w:rsidRPr="008733FB" w:rsidRDefault="009D0D6C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5FFC548A" w14:textId="77777777" w:rsidR="009D0D6C" w:rsidRPr="008733FB" w:rsidRDefault="009D0D6C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D6C" w:rsidRPr="008733FB" w14:paraId="16605F92" w14:textId="77777777" w:rsidTr="000E7215">
        <w:tc>
          <w:tcPr>
            <w:tcW w:w="2340" w:type="dxa"/>
          </w:tcPr>
          <w:p w14:paraId="45638BEB" w14:textId="77777777" w:rsidR="009D0D6C" w:rsidRPr="006F0709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16FB9E99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002075" w14:textId="3DEB1E41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EA1047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7F6396" w14:textId="61A5DB00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1C4BA2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98E4D08" w14:textId="5CBEB1B4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132E1B2E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AD55D12" w14:textId="0D44F21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D0D6C" w:rsidRPr="008733FB" w14:paraId="24B2C447" w14:textId="77777777" w:rsidTr="000E7215">
        <w:tc>
          <w:tcPr>
            <w:tcW w:w="2340" w:type="dxa"/>
          </w:tcPr>
          <w:p w14:paraId="0A3F2A66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44A5409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2286B3F7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0D6C" w:rsidRPr="008733FB" w14:paraId="0AFECF22" w14:textId="77777777" w:rsidTr="000E7215">
        <w:tc>
          <w:tcPr>
            <w:tcW w:w="2340" w:type="dxa"/>
          </w:tcPr>
          <w:p w14:paraId="79209E72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736B86A1" w14:textId="77777777" w:rsidR="009D0D6C" w:rsidRPr="008733FB" w:rsidRDefault="009D0D6C" w:rsidP="009D0D6C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18BB35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2CFAB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C75D739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CE622C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B99223A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CC2E8CF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C6A0997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0408" w:rsidRPr="008733FB" w14:paraId="6D35AACC" w14:textId="77777777" w:rsidTr="000E7215">
        <w:tc>
          <w:tcPr>
            <w:tcW w:w="2340" w:type="dxa"/>
          </w:tcPr>
          <w:p w14:paraId="6C5D06C4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47D98EFB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004EFDBE" w14:textId="27CAF84F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90B3B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5E0D2E4" w14:textId="04493611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751D0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CDA825D" w14:textId="756CAE56" w:rsidR="006C0408" w:rsidRPr="008D6C13" w:rsidRDefault="00132DE5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6" w:type="dxa"/>
          </w:tcPr>
          <w:p w14:paraId="05C7EF8C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23D8574" w14:textId="05EF4AC2" w:rsidR="006C0408" w:rsidRPr="008D6C13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6C0408" w:rsidRPr="008733FB" w14:paraId="6CD59302" w14:textId="77777777" w:rsidTr="000E7215">
        <w:tc>
          <w:tcPr>
            <w:tcW w:w="2340" w:type="dxa"/>
          </w:tcPr>
          <w:p w14:paraId="3EE65762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50" w:type="dxa"/>
          </w:tcPr>
          <w:p w14:paraId="25B32D6F" w14:textId="77777777" w:rsidR="006C0408" w:rsidRPr="008733FB" w:rsidRDefault="006C0408" w:rsidP="006C0408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900" w:type="dxa"/>
          </w:tcPr>
          <w:p w14:paraId="65E2C534" w14:textId="30A4C3F8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4397A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0DD223" w14:textId="65B114DE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37A3A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8B50A64" w14:textId="1BF29CE9" w:rsidR="006C0408" w:rsidRPr="008D6C13" w:rsidRDefault="00132DE5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86" w:type="dxa"/>
          </w:tcPr>
          <w:p w14:paraId="145C79F8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ABFD831" w14:textId="32676C9C" w:rsidR="006C0408" w:rsidRPr="008D6C13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6C0408" w:rsidRPr="008733FB" w14:paraId="008C1E54" w14:textId="77777777" w:rsidTr="000E7215">
        <w:tc>
          <w:tcPr>
            <w:tcW w:w="2340" w:type="dxa"/>
          </w:tcPr>
          <w:p w14:paraId="5875B14E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361FE7A9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01070E92" w14:textId="3BFECFB2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6B828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0938418" w14:textId="5454B93E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F361F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20BF13B" w14:textId="3EB73867" w:rsidR="006C0408" w:rsidRPr="008D6C13" w:rsidRDefault="00237DFE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5F323BD6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52E6958" w14:textId="59BE524C" w:rsidR="006C0408" w:rsidRPr="008D6C13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C0408" w:rsidRPr="008733FB" w14:paraId="44920E74" w14:textId="77777777" w:rsidTr="000E7215">
        <w:tc>
          <w:tcPr>
            <w:tcW w:w="2340" w:type="dxa"/>
          </w:tcPr>
          <w:p w14:paraId="1A742953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75622074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5083FC89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27BF5B3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3972A7E5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0A6F4B4" w14:textId="7E9FD9EC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65549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86F55BE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A5A58CE" w14:textId="3239063B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0D9BC5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0803CFE" w14:textId="77777777" w:rsidR="006C0408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E599636" w14:textId="539FE1BE" w:rsidR="00237DFE" w:rsidRPr="008D6C13" w:rsidRDefault="00237DFE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6" w:type="dxa"/>
          </w:tcPr>
          <w:p w14:paraId="0DE46E8F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212628A" w14:textId="77777777" w:rsidR="006C0408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A777A0D" w14:textId="065B09B3" w:rsidR="006C0408" w:rsidRPr="008D6C13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6C0408" w:rsidRPr="008733FB" w14:paraId="5C5729C6" w14:textId="77777777" w:rsidTr="000E7215">
        <w:tc>
          <w:tcPr>
            <w:tcW w:w="2340" w:type="dxa"/>
          </w:tcPr>
          <w:p w14:paraId="324147CA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สาธารณูปโภครับ</w:t>
            </w:r>
          </w:p>
        </w:tc>
        <w:tc>
          <w:tcPr>
            <w:tcW w:w="2250" w:type="dxa"/>
          </w:tcPr>
          <w:p w14:paraId="0D6BED72" w14:textId="77777777" w:rsidR="006C0408" w:rsidRPr="008733FB" w:rsidRDefault="006C0408" w:rsidP="006C0408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0080F8D2" w14:textId="55783BDA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D651EC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11CF6F" w14:textId="2D6986FB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AEB6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0EE70B4" w14:textId="37A415EF" w:rsidR="006C0408" w:rsidRPr="008D6C13" w:rsidRDefault="00237DFE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36669B82" w14:textId="77777777" w:rsidR="006C0408" w:rsidRPr="008733FB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9689635" w14:textId="402009CE" w:rsidR="006C0408" w:rsidRPr="008D6C13" w:rsidRDefault="006C0408" w:rsidP="006C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73630" w:rsidRPr="008733FB" w14:paraId="61ABB58C" w14:textId="77777777" w:rsidTr="000E7215">
        <w:tc>
          <w:tcPr>
            <w:tcW w:w="2340" w:type="dxa"/>
          </w:tcPr>
          <w:p w14:paraId="16EA6574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3942C26C" w14:textId="77777777" w:rsidR="00E73630" w:rsidRPr="008733FB" w:rsidRDefault="00E73630" w:rsidP="00E736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51297450" w14:textId="009D03A0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FFB0D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32F0156" w14:textId="02653969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52EB07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10F3A85" w14:textId="2CEA4F7C" w:rsidR="00E73630" w:rsidRPr="008D6C13" w:rsidRDefault="00237DFE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3044DC08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CB9DEF8" w14:textId="2B78864D" w:rsidR="00E73630" w:rsidRPr="008D6C1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73630" w:rsidRPr="008733FB" w14:paraId="546D7F1F" w14:textId="77777777" w:rsidTr="000E7215">
        <w:tc>
          <w:tcPr>
            <w:tcW w:w="2340" w:type="dxa"/>
          </w:tcPr>
          <w:p w14:paraId="13609374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14:paraId="7B058993" w14:textId="77777777" w:rsidR="00E73630" w:rsidRPr="008733FB" w:rsidRDefault="00E73630" w:rsidP="00E736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1E7BD4B3" w14:textId="22A0B40B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B9A17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732DA2" w14:textId="4F008AC4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AA926A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ABFE24C" w14:textId="33F823D6" w:rsidR="00E73630" w:rsidRPr="005045DC" w:rsidRDefault="00237DFE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7E5945C3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1D646F8" w14:textId="25B9C7B9" w:rsidR="00E73630" w:rsidRPr="005045DC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73630" w:rsidRPr="008733FB" w14:paraId="52E213F2" w14:textId="77777777" w:rsidTr="000E7215">
        <w:tc>
          <w:tcPr>
            <w:tcW w:w="2340" w:type="dxa"/>
          </w:tcPr>
          <w:p w14:paraId="07B298BD" w14:textId="77777777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699A4148" w14:textId="77777777" w:rsidR="00E73630" w:rsidRPr="004B26EE" w:rsidRDefault="00E73630" w:rsidP="00E736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164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5DC750F4" w14:textId="0A27D634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98CC3" w14:textId="77777777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19F2CD" w14:textId="210F7136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473C6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65A297A" w14:textId="51838FC6" w:rsidR="00E73630" w:rsidRDefault="00237DFE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2BF61027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9D6720D" w14:textId="3B69A66F" w:rsidR="00E73630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3630" w:rsidRPr="008733FB" w14:paraId="713C55A5" w14:textId="77777777" w:rsidTr="000E7215">
        <w:tc>
          <w:tcPr>
            <w:tcW w:w="2340" w:type="dxa"/>
          </w:tcPr>
          <w:p w14:paraId="4623FFBC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6E169A73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74300EBB" w14:textId="35513D74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21DEE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633395C" w14:textId="35663EB3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2C48AC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BECEEE9" w14:textId="3F2F8043" w:rsidR="00E73630" w:rsidRPr="005045DC" w:rsidRDefault="00237DFE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5B964738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F3722BC" w14:textId="522E9BE6" w:rsidR="00E73630" w:rsidRPr="005045DC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3630" w:rsidRPr="008733FB" w14:paraId="7B831FD8" w14:textId="77777777" w:rsidTr="000E7215">
        <w:tc>
          <w:tcPr>
            <w:tcW w:w="2340" w:type="dxa"/>
          </w:tcPr>
          <w:p w14:paraId="32AE827E" w14:textId="77777777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79F3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14:paraId="6BD0F6CF" w14:textId="77777777" w:rsidR="00E73630" w:rsidRPr="007779F3" w:rsidRDefault="00E73630" w:rsidP="00E736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779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4A9957A3" w14:textId="08AF61F3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C3EC8A" w14:textId="77777777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5672A7" w14:textId="0360AC09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948B6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CE73200" w14:textId="1C58624F" w:rsidR="00E73630" w:rsidRPr="00F15D18" w:rsidRDefault="00237DFE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4C761991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9BFBB58" w14:textId="15A3D101" w:rsidR="00E73630" w:rsidRPr="00F15D18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73630" w:rsidRPr="008733FB" w14:paraId="2B9BFE79" w14:textId="77777777" w:rsidTr="000E7215">
        <w:tc>
          <w:tcPr>
            <w:tcW w:w="2340" w:type="dxa"/>
          </w:tcPr>
          <w:p w14:paraId="005EDA15" w14:textId="77777777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1E0FA9F" w14:textId="77777777" w:rsidR="00E73630" w:rsidRPr="007779F3" w:rsidRDefault="00E73630" w:rsidP="00E736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EFB78EF" w14:textId="77777777" w:rsidR="00E73630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B4283" w14:textId="77777777" w:rsidR="00E73630" w:rsidRPr="007779F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81385B0" w14:textId="77777777" w:rsidR="00E73630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C9291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78FB885" w14:textId="77777777" w:rsidR="00E73630" w:rsidRPr="00F15D18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FA672E5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F92BE51" w14:textId="77777777" w:rsidR="00E73630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630" w:rsidRPr="008733FB" w14:paraId="134D0A6D" w14:textId="77777777" w:rsidTr="000E7215">
        <w:tc>
          <w:tcPr>
            <w:tcW w:w="2340" w:type="dxa"/>
          </w:tcPr>
          <w:p w14:paraId="27D61EAA" w14:textId="77777777" w:rsidR="00E73630" w:rsidRPr="000E2C13" w:rsidRDefault="00E73630" w:rsidP="00E7363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C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5C6317F4" w14:textId="77777777" w:rsidR="00E73630" w:rsidRPr="008733FB" w:rsidRDefault="00E73630" w:rsidP="00E736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9ACE52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A0219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55F388D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926EE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7274AA8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967F2D6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3DBD37C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630" w:rsidRPr="008733FB" w14:paraId="491F8C01" w14:textId="77777777" w:rsidTr="000E7215">
        <w:tc>
          <w:tcPr>
            <w:tcW w:w="2340" w:type="dxa"/>
          </w:tcPr>
          <w:p w14:paraId="0D95AAED" w14:textId="77777777" w:rsidR="00E73630" w:rsidRPr="008733FB" w:rsidRDefault="00E73630" w:rsidP="00E7363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41CB09D5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25451203" w14:textId="300B27D7" w:rsidR="00E73630" w:rsidRPr="008733FB" w:rsidRDefault="00F279C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D0CA90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F7EF79" w14:textId="7E07D6CE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3AAC3C8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925ACCB" w14:textId="38A2D3BA" w:rsidR="00E73630" w:rsidRPr="00F15D18" w:rsidRDefault="00237DFE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562B91F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76497C7" w14:textId="489F3148" w:rsidR="00E73630" w:rsidRPr="00F15D18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3630" w:rsidRPr="008733FB" w14:paraId="08E9181E" w14:textId="77777777" w:rsidTr="000E7215">
        <w:tc>
          <w:tcPr>
            <w:tcW w:w="2340" w:type="dxa"/>
          </w:tcPr>
          <w:p w14:paraId="1F67164F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50CF9044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45DE6A0D" w14:textId="77777777" w:rsidR="00E73630" w:rsidRPr="008733FB" w:rsidRDefault="00E73630" w:rsidP="00E736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00975D67" w14:textId="77777777" w:rsidR="00E73630" w:rsidRPr="008733FB" w:rsidRDefault="00E73630" w:rsidP="00E73630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9A0DEDC" w14:textId="77777777" w:rsidR="00E73630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987724A" w14:textId="5B929D86" w:rsidR="00F279C3" w:rsidRPr="008733FB" w:rsidRDefault="00F279C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385807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D28B59F" w14:textId="77777777" w:rsidR="00E73630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42E7910" w14:textId="6DCC42C4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E741E9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809F2EE" w14:textId="77777777" w:rsidR="00E73630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48465A4" w14:textId="70B96CE0" w:rsidR="00237DFE" w:rsidRPr="008D6C13" w:rsidRDefault="00237DFE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763C2EE6" w14:textId="77777777" w:rsidR="00E73630" w:rsidRPr="008733F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EFF951E" w14:textId="77777777" w:rsidR="00E73630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AD56DFC" w14:textId="1E086476" w:rsidR="00E73630" w:rsidRPr="008D6C13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B4153" w:rsidRPr="008733FB" w14:paraId="44860370" w14:textId="77777777" w:rsidTr="000E7215">
        <w:tc>
          <w:tcPr>
            <w:tcW w:w="2340" w:type="dxa"/>
          </w:tcPr>
          <w:p w14:paraId="38E35C8A" w14:textId="70189BB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0561F374" w14:textId="7B1AB28A" w:rsidR="003B4153" w:rsidRPr="008733FB" w:rsidRDefault="003B4153" w:rsidP="003B415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41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3B41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19C54A09" w14:textId="4A404A19" w:rsidR="003B415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B60B25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2D6560C" w14:textId="1F678590" w:rsidR="003B415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AFC867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9A7DA2E" w14:textId="0A654B4E" w:rsidR="003B4153" w:rsidRDefault="00576D88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1769EA7C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5554D5E" w14:textId="60F708A5" w:rsidR="003B415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B4153" w:rsidRPr="008733FB" w14:paraId="2434CBF2" w14:textId="77777777" w:rsidTr="000E7215">
        <w:tc>
          <w:tcPr>
            <w:tcW w:w="2340" w:type="dxa"/>
          </w:tcPr>
          <w:p w14:paraId="714EF9E2" w14:textId="77777777" w:rsidR="003B4153" w:rsidRPr="008733FB" w:rsidRDefault="003B4153" w:rsidP="003B41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7DD53BC6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786311B0" w14:textId="0DA4BFA4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AA8966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65B64B" w14:textId="00FD1BD4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10F237A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CD0DD0F" w14:textId="1492B41B" w:rsidR="003B4153" w:rsidRPr="007779F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3BD44D8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F06D561" w14:textId="5B423252" w:rsidR="003B4153" w:rsidRPr="007779F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153" w:rsidRPr="008733FB" w14:paraId="185634B0" w14:textId="77777777" w:rsidTr="000E7215">
        <w:tc>
          <w:tcPr>
            <w:tcW w:w="2340" w:type="dxa"/>
          </w:tcPr>
          <w:p w14:paraId="1880D75C" w14:textId="77777777" w:rsidR="003B4153" w:rsidRDefault="003B4153" w:rsidP="003B41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1D2B319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B2D9548" w14:textId="77777777" w:rsidR="003B415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4C4C6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DBD9CB3" w14:textId="77777777" w:rsidR="003B415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13E6A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2345BF9" w14:textId="77777777" w:rsidR="003B415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DB935C6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550D05C" w14:textId="77777777" w:rsidR="003B415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153" w:rsidRPr="008733FB" w14:paraId="6AA90B84" w14:textId="77777777" w:rsidTr="000E7215">
        <w:tc>
          <w:tcPr>
            <w:tcW w:w="4590" w:type="dxa"/>
            <w:gridSpan w:val="2"/>
          </w:tcPr>
          <w:p w14:paraId="3E30008E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52921F67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B87C3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241968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F9540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E3DBCCC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180C463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3FAE17C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153" w:rsidRPr="008733FB" w14:paraId="28E03E37" w14:textId="77777777" w:rsidTr="000E7215">
        <w:tc>
          <w:tcPr>
            <w:tcW w:w="2340" w:type="dxa"/>
          </w:tcPr>
          <w:p w14:paraId="722BAD01" w14:textId="77777777" w:rsidR="003B4153" w:rsidRPr="008733FB" w:rsidRDefault="003B4153" w:rsidP="003B41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1098E857" w14:textId="77777777" w:rsidR="003B4153" w:rsidRPr="008733FB" w:rsidRDefault="003B4153" w:rsidP="003B415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55161783" w14:textId="6C3B850D" w:rsidR="003B4153" w:rsidRPr="0092163E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B90E87C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33CC78" w14:textId="2DEED26D" w:rsidR="003B4153" w:rsidRPr="0092163E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B37CEE5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708DC9D" w14:textId="5B8EC471" w:rsidR="003B4153" w:rsidRPr="007779F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A04606F" w14:textId="77777777" w:rsidR="003B4153" w:rsidRPr="008733FB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4F43D4C" w14:textId="77777777" w:rsidR="003B4153" w:rsidRPr="007779F3" w:rsidRDefault="003B4153" w:rsidP="003B4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153" w:rsidRPr="008733FB" w14:paraId="5861BD91" w14:textId="77777777" w:rsidTr="000E7215">
        <w:tc>
          <w:tcPr>
            <w:tcW w:w="4590" w:type="dxa"/>
            <w:gridSpan w:val="2"/>
          </w:tcPr>
          <w:p w14:paraId="1F63EBB6" w14:textId="77777777" w:rsidR="003B4153" w:rsidRPr="0092163E" w:rsidRDefault="003B4153" w:rsidP="00E7363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5EBC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D464A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BFE3F41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D6732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9FCC70C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16D080E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EDABBC1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153" w:rsidRPr="008733FB" w14:paraId="214A0F95" w14:textId="77777777" w:rsidTr="000E7215">
        <w:tc>
          <w:tcPr>
            <w:tcW w:w="4590" w:type="dxa"/>
            <w:gridSpan w:val="2"/>
          </w:tcPr>
          <w:p w14:paraId="02892E8A" w14:textId="48EF01E7" w:rsidR="003B4153" w:rsidRPr="0092163E" w:rsidRDefault="003B4153" w:rsidP="00E7363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63CB11B0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27791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261AC00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049ED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3F0EACD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C6CB548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17359D4" w14:textId="77777777" w:rsidR="003B4153" w:rsidRPr="0092163E" w:rsidRDefault="003B4153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630" w:rsidRPr="008733FB" w14:paraId="7648FABE" w14:textId="77777777" w:rsidTr="000E7215">
        <w:tc>
          <w:tcPr>
            <w:tcW w:w="4590" w:type="dxa"/>
            <w:gridSpan w:val="2"/>
          </w:tcPr>
          <w:p w14:paraId="5E7FC200" w14:textId="77777777" w:rsidR="00E73630" w:rsidRPr="0092163E" w:rsidRDefault="00E73630" w:rsidP="00E7363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163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00" w:type="dxa"/>
          </w:tcPr>
          <w:p w14:paraId="66426F69" w14:textId="77777777" w:rsidR="00E73630" w:rsidRPr="0092163E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90130" w14:textId="77777777" w:rsidR="00E73630" w:rsidRPr="0092163E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D6F5372" w14:textId="77777777" w:rsidR="00E73630" w:rsidRPr="0092163E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E1216C" w14:textId="77777777" w:rsidR="00E73630" w:rsidRPr="0092163E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1CBDA04" w14:textId="77777777" w:rsidR="00E73630" w:rsidRPr="0092163E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477A49E" w14:textId="77777777" w:rsidR="00E73630" w:rsidRPr="0092163E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CF32115" w14:textId="77777777" w:rsidR="00E73630" w:rsidRPr="0092163E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630" w:rsidRPr="008733FB" w14:paraId="43212942" w14:textId="77777777" w:rsidTr="000E7215">
        <w:tc>
          <w:tcPr>
            <w:tcW w:w="4590" w:type="dxa"/>
            <w:gridSpan w:val="2"/>
          </w:tcPr>
          <w:p w14:paraId="68C83C3D" w14:textId="77777777" w:rsidR="00E73630" w:rsidRPr="00D2579A" w:rsidRDefault="00E73630" w:rsidP="00E7363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00" w:type="dxa"/>
          </w:tcPr>
          <w:p w14:paraId="64BBDBAE" w14:textId="1770598D" w:rsidR="00E73630" w:rsidRPr="004B2371" w:rsidRDefault="0037543A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5E79527" w14:textId="77777777" w:rsidR="00E73630" w:rsidRPr="004B2371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51C511" w14:textId="1AB2E390" w:rsidR="00E73630" w:rsidRPr="004B2371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B2371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0C021D75" w14:textId="77777777" w:rsidR="00E73630" w:rsidRPr="004B2371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830C3C8" w14:textId="22E19560" w:rsidR="00E73630" w:rsidRPr="004B2371" w:rsidRDefault="00683509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6" w:type="dxa"/>
          </w:tcPr>
          <w:p w14:paraId="11D3A4EE" w14:textId="77777777" w:rsidR="00E73630" w:rsidRPr="004B2371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F6AE6B2" w14:textId="55A4893C" w:rsidR="00E73630" w:rsidRPr="004B2371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B2371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E73630" w:rsidRPr="008733FB" w14:paraId="56155D9A" w14:textId="77777777" w:rsidTr="000E7215">
        <w:trPr>
          <w:trHeight w:val="389"/>
        </w:trPr>
        <w:tc>
          <w:tcPr>
            <w:tcW w:w="4590" w:type="dxa"/>
            <w:gridSpan w:val="2"/>
          </w:tcPr>
          <w:p w14:paraId="6A38A6B6" w14:textId="77777777" w:rsidR="00E73630" w:rsidRPr="00D2579A" w:rsidRDefault="00E73630" w:rsidP="00E7363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6076E0" w14:textId="4C28377C" w:rsidR="00E73630" w:rsidRPr="00D2579A" w:rsidRDefault="0037543A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BD324A" w14:textId="77777777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23EFC3A" w14:textId="75AAE528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5F1184" w14:textId="77777777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B2FDAA2" w14:textId="432C4C68" w:rsidR="00E73630" w:rsidRPr="00D2579A" w:rsidRDefault="00683509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35E33EFC" w14:textId="77777777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9F423FC" w14:textId="222CF588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2579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73630" w:rsidRPr="008733FB" w14:paraId="1FB90A85" w14:textId="77777777" w:rsidTr="000E7215">
        <w:tc>
          <w:tcPr>
            <w:tcW w:w="4590" w:type="dxa"/>
            <w:gridSpan w:val="2"/>
          </w:tcPr>
          <w:p w14:paraId="0CB4BBBC" w14:textId="77777777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7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92C629" w14:textId="264F8D4D" w:rsidR="00E73630" w:rsidRPr="004B2371" w:rsidRDefault="0037543A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5C8C279" w14:textId="77777777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1D982E9" w14:textId="2844DC30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2371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007FEE4E" w14:textId="77777777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6E5C8A7" w14:textId="51D9AFD0" w:rsidR="00E73630" w:rsidRPr="00D2579A" w:rsidRDefault="00683509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86" w:type="dxa"/>
          </w:tcPr>
          <w:p w14:paraId="784F8FD9" w14:textId="77777777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1F4E73B1" w14:textId="358E14C4" w:rsidR="00E73630" w:rsidRPr="00D2579A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79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73630" w:rsidRPr="008733FB" w14:paraId="2654B3B9" w14:textId="77777777" w:rsidTr="000E7215">
        <w:tc>
          <w:tcPr>
            <w:tcW w:w="4590" w:type="dxa"/>
            <w:gridSpan w:val="2"/>
          </w:tcPr>
          <w:p w14:paraId="18D55328" w14:textId="77777777" w:rsidR="00E73630" w:rsidRPr="002E6CA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AE3D9E8" w14:textId="77777777" w:rsidR="00E73630" w:rsidRPr="002E6CA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22B71D9" w14:textId="77777777" w:rsidR="00E73630" w:rsidRPr="002E6CA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7BB6021" w14:textId="77777777" w:rsidR="00E73630" w:rsidRPr="002E6CA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A63CB12" w14:textId="77777777" w:rsidR="00E73630" w:rsidRPr="002E6CA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14:paraId="11725FC3" w14:textId="77777777" w:rsidR="00E73630" w:rsidRPr="002E6CA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14:paraId="6BD076BB" w14:textId="77777777" w:rsidR="00E73630" w:rsidRPr="002E6CA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14:paraId="3767DB4C" w14:textId="77777777" w:rsidR="00E73630" w:rsidRPr="002E6CAB" w:rsidRDefault="00E73630" w:rsidP="00E73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A56D0D" w:rsidRPr="008733FB" w14:paraId="7C08889A" w14:textId="77777777" w:rsidTr="000E7215">
        <w:trPr>
          <w:trHeight w:val="335"/>
        </w:trPr>
        <w:tc>
          <w:tcPr>
            <w:tcW w:w="2340" w:type="dxa"/>
          </w:tcPr>
          <w:p w14:paraId="015FAC8B" w14:textId="62B84976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F07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250" w:type="dxa"/>
          </w:tcPr>
          <w:p w14:paraId="4E6B0C83" w14:textId="52E720BD" w:rsidR="00A56D0D" w:rsidRPr="00A56D0D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6D0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04" w:type="dxa"/>
            <w:gridSpan w:val="3"/>
            <w:vAlign w:val="center"/>
          </w:tcPr>
          <w:p w14:paraId="654D5ACA" w14:textId="685AB3D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3A0ED51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  <w:vAlign w:val="center"/>
          </w:tcPr>
          <w:p w14:paraId="5E8A55C0" w14:textId="7AB23B8F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D0D" w:rsidRPr="008733FB" w14:paraId="3DF4C8C0" w14:textId="77777777" w:rsidTr="000E7215">
        <w:trPr>
          <w:trHeight w:val="335"/>
        </w:trPr>
        <w:tc>
          <w:tcPr>
            <w:tcW w:w="2340" w:type="dxa"/>
          </w:tcPr>
          <w:p w14:paraId="0D503396" w14:textId="07DFC995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58D7BFFB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67ECECC1" w14:textId="22A3D1D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07438986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44FF9240" w14:textId="01B5E65F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1B9A8069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vAlign w:val="center"/>
          </w:tcPr>
          <w:p w14:paraId="113D09D9" w14:textId="3A538601" w:rsidR="00A56D0D" w:rsidRPr="00F15D18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  <w:vAlign w:val="center"/>
          </w:tcPr>
          <w:p w14:paraId="6DAF8B2B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center"/>
          </w:tcPr>
          <w:p w14:paraId="027AD973" w14:textId="3148B6BF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6D0D" w:rsidRPr="008733FB" w14:paraId="0DABEF07" w14:textId="77777777" w:rsidTr="000E7215">
        <w:trPr>
          <w:trHeight w:val="335"/>
        </w:trPr>
        <w:tc>
          <w:tcPr>
            <w:tcW w:w="2340" w:type="dxa"/>
          </w:tcPr>
          <w:p w14:paraId="559B7EF3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9621CB3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  <w:vAlign w:val="center"/>
          </w:tcPr>
          <w:p w14:paraId="3449C8DF" w14:textId="1C5A1936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D0D" w:rsidRPr="008733FB" w14:paraId="706F2E0D" w14:textId="77777777" w:rsidTr="000E7215">
        <w:trPr>
          <w:trHeight w:val="335"/>
        </w:trPr>
        <w:tc>
          <w:tcPr>
            <w:tcW w:w="2340" w:type="dxa"/>
          </w:tcPr>
          <w:p w14:paraId="1A7F9421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250" w:type="dxa"/>
          </w:tcPr>
          <w:p w14:paraId="2B627A40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F8AEEE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BDDD2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59706B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A9C61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A8DF11A" w14:textId="77777777" w:rsidR="00A56D0D" w:rsidRPr="00F15D18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26777AC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666CA64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D0D" w:rsidRPr="008733FB" w14:paraId="71DDAE52" w14:textId="77777777" w:rsidTr="000E7215">
        <w:trPr>
          <w:trHeight w:val="335"/>
        </w:trPr>
        <w:tc>
          <w:tcPr>
            <w:tcW w:w="2340" w:type="dxa"/>
          </w:tcPr>
          <w:p w14:paraId="74468CC0" w14:textId="77777777" w:rsidR="00A56D0D" w:rsidRPr="0070702E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02E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51928E78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7E708102" w14:textId="2D2285FC" w:rsidR="00A56D0D" w:rsidRPr="0092163E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122DC0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71FAAF" w14:textId="573EF1EE" w:rsidR="00A56D0D" w:rsidRPr="0092163E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8AB06E9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434CB85" w14:textId="05C02D9F" w:rsidR="00A56D0D" w:rsidRPr="00F15D18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287093F8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1E9653E" w14:textId="411ABAB6" w:rsidR="00A56D0D" w:rsidRPr="00F15D18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56D0D" w:rsidRPr="008733FB" w14:paraId="2DD93ECF" w14:textId="77777777" w:rsidTr="000E7215">
        <w:trPr>
          <w:trHeight w:val="335"/>
        </w:trPr>
        <w:tc>
          <w:tcPr>
            <w:tcW w:w="2340" w:type="dxa"/>
          </w:tcPr>
          <w:p w14:paraId="607585D6" w14:textId="77777777" w:rsidR="00A56D0D" w:rsidRPr="0070702E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179C51DD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2FD4D12" w14:textId="207ADE0E" w:rsidR="00A56D0D" w:rsidRPr="0092163E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8297D0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06CC18" w14:textId="79014D9D" w:rsidR="00A56D0D" w:rsidRPr="0092163E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D0A422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935B073" w14:textId="0F12F746" w:rsidR="00A56D0D" w:rsidRPr="007779F3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BBF0E9C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BA0408D" w14:textId="0A2EB264" w:rsidR="00A56D0D" w:rsidRPr="007779F3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6D0D" w:rsidRPr="008733FB" w14:paraId="4BBB472C" w14:textId="77777777" w:rsidTr="000E7215">
        <w:tc>
          <w:tcPr>
            <w:tcW w:w="2340" w:type="dxa"/>
          </w:tcPr>
          <w:p w14:paraId="024B6006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20AF6AF9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2250" w:type="dxa"/>
          </w:tcPr>
          <w:p w14:paraId="04A78D0F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2ADB1E37" w14:textId="77777777" w:rsidR="00A56D0D" w:rsidRPr="008733FB" w:rsidRDefault="00A56D0D" w:rsidP="00A56D0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7B3FA370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DD550F7" w14:textId="3B835C3B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B8FEA1F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B9A34A2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581D789" w14:textId="75E1FD6B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1368620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3EC6A18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CEE1779" w14:textId="0FF5682B" w:rsidR="00A56D0D" w:rsidRPr="008D6C13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6" w:type="dxa"/>
          </w:tcPr>
          <w:p w14:paraId="35075466" w14:textId="77777777" w:rsidR="00A56D0D" w:rsidRPr="008733FB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556905F" w14:textId="77777777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913128B" w14:textId="74ED66CC" w:rsidR="00A56D0D" w:rsidRPr="008D6C13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6AA6334E" w14:textId="77777777" w:rsidR="009D0D6C" w:rsidRDefault="009D0D6C" w:rsidP="009D0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</w:rPr>
      </w:pPr>
    </w:p>
    <w:p w14:paraId="20E6533B" w14:textId="2BBE7683" w:rsidR="00987F84" w:rsidRPr="0088689B" w:rsidRDefault="00987F84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Theme="majorBidi" w:hAnsiTheme="majorBidi" w:cstheme="majorBidi"/>
          <w:sz w:val="30"/>
          <w:szCs w:val="30"/>
        </w:rPr>
      </w:pPr>
      <w:r w:rsidRPr="0088689B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88689B">
        <w:rPr>
          <w:rFonts w:asciiTheme="majorBidi" w:hAnsiTheme="majorBidi" w:cstheme="majorBidi"/>
          <w:sz w:val="30"/>
          <w:szCs w:val="30"/>
        </w:rPr>
        <w:t>3</w:t>
      </w:r>
      <w:r w:rsidR="0088689B" w:rsidRPr="0088689B">
        <w:rPr>
          <w:rFonts w:asciiTheme="majorBidi" w:hAnsiTheme="majorBidi" w:cstheme="majorBidi"/>
          <w:sz w:val="30"/>
          <w:szCs w:val="30"/>
        </w:rPr>
        <w:t xml:space="preserve">0 </w:t>
      </w:r>
      <w:r w:rsidRPr="0088689B">
        <w:rPr>
          <w:rFonts w:asciiTheme="majorBidi" w:hAnsiTheme="majorBidi" w:cstheme="majorBidi"/>
          <w:sz w:val="30"/>
          <w:szCs w:val="30"/>
          <w:cs/>
        </w:rPr>
        <w:t>ม</w:t>
      </w:r>
      <w:r w:rsidR="0088689B" w:rsidRPr="0088689B">
        <w:rPr>
          <w:rFonts w:asciiTheme="majorBidi" w:hAnsiTheme="majorBidi" w:cstheme="majorBidi"/>
          <w:sz w:val="30"/>
          <w:szCs w:val="30"/>
          <w:cs/>
        </w:rPr>
        <w:t>ิถุนายน</w:t>
      </w:r>
      <w:r w:rsidRPr="00886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9B">
        <w:rPr>
          <w:rFonts w:asciiTheme="majorBidi" w:hAnsiTheme="majorBidi" w:cstheme="majorBidi"/>
          <w:sz w:val="30"/>
          <w:szCs w:val="30"/>
        </w:rPr>
        <w:t>25</w:t>
      </w:r>
      <w:r w:rsidRPr="0088689B">
        <w:rPr>
          <w:rFonts w:asciiTheme="majorBidi" w:hAnsiTheme="majorBidi" w:cstheme="majorBidi"/>
          <w:sz w:val="30"/>
          <w:szCs w:val="30"/>
          <w:cs/>
        </w:rPr>
        <w:t>6</w:t>
      </w:r>
      <w:r w:rsidRPr="0088689B">
        <w:rPr>
          <w:rFonts w:asciiTheme="majorBidi" w:hAnsiTheme="majorBidi" w:cstheme="majorBidi"/>
          <w:sz w:val="30"/>
          <w:szCs w:val="30"/>
        </w:rPr>
        <w:t>3</w:t>
      </w:r>
      <w:r w:rsidRPr="0088689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88689B">
        <w:rPr>
          <w:rFonts w:asciiTheme="majorBidi" w:hAnsiTheme="majorBidi" w:cstheme="majorBidi"/>
          <w:sz w:val="30"/>
          <w:szCs w:val="30"/>
        </w:rPr>
        <w:t xml:space="preserve"> 31 </w:t>
      </w:r>
      <w:r w:rsidRPr="0088689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8689B">
        <w:rPr>
          <w:rFonts w:asciiTheme="majorBidi" w:hAnsiTheme="majorBidi" w:cstheme="majorBidi"/>
          <w:sz w:val="30"/>
          <w:szCs w:val="30"/>
        </w:rPr>
        <w:t>25</w:t>
      </w:r>
      <w:r w:rsidRPr="0088689B">
        <w:rPr>
          <w:rFonts w:asciiTheme="majorBidi" w:hAnsiTheme="majorBidi" w:cstheme="majorBidi"/>
          <w:sz w:val="30"/>
          <w:szCs w:val="30"/>
          <w:cs/>
        </w:rPr>
        <w:t>6</w:t>
      </w:r>
      <w:r w:rsidRPr="0088689B">
        <w:rPr>
          <w:rFonts w:asciiTheme="majorBidi" w:hAnsiTheme="majorBidi" w:cstheme="majorBidi"/>
          <w:sz w:val="30"/>
          <w:szCs w:val="30"/>
        </w:rPr>
        <w:t>2</w:t>
      </w:r>
      <w:r w:rsidRPr="008868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F13BE93" w14:textId="77777777" w:rsidR="00987F84" w:rsidRPr="0088689B" w:rsidRDefault="00987F84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987F84" w:rsidRPr="0088689B" w14:paraId="76AEA48D" w14:textId="77777777" w:rsidTr="00D379CC">
        <w:tc>
          <w:tcPr>
            <w:tcW w:w="4410" w:type="dxa"/>
          </w:tcPr>
          <w:p w14:paraId="7382D375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CF72955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8689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F9AF92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5D13A1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8689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987F84" w:rsidRPr="0088689B" w14:paraId="2FDB820D" w14:textId="77777777" w:rsidTr="00D379CC">
        <w:tc>
          <w:tcPr>
            <w:tcW w:w="4410" w:type="dxa"/>
          </w:tcPr>
          <w:p w14:paraId="24EB9C8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DE19347" w14:textId="31D5813D" w:rsidR="00987F84" w:rsidRPr="0088689B" w:rsidRDefault="0088689B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1DC04A0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A5575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19D092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073DD21" w14:textId="3607BBE3" w:rsidR="00987F84" w:rsidRPr="0088689B" w:rsidRDefault="0088689B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F70B6D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E1AEA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7F84" w:rsidRPr="0088689B" w14:paraId="17B357C7" w14:textId="77777777" w:rsidTr="00D379CC">
        <w:tc>
          <w:tcPr>
            <w:tcW w:w="4410" w:type="dxa"/>
          </w:tcPr>
          <w:p w14:paraId="1318F25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F1576E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357F5575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FE45A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C374A1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E37A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3789E27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22FD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87F84" w:rsidRPr="0088689B" w14:paraId="06B1F2A9" w14:textId="77777777" w:rsidTr="00D379CC">
        <w:tc>
          <w:tcPr>
            <w:tcW w:w="4410" w:type="dxa"/>
          </w:tcPr>
          <w:p w14:paraId="563B37FF" w14:textId="77777777" w:rsidR="00987F84" w:rsidRPr="0088689B" w:rsidRDefault="00987F84" w:rsidP="00D379C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8E00F26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7F84" w:rsidRPr="0088689B" w14:paraId="14E4FC75" w14:textId="77777777" w:rsidTr="00D379CC">
        <w:tc>
          <w:tcPr>
            <w:tcW w:w="4410" w:type="dxa"/>
          </w:tcPr>
          <w:p w14:paraId="73B6E64D" w14:textId="77777777" w:rsidR="00987F84" w:rsidRPr="0088689B" w:rsidRDefault="00987F84" w:rsidP="00D379C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4AAE1EEB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87F84" w:rsidRPr="0088689B" w14:paraId="416B8923" w14:textId="77777777" w:rsidTr="00D379CC">
        <w:tc>
          <w:tcPr>
            <w:tcW w:w="4410" w:type="dxa"/>
          </w:tcPr>
          <w:p w14:paraId="2FB5DB3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A8789E" w14:textId="3A7DBF88" w:rsidR="00987F84" w:rsidRPr="0088689B" w:rsidRDefault="005D7933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282DD9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73BFC4" w14:textId="0AAA1895" w:rsidR="00987F84" w:rsidRPr="0088689B" w:rsidRDefault="005D7933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90853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26B1D" w14:textId="223AEE3B" w:rsidR="00987F84" w:rsidRPr="0088689B" w:rsidRDefault="005D7933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13,319</w:t>
            </w:r>
          </w:p>
        </w:tc>
        <w:tc>
          <w:tcPr>
            <w:tcW w:w="270" w:type="dxa"/>
          </w:tcPr>
          <w:p w14:paraId="06E407D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E51F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27,391</w:t>
            </w:r>
          </w:p>
        </w:tc>
      </w:tr>
      <w:tr w:rsidR="00987F84" w:rsidRPr="0088689B" w14:paraId="1E342A88" w14:textId="77777777" w:rsidTr="00D379CC">
        <w:tc>
          <w:tcPr>
            <w:tcW w:w="4410" w:type="dxa"/>
          </w:tcPr>
          <w:p w14:paraId="5578C8D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5BF05F4" w14:textId="4B77F626" w:rsidR="00987F84" w:rsidRPr="0088689B" w:rsidRDefault="00477ED0" w:rsidP="0047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542D8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640769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2C7D1FC9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93749" w14:textId="49D20D33" w:rsidR="00987F84" w:rsidRPr="0088689B" w:rsidRDefault="005D7933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AE07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52BD4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7F84" w:rsidRPr="0088689B" w14:paraId="68398AFA" w14:textId="77777777" w:rsidTr="00D379CC">
        <w:tc>
          <w:tcPr>
            <w:tcW w:w="4410" w:type="dxa"/>
          </w:tcPr>
          <w:p w14:paraId="52505FC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077FE62" w14:textId="795FE612" w:rsidR="00987F84" w:rsidRPr="0088689B" w:rsidRDefault="00477ED0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4,226</w:t>
            </w:r>
          </w:p>
        </w:tc>
        <w:tc>
          <w:tcPr>
            <w:tcW w:w="270" w:type="dxa"/>
          </w:tcPr>
          <w:p w14:paraId="4666D74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EC62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  <w:tc>
          <w:tcPr>
            <w:tcW w:w="270" w:type="dxa"/>
          </w:tcPr>
          <w:p w14:paraId="38E4481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F7640" w14:textId="0AA3EA2C" w:rsidR="00987F84" w:rsidRPr="0088689B" w:rsidRDefault="005D7933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4,226</w:t>
            </w:r>
          </w:p>
        </w:tc>
        <w:tc>
          <w:tcPr>
            <w:tcW w:w="270" w:type="dxa"/>
          </w:tcPr>
          <w:p w14:paraId="6E58366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2D419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</w:tr>
      <w:tr w:rsidR="00987F84" w:rsidRPr="0088689B" w14:paraId="44341E53" w14:textId="77777777" w:rsidTr="00D379CC">
        <w:tc>
          <w:tcPr>
            <w:tcW w:w="4410" w:type="dxa"/>
          </w:tcPr>
          <w:p w14:paraId="02958C3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30C2F7" w14:textId="6F0A289D" w:rsidR="00987F84" w:rsidRPr="00477ED0" w:rsidRDefault="00477ED0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4,226</w:t>
            </w:r>
          </w:p>
        </w:tc>
        <w:tc>
          <w:tcPr>
            <w:tcW w:w="270" w:type="dxa"/>
          </w:tcPr>
          <w:p w14:paraId="6FB4654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9E6D0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4,634</w:t>
            </w:r>
          </w:p>
        </w:tc>
        <w:tc>
          <w:tcPr>
            <w:tcW w:w="270" w:type="dxa"/>
          </w:tcPr>
          <w:p w14:paraId="36CA42C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715312" w14:textId="6F33BC1C" w:rsidR="00987F84" w:rsidRPr="0088689B" w:rsidRDefault="005D7933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17,545</w:t>
            </w:r>
          </w:p>
        </w:tc>
        <w:tc>
          <w:tcPr>
            <w:tcW w:w="270" w:type="dxa"/>
          </w:tcPr>
          <w:p w14:paraId="7E8C8D89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1EC33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31,799</w:t>
            </w:r>
          </w:p>
        </w:tc>
      </w:tr>
      <w:tr w:rsidR="00987F84" w:rsidRPr="0088689B" w14:paraId="5A81EC6C" w14:textId="77777777" w:rsidTr="0088689B">
        <w:trPr>
          <w:trHeight w:val="206"/>
        </w:trPr>
        <w:tc>
          <w:tcPr>
            <w:tcW w:w="4410" w:type="dxa"/>
            <w:vAlign w:val="bottom"/>
          </w:tcPr>
          <w:p w14:paraId="1E7C2E0C" w14:textId="77777777" w:rsidR="00987F84" w:rsidRPr="0088689B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39248530"/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FF384F" w14:textId="77777777" w:rsidR="00987F84" w:rsidRPr="0088689B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200026" w14:textId="77777777" w:rsidR="00987F84" w:rsidRPr="0088689B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B2764B" w14:textId="77777777" w:rsidR="00987F84" w:rsidRPr="0088689B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70CF79" w14:textId="77777777" w:rsidR="00987F84" w:rsidRPr="0088689B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D41F97" w14:textId="77777777" w:rsidR="00987F84" w:rsidRPr="0088689B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CC9408" w14:textId="77777777" w:rsidR="00987F84" w:rsidRPr="0088689B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57EF3E" w14:textId="77777777" w:rsidR="00987F84" w:rsidRPr="0088689B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  <w:tr w:rsidR="00987F84" w:rsidRPr="0088689B" w14:paraId="4B18BC94" w14:textId="77777777" w:rsidTr="00D379CC">
        <w:tc>
          <w:tcPr>
            <w:tcW w:w="4410" w:type="dxa"/>
          </w:tcPr>
          <w:p w14:paraId="4557CF5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54BA09D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8FAD1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AD8C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A19C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FB376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9B4B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E7078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7F84" w:rsidRPr="0088689B" w14:paraId="381F801C" w14:textId="77777777" w:rsidTr="00D379CC">
        <w:tc>
          <w:tcPr>
            <w:tcW w:w="4410" w:type="dxa"/>
          </w:tcPr>
          <w:p w14:paraId="0F07613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92A5B72" w14:textId="6CD7C6FC" w:rsidR="00987F84" w:rsidRPr="0088689B" w:rsidRDefault="00D35C8B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2E8A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A4FA8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C0A6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97C079" w14:textId="3A14768D" w:rsidR="00987F84" w:rsidRPr="0088689B" w:rsidRDefault="0090257F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32,305</w:t>
            </w:r>
          </w:p>
        </w:tc>
        <w:tc>
          <w:tcPr>
            <w:tcW w:w="270" w:type="dxa"/>
          </w:tcPr>
          <w:p w14:paraId="0BBFBE7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FBCE2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49,177</w:t>
            </w:r>
          </w:p>
        </w:tc>
      </w:tr>
      <w:tr w:rsidR="00987F84" w:rsidRPr="0088689B" w14:paraId="5C64E242" w14:textId="77777777" w:rsidTr="00D379CC">
        <w:tc>
          <w:tcPr>
            <w:tcW w:w="4410" w:type="dxa"/>
          </w:tcPr>
          <w:p w14:paraId="2B828DE3" w14:textId="77777777" w:rsidR="00987F84" w:rsidRPr="0088689B" w:rsidRDefault="00987F84" w:rsidP="00D379C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A89FD87" w14:textId="31ACF7E8" w:rsidR="00987F84" w:rsidRPr="0088689B" w:rsidRDefault="00A038EA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7,955</w:t>
            </w:r>
          </w:p>
        </w:tc>
        <w:tc>
          <w:tcPr>
            <w:tcW w:w="270" w:type="dxa"/>
          </w:tcPr>
          <w:p w14:paraId="2AD0097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0924B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6,977</w:t>
            </w:r>
          </w:p>
        </w:tc>
        <w:tc>
          <w:tcPr>
            <w:tcW w:w="270" w:type="dxa"/>
          </w:tcPr>
          <w:p w14:paraId="1BD2DA6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05072" w14:textId="355AB3F3" w:rsidR="00987F84" w:rsidRPr="0088689B" w:rsidRDefault="0090257F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  <w:tc>
          <w:tcPr>
            <w:tcW w:w="270" w:type="dxa"/>
          </w:tcPr>
          <w:p w14:paraId="23EAE86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E279B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3,210</w:t>
            </w:r>
          </w:p>
        </w:tc>
      </w:tr>
      <w:tr w:rsidR="00987F84" w:rsidRPr="0088689B" w14:paraId="2F3D8F01" w14:textId="77777777" w:rsidTr="00D379CC">
        <w:tc>
          <w:tcPr>
            <w:tcW w:w="4410" w:type="dxa"/>
          </w:tcPr>
          <w:p w14:paraId="2548EA5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9523EA7" w14:textId="2962EA02" w:rsidR="00987F84" w:rsidRPr="0088689B" w:rsidRDefault="007546D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633A77F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91CC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3F71637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01CB61" w14:textId="37D10BCC" w:rsidR="00987F84" w:rsidRPr="0088689B" w:rsidRDefault="0090257F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E451C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23388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87F84" w:rsidRPr="0088689B" w14:paraId="2B890039" w14:textId="77777777" w:rsidTr="00D379CC">
        <w:tc>
          <w:tcPr>
            <w:tcW w:w="4410" w:type="dxa"/>
          </w:tcPr>
          <w:p w14:paraId="67A3F706" w14:textId="77777777" w:rsidR="00987F84" w:rsidRPr="0088689B" w:rsidRDefault="00987F84" w:rsidP="00D379C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487CF8" w14:textId="58026A18" w:rsidR="00987F84" w:rsidRPr="0088689B" w:rsidRDefault="007546D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8,296</w:t>
            </w:r>
          </w:p>
        </w:tc>
        <w:tc>
          <w:tcPr>
            <w:tcW w:w="270" w:type="dxa"/>
          </w:tcPr>
          <w:p w14:paraId="2FEEFD21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7195F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7,290</w:t>
            </w:r>
          </w:p>
        </w:tc>
        <w:tc>
          <w:tcPr>
            <w:tcW w:w="270" w:type="dxa"/>
          </w:tcPr>
          <w:p w14:paraId="6692AFF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75A087" w14:textId="0F825293" w:rsidR="00987F84" w:rsidRPr="0088689B" w:rsidRDefault="0090257F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35,822</w:t>
            </w:r>
          </w:p>
        </w:tc>
        <w:tc>
          <w:tcPr>
            <w:tcW w:w="270" w:type="dxa"/>
          </w:tcPr>
          <w:p w14:paraId="4F9C0FF1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1C738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52,394</w:t>
            </w:r>
          </w:p>
        </w:tc>
      </w:tr>
    </w:tbl>
    <w:p w14:paraId="41DA600D" w14:textId="77777777" w:rsidR="00987F84" w:rsidRPr="0088689B" w:rsidRDefault="00987F84" w:rsidP="00987F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535FB503" w14:textId="77777777" w:rsidR="00A56D0D" w:rsidRDefault="00A56D0D">
      <w:bookmarkStart w:id="3" w:name="_Hlk14962937"/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987F84" w:rsidRPr="0088689B" w14:paraId="2BE51EBA" w14:textId="77777777" w:rsidTr="00D379CC">
        <w:tc>
          <w:tcPr>
            <w:tcW w:w="4410" w:type="dxa"/>
          </w:tcPr>
          <w:p w14:paraId="2E7C095B" w14:textId="2E1E16DC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77FC63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7F84" w:rsidRPr="0088689B" w14:paraId="54C981EE" w14:textId="77777777" w:rsidTr="00D379CC">
        <w:tc>
          <w:tcPr>
            <w:tcW w:w="4410" w:type="dxa"/>
          </w:tcPr>
          <w:p w14:paraId="0FD8961F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0303E0D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D5F0D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886878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C0977A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40B51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70D2D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E55F3A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71FEB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A450479" w14:textId="5039121B" w:rsidR="00987F84" w:rsidRPr="0088689B" w:rsidRDefault="0088689B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87F84" w:rsidRPr="0088689B" w14:paraId="2AD8CEA2" w14:textId="77777777" w:rsidTr="00D379CC">
        <w:tc>
          <w:tcPr>
            <w:tcW w:w="4410" w:type="dxa"/>
          </w:tcPr>
          <w:p w14:paraId="518A577C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434B099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0BB9BA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84F3F8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345843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EE588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EC7C48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B85C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87F84" w:rsidRPr="0088689B" w14:paraId="2AA9B433" w14:textId="77777777" w:rsidTr="00D379CC">
        <w:tc>
          <w:tcPr>
            <w:tcW w:w="4410" w:type="dxa"/>
          </w:tcPr>
          <w:p w14:paraId="5A7BE96D" w14:textId="77777777" w:rsidR="00987F84" w:rsidRPr="0088689B" w:rsidRDefault="00987F84" w:rsidP="00D379C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6ECDD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A07" w:rsidRPr="0088689B" w14:paraId="5F2A14C6" w14:textId="77777777" w:rsidTr="00D379CC">
        <w:tc>
          <w:tcPr>
            <w:tcW w:w="4410" w:type="dxa"/>
          </w:tcPr>
          <w:p w14:paraId="4B72E12B" w14:textId="77777777" w:rsidR="005C0A07" w:rsidRPr="0088689B" w:rsidRDefault="005C0A07" w:rsidP="005C0A07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113503E5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39E3106E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6FA1431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E57989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45F86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8180F4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3CF25A" w14:textId="5CA2B08B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5C0A07" w:rsidRPr="0088689B" w14:paraId="0A40C072" w14:textId="77777777" w:rsidTr="00D379CC">
        <w:trPr>
          <w:trHeight w:val="119"/>
        </w:trPr>
        <w:tc>
          <w:tcPr>
            <w:tcW w:w="4410" w:type="dxa"/>
          </w:tcPr>
          <w:p w14:paraId="6C6BE4F7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23BCD4C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4B3F8FEF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81ADEC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A2F5E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F813EC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1185A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B029D0" w14:textId="685BB94F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70887B16" w14:textId="4A6ADE85" w:rsidR="0088689B" w:rsidRDefault="0088689B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1062"/>
        <w:gridCol w:w="270"/>
        <w:gridCol w:w="992"/>
      </w:tblGrid>
      <w:tr w:rsidR="00987F84" w:rsidRPr="0088689B" w14:paraId="462EDF18" w14:textId="77777777" w:rsidTr="00D379CC">
        <w:tc>
          <w:tcPr>
            <w:tcW w:w="4410" w:type="dxa"/>
          </w:tcPr>
          <w:p w14:paraId="7BABFFF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844" w:type="dxa"/>
            <w:gridSpan w:val="7"/>
          </w:tcPr>
          <w:p w14:paraId="1087D62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F84" w:rsidRPr="0088689B" w14:paraId="64498FE3" w14:textId="77777777" w:rsidTr="00D379CC">
        <w:tc>
          <w:tcPr>
            <w:tcW w:w="4410" w:type="dxa"/>
          </w:tcPr>
          <w:p w14:paraId="0F318885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A4EFFE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BC137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14482D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C5C698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49C18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8913AB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685876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BA8FC0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CD93816" w14:textId="7DB6981D" w:rsidR="00987F84" w:rsidRPr="0088689B" w:rsidRDefault="0088689B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87F84" w:rsidRPr="0088689B" w14:paraId="2A376AD0" w14:textId="77777777" w:rsidTr="00D379CC">
        <w:tc>
          <w:tcPr>
            <w:tcW w:w="4410" w:type="dxa"/>
          </w:tcPr>
          <w:p w14:paraId="7521E6E1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30A349C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35199C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C853C42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E65AF6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E07FEA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3C22C6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B2D76E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87F84" w:rsidRPr="0088689B" w14:paraId="49EB815E" w14:textId="77777777" w:rsidTr="00D379CC">
        <w:tc>
          <w:tcPr>
            <w:tcW w:w="4410" w:type="dxa"/>
          </w:tcPr>
          <w:p w14:paraId="2B0980CF" w14:textId="77777777" w:rsidR="00987F84" w:rsidRPr="0088689B" w:rsidRDefault="00987F84" w:rsidP="00D379C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269F5779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7F84" w:rsidRPr="0088689B" w14:paraId="0B965580" w14:textId="77777777" w:rsidTr="00D379CC">
        <w:tc>
          <w:tcPr>
            <w:tcW w:w="4410" w:type="dxa"/>
          </w:tcPr>
          <w:p w14:paraId="6ACEC6C4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19AC4252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0078F3A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B28C395" w14:textId="71FFEFE1" w:rsidR="00987F84" w:rsidRPr="0088689B" w:rsidRDefault="0022763B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440,000</w:t>
            </w:r>
          </w:p>
        </w:tc>
        <w:tc>
          <w:tcPr>
            <w:tcW w:w="270" w:type="dxa"/>
          </w:tcPr>
          <w:p w14:paraId="25E40A8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7431A9" w14:textId="4086B9C9" w:rsidR="00987F84" w:rsidRPr="0088689B" w:rsidRDefault="0022763B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(440,00</w:t>
            </w:r>
            <w:r w:rsidR="000234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A1F3B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C0F8CB8" w14:textId="600533E3" w:rsidR="00987F84" w:rsidRPr="0088689B" w:rsidRDefault="0022763B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</w:tr>
      <w:tr w:rsidR="005C0A07" w:rsidRPr="0088689B" w14:paraId="1F3E4F6C" w14:textId="77777777" w:rsidTr="00D379CC">
        <w:tc>
          <w:tcPr>
            <w:tcW w:w="4410" w:type="dxa"/>
          </w:tcPr>
          <w:p w14:paraId="215ABD22" w14:textId="77777777" w:rsidR="005C0A07" w:rsidRPr="0088689B" w:rsidRDefault="005C0A07" w:rsidP="005C0A07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31168C95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491BF1B1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013EAAB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1E7405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55ABBF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AA69D" w14:textId="77777777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0C6A1E9" w14:textId="1AF41200" w:rsidR="005C0A07" w:rsidRPr="0088689B" w:rsidRDefault="005C0A07" w:rsidP="005C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22763B" w:rsidRPr="0088689B" w14:paraId="7D6C7EA5" w14:textId="77777777" w:rsidTr="00D379CC">
        <w:trPr>
          <w:trHeight w:val="119"/>
        </w:trPr>
        <w:tc>
          <w:tcPr>
            <w:tcW w:w="4410" w:type="dxa"/>
          </w:tcPr>
          <w:p w14:paraId="3479ABAA" w14:textId="77777777" w:rsidR="0022763B" w:rsidRPr="0088689B" w:rsidRDefault="0022763B" w:rsidP="0022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BB72E6" w14:textId="77777777" w:rsidR="0022763B" w:rsidRPr="0088689B" w:rsidRDefault="0022763B" w:rsidP="0022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4433A8BD" w14:textId="77777777" w:rsidR="0022763B" w:rsidRPr="0088689B" w:rsidRDefault="0022763B" w:rsidP="0022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CDD2392" w14:textId="1944A462" w:rsidR="0022763B" w:rsidRPr="0022763B" w:rsidRDefault="0022763B" w:rsidP="0022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440,000</w:t>
            </w:r>
          </w:p>
        </w:tc>
        <w:tc>
          <w:tcPr>
            <w:tcW w:w="270" w:type="dxa"/>
          </w:tcPr>
          <w:p w14:paraId="1AAA4167" w14:textId="77777777" w:rsidR="0022763B" w:rsidRPr="0088689B" w:rsidRDefault="0022763B" w:rsidP="0022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9BCA16" w14:textId="0B92308F" w:rsidR="0022763B" w:rsidRPr="0022763B" w:rsidRDefault="0022763B" w:rsidP="0022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(440,00</w:t>
            </w:r>
            <w:r w:rsidR="000234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2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A47446" w14:textId="77777777" w:rsidR="0022763B" w:rsidRPr="0088689B" w:rsidRDefault="0022763B" w:rsidP="0022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70D89CF" w14:textId="2063462B" w:rsidR="0022763B" w:rsidRPr="0088689B" w:rsidRDefault="0022763B" w:rsidP="0022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420,000</w:t>
            </w:r>
          </w:p>
        </w:tc>
      </w:tr>
      <w:bookmarkEnd w:id="3"/>
    </w:tbl>
    <w:p w14:paraId="6D74BBE8" w14:textId="77777777" w:rsidR="0088689B" w:rsidRDefault="0088689B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772535C" w14:textId="6AFBB4D1" w:rsidR="00987F84" w:rsidRPr="0088689B" w:rsidRDefault="00987F84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88689B">
        <w:rPr>
          <w:rFonts w:asciiTheme="majorBidi" w:hAnsiTheme="majorBidi" w:cstheme="majorBidi"/>
          <w:sz w:val="30"/>
          <w:szCs w:val="30"/>
          <w:cs/>
          <w:lang w:val="th-TH"/>
        </w:rPr>
        <w:t>เงินให้กู้ยืมระยะสั้นแก่บริษัทที่เกี่ยวข้อง</w:t>
      </w:r>
      <w:r w:rsidR="00C43194">
        <w:rPr>
          <w:rFonts w:asciiTheme="majorBidi" w:hAnsiTheme="majorBidi" w:cstheme="majorBidi" w:hint="cs"/>
          <w:sz w:val="30"/>
          <w:szCs w:val="30"/>
          <w:cs/>
          <w:lang w:val="th-TH"/>
        </w:rPr>
        <w:t>กัน</w:t>
      </w:r>
      <w:r w:rsidRPr="0088689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88689B">
        <w:rPr>
          <w:rFonts w:asciiTheme="majorBidi" w:hAnsiTheme="majorBidi" w:cstheme="majorBidi"/>
          <w:sz w:val="30"/>
          <w:szCs w:val="30"/>
        </w:rPr>
        <w:t xml:space="preserve"> (Money Market Rate)</w:t>
      </w:r>
      <w:r w:rsidRPr="0088689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ต่อปี</w:t>
      </w:r>
    </w:p>
    <w:p w14:paraId="76BAB6D3" w14:textId="77777777" w:rsidR="00987F84" w:rsidRPr="0088689B" w:rsidRDefault="00987F84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B217C6" w:rsidRPr="009566C2" w14:paraId="0FDE10A4" w14:textId="77777777" w:rsidTr="009257A9">
        <w:trPr>
          <w:tblHeader/>
        </w:trPr>
        <w:tc>
          <w:tcPr>
            <w:tcW w:w="4410" w:type="dxa"/>
          </w:tcPr>
          <w:p w14:paraId="061FD2F1" w14:textId="77777777" w:rsidR="00B217C6" w:rsidRPr="009566C2" w:rsidRDefault="00910BE3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250" w:type="dxa"/>
            <w:gridSpan w:val="3"/>
          </w:tcPr>
          <w:p w14:paraId="0DEC231F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0C1F40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7179C8F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D6C" w:rsidRPr="009566C2" w14:paraId="4B87A51F" w14:textId="77777777" w:rsidTr="009257A9">
        <w:trPr>
          <w:tblHeader/>
        </w:trPr>
        <w:tc>
          <w:tcPr>
            <w:tcW w:w="4410" w:type="dxa"/>
          </w:tcPr>
          <w:p w14:paraId="55310C43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B05861" w14:textId="7C24838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93B6C9C" w14:textId="7777777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C281AD" w14:textId="7777777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BF59DFD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AF270" w14:textId="054066BD" w:rsidR="009D0D6C" w:rsidRPr="009566C2" w:rsidRDefault="002A4A1B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6F39285" w14:textId="7777777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8DE5F" w14:textId="7777777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0D6C" w:rsidRPr="009566C2" w14:paraId="206F213F" w14:textId="77777777" w:rsidTr="009257A9">
        <w:trPr>
          <w:tblHeader/>
        </w:trPr>
        <w:tc>
          <w:tcPr>
            <w:tcW w:w="4410" w:type="dxa"/>
          </w:tcPr>
          <w:p w14:paraId="2DD68276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957A76F" w14:textId="11381699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BF1A80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8687DCA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BAE6754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BEDD27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3700A1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FE3B3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57C6" w:rsidRPr="009566C2" w14:paraId="50E967D7" w14:textId="77777777" w:rsidTr="009257A9">
        <w:trPr>
          <w:tblHeader/>
        </w:trPr>
        <w:tc>
          <w:tcPr>
            <w:tcW w:w="4410" w:type="dxa"/>
          </w:tcPr>
          <w:p w14:paraId="625B31D8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F942201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2083" w:rsidRPr="009566C2" w14:paraId="5A51A385" w14:textId="77777777" w:rsidTr="009257A9">
        <w:trPr>
          <w:tblHeader/>
        </w:trPr>
        <w:tc>
          <w:tcPr>
            <w:tcW w:w="4410" w:type="dxa"/>
          </w:tcPr>
          <w:p w14:paraId="25417707" w14:textId="77777777" w:rsidR="00562083" w:rsidRPr="009566C2" w:rsidRDefault="00562083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0" w:type="dxa"/>
            <w:gridSpan w:val="7"/>
          </w:tcPr>
          <w:p w14:paraId="5B800BCD" w14:textId="77777777" w:rsidR="00562083" w:rsidRPr="009566C2" w:rsidRDefault="00562083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F2548" w:rsidRPr="009566C2" w14:paraId="578E8F01" w14:textId="77777777" w:rsidTr="00020DA6">
        <w:tc>
          <w:tcPr>
            <w:tcW w:w="4410" w:type="dxa"/>
          </w:tcPr>
          <w:p w14:paraId="08FAFC50" w14:textId="77777777" w:rsidR="002F2548" w:rsidRPr="00C3462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vAlign w:val="bottom"/>
          </w:tcPr>
          <w:p w14:paraId="1FAE381F" w14:textId="2BD98E0B" w:rsidR="002F2548" w:rsidRPr="00A67F9F" w:rsidRDefault="00D35C8B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1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ABB36F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B0F8FAD" w14:textId="77777777" w:rsidR="002F2548" w:rsidRPr="00821A59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21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07BE7C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35E55" w14:textId="30798462" w:rsidR="002F2548" w:rsidRPr="00335CCC" w:rsidRDefault="00DF6B0E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70" w:type="dxa"/>
            <w:vAlign w:val="bottom"/>
          </w:tcPr>
          <w:p w14:paraId="02E6C111" w14:textId="77777777" w:rsidR="002F2548" w:rsidRPr="0026157C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896903" w14:textId="77777777" w:rsidR="002F2548" w:rsidRPr="00553296" w:rsidRDefault="002F2548" w:rsidP="002F254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8,060</w:t>
            </w:r>
          </w:p>
        </w:tc>
      </w:tr>
      <w:tr w:rsidR="002F2548" w:rsidRPr="009566C2" w14:paraId="6BE1128E" w14:textId="77777777" w:rsidTr="00020DA6">
        <w:tc>
          <w:tcPr>
            <w:tcW w:w="4410" w:type="dxa"/>
          </w:tcPr>
          <w:p w14:paraId="1310EDF6" w14:textId="77777777" w:rsidR="002F2548" w:rsidRPr="00C3462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vAlign w:val="bottom"/>
          </w:tcPr>
          <w:p w14:paraId="0B85AC9E" w14:textId="54FF7452" w:rsidR="002F2548" w:rsidRPr="00A67F9F" w:rsidRDefault="00A14CBA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  <w:tc>
          <w:tcPr>
            <w:tcW w:w="270" w:type="dxa"/>
            <w:vAlign w:val="bottom"/>
          </w:tcPr>
          <w:p w14:paraId="223BF05C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080AD6B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10,258</w:t>
            </w:r>
          </w:p>
        </w:tc>
        <w:tc>
          <w:tcPr>
            <w:tcW w:w="270" w:type="dxa"/>
            <w:vAlign w:val="bottom"/>
          </w:tcPr>
          <w:p w14:paraId="1389E453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0900C5" w14:textId="40D861DE" w:rsidR="002F2548" w:rsidRPr="00335CCC" w:rsidRDefault="00DF6B0E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6F5D61" w14:textId="77777777" w:rsidR="002F2548" w:rsidRPr="0026157C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5E4DF1" w14:textId="77777777" w:rsidR="002F2548" w:rsidRPr="00C664CA" w:rsidRDefault="002F2548" w:rsidP="002F254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2548" w:rsidRPr="009566C2" w14:paraId="0FEBE104" w14:textId="77777777" w:rsidTr="00020DA6">
        <w:tc>
          <w:tcPr>
            <w:tcW w:w="4410" w:type="dxa"/>
          </w:tcPr>
          <w:p w14:paraId="3491C31A" w14:textId="77777777" w:rsidR="002F2548" w:rsidRPr="00E71FE0" w:rsidRDefault="002F2548" w:rsidP="002F254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69D7A" w14:textId="1B274545" w:rsidR="002F2548" w:rsidRPr="00E71FE0" w:rsidRDefault="00A14CBA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CBA">
              <w:rPr>
                <w:rFonts w:ascii="Angsana New" w:hAnsi="Angsana New"/>
                <w:b/>
                <w:bCs/>
                <w:sz w:val="30"/>
                <w:szCs w:val="30"/>
              </w:rPr>
              <w:t>4,048</w:t>
            </w:r>
          </w:p>
        </w:tc>
        <w:tc>
          <w:tcPr>
            <w:tcW w:w="270" w:type="dxa"/>
            <w:vAlign w:val="bottom"/>
          </w:tcPr>
          <w:p w14:paraId="4E0433C7" w14:textId="77777777" w:rsidR="002F2548" w:rsidRPr="00E71FE0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326B2" w14:textId="77777777" w:rsidR="002F2548" w:rsidRPr="00E07E35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10,258</w:t>
            </w:r>
          </w:p>
        </w:tc>
        <w:tc>
          <w:tcPr>
            <w:tcW w:w="270" w:type="dxa"/>
            <w:vAlign w:val="bottom"/>
          </w:tcPr>
          <w:p w14:paraId="3530467E" w14:textId="77777777" w:rsidR="002F2548" w:rsidRPr="00B0588D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0D22B9" w14:textId="655FC2F9" w:rsidR="002F2548" w:rsidRPr="0026157C" w:rsidRDefault="00DF6B0E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  <w:vAlign w:val="bottom"/>
          </w:tcPr>
          <w:p w14:paraId="4AF9C99B" w14:textId="77777777" w:rsidR="002F2548" w:rsidRPr="0026157C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81433" w14:textId="77777777" w:rsidR="002F2548" w:rsidRPr="003C7656" w:rsidRDefault="002F2548" w:rsidP="002F254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8,060</w:t>
            </w:r>
          </w:p>
        </w:tc>
      </w:tr>
      <w:tr w:rsidR="00562083" w:rsidRPr="00562083" w14:paraId="10BDFDED" w14:textId="77777777" w:rsidTr="00120611">
        <w:tc>
          <w:tcPr>
            <w:tcW w:w="4410" w:type="dxa"/>
          </w:tcPr>
          <w:p w14:paraId="67240CED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10BBF5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079A5E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5CB9E56F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A3B2A2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08CC7D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99B6DF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094C39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</w:tr>
    </w:tbl>
    <w:p w14:paraId="2C9132EF" w14:textId="77777777" w:rsidR="00A56D0D" w:rsidRDefault="00A56D0D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A56D0D" w:rsidRPr="009566C2" w14:paraId="3BBB982D" w14:textId="77777777" w:rsidTr="00A56D0D">
        <w:tc>
          <w:tcPr>
            <w:tcW w:w="4410" w:type="dxa"/>
          </w:tcPr>
          <w:p w14:paraId="63C3310E" w14:textId="0B387EC5" w:rsidR="00A56D0D" w:rsidRPr="00E71FE0" w:rsidRDefault="00A56D0D" w:rsidP="00A56D0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D2DA314" w14:textId="73A3AD71" w:rsidR="00A56D0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AD620E3" w14:textId="77777777" w:rsidR="00A56D0D" w:rsidRPr="00B0588D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5FD914B" w14:textId="6941BE23" w:rsidR="00A56D0D" w:rsidRPr="0026157C" w:rsidRDefault="00A56D0D" w:rsidP="00A5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B3D" w:rsidRPr="009566C2" w14:paraId="4062E087" w14:textId="77777777" w:rsidTr="00296B3D">
        <w:trPr>
          <w:trHeight w:val="344"/>
        </w:trPr>
        <w:tc>
          <w:tcPr>
            <w:tcW w:w="4410" w:type="dxa"/>
          </w:tcPr>
          <w:p w14:paraId="0D961658" w14:textId="77777777" w:rsidR="00296B3D" w:rsidRPr="00BE68CC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1E3E1AB" w14:textId="30A8F30D" w:rsidR="00296B3D" w:rsidRPr="00296B3D" w:rsidRDefault="00296B3D" w:rsidP="00296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E5543B3" w14:textId="77777777" w:rsidR="00296B3D" w:rsidRPr="00E71FE0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812F70E" w14:textId="01BDA256" w:rsidR="00296B3D" w:rsidRPr="00296B3D" w:rsidRDefault="00296B3D" w:rsidP="00296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A9CA370" w14:textId="77777777" w:rsidR="00296B3D" w:rsidRPr="00B0588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36C0E0" w14:textId="7AC34533" w:rsidR="00296B3D" w:rsidRPr="00296B3D" w:rsidRDefault="00296B3D" w:rsidP="00296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D922C44" w14:textId="77777777" w:rsidR="00296B3D" w:rsidRPr="00296B3D" w:rsidRDefault="00296B3D" w:rsidP="00296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B8ECD8" w14:textId="07123D6A" w:rsidR="00296B3D" w:rsidRPr="00296B3D" w:rsidRDefault="00296B3D" w:rsidP="00296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96B3D" w:rsidRPr="009566C2" w14:paraId="7BDA04EB" w14:textId="77777777" w:rsidTr="00296B3D">
        <w:tc>
          <w:tcPr>
            <w:tcW w:w="4410" w:type="dxa"/>
          </w:tcPr>
          <w:p w14:paraId="47791E0C" w14:textId="77777777" w:rsidR="00296B3D" w:rsidRPr="00BE68CC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C828CBA" w14:textId="0D92CCD0" w:rsidR="00296B3D" w:rsidRP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075D714C" w14:textId="77777777" w:rsidR="00296B3D" w:rsidRP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26D02D27" w14:textId="53C811BE" w:rsidR="00296B3D" w:rsidRP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1B610205" w14:textId="77777777" w:rsidR="00296B3D" w:rsidRPr="00B0588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3972CEA" w14:textId="3D5D791F" w:rsidR="00296B3D" w:rsidRP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09A30891" w14:textId="77777777" w:rsidR="00296B3D" w:rsidRP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E8C6A62" w14:textId="45FC5E99" w:rsidR="00296B3D" w:rsidRP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96B3D" w:rsidRPr="009566C2" w14:paraId="7A387817" w14:textId="77777777" w:rsidTr="00A56D0D">
        <w:tc>
          <w:tcPr>
            <w:tcW w:w="4410" w:type="dxa"/>
          </w:tcPr>
          <w:p w14:paraId="5CAFB93C" w14:textId="77777777" w:rsidR="00296B3D" w:rsidRPr="00BE68CC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center"/>
          </w:tcPr>
          <w:p w14:paraId="2595ADC7" w14:textId="56E54E30" w:rsidR="00296B3D" w:rsidRP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B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B3D" w:rsidRPr="009566C2" w14:paraId="2DDF00C3" w14:textId="77777777" w:rsidTr="00B2241E">
        <w:tc>
          <w:tcPr>
            <w:tcW w:w="4410" w:type="dxa"/>
          </w:tcPr>
          <w:p w14:paraId="30534DE0" w14:textId="77777777" w:rsidR="00296B3D" w:rsidRPr="00BE68CC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DF55C2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E99C9D" w14:textId="77777777" w:rsidR="00296B3D" w:rsidRPr="00E71FE0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D2A0228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1B18B" w14:textId="77777777" w:rsidR="00296B3D" w:rsidRPr="00B0588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4E262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0DAEFB" w14:textId="77777777" w:rsidR="00296B3D" w:rsidRPr="0026157C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EA3CE" w14:textId="77777777" w:rsidR="00296B3D" w:rsidRPr="0026157C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B3D" w:rsidRPr="009566C2" w14:paraId="677E81EF" w14:textId="77777777" w:rsidTr="00B2241E">
        <w:tc>
          <w:tcPr>
            <w:tcW w:w="4410" w:type="dxa"/>
          </w:tcPr>
          <w:p w14:paraId="0B3EF305" w14:textId="1164039E" w:rsidR="00296B3D" w:rsidRPr="00BE68CC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FDAB4F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A1BAC9" w14:textId="77777777" w:rsidR="00296B3D" w:rsidRPr="00E71FE0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58776A2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DECE83" w14:textId="77777777" w:rsidR="00296B3D" w:rsidRPr="00B0588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55121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263B27" w14:textId="77777777" w:rsidR="00296B3D" w:rsidRPr="0026157C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80AAE" w14:textId="77777777" w:rsidR="00296B3D" w:rsidRPr="0026157C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B3D" w:rsidRPr="009566C2" w14:paraId="238A14E8" w14:textId="77777777" w:rsidTr="00B2241E">
        <w:tc>
          <w:tcPr>
            <w:tcW w:w="4410" w:type="dxa"/>
          </w:tcPr>
          <w:p w14:paraId="26C9DD73" w14:textId="77777777" w:rsidR="00296B3D" w:rsidRPr="00AD2160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216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29415C38" w14:textId="5AF0DE75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BA935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217406D" w14:textId="77777777" w:rsidR="00296B3D" w:rsidRPr="00E07E35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F7E33" w14:textId="77777777" w:rsidR="00296B3D" w:rsidRPr="009566C2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6933E2" w14:textId="5CC90EEC" w:rsidR="00296B3D" w:rsidRPr="008C1DDB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70F83845" w14:textId="77777777" w:rsidR="00296B3D" w:rsidRPr="008C1DDB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D93A0BB" w14:textId="77777777" w:rsidR="00296B3D" w:rsidRPr="0061210E" w:rsidRDefault="00296B3D" w:rsidP="00296B3D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sz w:val="30"/>
                <w:szCs w:val="30"/>
                <w:lang w:val="en-US" w:bidi="th-TH"/>
              </w:rPr>
              <w:t>5,6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</w:tr>
      <w:tr w:rsidR="00296B3D" w:rsidRPr="009566C2" w14:paraId="44BA4F6D" w14:textId="77777777" w:rsidTr="00020DA6">
        <w:tc>
          <w:tcPr>
            <w:tcW w:w="4410" w:type="dxa"/>
          </w:tcPr>
          <w:p w14:paraId="0350BC36" w14:textId="77777777" w:rsidR="00296B3D" w:rsidRPr="00AD2160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  <w:shd w:val="clear" w:color="auto" w:fill="auto"/>
          </w:tcPr>
          <w:p w14:paraId="4B51125F" w14:textId="0A62F72F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15,052</w:t>
            </w:r>
          </w:p>
        </w:tc>
        <w:tc>
          <w:tcPr>
            <w:tcW w:w="270" w:type="dxa"/>
          </w:tcPr>
          <w:p w14:paraId="003AAD8B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6206E9B" w14:textId="77777777" w:rsidR="00296B3D" w:rsidRPr="00E07E35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7,539</w:t>
            </w:r>
          </w:p>
        </w:tc>
        <w:tc>
          <w:tcPr>
            <w:tcW w:w="270" w:type="dxa"/>
          </w:tcPr>
          <w:p w14:paraId="05402A99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EDBDE" w14:textId="21D7C239" w:rsidR="00296B3D" w:rsidRPr="008C1DDB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15,001</w:t>
            </w:r>
          </w:p>
        </w:tc>
        <w:tc>
          <w:tcPr>
            <w:tcW w:w="270" w:type="dxa"/>
          </w:tcPr>
          <w:p w14:paraId="1435948A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903125" w14:textId="77777777" w:rsidR="00296B3D" w:rsidRPr="0061210E" w:rsidRDefault="00296B3D" w:rsidP="00296B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B3D" w:rsidRPr="009566C2" w14:paraId="2EF956C5" w14:textId="77777777" w:rsidTr="00020DA6">
        <w:tc>
          <w:tcPr>
            <w:tcW w:w="4410" w:type="dxa"/>
          </w:tcPr>
          <w:p w14:paraId="3A85F385" w14:textId="77777777" w:rsidR="00296B3D" w:rsidRPr="00AD2160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3FDC16E0" w14:textId="1E10BB5D" w:rsidR="00296B3D" w:rsidRPr="00A33AF9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96655E1" w14:textId="77777777" w:rsidR="00296B3D" w:rsidRPr="009566C2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5F99604" w14:textId="77777777" w:rsidR="00296B3D" w:rsidRPr="00E07E35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FD0C44" w14:textId="77777777" w:rsidR="00296B3D" w:rsidRPr="0075591B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CC6D5D" w14:textId="3508643E" w:rsidR="00296B3D" w:rsidRPr="008C1DDB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C4867" w14:textId="77777777" w:rsidR="00296B3D" w:rsidRPr="0075591B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C2530F" w14:textId="77777777" w:rsidR="00296B3D" w:rsidRPr="0061210E" w:rsidRDefault="00296B3D" w:rsidP="00296B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B3D" w:rsidRPr="009566C2" w14:paraId="2E9D2D3B" w14:textId="77777777" w:rsidTr="00020DA6">
        <w:tc>
          <w:tcPr>
            <w:tcW w:w="4410" w:type="dxa"/>
          </w:tcPr>
          <w:p w14:paraId="2E8281D5" w14:textId="77777777" w:rsidR="00296B3D" w:rsidRPr="00AD2160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FBBA00B" w14:textId="30FB793E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3BF7B3C4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8B84404" w14:textId="77777777" w:rsidR="00296B3D" w:rsidRPr="00E07E35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401610D0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FE0B8" w14:textId="3CEC4906" w:rsidR="00296B3D" w:rsidRPr="008C1DDB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0FACAE91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B19B3C" w14:textId="77777777" w:rsidR="00296B3D" w:rsidRPr="0061210E" w:rsidRDefault="00296B3D" w:rsidP="00296B3D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sz w:val="30"/>
                <w:szCs w:val="30"/>
                <w:lang w:val="en-US" w:bidi="th-TH"/>
              </w:rPr>
              <w:t>1,739</w:t>
            </w:r>
          </w:p>
        </w:tc>
      </w:tr>
      <w:tr w:rsidR="00296B3D" w:rsidRPr="009566C2" w14:paraId="7686DD8C" w14:textId="77777777" w:rsidTr="00B2241E">
        <w:tc>
          <w:tcPr>
            <w:tcW w:w="4410" w:type="dxa"/>
          </w:tcPr>
          <w:p w14:paraId="5EDD0194" w14:textId="77777777" w:rsidR="00296B3D" w:rsidRPr="009566C2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801A" w14:textId="62130A39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16,809</w:t>
            </w:r>
          </w:p>
        </w:tc>
        <w:tc>
          <w:tcPr>
            <w:tcW w:w="270" w:type="dxa"/>
          </w:tcPr>
          <w:p w14:paraId="12495085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1A2C773" w14:textId="77777777" w:rsidR="00296B3D" w:rsidRPr="00E07E35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9,3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CCA450A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78EA9" w14:textId="0C1659A5" w:rsidR="00296B3D" w:rsidRPr="008C1DDB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17,708</w:t>
            </w:r>
          </w:p>
        </w:tc>
        <w:tc>
          <w:tcPr>
            <w:tcW w:w="270" w:type="dxa"/>
          </w:tcPr>
          <w:p w14:paraId="60B8D750" w14:textId="77777777" w:rsidR="00296B3D" w:rsidRPr="00C664CA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2903E3" w14:textId="77777777" w:rsidR="00296B3D" w:rsidRPr="0061210E" w:rsidRDefault="00296B3D" w:rsidP="00296B3D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7,410</w:t>
            </w:r>
          </w:p>
        </w:tc>
      </w:tr>
    </w:tbl>
    <w:p w14:paraId="0CAECF65" w14:textId="3BC4E5FF" w:rsidR="00455C0E" w:rsidRDefault="00455C0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455C0E" w:rsidSect="00F07900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9570CB1" w14:textId="1B7EEB8C" w:rsidR="00E96AEE" w:rsidRDefault="00455C0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E96AEE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tbl>
      <w:tblPr>
        <w:tblW w:w="13852" w:type="dxa"/>
        <w:jc w:val="center"/>
        <w:tblLayout w:type="fixed"/>
        <w:tblLook w:val="01E0" w:firstRow="1" w:lastRow="1" w:firstColumn="1" w:lastColumn="1" w:noHBand="0" w:noVBand="0"/>
      </w:tblPr>
      <w:tblGrid>
        <w:gridCol w:w="2001"/>
        <w:gridCol w:w="1440"/>
        <w:gridCol w:w="699"/>
        <w:gridCol w:w="637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3F48B1" w:rsidRPr="00A26B9D" w14:paraId="7B328E97" w14:textId="77777777" w:rsidTr="006633AA">
        <w:trPr>
          <w:jc w:val="center"/>
        </w:trPr>
        <w:tc>
          <w:tcPr>
            <w:tcW w:w="2001" w:type="dxa"/>
          </w:tcPr>
          <w:p w14:paraId="0B8EA238" w14:textId="77777777" w:rsidR="003F48B1" w:rsidRPr="00A26B9D" w:rsidRDefault="003F48B1" w:rsidP="009F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F1EF7E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</w:tcPr>
          <w:p w14:paraId="517DBAF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7AA23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5" w:type="dxa"/>
            <w:gridSpan w:val="15"/>
            <w:vAlign w:val="bottom"/>
          </w:tcPr>
          <w:p w14:paraId="7EAE2E48" w14:textId="77777777" w:rsidR="003F48B1" w:rsidRPr="00F129FB" w:rsidRDefault="003F48B1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9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8B1" w:rsidRPr="00A26B9D" w14:paraId="399F9384" w14:textId="77777777" w:rsidTr="006633AA">
        <w:trPr>
          <w:jc w:val="center"/>
        </w:trPr>
        <w:tc>
          <w:tcPr>
            <w:tcW w:w="2001" w:type="dxa"/>
          </w:tcPr>
          <w:p w14:paraId="5D954298" w14:textId="77777777" w:rsidR="003F48B1" w:rsidRPr="00A26B9D" w:rsidRDefault="003F48B1" w:rsidP="006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28B84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326DAF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36" w:type="dxa"/>
            <w:gridSpan w:val="2"/>
          </w:tcPr>
          <w:p w14:paraId="3CA6B003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61BB29F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644608DA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6DCE7367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42E18F3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77FF6B9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328E5E2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7307DE4C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E80997" w14:textId="77777777" w:rsidR="003F48B1" w:rsidRPr="00A26B9D" w:rsidRDefault="00450570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  <w:p w14:paraId="53C4A29F" w14:textId="69758FA2" w:rsidR="00450570" w:rsidRPr="00A26B9D" w:rsidRDefault="00450570" w:rsidP="0045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88689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9D0D6C" w:rsidRPr="00A26B9D" w14:paraId="05F67698" w14:textId="77777777" w:rsidTr="00DE0412">
        <w:trPr>
          <w:jc w:val="center"/>
        </w:trPr>
        <w:tc>
          <w:tcPr>
            <w:tcW w:w="2001" w:type="dxa"/>
          </w:tcPr>
          <w:p w14:paraId="39EAFC0E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D47B68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9" w:type="dxa"/>
          </w:tcPr>
          <w:p w14:paraId="2946BD19" w14:textId="64F91651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637" w:type="dxa"/>
          </w:tcPr>
          <w:p w14:paraId="19D124B4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14:paraId="0779BED9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205B622" w14:textId="1E450BE8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</w:tcPr>
          <w:p w14:paraId="2028FA77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5F1D5EFA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</w:t>
            </w:r>
          </w:p>
          <w:p w14:paraId="04D17C0F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7390F9C1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349F0C4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39BA2393" w14:textId="43605FD9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34F3A01C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52269F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47A04A13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B468A1A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1F935C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327AABDE" w14:textId="14650325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7203FAA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371256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2AC71BD9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3842CEC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C94268D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7EE84203" w14:textId="2A97B475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F395E02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084056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717739EF" w14:textId="2598D9DE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9D0D6C" w:rsidRPr="00A26B9D" w14:paraId="77CE8405" w14:textId="77777777" w:rsidTr="00DE0412">
        <w:trPr>
          <w:jc w:val="center"/>
        </w:trPr>
        <w:tc>
          <w:tcPr>
            <w:tcW w:w="2001" w:type="dxa"/>
          </w:tcPr>
          <w:p w14:paraId="5B3066EE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E99DC3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9" w:type="dxa"/>
          </w:tcPr>
          <w:p w14:paraId="1F5631DC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37" w:type="dxa"/>
          </w:tcPr>
          <w:p w14:paraId="48C38DAD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11F0E00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F68DBE8" w14:textId="7E014D1F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4C93F2E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578990C4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3838CDD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BFD612" w14:textId="3119BC7A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2845DEE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147B28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BC58593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3A21C4A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D240C17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F09398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A5ADB66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A9FC634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E836CD0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F2630C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9D0D6C" w:rsidRPr="00A26B9D" w14:paraId="6CCB20D8" w14:textId="77777777" w:rsidTr="006633AA">
        <w:trPr>
          <w:jc w:val="center"/>
        </w:trPr>
        <w:tc>
          <w:tcPr>
            <w:tcW w:w="2001" w:type="dxa"/>
          </w:tcPr>
          <w:p w14:paraId="48ABAAA7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BEA5CD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36" w:type="dxa"/>
            <w:gridSpan w:val="2"/>
          </w:tcPr>
          <w:p w14:paraId="38EBA135" w14:textId="77777777" w:rsidR="009D0D6C" w:rsidRPr="003765B5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42945249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05" w:type="dxa"/>
            <w:gridSpan w:val="15"/>
          </w:tcPr>
          <w:p w14:paraId="4F2580CD" w14:textId="77777777" w:rsidR="009D0D6C" w:rsidRPr="003765B5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D0D6C" w:rsidRPr="00A26B9D" w14:paraId="23C56601" w14:textId="77777777" w:rsidTr="00DE0412">
        <w:trPr>
          <w:jc w:val="center"/>
        </w:trPr>
        <w:tc>
          <w:tcPr>
            <w:tcW w:w="2001" w:type="dxa"/>
          </w:tcPr>
          <w:p w14:paraId="47B7FFA5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8D73C79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7437DE7F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1E5FA7BF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B31CBB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306223AD" w14:textId="77777777" w:rsidR="009D0D6C" w:rsidRPr="00A26B9D" w:rsidRDefault="009D0D6C" w:rsidP="009D0D6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FF7359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45F8EC75" w14:textId="77777777" w:rsidR="009D0D6C" w:rsidRPr="00A26B9D" w:rsidRDefault="009D0D6C" w:rsidP="009D0D6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941726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148F40E" w14:textId="77777777" w:rsidR="009D0D6C" w:rsidRPr="00A26B9D" w:rsidRDefault="009D0D6C" w:rsidP="009D0D6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C7A29E" w14:textId="77777777" w:rsidR="009D0D6C" w:rsidRPr="00A26B9D" w:rsidRDefault="009D0D6C" w:rsidP="009D0D6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3B63F98" w14:textId="77777777" w:rsidR="009D0D6C" w:rsidRPr="00A26B9D" w:rsidRDefault="009D0D6C" w:rsidP="009D0D6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B28CE7" w14:textId="77777777" w:rsidR="009D0D6C" w:rsidRPr="00A26B9D" w:rsidRDefault="009D0D6C" w:rsidP="009D0D6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9D435DD" w14:textId="77777777" w:rsidR="009D0D6C" w:rsidRPr="00A26B9D" w:rsidRDefault="009D0D6C" w:rsidP="009D0D6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31EC0" w14:textId="77777777" w:rsidR="009D0D6C" w:rsidRPr="00A26B9D" w:rsidRDefault="009D0D6C" w:rsidP="009D0D6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75F7FD2" w14:textId="77777777" w:rsidR="009D0D6C" w:rsidRPr="00A26B9D" w:rsidRDefault="009D0D6C" w:rsidP="009D0D6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B76D7C" w14:textId="77777777" w:rsidR="009D0D6C" w:rsidRPr="00A26B9D" w:rsidRDefault="009D0D6C" w:rsidP="009D0D6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8F011DA" w14:textId="77777777" w:rsidR="009D0D6C" w:rsidRPr="00A26B9D" w:rsidRDefault="009D0D6C" w:rsidP="009D0D6C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E9AFF0" w14:textId="77777777" w:rsidR="009D0D6C" w:rsidRPr="00A26B9D" w:rsidRDefault="009D0D6C" w:rsidP="009D0D6C">
            <w:pPr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C0F588F" w14:textId="77777777" w:rsidR="009D0D6C" w:rsidRPr="00A26B9D" w:rsidRDefault="009D0D6C" w:rsidP="009D0D6C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89B" w:rsidRPr="00A26B9D" w14:paraId="75E90B66" w14:textId="77777777" w:rsidTr="00DE0412">
        <w:trPr>
          <w:jc w:val="center"/>
        </w:trPr>
        <w:tc>
          <w:tcPr>
            <w:tcW w:w="2001" w:type="dxa"/>
          </w:tcPr>
          <w:p w14:paraId="66E6F82C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5CB9896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EA97BD9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บริษัท ซึชิโยชิ สมบูรณ์</w:t>
            </w:r>
          </w:p>
          <w:p w14:paraId="37010701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โคเตท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แซนด์ จำกัด</w:t>
            </w:r>
          </w:p>
        </w:tc>
        <w:tc>
          <w:tcPr>
            <w:tcW w:w="1440" w:type="dxa"/>
          </w:tcPr>
          <w:p w14:paraId="3D767CAB" w14:textId="77777777" w:rsidR="0088689B" w:rsidRPr="00A26B9D" w:rsidRDefault="0088689B" w:rsidP="0088689B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059974A8" w14:textId="77777777" w:rsidR="0088689B" w:rsidRPr="00A26B9D" w:rsidRDefault="0088689B" w:rsidP="0088689B">
            <w:pPr>
              <w:tabs>
                <w:tab w:val="decimal" w:pos="342"/>
              </w:tabs>
              <w:ind w:left="-131" w:right="-153" w:firstLine="20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ทรายเคลือบ</w:t>
            </w:r>
          </w:p>
          <w:p w14:paraId="6B1CFDE9" w14:textId="77777777" w:rsidR="0088689B" w:rsidRPr="00A26B9D" w:rsidRDefault="0088689B" w:rsidP="0088689B">
            <w:pPr>
              <w:tabs>
                <w:tab w:val="decimal" w:pos="342"/>
              </w:tabs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พลาสติก</w:t>
            </w:r>
            <w:r w:rsidRPr="00A26B9D">
              <w:rPr>
                <w:rFonts w:ascii="Angsana New" w:hAnsi="Angsana New"/>
                <w:sz w:val="26"/>
                <w:szCs w:val="26"/>
              </w:rPr>
              <w:t>,</w:t>
            </w:r>
          </w:p>
          <w:p w14:paraId="5245CC47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ทรายอบแห้ง</w:t>
            </w:r>
          </w:p>
        </w:tc>
        <w:tc>
          <w:tcPr>
            <w:tcW w:w="699" w:type="dxa"/>
            <w:vAlign w:val="bottom"/>
          </w:tcPr>
          <w:p w14:paraId="5ABAAAB7" w14:textId="37C41879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21.25</w:t>
            </w:r>
          </w:p>
        </w:tc>
        <w:tc>
          <w:tcPr>
            <w:tcW w:w="637" w:type="dxa"/>
            <w:vAlign w:val="bottom"/>
          </w:tcPr>
          <w:p w14:paraId="46341009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21.25</w:t>
            </w:r>
          </w:p>
        </w:tc>
        <w:tc>
          <w:tcPr>
            <w:tcW w:w="270" w:type="dxa"/>
            <w:vAlign w:val="bottom"/>
          </w:tcPr>
          <w:p w14:paraId="56581624" w14:textId="77777777" w:rsidR="0088689B" w:rsidRPr="00A26B9D" w:rsidRDefault="0088689B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0C563A00" w14:textId="2193870D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270" w:type="dxa"/>
            <w:vAlign w:val="bottom"/>
          </w:tcPr>
          <w:p w14:paraId="62FBBA16" w14:textId="77777777" w:rsidR="0088689B" w:rsidRPr="00A26B9D" w:rsidRDefault="0088689B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E1EBEA6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270" w:type="dxa"/>
            <w:vAlign w:val="bottom"/>
          </w:tcPr>
          <w:p w14:paraId="2C84CC49" w14:textId="77777777" w:rsidR="0088689B" w:rsidRPr="00A26B9D" w:rsidRDefault="0088689B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D9DC83C" w14:textId="37061600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270" w:type="dxa"/>
            <w:vAlign w:val="bottom"/>
          </w:tcPr>
          <w:p w14:paraId="29179D16" w14:textId="77777777" w:rsidR="0088689B" w:rsidRPr="00A26B9D" w:rsidRDefault="0088689B" w:rsidP="0088689B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9F20F11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270" w:type="dxa"/>
            <w:vAlign w:val="bottom"/>
          </w:tcPr>
          <w:p w14:paraId="2638A9E3" w14:textId="77777777" w:rsidR="0088689B" w:rsidRPr="00A26B9D" w:rsidRDefault="0088689B" w:rsidP="0088689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6DA3178" w14:textId="27E39AC4" w:rsidR="0088689B" w:rsidRPr="00A26B9D" w:rsidRDefault="00D379CC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51,22</w:t>
            </w:r>
            <w:r w:rsidR="00140AC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BA8B7C9" w14:textId="77777777" w:rsidR="0088689B" w:rsidRPr="00A26B9D" w:rsidRDefault="0088689B" w:rsidP="0088689B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29F8923" w14:textId="77777777" w:rsidR="0088689B" w:rsidRPr="00A26B9D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52,125</w:t>
            </w:r>
          </w:p>
        </w:tc>
        <w:tc>
          <w:tcPr>
            <w:tcW w:w="270" w:type="dxa"/>
            <w:vAlign w:val="bottom"/>
          </w:tcPr>
          <w:p w14:paraId="6D5CEBDD" w14:textId="77777777" w:rsidR="0088689B" w:rsidRPr="00A26B9D" w:rsidRDefault="0088689B" w:rsidP="0088689B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0D169B5" w14:textId="77122C44" w:rsidR="0088689B" w:rsidRPr="00B65DC0" w:rsidRDefault="007A2C9E" w:rsidP="00886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D1184D" w14:textId="77777777" w:rsidR="0088689B" w:rsidRPr="00B65DC0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C9E09C2" w14:textId="7F978074" w:rsidR="0088689B" w:rsidRPr="00A26B9D" w:rsidRDefault="00D20913" w:rsidP="00886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689B" w:rsidRPr="00A26B9D" w14:paraId="4DFF3606" w14:textId="77777777" w:rsidTr="006B6425">
        <w:trPr>
          <w:trHeight w:val="299"/>
          <w:jc w:val="center"/>
        </w:trPr>
        <w:tc>
          <w:tcPr>
            <w:tcW w:w="2001" w:type="dxa"/>
          </w:tcPr>
          <w:p w14:paraId="0867438A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40" w:type="dxa"/>
          </w:tcPr>
          <w:p w14:paraId="7C96C5CB" w14:textId="77777777" w:rsidR="0088689B" w:rsidRPr="001D173F" w:rsidRDefault="0088689B" w:rsidP="0088689B">
            <w:pPr>
              <w:spacing w:line="240" w:lineRule="auto"/>
              <w:ind w:left="-131" w:right="-153" w:firstLine="131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99" w:type="dxa"/>
            <w:vAlign w:val="bottom"/>
          </w:tcPr>
          <w:p w14:paraId="3F2EF395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7" w:type="dxa"/>
            <w:vAlign w:val="bottom"/>
          </w:tcPr>
          <w:p w14:paraId="07437845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2699A13" w14:textId="77777777" w:rsidR="0088689B" w:rsidRPr="001D173F" w:rsidRDefault="0088689B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6848AEC8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7660D5E" w14:textId="77777777" w:rsidR="0088689B" w:rsidRPr="001D173F" w:rsidRDefault="0088689B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11B9967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0AD8DE7C" w14:textId="77777777" w:rsidR="0088689B" w:rsidRPr="001D173F" w:rsidRDefault="0088689B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DBFB43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5E43065D" w14:textId="77777777" w:rsidR="0088689B" w:rsidRPr="001D173F" w:rsidRDefault="0088689B" w:rsidP="0088689B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C58137F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69F0D6AF" w14:textId="77777777" w:rsidR="0088689B" w:rsidRPr="001D173F" w:rsidRDefault="0088689B" w:rsidP="0088689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768F8D3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711E9D27" w14:textId="77777777" w:rsidR="0088689B" w:rsidRPr="001D173F" w:rsidRDefault="0088689B" w:rsidP="0088689B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E7FCD97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7FEED66" w14:textId="77777777" w:rsidR="0088689B" w:rsidRPr="001D173F" w:rsidRDefault="0088689B" w:rsidP="0088689B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9E65034" w14:textId="77777777" w:rsidR="0088689B" w:rsidRPr="001D173F" w:rsidRDefault="0088689B" w:rsidP="00886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after="0" w:line="240" w:lineRule="auto"/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339F8ED1" w14:textId="77777777" w:rsidR="0088689B" w:rsidRPr="001D173F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B36BD0C" w14:textId="77777777" w:rsidR="0088689B" w:rsidRPr="001D173F" w:rsidRDefault="0088689B" w:rsidP="00886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D20913" w:rsidRPr="00A26B9D" w14:paraId="32D43DCD" w14:textId="77777777" w:rsidTr="006B6425">
        <w:trPr>
          <w:jc w:val="center"/>
        </w:trPr>
        <w:tc>
          <w:tcPr>
            <w:tcW w:w="2001" w:type="dxa"/>
          </w:tcPr>
          <w:p w14:paraId="52C854A7" w14:textId="403ED9A8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บริษัท ยามาดะ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สมบูรณ์</w:t>
            </w:r>
          </w:p>
          <w:p w14:paraId="6A6467A7" w14:textId="1BF2F403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28E95B78" w14:textId="77777777" w:rsidR="00D20913" w:rsidRPr="00A26B9D" w:rsidRDefault="00D20913" w:rsidP="00D20913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1B66D05B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อะไหล่รถ</w:t>
            </w:r>
          </w:p>
        </w:tc>
        <w:tc>
          <w:tcPr>
            <w:tcW w:w="699" w:type="dxa"/>
            <w:vAlign w:val="bottom"/>
          </w:tcPr>
          <w:p w14:paraId="5253EAA8" w14:textId="78EB990B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637" w:type="dxa"/>
            <w:vAlign w:val="bottom"/>
          </w:tcPr>
          <w:p w14:paraId="785E0053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70" w:type="dxa"/>
            <w:vAlign w:val="bottom"/>
          </w:tcPr>
          <w:p w14:paraId="493F736D" w14:textId="77777777" w:rsidR="00D20913" w:rsidRPr="00A26B9D" w:rsidRDefault="00D20913" w:rsidP="00D2091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223BFF6E" w14:textId="33B0B2A0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  <w:vAlign w:val="bottom"/>
          </w:tcPr>
          <w:p w14:paraId="72C2E8D6" w14:textId="77777777" w:rsidR="00D20913" w:rsidRPr="00A26B9D" w:rsidRDefault="00D20913" w:rsidP="00D2091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A6B5DB1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  <w:vAlign w:val="bottom"/>
          </w:tcPr>
          <w:p w14:paraId="43F62432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4D76449" w14:textId="7F86C926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30,807</w:t>
            </w:r>
          </w:p>
        </w:tc>
        <w:tc>
          <w:tcPr>
            <w:tcW w:w="270" w:type="dxa"/>
            <w:vAlign w:val="bottom"/>
          </w:tcPr>
          <w:p w14:paraId="662F215B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1F7BEC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30,807</w:t>
            </w:r>
          </w:p>
        </w:tc>
        <w:tc>
          <w:tcPr>
            <w:tcW w:w="270" w:type="dxa"/>
            <w:vAlign w:val="bottom"/>
          </w:tcPr>
          <w:p w14:paraId="07E1DABD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913B81" w14:textId="5E8B4D30" w:rsidR="00D20913" w:rsidRPr="00A26B9D" w:rsidRDefault="007A2C9E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467,209</w:t>
            </w:r>
          </w:p>
        </w:tc>
        <w:tc>
          <w:tcPr>
            <w:tcW w:w="270" w:type="dxa"/>
            <w:vAlign w:val="bottom"/>
          </w:tcPr>
          <w:p w14:paraId="24A4C292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FC91482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463,215</w:t>
            </w:r>
          </w:p>
        </w:tc>
        <w:tc>
          <w:tcPr>
            <w:tcW w:w="270" w:type="dxa"/>
            <w:vAlign w:val="bottom"/>
          </w:tcPr>
          <w:p w14:paraId="4024A547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8E57DC4" w14:textId="0F393214" w:rsidR="00D20913" w:rsidRPr="00A26B9D" w:rsidRDefault="007A2C9E" w:rsidP="00D20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16B466" w14:textId="77777777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1391FC" w14:textId="6E5E7AE4" w:rsidR="00D20913" w:rsidRPr="00A26B9D" w:rsidRDefault="00D20913" w:rsidP="00D20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0913" w:rsidRPr="00A26B9D" w14:paraId="524DEC14" w14:textId="77777777" w:rsidTr="006061DD">
        <w:trPr>
          <w:trHeight w:val="334"/>
          <w:jc w:val="center"/>
        </w:trPr>
        <w:tc>
          <w:tcPr>
            <w:tcW w:w="2001" w:type="dxa"/>
          </w:tcPr>
          <w:p w14:paraId="40B8F2DA" w14:textId="60DE7368" w:rsidR="00D20913" w:rsidRPr="00A26B9D" w:rsidRDefault="00D20913" w:rsidP="00D20913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2496632" w14:textId="77777777" w:rsidR="00D20913" w:rsidRPr="00A26B9D" w:rsidRDefault="00D20913" w:rsidP="00D2091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24E24D34" w14:textId="77777777" w:rsidR="00D20913" w:rsidRPr="00A26B9D" w:rsidRDefault="00D20913" w:rsidP="00D2091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18B890D8" w14:textId="77777777" w:rsidR="00D20913" w:rsidRPr="00A26B9D" w:rsidRDefault="00D20913" w:rsidP="00D2091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9976D9" w14:textId="77777777" w:rsidR="00D20913" w:rsidRPr="00A26B9D" w:rsidRDefault="00D20913" w:rsidP="00D2091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9714E81" w14:textId="77777777" w:rsidR="00D20913" w:rsidRPr="00A26B9D" w:rsidRDefault="00D20913" w:rsidP="00D209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DD8574" w14:textId="77777777" w:rsidR="00D20913" w:rsidRPr="00A26B9D" w:rsidRDefault="00D20913" w:rsidP="00D2091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F557DC5" w14:textId="77777777" w:rsidR="00D20913" w:rsidRPr="00A26B9D" w:rsidRDefault="00D20913" w:rsidP="00D209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C6C51C" w14:textId="77777777" w:rsidR="00D20913" w:rsidRPr="00A26B9D" w:rsidRDefault="00D20913" w:rsidP="00D2091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D849524" w14:textId="666ECE05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46,107</w:t>
            </w:r>
          </w:p>
        </w:tc>
        <w:tc>
          <w:tcPr>
            <w:tcW w:w="270" w:type="dxa"/>
            <w:vAlign w:val="bottom"/>
          </w:tcPr>
          <w:p w14:paraId="425A7B57" w14:textId="77777777" w:rsidR="00D20913" w:rsidRPr="00A26B9D" w:rsidRDefault="00D20913" w:rsidP="00D20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43A9CB6" w14:textId="644F2EAC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46,107</w:t>
            </w:r>
          </w:p>
        </w:tc>
        <w:tc>
          <w:tcPr>
            <w:tcW w:w="270" w:type="dxa"/>
            <w:vAlign w:val="bottom"/>
          </w:tcPr>
          <w:p w14:paraId="779ABF5D" w14:textId="77777777" w:rsidR="00D20913" w:rsidRPr="00A26B9D" w:rsidRDefault="00D20913" w:rsidP="00D20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6AC5D68" w14:textId="4622E52C" w:rsidR="00D20913" w:rsidRPr="00A26B9D" w:rsidRDefault="007A2C9E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518,43</w:t>
            </w:r>
            <w:r w:rsidR="006061DD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D8813C2" w14:textId="77777777" w:rsidR="00D20913" w:rsidRPr="00A26B9D" w:rsidRDefault="00D20913" w:rsidP="00D20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86ABD11" w14:textId="1DFCA01F" w:rsidR="00D20913" w:rsidRPr="00A26B9D" w:rsidRDefault="00D20913" w:rsidP="00D2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515,340</w:t>
            </w:r>
          </w:p>
        </w:tc>
        <w:tc>
          <w:tcPr>
            <w:tcW w:w="270" w:type="dxa"/>
            <w:vAlign w:val="bottom"/>
          </w:tcPr>
          <w:p w14:paraId="01E3E283" w14:textId="77777777" w:rsidR="00D20913" w:rsidRPr="00A26B9D" w:rsidRDefault="00D20913" w:rsidP="00D20913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E756AF2" w14:textId="2042E908" w:rsidR="00D20913" w:rsidRPr="0068586F" w:rsidRDefault="007A2C9E" w:rsidP="00D20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9497F7" w14:textId="77777777" w:rsidR="00D20913" w:rsidRPr="00A26B9D" w:rsidRDefault="00D20913" w:rsidP="00D20913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496A53C" w14:textId="7685AE2C" w:rsidR="00D20913" w:rsidRPr="00A26B9D" w:rsidRDefault="00D20913" w:rsidP="00D20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26689B8" w14:textId="3183AFD5" w:rsidR="006B6425" w:rsidRDefault="006B6425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3FD4E8E" w14:textId="77777777" w:rsidR="006B6425" w:rsidRDefault="006B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392" w:type="dxa"/>
        <w:jc w:val="center"/>
        <w:tblLayout w:type="fixed"/>
        <w:tblLook w:val="01E0" w:firstRow="1" w:lastRow="1" w:firstColumn="1" w:lastColumn="1" w:noHBand="0" w:noVBand="0"/>
      </w:tblPr>
      <w:tblGrid>
        <w:gridCol w:w="2001"/>
        <w:gridCol w:w="2049"/>
        <w:gridCol w:w="630"/>
        <w:gridCol w:w="637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575934" w:rsidRPr="00F129FB" w14:paraId="1424F39B" w14:textId="77777777" w:rsidTr="002C7FC2">
        <w:trPr>
          <w:jc w:val="center"/>
        </w:trPr>
        <w:tc>
          <w:tcPr>
            <w:tcW w:w="2001" w:type="dxa"/>
          </w:tcPr>
          <w:p w14:paraId="0BEEB103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5F098147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0AB15BAF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1708B6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5" w:type="dxa"/>
            <w:gridSpan w:val="15"/>
            <w:vAlign w:val="bottom"/>
          </w:tcPr>
          <w:p w14:paraId="7BB61A89" w14:textId="77777777" w:rsidR="00575934" w:rsidRPr="00F129FB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9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5934" w:rsidRPr="00A26B9D" w14:paraId="0CFC9A26" w14:textId="77777777" w:rsidTr="002C7FC2">
        <w:trPr>
          <w:jc w:val="center"/>
        </w:trPr>
        <w:tc>
          <w:tcPr>
            <w:tcW w:w="2001" w:type="dxa"/>
          </w:tcPr>
          <w:p w14:paraId="68A24245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33D53D6A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A1D803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7" w:type="dxa"/>
            <w:gridSpan w:val="2"/>
          </w:tcPr>
          <w:p w14:paraId="59E8B006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EB5B437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2BCF7A3F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1919BAD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A0E1F0D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6ACA2271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7983864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55B85188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1CBC41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  <w:p w14:paraId="386EC808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งวดหกเดือนสิ้นสุดวันที่</w:t>
            </w:r>
          </w:p>
        </w:tc>
      </w:tr>
      <w:tr w:rsidR="00575934" w:rsidRPr="00A26B9D" w14:paraId="67C66444" w14:textId="77777777" w:rsidTr="002C7FC2">
        <w:trPr>
          <w:jc w:val="center"/>
        </w:trPr>
        <w:tc>
          <w:tcPr>
            <w:tcW w:w="2001" w:type="dxa"/>
          </w:tcPr>
          <w:p w14:paraId="51B262F8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438BA2A7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5EEBC359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637" w:type="dxa"/>
          </w:tcPr>
          <w:p w14:paraId="15B20FA4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14:paraId="6B0EC60A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0D06811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</w:tcPr>
          <w:p w14:paraId="46352686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0013AE10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</w:t>
            </w:r>
          </w:p>
          <w:p w14:paraId="0E0944F4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14A6ED68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2EE68B8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6F343C7E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20199B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74047C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47DCE98E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0F8C4A1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29C185F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195FE415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EBDCA54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07C40C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1EF8B76F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6A1E435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BBC98A6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1D38F884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DA29C1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4C25A1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4E4C7F8F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575934" w:rsidRPr="00A26B9D" w14:paraId="4C207EB8" w14:textId="77777777" w:rsidTr="002C7FC2">
        <w:trPr>
          <w:jc w:val="center"/>
        </w:trPr>
        <w:tc>
          <w:tcPr>
            <w:tcW w:w="2001" w:type="dxa"/>
          </w:tcPr>
          <w:p w14:paraId="4101844E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723D8AFC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3E09DFE8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37" w:type="dxa"/>
          </w:tcPr>
          <w:p w14:paraId="1BDF9296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B074D05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222B26E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823D1F1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7139FC4A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89098BE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E40A696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43A21B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AEC8F1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E5F84F2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7BDEA8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81982FD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C2E0FA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03DBD96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B9EEEB8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38F0C5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798CEF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575934" w:rsidRPr="003765B5" w14:paraId="0024BE7B" w14:textId="77777777" w:rsidTr="002C7FC2">
        <w:trPr>
          <w:jc w:val="center"/>
        </w:trPr>
        <w:tc>
          <w:tcPr>
            <w:tcW w:w="2001" w:type="dxa"/>
          </w:tcPr>
          <w:p w14:paraId="15AA4724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4077F1F1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7" w:type="dxa"/>
            <w:gridSpan w:val="2"/>
          </w:tcPr>
          <w:p w14:paraId="5489776D" w14:textId="77777777" w:rsidR="00575934" w:rsidRPr="003765B5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38B77860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05" w:type="dxa"/>
            <w:gridSpan w:val="15"/>
          </w:tcPr>
          <w:p w14:paraId="7191C44D" w14:textId="77777777" w:rsidR="00575934" w:rsidRPr="003765B5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575934" w:rsidRPr="00A26B9D" w14:paraId="1A62E2E1" w14:textId="77777777" w:rsidTr="002C7FC2">
        <w:trPr>
          <w:jc w:val="center"/>
        </w:trPr>
        <w:tc>
          <w:tcPr>
            <w:tcW w:w="2001" w:type="dxa"/>
          </w:tcPr>
          <w:p w14:paraId="445AE279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49" w:type="dxa"/>
          </w:tcPr>
          <w:p w14:paraId="6DAF2681" w14:textId="77777777" w:rsidR="00575934" w:rsidRPr="00A26B9D" w:rsidRDefault="00575934" w:rsidP="00D379CC">
            <w:pPr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736507F0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05EE83BE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40C5C0" w14:textId="77777777" w:rsidR="00575934" w:rsidRPr="00A26B9D" w:rsidRDefault="00575934" w:rsidP="00D379C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11EF134C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C3F519" w14:textId="77777777" w:rsidR="00575934" w:rsidRPr="00A26B9D" w:rsidRDefault="00575934" w:rsidP="00D379C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479E732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B5A745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7DEC9B2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ECA461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96AFA99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1CA5DB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E13C06F" w14:textId="77777777" w:rsidR="00575934" w:rsidRPr="00A26B9D" w:rsidRDefault="00575934" w:rsidP="00D379C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CA6885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E189C72" w14:textId="77777777" w:rsidR="00575934" w:rsidRPr="00A26B9D" w:rsidRDefault="00575934" w:rsidP="00D379C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368AF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47F1A5A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22ADA3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6C1B5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61" w:right="-1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2C9E" w:rsidRPr="00A26B9D" w14:paraId="4202CB03" w14:textId="77777777" w:rsidTr="002C7FC2">
        <w:trPr>
          <w:jc w:val="center"/>
        </w:trPr>
        <w:tc>
          <w:tcPr>
            <w:tcW w:w="2001" w:type="dxa"/>
          </w:tcPr>
          <w:p w14:paraId="5EA6A3A2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 xml:space="preserve">บริษัท มูเบีย สมบูรณ์ </w:t>
            </w:r>
          </w:p>
          <w:p w14:paraId="39E06C26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ออโตโมทีฟ  จำกัด</w:t>
            </w:r>
          </w:p>
        </w:tc>
        <w:tc>
          <w:tcPr>
            <w:tcW w:w="2049" w:type="dxa"/>
          </w:tcPr>
          <w:p w14:paraId="2E498C32" w14:textId="77777777" w:rsidR="00E66C4E" w:rsidRDefault="007A2C9E" w:rsidP="00E66C4E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ผลิตและจำหน่ายชิ้นส่วน</w:t>
            </w:r>
          </w:p>
          <w:p w14:paraId="62DCFFFF" w14:textId="2258F153" w:rsidR="007A2C9E" w:rsidRPr="00A26B9D" w:rsidRDefault="00E66C4E" w:rsidP="00E66C4E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A2C9E" w:rsidRPr="00A26B9D">
              <w:rPr>
                <w:rFonts w:ascii="Angsana New" w:hAnsi="Angsana New" w:hint="cs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630" w:type="dxa"/>
            <w:vAlign w:val="bottom"/>
          </w:tcPr>
          <w:p w14:paraId="5355C190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637" w:type="dxa"/>
            <w:vAlign w:val="bottom"/>
          </w:tcPr>
          <w:p w14:paraId="1BEF88AE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  <w:vAlign w:val="bottom"/>
          </w:tcPr>
          <w:p w14:paraId="4F5B4D1B" w14:textId="77777777" w:rsidR="007A2C9E" w:rsidRPr="00A26B9D" w:rsidRDefault="007A2C9E" w:rsidP="007A2C9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7CA9F31A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701,000</w:t>
            </w:r>
          </w:p>
        </w:tc>
        <w:tc>
          <w:tcPr>
            <w:tcW w:w="270" w:type="dxa"/>
            <w:vAlign w:val="bottom"/>
          </w:tcPr>
          <w:p w14:paraId="1EE014AC" w14:textId="77777777" w:rsidR="007A2C9E" w:rsidRPr="00A26B9D" w:rsidRDefault="007A2C9E" w:rsidP="007A2C9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1585D770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701,000</w:t>
            </w:r>
          </w:p>
        </w:tc>
        <w:tc>
          <w:tcPr>
            <w:tcW w:w="270" w:type="dxa"/>
            <w:vAlign w:val="bottom"/>
          </w:tcPr>
          <w:p w14:paraId="4AA6AC11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723F3D8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14:paraId="394EA659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95067FF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14:paraId="3CB255F0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097A9C9" w14:textId="1F817054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331,81</w:t>
            </w:r>
            <w:r w:rsidR="00043A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75595670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F55FF65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347,071</w:t>
            </w:r>
          </w:p>
        </w:tc>
        <w:tc>
          <w:tcPr>
            <w:tcW w:w="270" w:type="dxa"/>
            <w:vAlign w:val="bottom"/>
          </w:tcPr>
          <w:p w14:paraId="2133B782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13CCC5" w14:textId="4E0CDFFA" w:rsidR="007A2C9E" w:rsidRPr="00A26B9D" w:rsidRDefault="007A2C9E" w:rsidP="007A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A3738B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B944408" w14:textId="7AAD7BEB" w:rsidR="007A2C9E" w:rsidRPr="00A26B9D" w:rsidRDefault="007A2C9E" w:rsidP="007A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2C9E" w:rsidRPr="00A26B9D" w14:paraId="7411AA43" w14:textId="77777777" w:rsidTr="002C7FC2">
        <w:trPr>
          <w:jc w:val="center"/>
        </w:trPr>
        <w:tc>
          <w:tcPr>
            <w:tcW w:w="2001" w:type="dxa"/>
          </w:tcPr>
          <w:p w14:paraId="1429A964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9" w:type="dxa"/>
          </w:tcPr>
          <w:p w14:paraId="1D542AE9" w14:textId="77777777" w:rsidR="007A2C9E" w:rsidRPr="00A26B9D" w:rsidRDefault="007A2C9E" w:rsidP="007A2C9E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40FEEE5B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0F0AFE5D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CCFF71" w14:textId="77777777" w:rsidR="007A2C9E" w:rsidRPr="00A26B9D" w:rsidRDefault="007A2C9E" w:rsidP="007A2C9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5A705ABB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55991E" w14:textId="77777777" w:rsidR="007A2C9E" w:rsidRPr="00A26B9D" w:rsidRDefault="007A2C9E" w:rsidP="007A2C9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25DFDDEE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51B89F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2247857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296D83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C5AEE23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6EB3B8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CF16F2F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435A01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3E0C2FD" w14:textId="77777777" w:rsidR="007A2C9E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A52998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B398336" w14:textId="77777777" w:rsidR="007A2C9E" w:rsidRPr="00A26B9D" w:rsidRDefault="007A2C9E" w:rsidP="007A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6B8408" w14:textId="77777777" w:rsidR="007A2C9E" w:rsidRPr="00A26B9D" w:rsidRDefault="007A2C9E" w:rsidP="007A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B529CE" w14:textId="77777777" w:rsidR="007A2C9E" w:rsidRPr="00A26B9D" w:rsidRDefault="007A2C9E" w:rsidP="007A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6C4E" w:rsidRPr="00A26B9D" w14:paraId="64D528AA" w14:textId="77777777" w:rsidTr="002C7FC2">
        <w:trPr>
          <w:jc w:val="center"/>
        </w:trPr>
        <w:tc>
          <w:tcPr>
            <w:tcW w:w="2001" w:type="dxa"/>
            <w:vAlign w:val="bottom"/>
          </w:tcPr>
          <w:p w14:paraId="694097BC" w14:textId="77777777" w:rsidR="00E66C4E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สมบูรณ์ เซี่ยซัน</w:t>
            </w:r>
          </w:p>
          <w:p w14:paraId="477A1F33" w14:textId="240BD786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เทค จำกัด</w:t>
            </w:r>
          </w:p>
        </w:tc>
        <w:tc>
          <w:tcPr>
            <w:tcW w:w="2049" w:type="dxa"/>
          </w:tcPr>
          <w:p w14:paraId="23E3B4E1" w14:textId="77777777" w:rsidR="00E66C4E" w:rsidRDefault="00E66C4E" w:rsidP="00E66C4E">
            <w:pPr>
              <w:tabs>
                <w:tab w:val="left" w:pos="45"/>
              </w:tabs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ให้บริการและให้คำปรึกษา</w:t>
            </w:r>
          </w:p>
          <w:p w14:paraId="475A0478" w14:textId="77777777" w:rsidR="00E66C4E" w:rsidRDefault="00E66C4E" w:rsidP="00E66C4E">
            <w:pPr>
              <w:tabs>
                <w:tab w:val="left" w:pos="45"/>
              </w:tabs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ในการวางระบบ รวมทั้ง</w:t>
            </w:r>
          </w:p>
          <w:p w14:paraId="6923D8E3" w14:textId="77777777" w:rsidR="00E66C4E" w:rsidRDefault="00E66C4E" w:rsidP="005427B1">
            <w:pPr>
              <w:tabs>
                <w:tab w:val="left" w:pos="45"/>
              </w:tabs>
              <w:spacing w:line="240" w:lineRule="auto"/>
              <w:ind w:left="-131" w:right="-153" w:firstLine="1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พัฒนาการบูรณาการ</w:t>
            </w:r>
          </w:p>
          <w:p w14:paraId="01868E99" w14:textId="77777777" w:rsidR="00E66C4E" w:rsidRDefault="00E66C4E" w:rsidP="00E66C4E">
            <w:pPr>
              <w:tabs>
                <w:tab w:val="left" w:pos="45"/>
              </w:tabs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ระบบเชิงวิศวกรรม และ</w:t>
            </w:r>
          </w:p>
          <w:p w14:paraId="330BBF45" w14:textId="02C3E25D" w:rsidR="00E66C4E" w:rsidRPr="00A26B9D" w:rsidRDefault="00E66C4E" w:rsidP="00E66C4E">
            <w:pPr>
              <w:tabs>
                <w:tab w:val="left" w:pos="45"/>
              </w:tabs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ระบบอัตโนมัติ</w:t>
            </w:r>
          </w:p>
        </w:tc>
        <w:tc>
          <w:tcPr>
            <w:tcW w:w="630" w:type="dxa"/>
            <w:vAlign w:val="bottom"/>
          </w:tcPr>
          <w:p w14:paraId="64B58871" w14:textId="16DBF317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637" w:type="dxa"/>
            <w:vAlign w:val="bottom"/>
          </w:tcPr>
          <w:p w14:paraId="234030BE" w14:textId="7D5172E5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9AACC2" w14:textId="77777777" w:rsidR="00E66C4E" w:rsidRPr="00A26B9D" w:rsidRDefault="00E66C4E" w:rsidP="00E66C4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78E2701B" w14:textId="08CDB609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270" w:type="dxa"/>
            <w:vAlign w:val="bottom"/>
          </w:tcPr>
          <w:p w14:paraId="21F3AFBA" w14:textId="77777777" w:rsidR="00E66C4E" w:rsidRPr="00A26B9D" w:rsidRDefault="00E66C4E" w:rsidP="00E66C4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1CA9260C" w14:textId="779CF7D5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256C09" w14:textId="77777777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6AE484B" w14:textId="260FAA84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70" w:type="dxa"/>
            <w:vAlign w:val="bottom"/>
          </w:tcPr>
          <w:p w14:paraId="771859D5" w14:textId="77777777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C3B327E" w14:textId="38990DC4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0CFE31" w14:textId="77777777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B805F5D" w14:textId="4B02EC8B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70" w:type="dxa"/>
            <w:vAlign w:val="bottom"/>
          </w:tcPr>
          <w:p w14:paraId="46D74A27" w14:textId="77777777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C448C10" w14:textId="21A5DEFC" w:rsidR="00E66C4E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BE301B" w14:textId="77777777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7486409" w14:textId="5EF962F1" w:rsidR="00E66C4E" w:rsidRPr="00A26B9D" w:rsidRDefault="00E66C4E" w:rsidP="00E6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327A39" w14:textId="77777777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E87A516" w14:textId="40E64623" w:rsidR="00E66C4E" w:rsidRPr="00A26B9D" w:rsidRDefault="00E66C4E" w:rsidP="00E6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6C4E" w:rsidRPr="00A26B9D" w14:paraId="0C481A18" w14:textId="77777777" w:rsidTr="002C7FC2">
        <w:trPr>
          <w:trHeight w:val="334"/>
          <w:jc w:val="center"/>
        </w:trPr>
        <w:tc>
          <w:tcPr>
            <w:tcW w:w="2001" w:type="dxa"/>
          </w:tcPr>
          <w:p w14:paraId="0032FF58" w14:textId="6D8D4EF8" w:rsidR="00E66C4E" w:rsidRPr="00A26B9D" w:rsidRDefault="00E66C4E" w:rsidP="00E66C4E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9" w:type="dxa"/>
          </w:tcPr>
          <w:p w14:paraId="3F7A90DC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C14231C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0B93D393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285F2E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4D84B11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C49F79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A26A5B1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7AF751A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12C65AC" w14:textId="40C5E4DB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365,500</w:t>
            </w:r>
          </w:p>
        </w:tc>
        <w:tc>
          <w:tcPr>
            <w:tcW w:w="270" w:type="dxa"/>
            <w:vAlign w:val="bottom"/>
          </w:tcPr>
          <w:p w14:paraId="2F4561A9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3C052A2" w14:textId="0AC917E7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14:paraId="542EDA35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475F66D" w14:textId="437270A9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346,815</w:t>
            </w:r>
          </w:p>
        </w:tc>
        <w:tc>
          <w:tcPr>
            <w:tcW w:w="270" w:type="dxa"/>
            <w:vAlign w:val="bottom"/>
          </w:tcPr>
          <w:p w14:paraId="5C7B7EE6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8C02C74" w14:textId="2F87F3A3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347,071</w:t>
            </w:r>
          </w:p>
        </w:tc>
        <w:tc>
          <w:tcPr>
            <w:tcW w:w="270" w:type="dxa"/>
            <w:vAlign w:val="bottom"/>
          </w:tcPr>
          <w:p w14:paraId="4F760B06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91B773" w14:textId="2055B1B0" w:rsidR="00E66C4E" w:rsidRPr="0068586F" w:rsidRDefault="00E66C4E" w:rsidP="00E6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737A18D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C3D71EA" w14:textId="7B82CF43" w:rsidR="00E66C4E" w:rsidRPr="00F4458F" w:rsidRDefault="00E66C4E" w:rsidP="00E6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58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E66C4E" w:rsidRPr="00A26B9D" w14:paraId="1FAC66AB" w14:textId="77777777" w:rsidTr="002C7FC2">
        <w:trPr>
          <w:trHeight w:val="334"/>
          <w:jc w:val="center"/>
        </w:trPr>
        <w:tc>
          <w:tcPr>
            <w:tcW w:w="2001" w:type="dxa"/>
          </w:tcPr>
          <w:p w14:paraId="3E4C4020" w14:textId="52F73BA8" w:rsidR="00E66C4E" w:rsidRPr="00A26B9D" w:rsidRDefault="00E66C4E" w:rsidP="00E66C4E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6B9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49" w:type="dxa"/>
          </w:tcPr>
          <w:p w14:paraId="0E44DB6D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2A2A93C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354324F6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EDB3C1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1915E169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753B01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765889A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3663DF" w14:textId="77777777" w:rsidR="00E66C4E" w:rsidRPr="00A26B9D" w:rsidRDefault="00E66C4E" w:rsidP="00E66C4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AA23960" w14:textId="17798B2B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411,607</w:t>
            </w:r>
          </w:p>
        </w:tc>
        <w:tc>
          <w:tcPr>
            <w:tcW w:w="270" w:type="dxa"/>
            <w:vAlign w:val="bottom"/>
          </w:tcPr>
          <w:p w14:paraId="6C801022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7F7D6A6" w14:textId="005576F0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396,107</w:t>
            </w:r>
          </w:p>
        </w:tc>
        <w:tc>
          <w:tcPr>
            <w:tcW w:w="270" w:type="dxa"/>
            <w:vAlign w:val="bottom"/>
          </w:tcPr>
          <w:p w14:paraId="49F2602B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2601E7F" w14:textId="71C576AC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865,247</w:t>
            </w:r>
          </w:p>
        </w:tc>
        <w:tc>
          <w:tcPr>
            <w:tcW w:w="270" w:type="dxa"/>
            <w:vAlign w:val="bottom"/>
          </w:tcPr>
          <w:p w14:paraId="6C7ED5E9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8E13B83" w14:textId="72BEE1E4" w:rsidR="00E66C4E" w:rsidRPr="00A26B9D" w:rsidRDefault="00E66C4E" w:rsidP="00E6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862,411</w:t>
            </w:r>
          </w:p>
        </w:tc>
        <w:tc>
          <w:tcPr>
            <w:tcW w:w="270" w:type="dxa"/>
            <w:vAlign w:val="bottom"/>
          </w:tcPr>
          <w:p w14:paraId="53B4F1C5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FAC02F5" w14:textId="128E6343" w:rsidR="00E66C4E" w:rsidRPr="0068586F" w:rsidRDefault="00E66C4E" w:rsidP="00E6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FA5C86" w14:textId="77777777" w:rsidR="00E66C4E" w:rsidRPr="00A26B9D" w:rsidRDefault="00E66C4E" w:rsidP="00E66C4E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3BC739E" w14:textId="645639F2" w:rsidR="00E66C4E" w:rsidRPr="00F4458F" w:rsidRDefault="00E66C4E" w:rsidP="00E6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58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FE95197" w14:textId="77777777" w:rsidR="00575934" w:rsidRDefault="0057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7960FAE" w14:textId="77777777" w:rsidR="00700418" w:rsidRDefault="00700418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  <w:sectPr w:rsidR="00700418" w:rsidSect="00700418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236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36"/>
        <w:gridCol w:w="984"/>
        <w:gridCol w:w="6"/>
        <w:gridCol w:w="242"/>
        <w:gridCol w:w="962"/>
        <w:gridCol w:w="270"/>
        <w:gridCol w:w="988"/>
        <w:gridCol w:w="238"/>
        <w:gridCol w:w="990"/>
        <w:gridCol w:w="236"/>
        <w:gridCol w:w="1018"/>
        <w:gridCol w:w="6"/>
      </w:tblGrid>
      <w:tr w:rsidR="00E91871" w:rsidRPr="008733FB" w14:paraId="48133F8F" w14:textId="77777777" w:rsidTr="00D9614D">
        <w:tc>
          <w:tcPr>
            <w:tcW w:w="2070" w:type="dxa"/>
          </w:tcPr>
          <w:p w14:paraId="02BE1224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CAAEB1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9C9E50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5721DA8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75E89184" w14:textId="77777777" w:rsidR="00E91871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08" w:type="dxa"/>
            <w:gridSpan w:val="8"/>
          </w:tcPr>
          <w:p w14:paraId="76236CD6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871" w:rsidRPr="00C4398E" w14:paraId="492CA4DF" w14:textId="77777777" w:rsidTr="00D9614D">
        <w:trPr>
          <w:trHeight w:val="216"/>
        </w:trPr>
        <w:tc>
          <w:tcPr>
            <w:tcW w:w="2070" w:type="dxa"/>
          </w:tcPr>
          <w:p w14:paraId="257A277E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0" w:type="dxa"/>
            <w:gridSpan w:val="3"/>
          </w:tcPr>
          <w:p w14:paraId="5EF31449" w14:textId="6C00D35C" w:rsidR="00E91871" w:rsidRPr="00C35346" w:rsidRDefault="00E91871" w:rsidP="0021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48" w:type="dxa"/>
            <w:gridSpan w:val="2"/>
          </w:tcPr>
          <w:p w14:paraId="2E5E18A0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</w:tcPr>
          <w:p w14:paraId="349A6A21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22E64F54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14:paraId="16C97225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88689B" w:rsidRPr="008733FB" w14:paraId="17574F41" w14:textId="77777777" w:rsidTr="00064808">
        <w:trPr>
          <w:trHeight w:val="389"/>
        </w:trPr>
        <w:tc>
          <w:tcPr>
            <w:tcW w:w="2070" w:type="dxa"/>
          </w:tcPr>
          <w:p w14:paraId="50BDD807" w14:textId="77777777" w:rsidR="0088689B" w:rsidRPr="008733FB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5564B" w14:textId="42CA877C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</w:tcPr>
          <w:p w14:paraId="339C353E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AB355A2" w14:textId="77777777" w:rsidR="0088689B" w:rsidRPr="00C35346" w:rsidRDefault="0088689B" w:rsidP="0088689B">
            <w:pPr>
              <w:pStyle w:val="block"/>
              <w:spacing w:after="0" w:line="240" w:lineRule="auto"/>
              <w:ind w:left="-7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42" w:type="dxa"/>
          </w:tcPr>
          <w:p w14:paraId="1CE8CD9E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</w:tcPr>
          <w:p w14:paraId="2A24EEDB" w14:textId="176E57C9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65EC13D5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CC1CF23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223435C0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7FEDDE4" w14:textId="6633FD2E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</w:tcPr>
          <w:p w14:paraId="17935730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A847A5F" w14:textId="6FA4B6E9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8689B" w:rsidRPr="008733FB" w14:paraId="2F331FE8" w14:textId="77777777" w:rsidTr="00064808">
        <w:trPr>
          <w:trHeight w:val="407"/>
        </w:trPr>
        <w:tc>
          <w:tcPr>
            <w:tcW w:w="2070" w:type="dxa"/>
          </w:tcPr>
          <w:p w14:paraId="0B8821B2" w14:textId="77777777" w:rsidR="0088689B" w:rsidRPr="008733FB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815C2C" w14:textId="5B7F10DE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DB9A16E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572E190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2" w:type="dxa"/>
          </w:tcPr>
          <w:p w14:paraId="33442635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</w:tcPr>
          <w:p w14:paraId="587A9160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127ECB5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3B0DDFB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5340B455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4530C06" w14:textId="5F4E35A8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10138A4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6E6CC2A" w14:textId="25D9D4F5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D0D6C" w:rsidRPr="008733FB" w14:paraId="02A8AD8C" w14:textId="77777777" w:rsidTr="00D9614D">
        <w:trPr>
          <w:gridAfter w:val="1"/>
          <w:wAfter w:w="6" w:type="dxa"/>
          <w:trHeight w:val="407"/>
        </w:trPr>
        <w:tc>
          <w:tcPr>
            <w:tcW w:w="2070" w:type="dxa"/>
          </w:tcPr>
          <w:p w14:paraId="575BC70B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0" w:type="dxa"/>
            <w:gridSpan w:val="3"/>
          </w:tcPr>
          <w:p w14:paraId="76EFE0F0" w14:textId="77777777" w:rsidR="009D0D6C" w:rsidRPr="00BE5703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48" w:type="dxa"/>
            <w:gridSpan w:val="2"/>
          </w:tcPr>
          <w:p w14:paraId="6B953F43" w14:textId="77777777" w:rsidR="009D0D6C" w:rsidRPr="00BE5703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02" w:type="dxa"/>
            <w:gridSpan w:val="7"/>
          </w:tcPr>
          <w:p w14:paraId="57A8D2B7" w14:textId="77777777" w:rsidR="009D0D6C" w:rsidRPr="00BE5703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D0D6C" w:rsidRPr="008733FB" w14:paraId="0C5DBBD8" w14:textId="77777777" w:rsidTr="00BE6D1E">
        <w:tc>
          <w:tcPr>
            <w:tcW w:w="2070" w:type="dxa"/>
          </w:tcPr>
          <w:p w14:paraId="1C167907" w14:textId="77777777" w:rsidR="009D0D6C" w:rsidRPr="00BE5703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52DB89F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06348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DBDB1DA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15CB2DE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2C46AABE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1086D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E7D096C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DF6D8A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A4A41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F9B06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24" w:type="dxa"/>
            <w:gridSpan w:val="2"/>
          </w:tcPr>
          <w:p w14:paraId="676AEEF3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89B" w:rsidRPr="008733FB" w14:paraId="7FD63F37" w14:textId="77777777" w:rsidTr="00BE6D1E">
        <w:tc>
          <w:tcPr>
            <w:tcW w:w="2070" w:type="dxa"/>
          </w:tcPr>
          <w:p w14:paraId="02FBFF9A" w14:textId="77777777" w:rsidR="0088689B" w:rsidRPr="00BE5703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188957EB" w14:textId="77777777" w:rsidR="0088689B" w:rsidRPr="00BE5703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67FE82DA" w14:textId="25257908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36" w:type="dxa"/>
            <w:vAlign w:val="bottom"/>
          </w:tcPr>
          <w:p w14:paraId="29EEC3AE" w14:textId="77777777" w:rsidR="0088689B" w:rsidRPr="00DE14E5" w:rsidRDefault="0088689B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7D5C5EC" w14:textId="77777777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42" w:type="dxa"/>
          </w:tcPr>
          <w:p w14:paraId="6F16D529" w14:textId="77777777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9FC6B59" w14:textId="4EDBB324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43AF0D13" w14:textId="77777777" w:rsidR="0088689B" w:rsidRPr="00DE14E5" w:rsidRDefault="0088689B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D956047" w14:textId="77777777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38" w:type="dxa"/>
            <w:vAlign w:val="bottom"/>
          </w:tcPr>
          <w:p w14:paraId="569B5D7B" w14:textId="77777777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5E21C9" w14:textId="0CD201F5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36" w:type="dxa"/>
            <w:vAlign w:val="bottom"/>
          </w:tcPr>
          <w:p w14:paraId="3342D74A" w14:textId="77777777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649FF5C" w14:textId="765FF365" w:rsidR="0088689B" w:rsidRPr="00DE14E5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BE6D1E" w:rsidRPr="008733FB" w14:paraId="252AB21E" w14:textId="77777777" w:rsidTr="00BE6D1E">
        <w:tc>
          <w:tcPr>
            <w:tcW w:w="2070" w:type="dxa"/>
          </w:tcPr>
          <w:p w14:paraId="46FC40B0" w14:textId="77777777" w:rsidR="00BE6D1E" w:rsidRPr="00BE5703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64A73C8" w14:textId="77777777" w:rsidR="00BE6D1E" w:rsidRPr="00DE14E5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48A351" w14:textId="77777777" w:rsidR="00BE6D1E" w:rsidRPr="00DE14E5" w:rsidRDefault="00BE6D1E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AADFDDE" w14:textId="77777777" w:rsidR="00BE6D1E" w:rsidRPr="00DE14E5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FF10444" w14:textId="77777777" w:rsidR="00BE6D1E" w:rsidRPr="00DE14E5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3C3D891C" w14:textId="77777777" w:rsidR="00BE6D1E" w:rsidRPr="00DE14E5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C1B9EF" w14:textId="77777777" w:rsidR="00BE6D1E" w:rsidRPr="00DE14E5" w:rsidRDefault="00BE6D1E" w:rsidP="0088689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606D998" w14:textId="77777777" w:rsidR="00BE6D1E" w:rsidRPr="00DE14E5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FD678E8" w14:textId="77777777" w:rsidR="00BE6D1E" w:rsidRPr="00DE14E5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E92A35" w14:textId="77777777" w:rsidR="00BE6D1E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05097E" w14:textId="77777777" w:rsidR="00BE6D1E" w:rsidRPr="00DE14E5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14A2999" w14:textId="77777777" w:rsidR="00BE6D1E" w:rsidRDefault="00BE6D1E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D59" w:rsidRPr="008733FB" w14:paraId="091AC575" w14:textId="77777777" w:rsidTr="00BE6D1E">
        <w:tc>
          <w:tcPr>
            <w:tcW w:w="2070" w:type="dxa"/>
          </w:tcPr>
          <w:p w14:paraId="545A1506" w14:textId="77777777" w:rsidR="000D5D59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09F3A642" w14:textId="5862370C" w:rsidR="000D5D59" w:rsidRPr="00BE5703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633DF689" w14:textId="6109A4F0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36" w:type="dxa"/>
            <w:vAlign w:val="bottom"/>
          </w:tcPr>
          <w:p w14:paraId="5B27C753" w14:textId="77777777" w:rsidR="000D5D59" w:rsidRPr="00DE14E5" w:rsidRDefault="000D5D59" w:rsidP="000D5D59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16A807" w14:textId="096B3440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038C519" w14:textId="77777777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CEE1E88" w14:textId="528A3DDC" w:rsidR="000D5D59" w:rsidRPr="00DE14E5" w:rsidRDefault="0051680B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6162811" w14:textId="77777777" w:rsidR="000D5D59" w:rsidRPr="00DE14E5" w:rsidRDefault="000D5D59" w:rsidP="000D5D59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6B0BD3CA" w14:textId="47B13F42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FC8CE64" w14:textId="77777777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A29C49" w14:textId="5D6171EF" w:rsidR="000D5D59" w:rsidRDefault="0051680B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36" w:type="dxa"/>
            <w:vAlign w:val="bottom"/>
          </w:tcPr>
          <w:p w14:paraId="1A525AB6" w14:textId="77777777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646EC8D0" w14:textId="4DDF9CBA" w:rsidR="000D5D59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5D59" w:rsidRPr="002062F5" w14:paraId="0F0E5342" w14:textId="77777777" w:rsidTr="00BE6D1E">
        <w:tc>
          <w:tcPr>
            <w:tcW w:w="2070" w:type="dxa"/>
          </w:tcPr>
          <w:p w14:paraId="5944162B" w14:textId="77777777" w:rsidR="000D5D59" w:rsidRPr="008733FB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4134CC2" w14:textId="77777777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47FDA" w14:textId="77777777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7598BB5" w14:textId="77777777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151A3D4" w14:textId="77777777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vAlign w:val="bottom"/>
          </w:tcPr>
          <w:p w14:paraId="7406C644" w14:textId="1C85227C" w:rsidR="000D5D59" w:rsidRPr="00DE14E5" w:rsidRDefault="0051680B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42F11F21" w14:textId="77777777" w:rsidR="000D5D59" w:rsidRPr="00DE14E5" w:rsidRDefault="000D5D59" w:rsidP="000D5D59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37441BB7" w14:textId="50C6E20C" w:rsidR="000D5D59" w:rsidRPr="00DE14E5" w:rsidRDefault="0051680B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38" w:type="dxa"/>
            <w:vAlign w:val="bottom"/>
          </w:tcPr>
          <w:p w14:paraId="4AE81671" w14:textId="77777777" w:rsidR="000D5D59" w:rsidRPr="00DE14E5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B1DA85" w14:textId="6E8A35DB" w:rsidR="000D5D59" w:rsidRPr="0088689B" w:rsidRDefault="0051680B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36" w:type="dxa"/>
            <w:vAlign w:val="bottom"/>
          </w:tcPr>
          <w:p w14:paraId="7619089D" w14:textId="77777777" w:rsidR="000D5D59" w:rsidRPr="0088689B" w:rsidRDefault="000D5D59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vAlign w:val="bottom"/>
          </w:tcPr>
          <w:p w14:paraId="396C693E" w14:textId="31A0ECB3" w:rsidR="000D5D59" w:rsidRPr="0088689B" w:rsidRDefault="0051680B" w:rsidP="000D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</w:tr>
    </w:tbl>
    <w:p w14:paraId="339CB563" w14:textId="77777777" w:rsidR="00E91871" w:rsidRDefault="00E91871" w:rsidP="00E9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1DE76977" w14:textId="77777777" w:rsidR="00E91871" w:rsidRDefault="00E91871" w:rsidP="00E4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</w:p>
    <w:p w14:paraId="51C5AD2E" w14:textId="77777777" w:rsidR="00E91871" w:rsidRDefault="00E91871" w:rsidP="00E4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</w:rPr>
      </w:pPr>
    </w:p>
    <w:p w14:paraId="2791AB55" w14:textId="4E6DA492" w:rsidR="00E91871" w:rsidRDefault="00E91871" w:rsidP="00E4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170" w:right="8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F4F55FF" w14:textId="01A2F321" w:rsidR="002B0F6C" w:rsidRDefault="002B0F6C" w:rsidP="00E4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170" w:right="832"/>
        <w:jc w:val="thaiDistribute"/>
        <w:rPr>
          <w:rFonts w:ascii="Angsana New" w:hAnsi="Angsana New"/>
          <w:sz w:val="30"/>
          <w:szCs w:val="30"/>
        </w:rPr>
      </w:pPr>
    </w:p>
    <w:p w14:paraId="6FD7D6B7" w14:textId="1AC718F1" w:rsidR="00E91871" w:rsidRPr="002B0F6C" w:rsidRDefault="002B0F6C" w:rsidP="001D6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170" w:right="832"/>
        <w:jc w:val="thaiDistribute"/>
        <w:rPr>
          <w:rFonts w:ascii="Angsana New" w:hAnsi="Angsana New"/>
          <w:sz w:val="30"/>
          <w:szCs w:val="30"/>
        </w:rPr>
        <w:sectPr w:rsidR="00E91871" w:rsidRPr="002B0F6C" w:rsidSect="00E44AE0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1152" w:right="576" w:bottom="1152" w:left="691" w:header="720" w:footer="720" w:gutter="0"/>
          <w:cols w:space="720"/>
          <w:titlePg/>
          <w:docGrid w:linePitch="245"/>
        </w:sect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hint="cs"/>
          <w:sz w:val="30"/>
          <w:szCs w:val="30"/>
        </w:rPr>
        <w:t xml:space="preserve">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 w:hint="cs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บริษัทได้เข้า</w:t>
      </w:r>
      <w:r w:rsidRPr="002B0F6C">
        <w:rPr>
          <w:rFonts w:ascii="Angsana New" w:eastAsia="Times New Roman" w:hAnsi="Angsana New" w:hint="cs"/>
          <w:sz w:val="30"/>
          <w:szCs w:val="30"/>
          <w:cs/>
        </w:rPr>
        <w:t>ลงนามในสัญญาการร่วมค้า</w:t>
      </w:r>
      <w:r w:rsidRPr="002B0F6C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2B0F6C">
        <w:rPr>
          <w:rFonts w:ascii="Angsana New" w:eastAsia="Times New Roman" w:hAnsi="Angsana New"/>
          <w:sz w:val="30"/>
          <w:szCs w:val="30"/>
        </w:rPr>
        <w:t>Joint Venture Agreement)</w:t>
      </w:r>
      <w:r w:rsidR="008075B1">
        <w:rPr>
          <w:rFonts w:ascii="Angsana New" w:eastAsia="Times New Roman" w:hAnsi="Angsana New" w:hint="cs"/>
          <w:sz w:val="30"/>
          <w:szCs w:val="30"/>
          <w:cs/>
        </w:rPr>
        <w:t xml:space="preserve"> กับ</w:t>
      </w:r>
      <w:r w:rsidR="00ED4FC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2B0F6C"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 xml:space="preserve">Shenyang </w:t>
      </w:r>
      <w:proofErr w:type="spellStart"/>
      <w:r>
        <w:rPr>
          <w:rFonts w:ascii="Angsana New" w:eastAsia="Times New Roman" w:hAnsi="Angsana New" w:hint="cs"/>
          <w:sz w:val="30"/>
          <w:szCs w:val="30"/>
        </w:rPr>
        <w:t>Siasun</w:t>
      </w:r>
      <w:proofErr w:type="spellEnd"/>
      <w:r>
        <w:rPr>
          <w:rFonts w:ascii="Angsana New" w:eastAsia="Times New Roman" w:hAnsi="Angsana New" w:hint="cs"/>
          <w:sz w:val="30"/>
          <w:szCs w:val="30"/>
        </w:rPr>
        <w:t xml:space="preserve"> Robot &amp; Automation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>Co.,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 xml:space="preserve">Ltd.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เพื่อร่วมกันจัดตั้งบริษัท สมบูรณ์ เซี่ยซัน เทค จำกัด ซึ่งได้จดทะเบียนกับกระทรวงพาณิชย์เมื่อวันที่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12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>มีวัตถุประสงค์เพื่อดำเนินธุรกิจ</w:t>
      </w:r>
      <w:r w:rsidR="001D61A8" w:rsidRPr="001D61A8">
        <w:rPr>
          <w:rFonts w:ascii="Angsana New" w:eastAsia="Times New Roman" w:hAnsi="Angsana New" w:hint="cs"/>
          <w:sz w:val="30"/>
          <w:szCs w:val="30"/>
          <w:cs/>
        </w:rPr>
        <w:t>ให้บริการและให้คำปรึกษาในการวางระบบ</w:t>
      </w:r>
      <w:r w:rsidR="001D61A8" w:rsidRPr="001D61A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1D61A8" w:rsidRPr="001D61A8">
        <w:rPr>
          <w:rFonts w:ascii="Angsana New" w:eastAsia="Times New Roman" w:hAnsi="Angsana New" w:hint="cs"/>
          <w:sz w:val="30"/>
          <w:szCs w:val="30"/>
          <w:cs/>
        </w:rPr>
        <w:t>รวมทั้งพัฒนาการบูรณาการระบบเชิงวิศวกรรมและระบบอัตโนมัติ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โดยบริษัทมีสัดส่วนการถือหุ้</w:t>
      </w:r>
      <w:r w:rsidR="006E1260">
        <w:rPr>
          <w:rFonts w:ascii="Angsana New" w:eastAsia="Times New Roman" w:hAnsi="Angsana New" w:hint="cs"/>
          <w:sz w:val="30"/>
          <w:szCs w:val="30"/>
          <w:cs/>
        </w:rPr>
        <w:t>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ร้อยละ </w:t>
      </w:r>
      <w:r>
        <w:rPr>
          <w:rFonts w:ascii="Angsana New" w:eastAsia="Times New Roman" w:hAnsi="Angsana New"/>
          <w:sz w:val="30"/>
          <w:szCs w:val="30"/>
        </w:rPr>
        <w:t>50</w:t>
      </w:r>
    </w:p>
    <w:p w14:paraId="46550EE2" w14:textId="19E15948" w:rsidR="002E1586" w:rsidRPr="00C4398E" w:rsidRDefault="00455C0E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5427F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2E1586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828DD3A" w14:textId="77777777" w:rsidR="00E4002F" w:rsidRPr="002E1586" w:rsidRDefault="00E4002F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11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30"/>
        <w:gridCol w:w="236"/>
        <w:gridCol w:w="201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72"/>
        <w:gridCol w:w="270"/>
        <w:gridCol w:w="900"/>
        <w:gridCol w:w="270"/>
        <w:gridCol w:w="900"/>
        <w:gridCol w:w="270"/>
        <w:gridCol w:w="900"/>
      </w:tblGrid>
      <w:tr w:rsidR="00220C7D" w:rsidRPr="00E4002F" w14:paraId="7DE11449" w14:textId="77777777" w:rsidTr="00802F92">
        <w:tc>
          <w:tcPr>
            <w:tcW w:w="2430" w:type="dxa"/>
          </w:tcPr>
          <w:p w14:paraId="62BBCDD7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9D48DCA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14" w:type="dxa"/>
          </w:tcPr>
          <w:p w14:paraId="4A5072AC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4C06BB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162" w:type="dxa"/>
            <w:gridSpan w:val="15"/>
          </w:tcPr>
          <w:p w14:paraId="7EAAEA07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20C7D" w:rsidRPr="00E4002F" w14:paraId="4D7BBBA9" w14:textId="77777777" w:rsidTr="00802F92">
        <w:tc>
          <w:tcPr>
            <w:tcW w:w="2430" w:type="dxa"/>
          </w:tcPr>
          <w:p w14:paraId="3ED43D90" w14:textId="77777777" w:rsidR="00220C7D" w:rsidRPr="00E4002F" w:rsidRDefault="00220C7D" w:rsidP="00802F92">
            <w:pPr>
              <w:pStyle w:val="block"/>
              <w:tabs>
                <w:tab w:val="left" w:pos="114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4A9FB1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1CDD3619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712D07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29D95E7B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130A4EC2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สัดส่วน</w:t>
            </w:r>
          </w:p>
          <w:p w14:paraId="0D7C1330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6BF8E071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45C73E3F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7ABBFA5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62E3DEBA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142" w:type="dxa"/>
            <w:gridSpan w:val="3"/>
          </w:tcPr>
          <w:p w14:paraId="5AE471D7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8F03102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0194BC6C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420D3288" w14:textId="77777777" w:rsidR="00220C7D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</w:t>
            </w:r>
          </w:p>
          <w:p w14:paraId="0F586733" w14:textId="53F75729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3D39A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หก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เดือนสิ้นสุดวันที่</w:t>
            </w:r>
          </w:p>
        </w:tc>
      </w:tr>
      <w:tr w:rsidR="009D0D6C" w:rsidRPr="00E4002F" w14:paraId="1C7AC6FD" w14:textId="77777777" w:rsidTr="00802F92">
        <w:tc>
          <w:tcPr>
            <w:tcW w:w="2430" w:type="dxa"/>
          </w:tcPr>
          <w:p w14:paraId="1EDB1BB6" w14:textId="77777777" w:rsidR="009D0D6C" w:rsidRPr="00E4002F" w:rsidRDefault="009D0D6C" w:rsidP="009D0D6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6C2DC5F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0C8D1EC1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1775B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690A4F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10AC9C1A" w14:textId="22D94B05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48ED5435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C44906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2C3247DE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3CC4F1A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1FFBDD93" w14:textId="400364A6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C7026A6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876468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0623A2CE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20BDB90C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20297515" w14:textId="2970C4CC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7D5B9A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300CE4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5B6B8109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C7ADBF0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46421A00" w14:textId="30543DDC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70EC42C5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C2D280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32CA786D" w14:textId="4912320B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D0D6C" w:rsidRPr="00E4002F" w14:paraId="34C9A896" w14:textId="77777777" w:rsidTr="00802F92">
        <w:tc>
          <w:tcPr>
            <w:tcW w:w="2430" w:type="dxa"/>
          </w:tcPr>
          <w:p w14:paraId="2D30A623" w14:textId="77777777" w:rsidR="009D0D6C" w:rsidRPr="00E4002F" w:rsidRDefault="009D0D6C" w:rsidP="009D0D6C">
            <w:pPr>
              <w:pStyle w:val="block"/>
              <w:tabs>
                <w:tab w:val="left" w:pos="120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E625878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5DE8BF92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A24EC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374641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08F0142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300C0D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34B4F13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B256B96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59D319C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84F887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A3F1820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618D6F98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9FF10AF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2FC3B9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87441E2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F106559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30CF6E7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68C13B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D0D6C" w:rsidRPr="00E4002F" w14:paraId="38CF0A24" w14:textId="77777777" w:rsidTr="00802F92">
        <w:tc>
          <w:tcPr>
            <w:tcW w:w="2430" w:type="dxa"/>
          </w:tcPr>
          <w:p w14:paraId="37554627" w14:textId="77777777" w:rsidR="009D0D6C" w:rsidRPr="00E4002F" w:rsidRDefault="009D0D6C" w:rsidP="009D0D6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D7120D4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14" w:type="dxa"/>
          </w:tcPr>
          <w:p w14:paraId="58055CFA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CCB53D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2851DDDF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7B97F63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822" w:type="dxa"/>
            <w:gridSpan w:val="11"/>
          </w:tcPr>
          <w:p w14:paraId="5258EED4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D0D6C" w:rsidRPr="00E4002F" w14:paraId="7FAE05C8" w14:textId="77777777" w:rsidTr="00802F92">
        <w:tc>
          <w:tcPr>
            <w:tcW w:w="2430" w:type="dxa"/>
          </w:tcPr>
          <w:p w14:paraId="79C4D9B9" w14:textId="77777777" w:rsidR="009D0D6C" w:rsidRPr="00E4002F" w:rsidRDefault="009D0D6C" w:rsidP="009D0D6C">
            <w:pPr>
              <w:tabs>
                <w:tab w:val="clear" w:pos="227"/>
                <w:tab w:val="left" w:pos="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400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236" w:type="dxa"/>
          </w:tcPr>
          <w:p w14:paraId="0FE17576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014" w:type="dxa"/>
          </w:tcPr>
          <w:p w14:paraId="5763EF08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D5E478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BAA8BE9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C64BF4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A5C8F1C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BEAD2E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AA8D3F0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D75BA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5E3073B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9930CF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4CF24EE3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6C9449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25829F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4DF664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F22D46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DBFB33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4A33B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3D39A3" w:rsidRPr="00E4002F" w14:paraId="0D2A5BC0" w14:textId="77777777" w:rsidTr="00802F92">
        <w:tc>
          <w:tcPr>
            <w:tcW w:w="2430" w:type="dxa"/>
          </w:tcPr>
          <w:p w14:paraId="5220CCDB" w14:textId="77777777" w:rsidR="003D39A3" w:rsidRPr="00E4002F" w:rsidRDefault="003D39A3" w:rsidP="003D39A3">
            <w:pPr>
              <w:tabs>
                <w:tab w:val="left" w:pos="14"/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บริษัท สมบูรณ์หล่อเหล็กเหนียว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อุตสาหกรรม จำกัด</w:t>
            </w:r>
          </w:p>
        </w:tc>
        <w:tc>
          <w:tcPr>
            <w:tcW w:w="236" w:type="dxa"/>
          </w:tcPr>
          <w:p w14:paraId="4F5FC97F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28C1E21B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310BFEE6" w14:textId="77777777" w:rsidR="003D39A3" w:rsidRPr="00E4002F" w:rsidRDefault="003D39A3" w:rsidP="003D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343E9645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E5AC4A8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F9C7D2" w14:textId="0B3746A3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4736589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0AEC9F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0245DEB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E339ECC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858E5F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08D0CA59" w14:textId="20B3B9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14:paraId="4CEF6D28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83B738C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3BCC776F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14:paraId="2E0EB24B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3B22D99B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7117BF5" w14:textId="4302DBA9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875,989</w:t>
            </w:r>
          </w:p>
        </w:tc>
        <w:tc>
          <w:tcPr>
            <w:tcW w:w="270" w:type="dxa"/>
          </w:tcPr>
          <w:p w14:paraId="54CD423D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730F00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61361F9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875,989</w:t>
            </w:r>
          </w:p>
        </w:tc>
        <w:tc>
          <w:tcPr>
            <w:tcW w:w="270" w:type="dxa"/>
          </w:tcPr>
          <w:p w14:paraId="00A24150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B041D9" w14:textId="6E3E70B7" w:rsidR="003D39A3" w:rsidRPr="00E4002F" w:rsidRDefault="0051680B" w:rsidP="0051680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  <w:r w:rsidR="00EB58B1"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,998</w:t>
            </w:r>
          </w:p>
        </w:tc>
        <w:tc>
          <w:tcPr>
            <w:tcW w:w="270" w:type="dxa"/>
          </w:tcPr>
          <w:p w14:paraId="63DB0CFB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8DD4D2" w14:textId="667B9EC0" w:rsidR="003D39A3" w:rsidRPr="003D39A3" w:rsidRDefault="00F0554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99,998</w:t>
            </w:r>
          </w:p>
        </w:tc>
      </w:tr>
      <w:tr w:rsidR="003D39A3" w:rsidRPr="0069120D" w14:paraId="3A8BBEDF" w14:textId="77777777" w:rsidTr="00665627">
        <w:trPr>
          <w:trHeight w:val="137"/>
        </w:trPr>
        <w:tc>
          <w:tcPr>
            <w:tcW w:w="2430" w:type="dxa"/>
          </w:tcPr>
          <w:p w14:paraId="2D0E97F6" w14:textId="77777777" w:rsidR="003D39A3" w:rsidRPr="0069120D" w:rsidRDefault="003D39A3" w:rsidP="003D39A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3E88F96" w14:textId="77777777" w:rsidR="003D39A3" w:rsidRPr="0069120D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14" w:type="dxa"/>
          </w:tcPr>
          <w:p w14:paraId="2BD93174" w14:textId="77777777" w:rsidR="003D39A3" w:rsidRPr="0069120D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64AFF50" w14:textId="77777777" w:rsidR="003D39A3" w:rsidRPr="0069120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31878A" w14:textId="77777777" w:rsidR="003D39A3" w:rsidRPr="0069120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298D0D" w14:textId="77777777" w:rsidR="003D39A3" w:rsidRPr="0069120D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151658" w14:textId="77777777" w:rsidR="003D39A3" w:rsidRPr="0069120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071A18" w14:textId="77777777" w:rsidR="003D39A3" w:rsidRPr="0069120D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580C250" w14:textId="77777777" w:rsidR="003D39A3" w:rsidRPr="0069120D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AB6EBA" w14:textId="77777777" w:rsidR="003D39A3" w:rsidRPr="0069120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26C3A31F" w14:textId="77777777" w:rsidR="003D39A3" w:rsidRPr="0069120D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55B607" w14:textId="77777777" w:rsidR="003D39A3" w:rsidRPr="0069120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72" w:type="dxa"/>
          </w:tcPr>
          <w:p w14:paraId="0534F540" w14:textId="77777777" w:rsidR="003D39A3" w:rsidRPr="0069120D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BB14F65" w14:textId="77777777" w:rsidR="003D39A3" w:rsidRPr="0069120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3C3FC9E8" w14:textId="77777777" w:rsidR="003D39A3" w:rsidRPr="0069120D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631988D" w14:textId="77777777" w:rsidR="003D39A3" w:rsidRPr="0069120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B6602B" w14:textId="77777777" w:rsidR="003D39A3" w:rsidRPr="0069120D" w:rsidRDefault="003D39A3" w:rsidP="003D39A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A9430B4" w14:textId="77777777" w:rsidR="003D39A3" w:rsidRPr="0069120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1D567E" w14:textId="77777777" w:rsidR="003D39A3" w:rsidRPr="0069120D" w:rsidRDefault="003D39A3" w:rsidP="003D39A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3D39A3" w:rsidRPr="00E4002F" w14:paraId="3A826321" w14:textId="77777777" w:rsidTr="00802F92">
        <w:tc>
          <w:tcPr>
            <w:tcW w:w="2430" w:type="dxa"/>
          </w:tcPr>
          <w:p w14:paraId="1E26331A" w14:textId="77777777" w:rsidR="003D39A3" w:rsidRDefault="003D39A3" w:rsidP="003D39A3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A833EDE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บริษัท บางกอกสปริง</w:t>
            </w:r>
          </w:p>
          <w:p w14:paraId="580F9CFE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อินดัสเตรียล จำกัด</w:t>
            </w:r>
          </w:p>
        </w:tc>
        <w:tc>
          <w:tcPr>
            <w:tcW w:w="236" w:type="dxa"/>
          </w:tcPr>
          <w:p w14:paraId="6A06AE03" w14:textId="77777777" w:rsidR="003D39A3" w:rsidRPr="00E4002F" w:rsidRDefault="003D39A3" w:rsidP="003D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014" w:type="dxa"/>
          </w:tcPr>
          <w:p w14:paraId="1D4E9EF4" w14:textId="77777777" w:rsidR="003D39A3" w:rsidRPr="00802F92" w:rsidRDefault="003D39A3" w:rsidP="003D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pacing w:val="12"/>
                <w:sz w:val="26"/>
                <w:szCs w:val="26"/>
                <w:lang w:eastAsia="ja-JP"/>
              </w:rPr>
            </w:pPr>
            <w:r w:rsidRPr="00802F92">
              <w:rPr>
                <w:rFonts w:ascii="Angsana New" w:hAnsi="Angsana New" w:hint="cs"/>
                <w:spacing w:val="12"/>
                <w:sz w:val="26"/>
                <w:szCs w:val="26"/>
                <w:cs/>
                <w:lang w:eastAsia="ja-JP"/>
              </w:rPr>
              <w:t>ให้เช่าอสังหาริมทรัพย์</w:t>
            </w:r>
            <w:r w:rsidRPr="00802F92">
              <w:rPr>
                <w:rFonts w:ascii="Angsana New" w:hAnsi="Angsana New"/>
                <w:spacing w:val="12"/>
                <w:sz w:val="26"/>
                <w:szCs w:val="26"/>
                <w:lang w:eastAsia="ja-JP"/>
              </w:rPr>
              <w:t>,</w:t>
            </w:r>
          </w:p>
          <w:p w14:paraId="6C34C5C3" w14:textId="77777777" w:rsidR="003D39A3" w:rsidRDefault="003D39A3" w:rsidP="003D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sz w:val="26"/>
                <w:szCs w:val="26"/>
                <w:lang w:eastAsia="ja-JP"/>
              </w:rPr>
              <w:t xml:space="preserve">   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ลงทุน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ใ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นบริษัทอื่น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และ</w:t>
            </w:r>
          </w:p>
          <w:p w14:paraId="3F93C2D9" w14:textId="77777777" w:rsidR="003D39A3" w:rsidRPr="00E4002F" w:rsidRDefault="003D39A3" w:rsidP="003D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sz w:val="26"/>
                <w:szCs w:val="26"/>
                <w:lang w:eastAsia="ja-JP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บริการ</w:t>
            </w:r>
          </w:p>
        </w:tc>
        <w:tc>
          <w:tcPr>
            <w:tcW w:w="270" w:type="dxa"/>
          </w:tcPr>
          <w:p w14:paraId="22A6E629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29D9A61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33859CC" w14:textId="77777777" w:rsidR="003D39A3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4223B88" w14:textId="33D9C9CA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052B569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06514A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D695D0C" w14:textId="77777777" w:rsidR="003D39A3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E23750B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14DFF1D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DED3BD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646DB467" w14:textId="77777777" w:rsidR="003D39A3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09E13B45" w14:textId="5FAEBCD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20AB7DAA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E00B40D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2C085A00" w14:textId="77777777" w:rsidR="003D39A3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57716E77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35A7BB79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5FB1BFC1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1163564" w14:textId="77777777" w:rsidR="003D39A3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B613195" w14:textId="0C0B14D9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519,989</w:t>
            </w:r>
          </w:p>
        </w:tc>
        <w:tc>
          <w:tcPr>
            <w:tcW w:w="270" w:type="dxa"/>
          </w:tcPr>
          <w:p w14:paraId="7AB7DBB8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A7523B1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AE73542" w14:textId="77777777" w:rsidR="003D39A3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2F31DD7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519,989</w:t>
            </w:r>
          </w:p>
        </w:tc>
        <w:tc>
          <w:tcPr>
            <w:tcW w:w="270" w:type="dxa"/>
          </w:tcPr>
          <w:p w14:paraId="13CC7422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900A94" w14:textId="22C2F04B" w:rsidR="003D39A3" w:rsidRPr="00E4002F" w:rsidRDefault="0051680B" w:rsidP="0051680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20,800</w:t>
            </w:r>
          </w:p>
        </w:tc>
        <w:tc>
          <w:tcPr>
            <w:tcW w:w="270" w:type="dxa"/>
          </w:tcPr>
          <w:p w14:paraId="21F29B85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45094A" w14:textId="40BF6716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20,800</w:t>
            </w:r>
          </w:p>
        </w:tc>
      </w:tr>
      <w:tr w:rsidR="003D39A3" w:rsidRPr="0069120D" w14:paraId="055641DA" w14:textId="77777777" w:rsidTr="00665627">
        <w:trPr>
          <w:trHeight w:val="227"/>
        </w:trPr>
        <w:tc>
          <w:tcPr>
            <w:tcW w:w="2430" w:type="dxa"/>
          </w:tcPr>
          <w:p w14:paraId="3721BD95" w14:textId="77777777" w:rsidR="003D39A3" w:rsidRPr="004F308D" w:rsidRDefault="003D39A3" w:rsidP="003D39A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2472D9BE" w14:textId="77777777" w:rsidR="003D39A3" w:rsidRPr="004F308D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14" w:type="dxa"/>
          </w:tcPr>
          <w:p w14:paraId="651814FB" w14:textId="77777777" w:rsidR="003D39A3" w:rsidRPr="004F308D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7E9BB8C" w14:textId="77777777" w:rsidR="003D39A3" w:rsidRPr="004F308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CCCC5F3" w14:textId="77777777" w:rsidR="003D39A3" w:rsidRPr="004F308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D2B7D2" w14:textId="77777777" w:rsidR="003D39A3" w:rsidRPr="004F308D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E2C422" w14:textId="77777777" w:rsidR="003D39A3" w:rsidRPr="004F308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8B4C2E" w14:textId="77777777" w:rsidR="003D39A3" w:rsidRPr="004F308D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4F6560E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502CA8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63CDED24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E0F5C30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</w:tcPr>
          <w:p w14:paraId="5E507CAB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50CBA73A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2FDB469F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A31007B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EC2370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42182E5E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4B7AC35" w14:textId="77777777" w:rsidR="003D39A3" w:rsidRPr="003D39A3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D39A3" w:rsidRPr="00E4002F" w14:paraId="66447604" w14:textId="77777777" w:rsidTr="00802F92">
        <w:tc>
          <w:tcPr>
            <w:tcW w:w="2430" w:type="dxa"/>
          </w:tcPr>
          <w:p w14:paraId="5928FE71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อินเตอร์เนชั่นแนล แคสติ้ง </w:t>
            </w:r>
          </w:p>
          <w:p w14:paraId="14B62260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236" w:type="dxa"/>
          </w:tcPr>
          <w:p w14:paraId="2A5170E0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11641D77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48CB1AC6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32CEEEC7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1F2CB0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B3AE4AC" w14:textId="580241C4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D63621D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B7E541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1E2A5AF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EFB17D2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D8F73C0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198067C9" w14:textId="135858F5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785,000</w:t>
            </w:r>
          </w:p>
        </w:tc>
        <w:tc>
          <w:tcPr>
            <w:tcW w:w="270" w:type="dxa"/>
          </w:tcPr>
          <w:p w14:paraId="6E1A462F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0373D0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7C7E940D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785,000</w:t>
            </w:r>
          </w:p>
        </w:tc>
        <w:tc>
          <w:tcPr>
            <w:tcW w:w="270" w:type="dxa"/>
          </w:tcPr>
          <w:p w14:paraId="1F02BE59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202B824E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2CBC536" w14:textId="4032AA06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796,034</w:t>
            </w:r>
          </w:p>
        </w:tc>
        <w:tc>
          <w:tcPr>
            <w:tcW w:w="270" w:type="dxa"/>
          </w:tcPr>
          <w:p w14:paraId="0E59AD78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1608A05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F9BA8DA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796,034</w:t>
            </w:r>
          </w:p>
        </w:tc>
        <w:tc>
          <w:tcPr>
            <w:tcW w:w="270" w:type="dxa"/>
          </w:tcPr>
          <w:p w14:paraId="61A96E2A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F41939" w14:textId="38ACBD4F" w:rsidR="003D39A3" w:rsidRPr="00E4002F" w:rsidRDefault="0051680B" w:rsidP="0051680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157,000</w:t>
            </w:r>
          </w:p>
        </w:tc>
        <w:tc>
          <w:tcPr>
            <w:tcW w:w="270" w:type="dxa"/>
          </w:tcPr>
          <w:p w14:paraId="1E7882FD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45F13D" w14:textId="3B08E79B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78,500</w:t>
            </w:r>
          </w:p>
        </w:tc>
      </w:tr>
      <w:tr w:rsidR="003D39A3" w:rsidRPr="0069120D" w14:paraId="74E34EF3" w14:textId="77777777" w:rsidTr="00DD5009">
        <w:trPr>
          <w:trHeight w:val="227"/>
        </w:trPr>
        <w:tc>
          <w:tcPr>
            <w:tcW w:w="2430" w:type="dxa"/>
          </w:tcPr>
          <w:p w14:paraId="6B7074E1" w14:textId="77777777" w:rsidR="003D39A3" w:rsidRPr="004F308D" w:rsidRDefault="003D39A3" w:rsidP="003D39A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5440DE7D" w14:textId="77777777" w:rsidR="003D39A3" w:rsidRPr="004F308D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14" w:type="dxa"/>
          </w:tcPr>
          <w:p w14:paraId="57A439E6" w14:textId="77777777" w:rsidR="003D39A3" w:rsidRPr="004F308D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24E1A40" w14:textId="77777777" w:rsidR="003D39A3" w:rsidRPr="004F308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51E018" w14:textId="77777777" w:rsidR="003D39A3" w:rsidRPr="004F308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0EC033" w14:textId="77777777" w:rsidR="003D39A3" w:rsidRPr="004F308D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F0494E" w14:textId="77777777" w:rsidR="003D39A3" w:rsidRPr="004F308D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391B04" w14:textId="77777777" w:rsidR="003D39A3" w:rsidRPr="004F308D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CE2E96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FDE0AEE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44562F84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969B9BD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</w:tcPr>
          <w:p w14:paraId="280758E2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CE9AC0B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6B7A08F2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3B61BC8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54A8D7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6DE0A23" w14:textId="77777777" w:rsidR="003D39A3" w:rsidRPr="004F308D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37A5DF" w14:textId="77777777" w:rsidR="003D39A3" w:rsidRPr="004F308D" w:rsidRDefault="003D39A3" w:rsidP="003D39A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</w:tr>
      <w:tr w:rsidR="003D39A3" w:rsidRPr="00E4002F" w14:paraId="7A1442F0" w14:textId="77777777" w:rsidTr="00802F92">
        <w:tc>
          <w:tcPr>
            <w:tcW w:w="2430" w:type="dxa"/>
          </w:tcPr>
          <w:p w14:paraId="4F58B28B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สมบูรณ์ ฟอร์จจิ้ง </w:t>
            </w:r>
          </w:p>
          <w:p w14:paraId="18C6587D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เทคโนโลยี</w:t>
            </w: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6" w:type="dxa"/>
          </w:tcPr>
          <w:p w14:paraId="0C3D6CA9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2B7E3A2E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248AC5B0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7ACEB5A5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A1D045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1CF08F5" w14:textId="7FBFDF9F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E97504F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F0AE1B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5541F9F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74DDA20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595811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70A1096" w14:textId="61944C54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</w:tcPr>
          <w:p w14:paraId="082B41C8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874FB9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80A63A5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</w:tcPr>
          <w:p w14:paraId="319D7919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2B19127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44A8DB5" w14:textId="211A715E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70" w:type="dxa"/>
          </w:tcPr>
          <w:p w14:paraId="1B2B41A8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82945C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D826E74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70" w:type="dxa"/>
          </w:tcPr>
          <w:p w14:paraId="6FD43A98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8CCFC" w14:textId="09F55CCB" w:rsidR="003D39A3" w:rsidRPr="00E4002F" w:rsidRDefault="0051680B" w:rsidP="003D39A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3CAB74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8A34B1" w14:textId="5FA9FFAC" w:rsidR="003D39A3" w:rsidRPr="00E4002F" w:rsidRDefault="003D39A3" w:rsidP="003D39A3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D39A3" w:rsidRPr="00E4002F" w14:paraId="7B314014" w14:textId="77777777" w:rsidTr="00802F92">
        <w:tc>
          <w:tcPr>
            <w:tcW w:w="2430" w:type="dxa"/>
          </w:tcPr>
          <w:p w14:paraId="7658ECD1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82030A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32BB6CE0" w14:textId="77777777" w:rsidR="003D39A3" w:rsidRPr="00E4002F" w:rsidRDefault="003D39A3" w:rsidP="003D39A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4CA9D6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71C5621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20EC3C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B136EC5" w14:textId="77777777" w:rsidR="003D39A3" w:rsidRPr="00E4002F" w:rsidRDefault="003D39A3" w:rsidP="003D39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8D6585" w14:textId="77777777" w:rsidR="003D39A3" w:rsidRPr="00E4002F" w:rsidRDefault="003D39A3" w:rsidP="003D39A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7C4CA6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955205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C78823A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628C0F1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47E972D" w14:textId="0E7BE1B8" w:rsidR="003D39A3" w:rsidRPr="00E4002F" w:rsidRDefault="003D39A3" w:rsidP="003D39A3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077A409D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0D8167" w14:textId="77777777" w:rsidR="003D39A3" w:rsidRPr="00E4002F" w:rsidRDefault="003D39A3" w:rsidP="003D39A3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392A395D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82D2" w14:textId="1719D0C6" w:rsidR="003D39A3" w:rsidRPr="00E5053F" w:rsidRDefault="0051680B" w:rsidP="0051680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277,798</w:t>
            </w:r>
          </w:p>
        </w:tc>
        <w:tc>
          <w:tcPr>
            <w:tcW w:w="270" w:type="dxa"/>
          </w:tcPr>
          <w:p w14:paraId="03928A8F" w14:textId="77777777" w:rsidR="003D39A3" w:rsidRPr="00E4002F" w:rsidRDefault="003D39A3" w:rsidP="003D39A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DA4261" w14:textId="6E17EB3B" w:rsidR="003D39A3" w:rsidRPr="00E4002F" w:rsidRDefault="003D39A3" w:rsidP="003D39A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199,</w:t>
            </w:r>
            <w:r w:rsidR="00F0554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298</w:t>
            </w:r>
          </w:p>
        </w:tc>
      </w:tr>
    </w:tbl>
    <w:p w14:paraId="2B742BFD" w14:textId="77777777" w:rsidR="009B4367" w:rsidRPr="00A42949" w:rsidRDefault="009B4367" w:rsidP="00C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right="-590"/>
        <w:rPr>
          <w:rFonts w:ascii="Angsana New" w:hAnsi="Angsana New"/>
          <w:sz w:val="30"/>
          <w:szCs w:val="30"/>
          <w:cs/>
        </w:rPr>
        <w:sectPr w:rsidR="009B4367" w:rsidRPr="00A42949" w:rsidSect="00E91871">
          <w:head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2C851F8" w14:textId="25B767CA" w:rsidR="009B4367" w:rsidRDefault="009B4367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>
        <w:rPr>
          <w:rFonts w:ascii="Angsana New" w:hAnsi="Angsana New"/>
          <w:sz w:val="30"/>
          <w:szCs w:val="30"/>
        </w:rPr>
        <w:t>3</w:t>
      </w:r>
      <w:r w:rsidR="009D0D6C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65016D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46B7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646B7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9FD4E63" w14:textId="77777777" w:rsidR="009B4367" w:rsidRDefault="009B4367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9B4367" w:rsidRPr="00C4398E" w14:paraId="6D400F5E" w14:textId="77777777" w:rsidTr="001B4F34">
        <w:trPr>
          <w:trHeight w:val="272"/>
        </w:trPr>
        <w:tc>
          <w:tcPr>
            <w:tcW w:w="2070" w:type="dxa"/>
          </w:tcPr>
          <w:p w14:paraId="05B52E1F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12B6FC02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10EE9AA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CB03F9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03C30FC1" w14:textId="3FE18E6C" w:rsidR="009B4367" w:rsidRPr="0035297B" w:rsidRDefault="009B4367" w:rsidP="001B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B4367" w:rsidRPr="008733FB" w14:paraId="24F70561" w14:textId="77777777" w:rsidTr="004F36BF">
        <w:trPr>
          <w:trHeight w:val="389"/>
        </w:trPr>
        <w:tc>
          <w:tcPr>
            <w:tcW w:w="2070" w:type="dxa"/>
          </w:tcPr>
          <w:p w14:paraId="4D9A6D9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AE56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4" w:type="dxa"/>
          </w:tcPr>
          <w:p w14:paraId="77EEF542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43CD3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352410D8" w14:textId="4950AF7D" w:rsidR="009B4367" w:rsidRPr="0035297B" w:rsidRDefault="00AA025D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="006501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43A6F6D9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8CE80" w14:textId="77777777" w:rsidR="009B4367" w:rsidRPr="0035297B" w:rsidRDefault="00F22C8C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B4367"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B4367" w:rsidRPr="008733FB" w14:paraId="633A6D8C" w14:textId="77777777" w:rsidTr="004F36BF">
        <w:trPr>
          <w:trHeight w:val="407"/>
        </w:trPr>
        <w:tc>
          <w:tcPr>
            <w:tcW w:w="2070" w:type="dxa"/>
          </w:tcPr>
          <w:p w14:paraId="33961DE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5DB38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8B7C4F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D0B23F9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6F6FD9C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646B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1037F3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3430A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646B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B4367" w:rsidRPr="008733FB" w14:paraId="3DD876E7" w14:textId="77777777" w:rsidTr="004F36BF">
        <w:trPr>
          <w:trHeight w:val="407"/>
        </w:trPr>
        <w:tc>
          <w:tcPr>
            <w:tcW w:w="2070" w:type="dxa"/>
          </w:tcPr>
          <w:p w14:paraId="538984C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795DE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66FD3BB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BE9B68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700D007C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B4367" w:rsidRPr="008733FB" w14:paraId="463746C5" w14:textId="77777777" w:rsidTr="004F36BF">
        <w:tc>
          <w:tcPr>
            <w:tcW w:w="2070" w:type="dxa"/>
          </w:tcPr>
          <w:p w14:paraId="34565E73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70723625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68941782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6CFF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75D6C1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C8CA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C6A4F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367" w:rsidRPr="008733FB" w14:paraId="156FE1D3" w14:textId="77777777" w:rsidTr="00540591">
        <w:trPr>
          <w:trHeight w:val="560"/>
        </w:trPr>
        <w:tc>
          <w:tcPr>
            <w:tcW w:w="2070" w:type="dxa"/>
          </w:tcPr>
          <w:p w14:paraId="51A2D25A" w14:textId="77777777" w:rsidR="0092687F" w:rsidRDefault="009B4367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นิปปอน</w:t>
            </w:r>
            <w:r w:rsidR="0035297B"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</w:p>
          <w:p w14:paraId="570CE850" w14:textId="101C1BBC" w:rsidR="002B7C52" w:rsidRPr="0035297B" w:rsidRDefault="0035297B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25392C1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D402801" w14:textId="294FE3CF" w:rsidR="009B4367" w:rsidRPr="0035297B" w:rsidRDefault="0035297B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414B71C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598B3C" w14:textId="0F23A58B" w:rsidR="009B4367" w:rsidRPr="0035297B" w:rsidRDefault="00EA3C0D" w:rsidP="0054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343F3465" w14:textId="77777777" w:rsidR="009B4367" w:rsidRPr="0035297B" w:rsidRDefault="009B4367" w:rsidP="00540591">
            <w:pPr>
              <w:tabs>
                <w:tab w:val="clear" w:pos="454"/>
                <w:tab w:val="decimal" w:pos="440"/>
              </w:tabs>
              <w:spacing w:line="240" w:lineRule="auto"/>
              <w:ind w:left="103" w:right="-153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C9D7FC" w14:textId="77777777" w:rsidR="009B4367" w:rsidRPr="0035297B" w:rsidRDefault="00AA5C60" w:rsidP="0054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00371820" w14:textId="77777777" w:rsidR="00C02ABA" w:rsidRDefault="00C02ABA" w:rsidP="00C02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CA52724" w14:textId="77777777" w:rsidR="004B2EFB" w:rsidRDefault="004B2EFB" w:rsidP="009F18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F48B1">
        <w:rPr>
          <w:rFonts w:ascii="Angsana New" w:hAnsi="Angsana New" w:hint="cs"/>
          <w:sz w:val="30"/>
          <w:szCs w:val="30"/>
          <w:cs/>
        </w:rPr>
        <w:t>ทั้งหมด</w:t>
      </w:r>
      <w:r w:rsidR="007649D2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</w:t>
      </w:r>
      <w:r w:rsidR="007649D2">
        <w:rPr>
          <w:rFonts w:ascii="Angsana New" w:hAnsi="Angsana New" w:hint="cs"/>
          <w:sz w:val="30"/>
          <w:szCs w:val="30"/>
          <w:cs/>
        </w:rPr>
        <w:t>ไทย</w:t>
      </w:r>
    </w:p>
    <w:p w14:paraId="6B0AF5F6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8ACB17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9DFA69" w14:textId="77777777" w:rsidR="006340FE" w:rsidRDefault="006340FE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6340FE" w:rsidSect="009B4367"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09C6BCE" w14:textId="086C10AE" w:rsidR="00395F76" w:rsidRPr="0050551C" w:rsidRDefault="00455C0E" w:rsidP="00494A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26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7265">
        <w:rPr>
          <w:rFonts w:ascii="Angsana New" w:hAnsi="Angsana New"/>
          <w:b/>
          <w:bCs/>
          <w:sz w:val="30"/>
          <w:szCs w:val="30"/>
        </w:rPr>
        <w:t xml:space="preserve">     </w:t>
      </w:r>
      <w:r w:rsidR="00AE42BC">
        <w:rPr>
          <w:rFonts w:ascii="Angsana New" w:hAnsi="Angsana New"/>
          <w:b/>
          <w:bCs/>
          <w:sz w:val="30"/>
          <w:szCs w:val="30"/>
        </w:rPr>
        <w:t xml:space="preserve"> </w:t>
      </w:r>
      <w:r w:rsidR="007D1585">
        <w:rPr>
          <w:rFonts w:ascii="Angsana New" w:hAnsi="Angsana New"/>
          <w:b/>
          <w:bCs/>
          <w:sz w:val="30"/>
          <w:szCs w:val="30"/>
        </w:rPr>
        <w:t xml:space="preserve">  </w:t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25A8E8F5" w:rsidR="0098013D" w:rsidRDefault="0098013D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6A51E1" w:rsidRPr="007420CC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495086">
        <w:rPr>
          <w:rFonts w:ascii="Angsana New" w:hAnsi="Angsana New" w:hint="cs"/>
          <w:sz w:val="30"/>
          <w:szCs w:val="30"/>
          <w:cs/>
        </w:rPr>
        <w:t>หก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A3C0D">
        <w:rPr>
          <w:rFonts w:ascii="Angsana New" w:hAnsi="Angsana New"/>
          <w:sz w:val="30"/>
          <w:szCs w:val="30"/>
        </w:rPr>
        <w:t>30</w:t>
      </w:r>
      <w:r w:rsidR="00315B77">
        <w:rPr>
          <w:rFonts w:ascii="Angsana New" w:hAnsi="Angsana New"/>
          <w:sz w:val="30"/>
          <w:szCs w:val="30"/>
        </w:rPr>
        <w:t xml:space="preserve"> </w:t>
      </w:r>
      <w:r w:rsidR="0065016D">
        <w:rPr>
          <w:rFonts w:ascii="Angsana New" w:hAnsi="Angsana New" w:hint="cs"/>
          <w:sz w:val="30"/>
          <w:szCs w:val="30"/>
          <w:cs/>
        </w:rPr>
        <w:t>มิถุนายน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315B77">
        <w:rPr>
          <w:rFonts w:ascii="Angsana New" w:hAnsi="Angsana New"/>
          <w:sz w:val="30"/>
          <w:szCs w:val="30"/>
        </w:rPr>
        <w:t xml:space="preserve">2563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591"/>
        <w:gridCol w:w="1620"/>
        <w:gridCol w:w="270"/>
        <w:gridCol w:w="1710"/>
        <w:gridCol w:w="270"/>
        <w:gridCol w:w="1800"/>
        <w:gridCol w:w="272"/>
        <w:gridCol w:w="1620"/>
        <w:gridCol w:w="272"/>
        <w:gridCol w:w="1615"/>
      </w:tblGrid>
      <w:tr w:rsidR="006A51E1" w:rsidRPr="0098013D" w14:paraId="6E198FE6" w14:textId="77777777" w:rsidTr="008602B7">
        <w:trPr>
          <w:tblHeader/>
        </w:trPr>
        <w:tc>
          <w:tcPr>
            <w:tcW w:w="1635" w:type="pct"/>
          </w:tcPr>
          <w:p w14:paraId="3D667F4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hideMark/>
          </w:tcPr>
          <w:p w14:paraId="202CB49C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02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F6102F">
              <w:rPr>
                <w:rFonts w:ascii="Angsana New" w:hAnsi="Angsana New" w:hint="cs"/>
                <w:bCs/>
                <w:sz w:val="30"/>
                <w:szCs w:val="30"/>
                <w:cs/>
              </w:rPr>
              <w:t>นรวม</w:t>
            </w:r>
          </w:p>
        </w:tc>
      </w:tr>
      <w:tr w:rsidR="006A51E1" w:rsidRPr="0098013D" w14:paraId="011C11AC" w14:textId="77777777" w:rsidTr="008D6D86">
        <w:trPr>
          <w:trHeight w:val="1548"/>
          <w:tblHeader/>
        </w:trPr>
        <w:tc>
          <w:tcPr>
            <w:tcW w:w="1635" w:type="pct"/>
          </w:tcPr>
          <w:p w14:paraId="65B2527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  <w:hideMark/>
          </w:tcPr>
          <w:p w14:paraId="0DA7C996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F610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F6102F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610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21EA262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  <w:hideMark/>
          </w:tcPr>
          <w:p w14:paraId="2EC5924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" w:type="pct"/>
            <w:vAlign w:val="bottom"/>
          </w:tcPr>
          <w:p w14:paraId="0CD73844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  <w:hideMark/>
          </w:tcPr>
          <w:p w14:paraId="37963882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7" w:type="pct"/>
            <w:vAlign w:val="bottom"/>
          </w:tcPr>
          <w:p w14:paraId="160F7E5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B6EFE90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7" w:type="pct"/>
          </w:tcPr>
          <w:p w14:paraId="6154A55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bottom"/>
            <w:hideMark/>
          </w:tcPr>
          <w:p w14:paraId="075740E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7FF9DEFF" w:rsidR="006A51E1" w:rsidRPr="00F6102F" w:rsidRDefault="008B3D03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5016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6A51E1" w:rsidRPr="00F610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A51E1" w:rsidRPr="00F6102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A51E1" w:rsidRPr="0098013D" w14:paraId="26A2CB44" w14:textId="77777777" w:rsidTr="008602B7">
        <w:trPr>
          <w:trHeight w:val="218"/>
          <w:tblHeader/>
        </w:trPr>
        <w:tc>
          <w:tcPr>
            <w:tcW w:w="1635" w:type="pct"/>
          </w:tcPr>
          <w:p w14:paraId="2CDE929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vAlign w:val="bottom"/>
          </w:tcPr>
          <w:p w14:paraId="71AA2037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0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1E1" w:rsidRPr="0098013D" w14:paraId="1690AE0C" w14:textId="77777777" w:rsidTr="008D6D86">
        <w:trPr>
          <w:tblHeader/>
        </w:trPr>
        <w:tc>
          <w:tcPr>
            <w:tcW w:w="1635" w:type="pct"/>
            <w:hideMark/>
          </w:tcPr>
          <w:p w14:paraId="4E5CB38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14:paraId="555F9130" w14:textId="77777777" w:rsidR="006A51E1" w:rsidRPr="00F6102F" w:rsidRDefault="0064742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  <w:tc>
          <w:tcPr>
            <w:tcW w:w="96" w:type="pct"/>
          </w:tcPr>
          <w:p w14:paraId="4E51CE28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35EA7B4" w14:textId="6C8A37EE" w:rsidR="006A51E1" w:rsidRPr="00F6102F" w:rsidRDefault="006B2B9D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1546FB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4DC832" w14:textId="743A2C49" w:rsidR="006A51E1" w:rsidRPr="00F6102F" w:rsidRDefault="006B2B9D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605F969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3E036B" w14:textId="736FA47A" w:rsidR="006A51E1" w:rsidRPr="00F6102F" w:rsidRDefault="006B2B9D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6C15E447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EE371C7" w14:textId="1295D922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</w:tr>
      <w:tr w:rsidR="006A51E1" w:rsidRPr="0098013D" w14:paraId="78636232" w14:textId="77777777" w:rsidTr="008D6D86">
        <w:trPr>
          <w:tblHeader/>
        </w:trPr>
        <w:tc>
          <w:tcPr>
            <w:tcW w:w="1635" w:type="pct"/>
            <w:hideMark/>
          </w:tcPr>
          <w:p w14:paraId="4771B22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14:paraId="6FCCCAC0" w14:textId="77777777" w:rsidR="006A51E1" w:rsidRPr="00F6102F" w:rsidRDefault="00397BC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746,79</w:t>
            </w:r>
            <w:r w:rsidR="0065331F" w:rsidRPr="00F610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1E8B0B42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73B9ED8" w14:textId="73947C23" w:rsidR="006A51E1" w:rsidRPr="00F6102F" w:rsidRDefault="006B2B9D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8,767</w:t>
            </w:r>
          </w:p>
        </w:tc>
        <w:tc>
          <w:tcPr>
            <w:tcW w:w="96" w:type="pct"/>
          </w:tcPr>
          <w:p w14:paraId="2549A354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50BA5B6" w14:textId="6E17D95D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(1,245)</w:t>
            </w:r>
          </w:p>
        </w:tc>
        <w:tc>
          <w:tcPr>
            <w:tcW w:w="97" w:type="pct"/>
          </w:tcPr>
          <w:p w14:paraId="7AE0E29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6108BB" w14:textId="3A816B7E" w:rsidR="006A51E1" w:rsidRPr="00F6102F" w:rsidRDefault="006B2B9D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(43,475)</w:t>
            </w:r>
          </w:p>
        </w:tc>
        <w:tc>
          <w:tcPr>
            <w:tcW w:w="97" w:type="pct"/>
          </w:tcPr>
          <w:p w14:paraId="4598B3FE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E3DEABF" w14:textId="6A40BDBA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710,84</w:t>
            </w:r>
            <w:r w:rsidR="00275B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A51E1" w:rsidRPr="0098013D" w14:paraId="07B676D5" w14:textId="77777777" w:rsidTr="008D6D86">
        <w:trPr>
          <w:tblHeader/>
        </w:trPr>
        <w:tc>
          <w:tcPr>
            <w:tcW w:w="1635" w:type="pct"/>
            <w:hideMark/>
          </w:tcPr>
          <w:p w14:paraId="17BB1CF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7" w:type="pct"/>
          </w:tcPr>
          <w:p w14:paraId="0051F7F0" w14:textId="77777777" w:rsidR="006A51E1" w:rsidRPr="00F6102F" w:rsidRDefault="00F951A4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1,968,699</w:t>
            </w:r>
          </w:p>
        </w:tc>
        <w:tc>
          <w:tcPr>
            <w:tcW w:w="96" w:type="pct"/>
          </w:tcPr>
          <w:p w14:paraId="63A15002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E8741CF" w14:textId="5442EEC1" w:rsidR="006A51E1" w:rsidRPr="00F6102F" w:rsidRDefault="006B2B9D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112,933</w:t>
            </w:r>
          </w:p>
        </w:tc>
        <w:tc>
          <w:tcPr>
            <w:tcW w:w="96" w:type="pct"/>
          </w:tcPr>
          <w:p w14:paraId="65F4655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BE0647D" w14:textId="63586301" w:rsidR="006A51E1" w:rsidRPr="00F6102F" w:rsidRDefault="006B2B9D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(3,936)</w:t>
            </w:r>
          </w:p>
        </w:tc>
        <w:tc>
          <w:tcPr>
            <w:tcW w:w="97" w:type="pct"/>
          </w:tcPr>
          <w:p w14:paraId="1A7BFDDB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C68A82" w14:textId="0AD4E691" w:rsidR="006A51E1" w:rsidRPr="00F6102F" w:rsidRDefault="006B2B9D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(246,734)</w:t>
            </w:r>
          </w:p>
        </w:tc>
        <w:tc>
          <w:tcPr>
            <w:tcW w:w="97" w:type="pct"/>
          </w:tcPr>
          <w:p w14:paraId="58BC6FCC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019C564" w14:textId="0DE864E8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1,830,962</w:t>
            </w:r>
          </w:p>
        </w:tc>
      </w:tr>
      <w:tr w:rsidR="006A51E1" w:rsidRPr="0098013D" w14:paraId="38CF34F9" w14:textId="77777777" w:rsidTr="008D6D86">
        <w:trPr>
          <w:tblHeader/>
        </w:trPr>
        <w:tc>
          <w:tcPr>
            <w:tcW w:w="1635" w:type="pct"/>
            <w:hideMark/>
          </w:tcPr>
          <w:p w14:paraId="7DF9734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14:paraId="65C7BFC8" w14:textId="77777777" w:rsidR="006A51E1" w:rsidRPr="00F6102F" w:rsidRDefault="00F951A4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29,85</w:t>
            </w:r>
            <w:r w:rsidR="0065331F" w:rsidRPr="00F610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3B1551F8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BF669AA" w14:textId="2F04E70B" w:rsidR="006A51E1" w:rsidRPr="00F6102F" w:rsidRDefault="006B2B9D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4,540</w:t>
            </w:r>
          </w:p>
        </w:tc>
        <w:tc>
          <w:tcPr>
            <w:tcW w:w="96" w:type="pct"/>
          </w:tcPr>
          <w:p w14:paraId="77407F0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568C23" w14:textId="50DB1061" w:rsidR="006A51E1" w:rsidRPr="00F6102F" w:rsidRDefault="006B2B9D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34AC49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651007" w14:textId="2C879305" w:rsidR="006A51E1" w:rsidRPr="00F6102F" w:rsidRDefault="006B2B9D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(5,647)</w:t>
            </w:r>
          </w:p>
        </w:tc>
        <w:tc>
          <w:tcPr>
            <w:tcW w:w="97" w:type="pct"/>
          </w:tcPr>
          <w:p w14:paraId="5E24BAB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21B9FD3" w14:textId="410B78AF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28,74</w:t>
            </w:r>
            <w:r w:rsidR="00275B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A51E1" w:rsidRPr="0098013D" w14:paraId="7E73E3EE" w14:textId="77777777" w:rsidTr="008D6D86">
        <w:trPr>
          <w:tblHeader/>
        </w:trPr>
        <w:tc>
          <w:tcPr>
            <w:tcW w:w="1635" w:type="pct"/>
            <w:hideMark/>
          </w:tcPr>
          <w:p w14:paraId="00300DB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7" w:type="pct"/>
          </w:tcPr>
          <w:p w14:paraId="4E8A4C51" w14:textId="2040CFA0" w:rsidR="006A51E1" w:rsidRPr="00F6102F" w:rsidRDefault="0040716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16D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96" w:type="pct"/>
          </w:tcPr>
          <w:p w14:paraId="2A9E936C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08A6FDA" w14:textId="6A205448" w:rsidR="006A51E1" w:rsidRPr="00F6102F" w:rsidRDefault="006B2B9D" w:rsidP="008A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9F1BAF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99E551F" w14:textId="7F102C1B" w:rsidR="006A51E1" w:rsidRPr="00F6102F" w:rsidRDefault="006B2B9D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A34538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74ACD9" w14:textId="3A165CAA" w:rsidR="006A51E1" w:rsidRPr="00F6102F" w:rsidRDefault="006B2B9D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</w:t>
            </w:r>
            <w:r w:rsidR="00275B7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2B17B5A8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7A0CA0B" w14:textId="25F56C21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5,047</w:t>
            </w:r>
          </w:p>
        </w:tc>
      </w:tr>
      <w:tr w:rsidR="006A51E1" w:rsidRPr="0098013D" w14:paraId="4AE5E101" w14:textId="77777777" w:rsidTr="008D6D86">
        <w:trPr>
          <w:tblHeader/>
        </w:trPr>
        <w:tc>
          <w:tcPr>
            <w:tcW w:w="1635" w:type="pct"/>
            <w:hideMark/>
          </w:tcPr>
          <w:p w14:paraId="3EFC1CCB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</w:tcPr>
          <w:p w14:paraId="68E970FC" w14:textId="77777777" w:rsidR="006A51E1" w:rsidRPr="00F6102F" w:rsidRDefault="00F951A4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139,087</w:t>
            </w:r>
          </w:p>
        </w:tc>
        <w:tc>
          <w:tcPr>
            <w:tcW w:w="96" w:type="pct"/>
          </w:tcPr>
          <w:p w14:paraId="5EA05A32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8B12A86" w14:textId="5BAF7CE3" w:rsidR="006A51E1" w:rsidRPr="00F6102F" w:rsidRDefault="006B2B9D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149,741</w:t>
            </w:r>
          </w:p>
        </w:tc>
        <w:tc>
          <w:tcPr>
            <w:tcW w:w="96" w:type="pct"/>
          </w:tcPr>
          <w:p w14:paraId="4FB921E8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C56A936" w14:textId="3DA71891" w:rsidR="006A51E1" w:rsidRPr="00F6102F" w:rsidRDefault="006B2B9D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(81,523)</w:t>
            </w:r>
          </w:p>
        </w:tc>
        <w:tc>
          <w:tcPr>
            <w:tcW w:w="97" w:type="pct"/>
          </w:tcPr>
          <w:p w14:paraId="73A62D9E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30FEA8" w14:textId="6A704D8A" w:rsidR="006A51E1" w:rsidRPr="00F6102F" w:rsidRDefault="006B2B9D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7A66166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F37540" w14:textId="72C6BC2C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207,305</w:t>
            </w:r>
          </w:p>
        </w:tc>
      </w:tr>
      <w:tr w:rsidR="006A51E1" w:rsidRPr="0098013D" w14:paraId="65928F22" w14:textId="77777777" w:rsidTr="008D6D86">
        <w:trPr>
          <w:tblHeader/>
        </w:trPr>
        <w:tc>
          <w:tcPr>
            <w:tcW w:w="1635" w:type="pct"/>
            <w:hideMark/>
          </w:tcPr>
          <w:p w14:paraId="6FF5CB8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7" w:type="pct"/>
          </w:tcPr>
          <w:p w14:paraId="438D4CDD" w14:textId="77777777" w:rsidR="006A51E1" w:rsidRPr="00F6102F" w:rsidRDefault="00F951A4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101,216</w:t>
            </w:r>
          </w:p>
        </w:tc>
        <w:tc>
          <w:tcPr>
            <w:tcW w:w="96" w:type="pct"/>
          </w:tcPr>
          <w:p w14:paraId="1ECA7FE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9994437" w14:textId="710E761F" w:rsidR="006A51E1" w:rsidRPr="00F6102F" w:rsidRDefault="006B2B9D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15,295</w:t>
            </w:r>
          </w:p>
        </w:tc>
        <w:tc>
          <w:tcPr>
            <w:tcW w:w="96" w:type="pct"/>
          </w:tcPr>
          <w:p w14:paraId="67DACB8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FBE897A" w14:textId="4E4EA661" w:rsidR="006A51E1" w:rsidRPr="00F6102F" w:rsidRDefault="006B2B9D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(17,537)</w:t>
            </w:r>
          </w:p>
        </w:tc>
        <w:tc>
          <w:tcPr>
            <w:tcW w:w="97" w:type="pct"/>
          </w:tcPr>
          <w:p w14:paraId="5BACF73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9405E5" w14:textId="715B9DBE" w:rsidR="006A51E1" w:rsidRPr="00F6102F" w:rsidRDefault="006B2B9D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6AB2D5A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BBD2CA" w14:textId="71C714BB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98,974</w:t>
            </w:r>
          </w:p>
        </w:tc>
      </w:tr>
      <w:tr w:rsidR="006A51E1" w:rsidRPr="0098013D" w14:paraId="46F9FC3F" w14:textId="77777777" w:rsidTr="008D6D86">
        <w:trPr>
          <w:tblHeader/>
        </w:trPr>
        <w:tc>
          <w:tcPr>
            <w:tcW w:w="1635" w:type="pct"/>
            <w:hideMark/>
          </w:tcPr>
          <w:p w14:paraId="4289FFF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C8C4E" w14:textId="56AAB608" w:rsidR="006A51E1" w:rsidRPr="00F6102F" w:rsidRDefault="0040716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16D">
              <w:rPr>
                <w:rFonts w:ascii="Angsana New" w:hAnsi="Angsana New"/>
                <w:b/>
                <w:bCs/>
                <w:sz w:val="30"/>
                <w:szCs w:val="30"/>
              </w:rPr>
              <w:t>3,589,386</w:t>
            </w:r>
          </w:p>
        </w:tc>
        <w:tc>
          <w:tcPr>
            <w:tcW w:w="96" w:type="pct"/>
          </w:tcPr>
          <w:p w14:paraId="1F0F585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16E898CA" w:rsidR="006A51E1" w:rsidRPr="00F6102F" w:rsidRDefault="006B2B9D" w:rsidP="00EF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291,276</w:t>
            </w:r>
          </w:p>
        </w:tc>
        <w:tc>
          <w:tcPr>
            <w:tcW w:w="96" w:type="pct"/>
          </w:tcPr>
          <w:p w14:paraId="030B7970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4BDCDF4F" w:rsidR="006A51E1" w:rsidRPr="00F6102F" w:rsidRDefault="006B2B9D" w:rsidP="000E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(104,241)</w:t>
            </w:r>
          </w:p>
        </w:tc>
        <w:tc>
          <w:tcPr>
            <w:tcW w:w="97" w:type="pct"/>
          </w:tcPr>
          <w:p w14:paraId="77E7312C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79460E07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(296,772)</w:t>
            </w:r>
          </w:p>
        </w:tc>
        <w:tc>
          <w:tcPr>
            <w:tcW w:w="97" w:type="pct"/>
          </w:tcPr>
          <w:p w14:paraId="3A2D2E5D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5AC5010C" w:rsidR="006A51E1" w:rsidRPr="00F6102F" w:rsidRDefault="006B2B9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3,479,649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3988593C" w:rsidR="0098013D" w:rsidRPr="00F027C7" w:rsidRDefault="008D6D86" w:rsidP="008D6D8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  <w:t xml:space="preserve">  </w:t>
      </w:r>
      <w:r w:rsidRPr="00BE42D0">
        <w:rPr>
          <w:rFonts w:ascii="Angsana New" w:hAnsi="Angsana New" w:hint="cs"/>
          <w:sz w:val="30"/>
          <w:szCs w:val="30"/>
          <w:cs/>
        </w:rPr>
        <w:t>ณ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วันที่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มกราคม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สินทรัพย์ภายใต้สัญญาเช่าการเงิ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BE42D0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ถูกจัดประเภทรายการใหม่เ</w:t>
      </w:r>
      <w:r w:rsidRPr="00BE42D0">
        <w:rPr>
          <w:rFonts w:ascii="Angsana New" w:hAnsi="Angsana New" w:hint="cs"/>
          <w:sz w:val="30"/>
          <w:szCs w:val="30"/>
          <w:cs/>
        </w:rPr>
        <w:t>ป็นสินทรัพย์สิทธิการใช้เป็นจำนวนเงิน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604B7">
        <w:rPr>
          <w:rFonts w:ascii="Angsana New" w:hAnsi="Angsana New"/>
          <w:sz w:val="30"/>
          <w:szCs w:val="30"/>
        </w:rPr>
        <w:t>6.82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494AA9">
          <w:headerReference w:type="default" r:id="rId22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591"/>
        <w:gridCol w:w="1620"/>
        <w:gridCol w:w="270"/>
        <w:gridCol w:w="1710"/>
        <w:gridCol w:w="270"/>
        <w:gridCol w:w="1800"/>
        <w:gridCol w:w="272"/>
        <w:gridCol w:w="1620"/>
        <w:gridCol w:w="272"/>
        <w:gridCol w:w="1615"/>
      </w:tblGrid>
      <w:tr w:rsidR="00685CB5" w:rsidRPr="00071097" w14:paraId="75A9F153" w14:textId="77777777" w:rsidTr="0089537B">
        <w:trPr>
          <w:tblHeader/>
        </w:trPr>
        <w:tc>
          <w:tcPr>
            <w:tcW w:w="1635" w:type="pct"/>
          </w:tcPr>
          <w:p w14:paraId="052335E2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hideMark/>
          </w:tcPr>
          <w:p w14:paraId="32D6CE02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CB5" w:rsidRPr="00071097" w14:paraId="65B81DF0" w14:textId="77777777" w:rsidTr="00E2042F">
        <w:trPr>
          <w:trHeight w:val="1548"/>
          <w:tblHeader/>
        </w:trPr>
        <w:tc>
          <w:tcPr>
            <w:tcW w:w="1635" w:type="pct"/>
          </w:tcPr>
          <w:p w14:paraId="139BEBC0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  <w:hideMark/>
          </w:tcPr>
          <w:p w14:paraId="251BA6BB" w14:textId="77777777" w:rsidR="00685CB5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77777777" w:rsidR="00A84F0B" w:rsidRPr="005223D9" w:rsidRDefault="00A84F0B" w:rsidP="0068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685CB5"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15B77" w:rsidRPr="005223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6A69BBB9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  <w:hideMark/>
          </w:tcPr>
          <w:p w14:paraId="75539E37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" w:type="pct"/>
            <w:vAlign w:val="bottom"/>
          </w:tcPr>
          <w:p w14:paraId="7667B1D0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  <w:hideMark/>
          </w:tcPr>
          <w:p w14:paraId="031D7506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7" w:type="pct"/>
            <w:vAlign w:val="bottom"/>
          </w:tcPr>
          <w:p w14:paraId="6E9F441A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F048E2E" w14:textId="77777777" w:rsidR="00685CB5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7" w:type="pct"/>
          </w:tcPr>
          <w:p w14:paraId="5EAB34C1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bottom"/>
            <w:hideMark/>
          </w:tcPr>
          <w:p w14:paraId="6913B078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 ณ วันที่</w:t>
            </w:r>
          </w:p>
          <w:p w14:paraId="3365DC10" w14:textId="541D9060" w:rsidR="00A84F0B" w:rsidRPr="005223D9" w:rsidRDefault="00981E4A" w:rsidP="0089537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01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315B77"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4F0B" w:rsidRPr="005223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5B77" w:rsidRPr="005223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85CB5" w:rsidRPr="00071097" w14:paraId="27F838C2" w14:textId="77777777" w:rsidTr="0089537B">
        <w:trPr>
          <w:trHeight w:val="218"/>
          <w:tblHeader/>
        </w:trPr>
        <w:tc>
          <w:tcPr>
            <w:tcW w:w="1635" w:type="pct"/>
          </w:tcPr>
          <w:p w14:paraId="63616F01" w14:textId="77777777" w:rsidR="004A5FA7" w:rsidRPr="005223D9" w:rsidRDefault="004A5FA7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vAlign w:val="bottom"/>
          </w:tcPr>
          <w:p w14:paraId="2BEC6C01" w14:textId="77777777" w:rsidR="004A5FA7" w:rsidRPr="005223D9" w:rsidRDefault="004A5FA7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CB5" w:rsidRPr="00071097" w14:paraId="742B2F0C" w14:textId="77777777" w:rsidTr="00E2042F">
        <w:trPr>
          <w:tblHeader/>
        </w:trPr>
        <w:tc>
          <w:tcPr>
            <w:tcW w:w="1635" w:type="pct"/>
            <w:hideMark/>
          </w:tcPr>
          <w:p w14:paraId="78A62E82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14:paraId="1A532EBC" w14:textId="77777777" w:rsidR="008865EF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  <w:tc>
          <w:tcPr>
            <w:tcW w:w="96" w:type="pct"/>
          </w:tcPr>
          <w:p w14:paraId="04349F5E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1D28E0C" w14:textId="1A160525" w:rsidR="008865EF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35A04557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090F27F" w14:textId="1E4A68A8" w:rsidR="008865EF" w:rsidRPr="005223D9" w:rsidRDefault="009F56A8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33B3CE73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03E33A" w14:textId="21400E38" w:rsidR="008865E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430EC8D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EFDE2D" w14:textId="35CBC733" w:rsidR="008865EF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</w:tr>
      <w:tr w:rsidR="00685CB5" w:rsidRPr="00071097" w14:paraId="65631C64" w14:textId="77777777" w:rsidTr="00E2042F">
        <w:trPr>
          <w:tblHeader/>
        </w:trPr>
        <w:tc>
          <w:tcPr>
            <w:tcW w:w="1635" w:type="pct"/>
            <w:hideMark/>
          </w:tcPr>
          <w:p w14:paraId="37B8E33C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14:paraId="4AF242A6" w14:textId="77777777" w:rsidR="008865EF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247,575</w:t>
            </w:r>
          </w:p>
        </w:tc>
        <w:tc>
          <w:tcPr>
            <w:tcW w:w="96" w:type="pct"/>
          </w:tcPr>
          <w:p w14:paraId="4AF3A994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BD735A" w14:textId="59F060E8" w:rsidR="008865EF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2,092</w:t>
            </w:r>
          </w:p>
        </w:tc>
        <w:tc>
          <w:tcPr>
            <w:tcW w:w="96" w:type="pct"/>
          </w:tcPr>
          <w:p w14:paraId="7EFEFC56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7237BBD" w14:textId="2226C701" w:rsidR="008865EF" w:rsidRPr="005223D9" w:rsidRDefault="009F56A8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</w:t>
            </w:r>
            <w:r w:rsidR="00EC68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474EB07D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D59968" w14:textId="37BAFD06" w:rsidR="008865E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(13,117)</w:t>
            </w:r>
          </w:p>
        </w:tc>
        <w:tc>
          <w:tcPr>
            <w:tcW w:w="97" w:type="pct"/>
          </w:tcPr>
          <w:p w14:paraId="0D6AF723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97B0B6" w14:textId="7CF98C2E" w:rsidR="008865EF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235,38</w:t>
            </w:r>
            <w:r w:rsidR="00EC68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85CB5" w:rsidRPr="00071097" w14:paraId="081E1603" w14:textId="77777777" w:rsidTr="00E2042F">
        <w:trPr>
          <w:tblHeader/>
        </w:trPr>
        <w:tc>
          <w:tcPr>
            <w:tcW w:w="1635" w:type="pct"/>
            <w:hideMark/>
          </w:tcPr>
          <w:p w14:paraId="26452636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7" w:type="pct"/>
          </w:tcPr>
          <w:p w14:paraId="45D79F16" w14:textId="77777777" w:rsidR="00A84F0B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600,692</w:t>
            </w:r>
          </w:p>
        </w:tc>
        <w:tc>
          <w:tcPr>
            <w:tcW w:w="96" w:type="pct"/>
          </w:tcPr>
          <w:p w14:paraId="7BFEF50B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F0B8FF8" w14:textId="412725D5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22,006</w:t>
            </w:r>
          </w:p>
        </w:tc>
        <w:tc>
          <w:tcPr>
            <w:tcW w:w="96" w:type="pct"/>
          </w:tcPr>
          <w:p w14:paraId="799F095D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53720C1" w14:textId="0A0BDD57" w:rsidR="00A84F0B" w:rsidRPr="005223D9" w:rsidRDefault="009F56A8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EF08294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CE21E9" w14:textId="0465A966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(74,423)</w:t>
            </w:r>
          </w:p>
        </w:tc>
        <w:tc>
          <w:tcPr>
            <w:tcW w:w="97" w:type="pct"/>
          </w:tcPr>
          <w:p w14:paraId="6DF7BFAF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8186D2" w14:textId="0D05F622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548,27</w:t>
            </w:r>
            <w:r w:rsidR="00226D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85CB5" w:rsidRPr="00071097" w14:paraId="361DD322" w14:textId="77777777" w:rsidTr="00E2042F">
        <w:trPr>
          <w:tblHeader/>
        </w:trPr>
        <w:tc>
          <w:tcPr>
            <w:tcW w:w="1635" w:type="pct"/>
            <w:hideMark/>
          </w:tcPr>
          <w:p w14:paraId="053F1DE7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14:paraId="616ACBDB" w14:textId="77777777" w:rsidR="00A84F0B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96" w:type="pct"/>
          </w:tcPr>
          <w:p w14:paraId="591B7F74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F55864" w14:textId="455A11F2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  <w:tc>
          <w:tcPr>
            <w:tcW w:w="96" w:type="pct"/>
          </w:tcPr>
          <w:p w14:paraId="754CA03C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AC0893" w14:textId="0436FE84" w:rsidR="00A84F0B" w:rsidRPr="005223D9" w:rsidRDefault="009F56A8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3DD19CBC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76AE04" w14:textId="1CC6D782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(2,911)</w:t>
            </w:r>
          </w:p>
        </w:tc>
        <w:tc>
          <w:tcPr>
            <w:tcW w:w="97" w:type="pct"/>
          </w:tcPr>
          <w:p w14:paraId="3CFEA180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86815F" w14:textId="3CF7F3DF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15,03</w:t>
            </w:r>
            <w:r w:rsidR="00226D7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5CB5" w:rsidRPr="00071097" w14:paraId="4012F6EF" w14:textId="77777777" w:rsidTr="00E2042F">
        <w:trPr>
          <w:tblHeader/>
        </w:trPr>
        <w:tc>
          <w:tcPr>
            <w:tcW w:w="1635" w:type="pct"/>
            <w:hideMark/>
          </w:tcPr>
          <w:p w14:paraId="31398CFA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7" w:type="pct"/>
          </w:tcPr>
          <w:p w14:paraId="07E2338E" w14:textId="77777777" w:rsidR="008865EF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96" w:type="pct"/>
          </w:tcPr>
          <w:p w14:paraId="0BE0952C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C77082" w14:textId="2B6F4728" w:rsidR="008865EF" w:rsidRPr="005223D9" w:rsidRDefault="009F56A8" w:rsidP="00BD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1B33F58F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60299F" w14:textId="4CCED25D" w:rsidR="008865EF" w:rsidRPr="005223D9" w:rsidRDefault="009F56A8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B2974DC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74C2F5" w14:textId="4B83DA31" w:rsidR="008865EF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  <w:tc>
          <w:tcPr>
            <w:tcW w:w="97" w:type="pct"/>
          </w:tcPr>
          <w:p w14:paraId="2A682332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81B081B" w14:textId="655F7EC4" w:rsidR="008865EF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6D7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2042F" w:rsidRPr="00071097" w14:paraId="4B51F62B" w14:textId="77777777" w:rsidTr="00E2042F">
        <w:trPr>
          <w:tblHeader/>
        </w:trPr>
        <w:tc>
          <w:tcPr>
            <w:tcW w:w="1635" w:type="pct"/>
            <w:hideMark/>
          </w:tcPr>
          <w:p w14:paraId="329803DE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</w:tcPr>
          <w:p w14:paraId="0CD93BB6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41,074</w:t>
            </w:r>
          </w:p>
        </w:tc>
        <w:tc>
          <w:tcPr>
            <w:tcW w:w="96" w:type="pct"/>
          </w:tcPr>
          <w:p w14:paraId="04D4635A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2F429F1" w14:textId="78B831AB" w:rsidR="00E2042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104,526</w:t>
            </w:r>
          </w:p>
        </w:tc>
        <w:tc>
          <w:tcPr>
            <w:tcW w:w="96" w:type="pct"/>
          </w:tcPr>
          <w:p w14:paraId="4BF9EFDF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E741860" w14:textId="42881910" w:rsidR="00E2042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(23,440)</w:t>
            </w:r>
          </w:p>
        </w:tc>
        <w:tc>
          <w:tcPr>
            <w:tcW w:w="97" w:type="pct"/>
          </w:tcPr>
          <w:p w14:paraId="56D7F6F6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2A1E46" w14:textId="1C565841" w:rsidR="00E2042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8D83448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5A6141" w14:textId="033EA7D5" w:rsidR="00E2042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122,160</w:t>
            </w:r>
          </w:p>
        </w:tc>
      </w:tr>
      <w:tr w:rsidR="00E2042F" w:rsidRPr="00071097" w14:paraId="2EAB6B25" w14:textId="77777777" w:rsidTr="00E2042F">
        <w:trPr>
          <w:tblHeader/>
        </w:trPr>
        <w:tc>
          <w:tcPr>
            <w:tcW w:w="1635" w:type="pct"/>
            <w:hideMark/>
          </w:tcPr>
          <w:p w14:paraId="225DBD9E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7" w:type="pct"/>
          </w:tcPr>
          <w:p w14:paraId="014022C1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13,375</w:t>
            </w:r>
          </w:p>
        </w:tc>
        <w:tc>
          <w:tcPr>
            <w:tcW w:w="96" w:type="pct"/>
          </w:tcPr>
          <w:p w14:paraId="1481FD1D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9D80173" w14:textId="1E983BB3" w:rsidR="00E2042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  <w:tc>
          <w:tcPr>
            <w:tcW w:w="96" w:type="pct"/>
          </w:tcPr>
          <w:p w14:paraId="4EBC7BCB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E60931" w14:textId="5F0654D2" w:rsidR="00E2042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</w:t>
            </w:r>
            <w:r w:rsidR="00EC68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26FB6C9A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821495" w14:textId="37846FE9" w:rsidR="00E2042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75C5A4B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00B1A2" w14:textId="2A109E7D" w:rsidR="00E2042F" w:rsidRPr="005223D9" w:rsidRDefault="009F56A8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</w:t>
            </w:r>
            <w:r w:rsidR="00EC68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685CB5" w:rsidRPr="00071097" w14:paraId="7920C6B8" w14:textId="77777777" w:rsidTr="00E2042F">
        <w:trPr>
          <w:tblHeader/>
        </w:trPr>
        <w:tc>
          <w:tcPr>
            <w:tcW w:w="1635" w:type="pct"/>
            <w:hideMark/>
          </w:tcPr>
          <w:p w14:paraId="013A3560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77777777" w:rsidR="00A84F0B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1,011,827</w:t>
            </w:r>
          </w:p>
        </w:tc>
        <w:tc>
          <w:tcPr>
            <w:tcW w:w="96" w:type="pct"/>
          </w:tcPr>
          <w:p w14:paraId="71F90129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4BF55854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134,268</w:t>
            </w:r>
          </w:p>
        </w:tc>
        <w:tc>
          <w:tcPr>
            <w:tcW w:w="96" w:type="pct"/>
          </w:tcPr>
          <w:p w14:paraId="5A10D74F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02E05B54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(24,78</w:t>
            </w:r>
            <w:r w:rsidR="00EC6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2DF36A5F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2DA2947E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(90,81</w:t>
            </w:r>
            <w:r w:rsidR="00226D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58AC8555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55A59E88" w:rsidR="00A84F0B" w:rsidRPr="005223D9" w:rsidRDefault="009F56A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1,030,501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494AA9">
          <w:headerReference w:type="default" r:id="rId23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5C04A28" w14:textId="22509423" w:rsidR="006A51E1" w:rsidRPr="004E421F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E421F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14:paraId="3CE99C8D" w14:textId="77777777" w:rsidR="006A51E1" w:rsidRPr="003F52ED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80"/>
        <w:gridCol w:w="990"/>
        <w:gridCol w:w="180"/>
        <w:gridCol w:w="990"/>
        <w:gridCol w:w="180"/>
        <w:gridCol w:w="990"/>
        <w:gridCol w:w="182"/>
        <w:gridCol w:w="988"/>
        <w:gridCol w:w="180"/>
        <w:gridCol w:w="990"/>
        <w:gridCol w:w="180"/>
        <w:gridCol w:w="990"/>
      </w:tblGrid>
      <w:tr w:rsidR="00BD6346" w:rsidRPr="004E421F" w14:paraId="332BAE0D" w14:textId="77777777" w:rsidTr="00BD6346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692793A7" w14:textId="77777777" w:rsidR="00BD6346" w:rsidRPr="004E421F" w:rsidRDefault="00BD63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5863FB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100066C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2" w:type="dxa"/>
          </w:tcPr>
          <w:p w14:paraId="7A72DA65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328" w:type="dxa"/>
            <w:gridSpan w:val="5"/>
            <w:hideMark/>
          </w:tcPr>
          <w:p w14:paraId="23313E31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D6346" w:rsidRPr="004E421F" w14:paraId="2C1FA717" w14:textId="77777777" w:rsidTr="00BD6346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2DC0F0CE" w14:textId="77777777" w:rsidR="00BD6346" w:rsidRPr="004E421F" w:rsidRDefault="00BD63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4E42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DE2DEA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383D7D9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  <w:r w:rsidRPr="004E421F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FC885B" w14:textId="77777777" w:rsidR="00BD6346" w:rsidRPr="004E421F" w:rsidRDefault="00BD63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A07F3D0" w14:textId="77777777" w:rsidR="00BD6346" w:rsidRPr="004E421F" w:rsidRDefault="00BD634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E21237E" w14:textId="77777777" w:rsidR="00BD6346" w:rsidRPr="004E421F" w:rsidRDefault="00BD63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85B63B4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2" w:type="dxa"/>
          </w:tcPr>
          <w:p w14:paraId="050CBC7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8" w:type="dxa"/>
            <w:hideMark/>
          </w:tcPr>
          <w:p w14:paraId="54A622E7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  <w:r w:rsidRPr="004E421F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0495C85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0132A173" w14:textId="77777777" w:rsidR="00BD6346" w:rsidRPr="004E421F" w:rsidRDefault="00BD634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E6859F9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54506AD7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D6346" w:rsidRPr="004E421F" w14:paraId="610F904C" w14:textId="77777777" w:rsidTr="00BD6346">
        <w:trPr>
          <w:trHeight w:val="20"/>
          <w:tblHeader/>
        </w:trPr>
        <w:tc>
          <w:tcPr>
            <w:tcW w:w="2250" w:type="dxa"/>
          </w:tcPr>
          <w:p w14:paraId="5559EB94" w14:textId="77777777" w:rsidR="00BD6346" w:rsidRPr="004E421F" w:rsidRDefault="00BD63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5AF7EE1" w14:textId="77777777" w:rsidR="00BD6346" w:rsidRPr="004E421F" w:rsidRDefault="00BD63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68A37014" w14:textId="77777777" w:rsidR="00BD6346" w:rsidRPr="004E421F" w:rsidRDefault="00BD63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D6A7B" w:rsidRPr="004E421F" w14:paraId="5553CEA0" w14:textId="77777777" w:rsidTr="00BD6346">
        <w:trPr>
          <w:trHeight w:val="20"/>
        </w:trPr>
        <w:tc>
          <w:tcPr>
            <w:tcW w:w="2250" w:type="dxa"/>
            <w:hideMark/>
          </w:tcPr>
          <w:p w14:paraId="2D1F9611" w14:textId="77777777" w:rsidR="007D6A7B" w:rsidRPr="004E421F" w:rsidRDefault="007D6A7B" w:rsidP="007D6A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E421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4E421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E421F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4E421F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FCCD794" w14:textId="77777777" w:rsidR="007D6A7B" w:rsidRPr="004E421F" w:rsidRDefault="007D6A7B" w:rsidP="007D6A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71497" w14:textId="098A5A47" w:rsidR="007D6A7B" w:rsidRPr="004E421F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decimal" w:pos="1181"/>
              </w:tabs>
              <w:ind w:right="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  <w:tc>
          <w:tcPr>
            <w:tcW w:w="180" w:type="dxa"/>
          </w:tcPr>
          <w:p w14:paraId="535DDE2A" w14:textId="77777777" w:rsidR="007D6A7B" w:rsidRPr="004E421F" w:rsidRDefault="007D6A7B" w:rsidP="007D6A7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0CE05" w14:textId="1BB613D6" w:rsidR="007D6A7B" w:rsidRPr="004E421F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right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716D">
              <w:rPr>
                <w:rFonts w:ascii="Angsana New" w:hAnsi="Angsana New"/>
                <w:sz w:val="30"/>
                <w:szCs w:val="30"/>
              </w:rPr>
              <w:t>30,792</w:t>
            </w:r>
          </w:p>
        </w:tc>
        <w:tc>
          <w:tcPr>
            <w:tcW w:w="180" w:type="dxa"/>
          </w:tcPr>
          <w:p w14:paraId="2C8C6AB6" w14:textId="77777777" w:rsidR="007D6A7B" w:rsidRPr="007D6A7B" w:rsidRDefault="007D6A7B" w:rsidP="007D6A7B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1E69A3E" w14:textId="3323BB81" w:rsidR="007D6A7B" w:rsidRPr="007D6A7B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right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A7B">
              <w:rPr>
                <w:rFonts w:ascii="Angsana New" w:hAnsi="Angsana New"/>
                <w:sz w:val="30"/>
                <w:szCs w:val="30"/>
              </w:rPr>
              <w:t>32,056</w:t>
            </w:r>
          </w:p>
        </w:tc>
        <w:tc>
          <w:tcPr>
            <w:tcW w:w="182" w:type="dxa"/>
          </w:tcPr>
          <w:p w14:paraId="26B7F300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79F1FC7F" w14:textId="7CDD17A1" w:rsidR="007D6A7B" w:rsidRPr="004E421F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left" w:pos="55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53708880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F3173CA" w14:textId="48E07E8A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A7B">
              <w:rPr>
                <w:rFonts w:ascii="Angsana New" w:hAnsi="Angsana New"/>
                <w:sz w:val="30"/>
                <w:szCs w:val="30"/>
                <w:lang w:val="en-US" w:bidi="th-TH"/>
              </w:rPr>
              <w:t>8,319</w:t>
            </w:r>
          </w:p>
        </w:tc>
        <w:tc>
          <w:tcPr>
            <w:tcW w:w="180" w:type="dxa"/>
          </w:tcPr>
          <w:p w14:paraId="4733C554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8260328" w14:textId="67634222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A7B">
              <w:rPr>
                <w:rFonts w:ascii="Angsana New" w:hAnsi="Angsana New"/>
                <w:sz w:val="30"/>
                <w:szCs w:val="30"/>
                <w:lang w:val="en-US" w:bidi="th-TH"/>
              </w:rPr>
              <w:t>8,319</w:t>
            </w:r>
          </w:p>
        </w:tc>
      </w:tr>
      <w:tr w:rsidR="007D6A7B" w:rsidRPr="004E421F" w14:paraId="53CAE1D5" w14:textId="77777777" w:rsidTr="00BD6346">
        <w:trPr>
          <w:trHeight w:val="20"/>
        </w:trPr>
        <w:tc>
          <w:tcPr>
            <w:tcW w:w="2250" w:type="dxa"/>
            <w:hideMark/>
          </w:tcPr>
          <w:p w14:paraId="0B2AB9B4" w14:textId="77777777" w:rsidR="007D6A7B" w:rsidRPr="004E421F" w:rsidRDefault="007D6A7B" w:rsidP="007D6A7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0122DF3F" w14:textId="77777777" w:rsidR="007D6A7B" w:rsidRPr="004E421F" w:rsidRDefault="007D6A7B" w:rsidP="007D6A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B37D9" w14:textId="2816F887" w:rsidR="007D6A7B" w:rsidRPr="004E421F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FA5002" w14:textId="77777777" w:rsidR="007D6A7B" w:rsidRPr="007D6A7B" w:rsidRDefault="007D6A7B" w:rsidP="007D6A7B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ADC2957" w14:textId="5729C96D" w:rsidR="007D6A7B" w:rsidRPr="004E421F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decimal" w:pos="1181"/>
              </w:tabs>
              <w:ind w:right="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5,606</w:t>
            </w:r>
          </w:p>
        </w:tc>
        <w:tc>
          <w:tcPr>
            <w:tcW w:w="180" w:type="dxa"/>
          </w:tcPr>
          <w:p w14:paraId="2B2AD136" w14:textId="77777777" w:rsidR="007D6A7B" w:rsidRPr="007D6A7B" w:rsidRDefault="007D6A7B" w:rsidP="007D6A7B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4A8DFF5" w14:textId="792139AE" w:rsidR="007D6A7B" w:rsidRPr="007D6A7B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A7B">
              <w:rPr>
                <w:rFonts w:ascii="Angsana New" w:hAnsi="Angsana New"/>
                <w:sz w:val="30"/>
                <w:szCs w:val="30"/>
              </w:rPr>
              <w:t>5,606</w:t>
            </w:r>
          </w:p>
        </w:tc>
        <w:tc>
          <w:tcPr>
            <w:tcW w:w="182" w:type="dxa"/>
          </w:tcPr>
          <w:p w14:paraId="7DA47D96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2A72DD8D" w14:textId="7440C763" w:rsidR="007D6A7B" w:rsidRPr="007D6A7B" w:rsidRDefault="007D6A7B" w:rsidP="007D6A7B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A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AA4005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566B279" w14:textId="6B6E5D28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A7B">
              <w:rPr>
                <w:rFonts w:ascii="Angsana New" w:hAnsi="Angsana New"/>
                <w:sz w:val="30"/>
                <w:szCs w:val="30"/>
                <w:lang w:val="en-US" w:bidi="th-TH"/>
              </w:rPr>
              <w:t>5,606</w:t>
            </w:r>
          </w:p>
        </w:tc>
        <w:tc>
          <w:tcPr>
            <w:tcW w:w="180" w:type="dxa"/>
          </w:tcPr>
          <w:p w14:paraId="4FD97757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4C424F6" w14:textId="03F8AFFC" w:rsidR="007D6A7B" w:rsidRPr="007D6A7B" w:rsidRDefault="007D6A7B" w:rsidP="00A313A4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A7B">
              <w:rPr>
                <w:rFonts w:ascii="Angsana New" w:hAnsi="Angsana New"/>
                <w:sz w:val="30"/>
                <w:szCs w:val="30"/>
                <w:lang w:val="en-US" w:bidi="th-TH"/>
              </w:rPr>
              <w:t>5,606</w:t>
            </w:r>
          </w:p>
        </w:tc>
      </w:tr>
      <w:tr w:rsidR="007D6A7B" w:rsidRPr="004E421F" w14:paraId="0EF94B2D" w14:textId="77777777" w:rsidTr="00BD6346">
        <w:trPr>
          <w:trHeight w:val="20"/>
        </w:trPr>
        <w:tc>
          <w:tcPr>
            <w:tcW w:w="2250" w:type="dxa"/>
            <w:hideMark/>
          </w:tcPr>
          <w:p w14:paraId="29469ADF" w14:textId="77777777" w:rsidR="007D6A7B" w:rsidRPr="004E421F" w:rsidRDefault="007D6A7B" w:rsidP="007D6A7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4E421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14B02578" w14:textId="77777777" w:rsidR="007D6A7B" w:rsidRPr="004E421F" w:rsidRDefault="007D6A7B" w:rsidP="007D6A7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A38DF" w14:textId="0BCF59FB" w:rsidR="007D6A7B" w:rsidRPr="004E421F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(584)</w:t>
            </w:r>
          </w:p>
        </w:tc>
        <w:tc>
          <w:tcPr>
            <w:tcW w:w="180" w:type="dxa"/>
          </w:tcPr>
          <w:p w14:paraId="6B849967" w14:textId="77777777" w:rsidR="007D6A7B" w:rsidRPr="007D6A7B" w:rsidRDefault="007D6A7B" w:rsidP="007D6A7B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DEED1" w14:textId="168642CE" w:rsidR="007D6A7B" w:rsidRPr="004E421F" w:rsidRDefault="00EE3B2E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(7,485)</w:t>
            </w:r>
          </w:p>
        </w:tc>
        <w:tc>
          <w:tcPr>
            <w:tcW w:w="180" w:type="dxa"/>
          </w:tcPr>
          <w:p w14:paraId="20BF9F12" w14:textId="77777777" w:rsidR="007D6A7B" w:rsidRPr="007D6A7B" w:rsidRDefault="007D6A7B" w:rsidP="007D6A7B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63287" w14:textId="53C1761E" w:rsidR="007D6A7B" w:rsidRPr="007D6A7B" w:rsidRDefault="00EE3B2E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(8,069)</w:t>
            </w:r>
          </w:p>
        </w:tc>
        <w:tc>
          <w:tcPr>
            <w:tcW w:w="182" w:type="dxa"/>
          </w:tcPr>
          <w:p w14:paraId="0A0D5FB4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D3D34" w14:textId="691A577A" w:rsidR="007D6A7B" w:rsidRPr="004E421F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left" w:pos="55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02C1D24E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DA8B7" w14:textId="38B0D184" w:rsidR="007D6A7B" w:rsidRPr="007D6A7B" w:rsidRDefault="007D6A7B" w:rsidP="00A313A4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(2,68</w:t>
            </w:r>
            <w:r w:rsidR="008F026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2E5F09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08B9F" w14:textId="4AB94BA8" w:rsidR="007D6A7B" w:rsidRPr="007D6A7B" w:rsidRDefault="007D6A7B" w:rsidP="00A313A4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(2,68</w:t>
            </w:r>
            <w:r w:rsidR="008F026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6A7B" w14:paraId="194CF07B" w14:textId="77777777" w:rsidTr="00BD6346">
        <w:trPr>
          <w:trHeight w:val="20"/>
        </w:trPr>
        <w:tc>
          <w:tcPr>
            <w:tcW w:w="2250" w:type="dxa"/>
            <w:vAlign w:val="bottom"/>
            <w:hideMark/>
          </w:tcPr>
          <w:p w14:paraId="0CC5B878" w14:textId="48E6280E" w:rsidR="007D6A7B" w:rsidRPr="004E421F" w:rsidRDefault="007D6A7B" w:rsidP="007D6A7B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8429323" w14:textId="77777777" w:rsidR="007D6A7B" w:rsidRPr="006A51E1" w:rsidRDefault="007D6A7B" w:rsidP="007D6A7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135A64" w14:textId="235CB752" w:rsidR="007D6A7B" w:rsidRPr="007D6A7B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A7B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180" w:type="dxa"/>
          </w:tcPr>
          <w:p w14:paraId="7A7F7C66" w14:textId="77777777" w:rsidR="007D6A7B" w:rsidRPr="007D6A7B" w:rsidRDefault="007D6A7B" w:rsidP="007D6A7B">
            <w:pPr>
              <w:pStyle w:val="acctfourfigures"/>
              <w:tabs>
                <w:tab w:val="decimal" w:pos="192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45F9A" w14:textId="6DC8C39A" w:rsidR="007D6A7B" w:rsidRPr="007D6A7B" w:rsidRDefault="00EE3B2E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decimal" w:pos="1181"/>
              </w:tabs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28,913</w:t>
            </w:r>
          </w:p>
        </w:tc>
        <w:tc>
          <w:tcPr>
            <w:tcW w:w="180" w:type="dxa"/>
          </w:tcPr>
          <w:p w14:paraId="796444E0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B32C7B" w14:textId="7CDF90C0" w:rsidR="007D6A7B" w:rsidRPr="007D6A7B" w:rsidRDefault="00564761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29,593</w:t>
            </w:r>
          </w:p>
        </w:tc>
        <w:tc>
          <w:tcPr>
            <w:tcW w:w="182" w:type="dxa"/>
          </w:tcPr>
          <w:p w14:paraId="72BE1BC2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BE0B5" w14:textId="1227713D" w:rsidR="007D6A7B" w:rsidRPr="007D6A7B" w:rsidRDefault="007D6A7B" w:rsidP="007D6A7B">
            <w:pPr>
              <w:pStyle w:val="acctfourfigures"/>
              <w:tabs>
                <w:tab w:val="clear" w:pos="765"/>
                <w:tab w:val="decimal" w:pos="456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D6A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2843B7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A93A7" w14:textId="2E6C1F8A" w:rsidR="007D6A7B" w:rsidRPr="007D6A7B" w:rsidRDefault="007D6A7B" w:rsidP="00A313A4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6A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11,242</w:t>
            </w:r>
          </w:p>
        </w:tc>
        <w:tc>
          <w:tcPr>
            <w:tcW w:w="180" w:type="dxa"/>
          </w:tcPr>
          <w:p w14:paraId="05BF6C27" w14:textId="77777777" w:rsidR="007D6A7B" w:rsidRPr="007D6A7B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B8A9" w14:textId="0B210497" w:rsidR="007D6A7B" w:rsidRPr="007D6A7B" w:rsidRDefault="007D6A7B" w:rsidP="00A313A4">
            <w:pPr>
              <w:pStyle w:val="acctfourfigures"/>
              <w:tabs>
                <w:tab w:val="clear" w:pos="765"/>
                <w:tab w:val="decimal" w:pos="192"/>
                <w:tab w:val="decimal" w:pos="82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6A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11,242</w:t>
            </w:r>
          </w:p>
        </w:tc>
      </w:tr>
    </w:tbl>
    <w:p w14:paraId="37B2644B" w14:textId="77777777" w:rsidR="006A51E1" w:rsidRPr="003F52ED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BE6145" w14:textId="73441B06" w:rsidR="00E110D3" w:rsidRDefault="00455C0E" w:rsidP="0065463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110D3" w:rsidRPr="00023E7F">
        <w:rPr>
          <w:rFonts w:ascii="Angsana New" w:hAnsi="Angsana New"/>
          <w:b/>
          <w:bCs/>
          <w:sz w:val="30"/>
          <w:szCs w:val="30"/>
        </w:rPr>
        <w:tab/>
      </w:r>
      <w:r w:rsidR="00E110D3" w:rsidRPr="0066450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6CDAC8B" w14:textId="6B61119B" w:rsidR="00BC763B" w:rsidRDefault="00BC763B" w:rsidP="008068C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4"/>
        <w:gridCol w:w="236"/>
        <w:gridCol w:w="1268"/>
        <w:gridCol w:w="236"/>
        <w:gridCol w:w="10"/>
        <w:gridCol w:w="1036"/>
        <w:gridCol w:w="270"/>
        <w:gridCol w:w="1187"/>
      </w:tblGrid>
      <w:tr w:rsidR="00BC763B" w:rsidRPr="00C664CA" w14:paraId="24352CF2" w14:textId="77777777" w:rsidTr="00640A06">
        <w:trPr>
          <w:tblHeader/>
        </w:trPr>
        <w:tc>
          <w:tcPr>
            <w:tcW w:w="3780" w:type="dxa"/>
          </w:tcPr>
          <w:p w14:paraId="556F4BC6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2768" w:type="dxa"/>
            <w:gridSpan w:val="3"/>
          </w:tcPr>
          <w:p w14:paraId="29BADCF9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00BC0178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3" w:type="dxa"/>
            <w:gridSpan w:val="3"/>
          </w:tcPr>
          <w:p w14:paraId="4791173C" w14:textId="77777777" w:rsidR="00BC763B" w:rsidRPr="00C664CA" w:rsidRDefault="00BC763B" w:rsidP="001E5EAB">
            <w:pPr>
              <w:pStyle w:val="Heading7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E5645" w:rsidRPr="00C664CA" w14:paraId="4EAE7934" w14:textId="77777777" w:rsidTr="00640A06">
        <w:trPr>
          <w:tblHeader/>
        </w:trPr>
        <w:tc>
          <w:tcPr>
            <w:tcW w:w="3780" w:type="dxa"/>
          </w:tcPr>
          <w:p w14:paraId="2709FE2E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4" w:type="dxa"/>
          </w:tcPr>
          <w:p w14:paraId="45690261" w14:textId="2440EF1F" w:rsidR="000E5645" w:rsidRPr="00BC763B" w:rsidRDefault="00EA3C0D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688D0AA5" w14:textId="77777777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5DE39C1" w14:textId="6AE96E98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63B">
              <w:rPr>
                <w:rFonts w:ascii="Angsana New" w:hAnsi="Angsana New"/>
                <w:sz w:val="30"/>
                <w:szCs w:val="30"/>
              </w:rPr>
              <w:t>31</w:t>
            </w: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6" w:type="dxa"/>
            <w:gridSpan w:val="2"/>
          </w:tcPr>
          <w:p w14:paraId="395A6479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14:paraId="5BCD5B1C" w14:textId="46D63980" w:rsidR="000E5645" w:rsidRPr="00C664CA" w:rsidRDefault="00EA3C0D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02D2340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AE458A" w14:textId="3FAE0A53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C763B">
              <w:rPr>
                <w:rFonts w:ascii="Angsana New" w:hAnsi="Angsana New"/>
                <w:sz w:val="30"/>
                <w:szCs w:val="30"/>
              </w:rPr>
              <w:t>31</w:t>
            </w: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5645" w:rsidRPr="00C664CA" w14:paraId="1E9B34B0" w14:textId="77777777" w:rsidTr="00640A06">
        <w:trPr>
          <w:tblHeader/>
        </w:trPr>
        <w:tc>
          <w:tcPr>
            <w:tcW w:w="3780" w:type="dxa"/>
          </w:tcPr>
          <w:p w14:paraId="166C90F7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4" w:type="dxa"/>
          </w:tcPr>
          <w:p w14:paraId="5E021BBC" w14:textId="5FAD2705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1EEEA7E" w14:textId="77777777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5A6AC88" w14:textId="74042F09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C76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gridSpan w:val="2"/>
          </w:tcPr>
          <w:p w14:paraId="36359F32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14:paraId="42290713" w14:textId="05A74360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012970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369F76BE" w14:textId="2554EDA1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C763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E5645" w:rsidRPr="00C664CA" w14:paraId="77BCD241" w14:textId="77777777" w:rsidTr="00640A06">
        <w:trPr>
          <w:tblHeader/>
        </w:trPr>
        <w:tc>
          <w:tcPr>
            <w:tcW w:w="3780" w:type="dxa"/>
          </w:tcPr>
          <w:p w14:paraId="4340F95D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5507" w:type="dxa"/>
            <w:gridSpan w:val="8"/>
          </w:tcPr>
          <w:p w14:paraId="2EAB2BD2" w14:textId="77777777" w:rsidR="000E5645" w:rsidRPr="00C664CA" w:rsidRDefault="000E5645" w:rsidP="000E5645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E5645" w:rsidRPr="00C664CA" w14:paraId="3846933E" w14:textId="77777777" w:rsidTr="00640A06">
        <w:tc>
          <w:tcPr>
            <w:tcW w:w="3780" w:type="dxa"/>
          </w:tcPr>
          <w:p w14:paraId="2AC3E8BA" w14:textId="01617AA3" w:rsidR="000E5645" w:rsidRPr="00640A06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0A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เงินเบิกเกินบัญชีส่วนที่มีหลักประกัน</w:t>
            </w:r>
          </w:p>
        </w:tc>
        <w:tc>
          <w:tcPr>
            <w:tcW w:w="1264" w:type="dxa"/>
          </w:tcPr>
          <w:p w14:paraId="38C3E6E3" w14:textId="02A9DE5E" w:rsidR="000E5645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7D5899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39BCC005" w14:textId="5F932E7F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36" w:type="dxa"/>
          </w:tcPr>
          <w:p w14:paraId="191F62E0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6420E3CB" w14:textId="38E1DBD0" w:rsidR="000E5645" w:rsidRPr="00C664CA" w:rsidRDefault="00D7183C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CFDA55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2CF7C4D3" w14:textId="603A8141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645" w:rsidRPr="00C664CA" w14:paraId="409D31FC" w14:textId="77777777" w:rsidTr="00640A06">
        <w:tc>
          <w:tcPr>
            <w:tcW w:w="3780" w:type="dxa"/>
          </w:tcPr>
          <w:p w14:paraId="068B7B08" w14:textId="77777777" w:rsidR="000E5645" w:rsidRPr="0048364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4" w:type="dxa"/>
          </w:tcPr>
          <w:p w14:paraId="2FFB9CA7" w14:textId="77777777" w:rsidR="000E564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575BA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66725036" w14:textId="77777777" w:rsidR="000E564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C1A2F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16054C80" w14:textId="77777777" w:rsidR="000E564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492A7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1B8B0DCD" w14:textId="77777777" w:rsidR="000E564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497" w:rsidRPr="00C664CA" w14:paraId="59CCC9B2" w14:textId="77777777" w:rsidTr="00640A06">
        <w:tc>
          <w:tcPr>
            <w:tcW w:w="3780" w:type="dxa"/>
            <w:vAlign w:val="bottom"/>
          </w:tcPr>
          <w:p w14:paraId="69937972" w14:textId="29B3E787" w:rsidR="00D91497" w:rsidRPr="00640A06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40A0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</w:tcPr>
          <w:p w14:paraId="59A6EFA4" w14:textId="5ECE56BC" w:rsidR="00D91497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18,625</w:t>
            </w:r>
          </w:p>
        </w:tc>
        <w:tc>
          <w:tcPr>
            <w:tcW w:w="236" w:type="dxa"/>
          </w:tcPr>
          <w:p w14:paraId="74444FA0" w14:textId="77777777" w:rsidR="00D91497" w:rsidRPr="00C664CA" w:rsidRDefault="00D91497" w:rsidP="00D91497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7BAFA049" w14:textId="7FE2FED5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74,87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BA517C5" w14:textId="77777777" w:rsidR="00D91497" w:rsidRPr="00C664CA" w:rsidRDefault="00D91497" w:rsidP="00D91497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278D8ECD" w14:textId="4BBA839E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AC04B8" w14:textId="77777777" w:rsidR="00D91497" w:rsidRPr="00C664CA" w:rsidRDefault="00D91497" w:rsidP="00D91497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6E3DF429" w14:textId="1B776C0E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497" w:rsidRPr="00C664CA" w14:paraId="1FDF95AF" w14:textId="77777777" w:rsidTr="00640A06">
        <w:tc>
          <w:tcPr>
            <w:tcW w:w="3780" w:type="dxa"/>
            <w:vAlign w:val="bottom"/>
          </w:tcPr>
          <w:p w14:paraId="206294CC" w14:textId="454C28BD" w:rsidR="00D91497" w:rsidRPr="00483640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4" w:type="dxa"/>
          </w:tcPr>
          <w:p w14:paraId="00F31581" w14:textId="77777777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88C9C9B" w14:textId="77777777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8" w:type="dxa"/>
          </w:tcPr>
          <w:p w14:paraId="15609644" w14:textId="77777777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5717746" w14:textId="77777777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5CF97BFA" w14:textId="77777777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A16092C" w14:textId="77777777" w:rsidR="00D91497" w:rsidRPr="00C664CA" w:rsidRDefault="00D91497" w:rsidP="00D91497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ind w:left="-108"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187" w:type="dxa"/>
            <w:vAlign w:val="bottom"/>
          </w:tcPr>
          <w:p w14:paraId="6A6AD7A4" w14:textId="77777777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91497" w:rsidRPr="00C664CA" w14:paraId="267BFA6B" w14:textId="77777777" w:rsidTr="00A7571F">
        <w:tc>
          <w:tcPr>
            <w:tcW w:w="3780" w:type="dxa"/>
            <w:vAlign w:val="bottom"/>
          </w:tcPr>
          <w:p w14:paraId="5F7E0BA7" w14:textId="0372697D" w:rsidR="00D91497" w:rsidRPr="00640A06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40A0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191DE89" w14:textId="0D7BA7E6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161,016</w:t>
            </w:r>
          </w:p>
        </w:tc>
        <w:tc>
          <w:tcPr>
            <w:tcW w:w="236" w:type="dxa"/>
          </w:tcPr>
          <w:p w14:paraId="5412F194" w14:textId="77777777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5CAA35D" w14:textId="2546FC30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36" w:type="dxa"/>
            <w:vAlign w:val="bottom"/>
          </w:tcPr>
          <w:p w14:paraId="79EA21F7" w14:textId="77777777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tcBorders>
              <w:bottom w:val="single" w:sz="4" w:space="0" w:color="auto"/>
            </w:tcBorders>
          </w:tcPr>
          <w:p w14:paraId="2625F240" w14:textId="650B5083" w:rsidR="00D91497" w:rsidRPr="00C664CA" w:rsidRDefault="00D91497" w:rsidP="00D914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116,975</w:t>
            </w:r>
          </w:p>
        </w:tc>
        <w:tc>
          <w:tcPr>
            <w:tcW w:w="270" w:type="dxa"/>
          </w:tcPr>
          <w:p w14:paraId="18CB3BEC" w14:textId="77777777" w:rsidR="00D91497" w:rsidRPr="00C664CA" w:rsidRDefault="00D91497" w:rsidP="00D91497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7C688D4" w14:textId="35C6EB02" w:rsidR="00D91497" w:rsidRPr="00C664CA" w:rsidRDefault="00D91497" w:rsidP="00D914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</w:tr>
      <w:tr w:rsidR="00D91497" w:rsidRPr="00C664CA" w14:paraId="018BDE55" w14:textId="77777777" w:rsidTr="00A7571F">
        <w:tc>
          <w:tcPr>
            <w:tcW w:w="3780" w:type="dxa"/>
          </w:tcPr>
          <w:p w14:paraId="663399F8" w14:textId="2D8026CB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4A6B2EE" w14:textId="134B9695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179,641</w:t>
            </w:r>
          </w:p>
        </w:tc>
        <w:tc>
          <w:tcPr>
            <w:tcW w:w="236" w:type="dxa"/>
          </w:tcPr>
          <w:p w14:paraId="6A2B4D9E" w14:textId="77777777" w:rsidR="00D91497" w:rsidRPr="00C664CA" w:rsidRDefault="00D91497" w:rsidP="00D91497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A4D9B97" w14:textId="54135772" w:rsidR="00D91497" w:rsidRPr="00C664CA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36" w:type="dxa"/>
          </w:tcPr>
          <w:p w14:paraId="2E56A6A1" w14:textId="77777777" w:rsidR="00D91497" w:rsidRPr="00C664CA" w:rsidRDefault="00D91497" w:rsidP="00D91497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433FDC" w14:textId="3074ABA9" w:rsidR="00D91497" w:rsidRPr="00230FF0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116,975</w:t>
            </w:r>
          </w:p>
        </w:tc>
        <w:tc>
          <w:tcPr>
            <w:tcW w:w="270" w:type="dxa"/>
          </w:tcPr>
          <w:p w14:paraId="27F5BECE" w14:textId="77777777" w:rsidR="00D91497" w:rsidRPr="00230FF0" w:rsidRDefault="00D91497" w:rsidP="00D91497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19A59D2F" w14:textId="580E7D05" w:rsidR="00D91497" w:rsidRPr="00230FF0" w:rsidRDefault="00D91497" w:rsidP="00D9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0FF0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</w:tr>
    </w:tbl>
    <w:p w14:paraId="15FA6285" w14:textId="460C2D0A" w:rsidR="00230FF0" w:rsidRDefault="00230FF0" w:rsidP="008068C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8C008" w14:textId="77777777" w:rsidR="00230FF0" w:rsidRDefault="00230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32E590E" w14:textId="621B737F" w:rsidR="00AF42F5" w:rsidRDefault="00AF42F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95C1E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หนี้สินที่มีภาระดอกเบี้ยแส</w:t>
      </w:r>
      <w:r w:rsidR="0022030D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Pr="00795C1E">
        <w:rPr>
          <w:rFonts w:ascii="Angsana New" w:hAnsi="Angsana New"/>
          <w:spacing w:val="-2"/>
          <w:sz w:val="30"/>
          <w:szCs w:val="30"/>
          <w:cs/>
        </w:rPr>
        <w:t>งตามระยะเวลาครบกำหนดการจ่ายชำระได้ดังนี้</w:t>
      </w:r>
    </w:p>
    <w:p w14:paraId="441B3D6F" w14:textId="77777777" w:rsidR="00465CC9" w:rsidRPr="007D7A48" w:rsidRDefault="00465CC9" w:rsidP="00C7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43"/>
        <w:gridCol w:w="1261"/>
        <w:gridCol w:w="236"/>
        <w:gridCol w:w="1140"/>
        <w:gridCol w:w="243"/>
        <w:gridCol w:w="1125"/>
      </w:tblGrid>
      <w:tr w:rsidR="00B0687E" w:rsidRPr="009566C2" w14:paraId="6B990083" w14:textId="77777777" w:rsidTr="004C32A0">
        <w:tc>
          <w:tcPr>
            <w:tcW w:w="3780" w:type="dxa"/>
          </w:tcPr>
          <w:p w14:paraId="6410B2E0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64" w:type="dxa"/>
            <w:gridSpan w:val="3"/>
          </w:tcPr>
          <w:p w14:paraId="6FAB1643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66C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181EED8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40B49A87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645" w:rsidRPr="009566C2" w14:paraId="3E37A98B" w14:textId="77777777" w:rsidTr="004C32A0">
        <w:tc>
          <w:tcPr>
            <w:tcW w:w="3780" w:type="dxa"/>
          </w:tcPr>
          <w:p w14:paraId="67B588C4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CA5B0" w14:textId="106DBF78" w:rsidR="000E5645" w:rsidRPr="00C664CA" w:rsidRDefault="00EA3C0D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14:paraId="297D2CA7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4226C2BB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32A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4096562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</w:tcPr>
          <w:p w14:paraId="57835E8E" w14:textId="62843CA3" w:rsidR="000E5645" w:rsidRPr="00C664CA" w:rsidRDefault="00EA3C0D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14:paraId="65CF5463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5DE53BE5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8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32A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5645" w:rsidRPr="009566C2" w14:paraId="4CD2BB44" w14:textId="77777777" w:rsidTr="004C32A0">
        <w:tc>
          <w:tcPr>
            <w:tcW w:w="3780" w:type="dxa"/>
          </w:tcPr>
          <w:p w14:paraId="786FFBCE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C0485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7CE657BA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C06CB0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315B7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01667FE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</w:tcPr>
          <w:p w14:paraId="46A03CC3" w14:textId="76B6BC65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0C47D53E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ACC5B2E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8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315B7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0E5645" w:rsidRPr="009566C2" w14:paraId="695BF5E0" w14:textId="77777777" w:rsidTr="004C32A0">
        <w:tc>
          <w:tcPr>
            <w:tcW w:w="3780" w:type="dxa"/>
          </w:tcPr>
          <w:p w14:paraId="4B670B73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4B2F1C42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45" w:rsidRPr="009566C2" w14:paraId="49E58554" w14:textId="77777777" w:rsidTr="004C32A0">
        <w:tc>
          <w:tcPr>
            <w:tcW w:w="3780" w:type="dxa"/>
          </w:tcPr>
          <w:p w14:paraId="07F493C8" w14:textId="77777777" w:rsidR="000E5645" w:rsidRPr="00BE325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E325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5508" w:type="dxa"/>
            <w:gridSpan w:val="7"/>
          </w:tcPr>
          <w:p w14:paraId="4CD6075E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E5645" w:rsidRPr="009566C2" w14:paraId="4BB1FA09" w14:textId="77777777" w:rsidTr="00020DA6">
        <w:tc>
          <w:tcPr>
            <w:tcW w:w="3780" w:type="dxa"/>
          </w:tcPr>
          <w:p w14:paraId="0538BBBD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9566C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C86FB6D" w14:textId="26DD3EA7" w:rsidR="000E5645" w:rsidRPr="007D0EC6" w:rsidRDefault="00D91497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91,723</w:t>
            </w:r>
          </w:p>
        </w:tc>
        <w:tc>
          <w:tcPr>
            <w:tcW w:w="243" w:type="dxa"/>
          </w:tcPr>
          <w:p w14:paraId="11688687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1FD9B51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199,300</w:t>
            </w:r>
          </w:p>
        </w:tc>
        <w:tc>
          <w:tcPr>
            <w:tcW w:w="236" w:type="dxa"/>
          </w:tcPr>
          <w:p w14:paraId="293C6E0F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570434" w14:textId="7E071A24" w:rsidR="000E5645" w:rsidRPr="00A70998" w:rsidRDefault="00D91497" w:rsidP="000E564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</w:t>
            </w:r>
            <w:r w:rsidR="0086085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3B48EEB2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7F9F827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</w:tr>
      <w:tr w:rsidR="000E5645" w:rsidRPr="009566C2" w14:paraId="221C7498" w14:textId="77777777" w:rsidTr="00020DA6">
        <w:tc>
          <w:tcPr>
            <w:tcW w:w="3780" w:type="dxa"/>
          </w:tcPr>
          <w:p w14:paraId="05D20D81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65CC65B" w14:textId="602A5B72" w:rsidR="000E5645" w:rsidRPr="00C73A11" w:rsidRDefault="00D91497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87,918</w:t>
            </w:r>
          </w:p>
        </w:tc>
        <w:tc>
          <w:tcPr>
            <w:tcW w:w="243" w:type="dxa"/>
          </w:tcPr>
          <w:p w14:paraId="10328F9E" w14:textId="77777777" w:rsidR="000E5645" w:rsidRPr="00C664CA" w:rsidRDefault="000E5645" w:rsidP="000E56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7EBC4BDA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115,965</w:t>
            </w:r>
          </w:p>
        </w:tc>
        <w:tc>
          <w:tcPr>
            <w:tcW w:w="236" w:type="dxa"/>
          </w:tcPr>
          <w:p w14:paraId="18B6F7E3" w14:textId="77777777" w:rsidR="000E5645" w:rsidRPr="00C664CA" w:rsidRDefault="000E5645" w:rsidP="000E56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40" w:type="dxa"/>
          </w:tcPr>
          <w:p w14:paraId="3E508586" w14:textId="4D206A96" w:rsidR="000E5645" w:rsidRPr="007F30A5" w:rsidRDefault="00D91497" w:rsidP="000E564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73,547</w:t>
            </w:r>
          </w:p>
        </w:tc>
        <w:tc>
          <w:tcPr>
            <w:tcW w:w="243" w:type="dxa"/>
          </w:tcPr>
          <w:p w14:paraId="321F3927" w14:textId="77777777" w:rsidR="000E5645" w:rsidRPr="00C664CA" w:rsidRDefault="000E5645" w:rsidP="000E5645">
            <w:pPr>
              <w:pStyle w:val="a4"/>
              <w:tabs>
                <w:tab w:val="clear" w:pos="1080"/>
                <w:tab w:val="decimal" w:pos="974"/>
              </w:tabs>
              <w:spacing w:line="240" w:lineRule="atLeast"/>
              <w:ind w:left="-108" w:right="-1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72E04DFA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</w:tr>
      <w:tr w:rsidR="000E5645" w:rsidRPr="009566C2" w14:paraId="6EA6509A" w14:textId="77777777" w:rsidTr="00020DA6">
        <w:tc>
          <w:tcPr>
            <w:tcW w:w="3780" w:type="dxa"/>
          </w:tcPr>
          <w:p w14:paraId="38B1BFF7" w14:textId="77777777" w:rsidR="000E5645" w:rsidRPr="00911737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161E2AEB" w14:textId="253A2863" w:rsidR="000E5645" w:rsidRDefault="00D91497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E613817" w14:textId="77777777" w:rsidR="000E5645" w:rsidRPr="00C664CA" w:rsidRDefault="000E5645" w:rsidP="000E56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12B17F1C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1,595</w:t>
            </w:r>
          </w:p>
        </w:tc>
        <w:tc>
          <w:tcPr>
            <w:tcW w:w="236" w:type="dxa"/>
          </w:tcPr>
          <w:p w14:paraId="3E6603DA" w14:textId="77777777" w:rsidR="000E5645" w:rsidRPr="00C664CA" w:rsidRDefault="000E5645" w:rsidP="000E56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40" w:type="dxa"/>
          </w:tcPr>
          <w:p w14:paraId="6AAEA240" w14:textId="6FA5E610" w:rsidR="000E5645" w:rsidRDefault="00D91497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936C35" w14:textId="77777777" w:rsidR="000E5645" w:rsidRPr="00C664CA" w:rsidRDefault="000E5645" w:rsidP="000E5645">
            <w:pPr>
              <w:pStyle w:val="a4"/>
              <w:tabs>
                <w:tab w:val="clear" w:pos="1080"/>
                <w:tab w:val="decimal" w:pos="974"/>
              </w:tabs>
              <w:spacing w:line="240" w:lineRule="atLeast"/>
              <w:ind w:left="-108" w:right="-1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5AAB09DD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645" w:rsidRPr="009566C2" w14:paraId="7E64F2E8" w14:textId="77777777" w:rsidTr="00020DA6">
        <w:tc>
          <w:tcPr>
            <w:tcW w:w="3780" w:type="dxa"/>
          </w:tcPr>
          <w:p w14:paraId="7D6F24AB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EB6B9" w14:textId="3807FB22" w:rsidR="000E5645" w:rsidRPr="003734E3" w:rsidRDefault="00D91497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179,641</w:t>
            </w:r>
          </w:p>
        </w:tc>
        <w:tc>
          <w:tcPr>
            <w:tcW w:w="243" w:type="dxa"/>
          </w:tcPr>
          <w:p w14:paraId="1A14A1C3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E856A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36" w:type="dxa"/>
          </w:tcPr>
          <w:p w14:paraId="0AA1099B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EFA2778" w14:textId="6D7DC85D" w:rsidR="000E5645" w:rsidRPr="00B15641" w:rsidRDefault="00D91497" w:rsidP="000E564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116,975</w:t>
            </w:r>
          </w:p>
        </w:tc>
        <w:tc>
          <w:tcPr>
            <w:tcW w:w="243" w:type="dxa"/>
          </w:tcPr>
          <w:p w14:paraId="3DC90E38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5335C33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</w:tr>
    </w:tbl>
    <w:p w14:paraId="01C79B15" w14:textId="77777777" w:rsidR="002F2714" w:rsidRPr="00423B42" w:rsidRDefault="002F2714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1951E36" w14:textId="77777777" w:rsidR="00110463" w:rsidRDefault="00F2523D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3B42">
        <w:rPr>
          <w:rFonts w:ascii="Angsana New" w:hAnsi="Angsana New" w:hint="cs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สินเชื่อ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ระยะยาว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ของ</w:t>
      </w:r>
      <w:r w:rsidR="004926E2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A87F4E" w:rsidRPr="00425847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กับสถาบันการเงินในประเทศแห่งหนึ่ง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มี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ข้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อจำกัด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ว่า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และเงื่อนไขอื่นๆตามที่</w:t>
      </w:r>
      <w:r w:rsidR="00E110D3" w:rsidRPr="00E323E3">
        <w:rPr>
          <w:rFonts w:ascii="Angsana New" w:hAnsi="Angsana New"/>
          <w:sz w:val="30"/>
          <w:szCs w:val="30"/>
          <w:cs/>
          <w:lang w:val="en-GB"/>
        </w:rPr>
        <w:t>สถาบันการเงินกำหนด</w:t>
      </w:r>
    </w:p>
    <w:p w14:paraId="30B4F68E" w14:textId="77777777" w:rsidR="00110463" w:rsidRPr="00423B42" w:rsidRDefault="00110463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9637683" w14:textId="77777777" w:rsidR="00110463" w:rsidRPr="00110463" w:rsidRDefault="00110463" w:rsidP="00F1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10463">
        <w:rPr>
          <w:rFonts w:ascii="Angsana New" w:hAnsi="Angsana New" w:hint="cs"/>
          <w:sz w:val="30"/>
          <w:szCs w:val="30"/>
          <w:cs/>
          <w:lang w:val="en-GB"/>
        </w:rPr>
        <w:t>เงินเบิกเกินบัญชีและ</w:t>
      </w:r>
      <w:r w:rsidR="00A228EB"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สั้นจากสถาบันการเงินของบริษัทย่อย</w:t>
      </w:r>
      <w:r w:rsidR="000325AD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ค้ำประกันโดยเงินฝากประจำและกรรมการบาง</w:t>
      </w:r>
      <w:r w:rsidR="00177C10">
        <w:rPr>
          <w:rFonts w:ascii="Angsana New" w:hAnsi="Angsana New" w:hint="cs"/>
          <w:sz w:val="30"/>
          <w:szCs w:val="30"/>
          <w:cs/>
          <w:lang w:val="en-GB"/>
        </w:rPr>
        <w:t>ท่าน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ของบริษัทย่อย</w:t>
      </w:r>
      <w:r w:rsidR="00653E8D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7C639A8" w14:textId="77777777" w:rsidR="00595BAD" w:rsidRPr="00423B42" w:rsidRDefault="00595BAD" w:rsidP="001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3A9ED978" w14:textId="77777777" w:rsidR="001255D3" w:rsidRDefault="00E110D3" w:rsidP="0042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 และเครื่องจักรส่วนใหญ่</w:t>
      </w:r>
      <w:r w:rsidRPr="00023E7F">
        <w:rPr>
          <w:rFonts w:ascii="Angsana New" w:hAnsi="Angsana New"/>
          <w:sz w:val="30"/>
          <w:szCs w:val="30"/>
          <w:cs/>
          <w:lang w:val="en-GB"/>
        </w:rPr>
        <w:t>ของ</w:t>
      </w:r>
      <w:r w:rsidR="0042584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5847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14:paraId="7B099899" w14:textId="77777777" w:rsidR="00ED2991" w:rsidRPr="00C81C22" w:rsidRDefault="00ED2991" w:rsidP="00ED2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630"/>
        <w:rPr>
          <w:rFonts w:ascii="Angsana New" w:hAnsi="Angsana New"/>
          <w:color w:val="000000"/>
          <w:sz w:val="30"/>
          <w:szCs w:val="30"/>
          <w:cs/>
        </w:rPr>
        <w:sectPr w:rsidR="00ED2991" w:rsidRPr="00C81C22" w:rsidSect="007E5297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44B2D617" w:rsidR="00DA7237" w:rsidRDefault="00654639" w:rsidP="0079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A7237" w:rsidRPr="00C4398E">
        <w:rPr>
          <w:rFonts w:ascii="Angsana New" w:hAnsi="Angsana New"/>
          <w:b/>
          <w:bCs/>
          <w:sz w:val="30"/>
          <w:szCs w:val="30"/>
        </w:rPr>
        <w:tab/>
      </w:r>
      <w:r w:rsidR="00E10C32" w:rsidRPr="0066450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09ADF79" w14:textId="77777777" w:rsidR="000E5645" w:rsidRDefault="000E5645" w:rsidP="000E5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578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3528"/>
        <w:gridCol w:w="893"/>
        <w:gridCol w:w="270"/>
        <w:gridCol w:w="900"/>
        <w:gridCol w:w="270"/>
        <w:gridCol w:w="817"/>
        <w:gridCol w:w="270"/>
        <w:gridCol w:w="889"/>
        <w:gridCol w:w="270"/>
        <w:gridCol w:w="891"/>
        <w:gridCol w:w="270"/>
        <w:gridCol w:w="864"/>
        <w:gridCol w:w="270"/>
        <w:gridCol w:w="828"/>
        <w:gridCol w:w="270"/>
        <w:gridCol w:w="882"/>
        <w:gridCol w:w="270"/>
        <w:gridCol w:w="873"/>
        <w:gridCol w:w="270"/>
        <w:gridCol w:w="783"/>
      </w:tblGrid>
      <w:tr w:rsidR="000E5645" w:rsidRPr="00FD3615" w14:paraId="5E622090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07BC5DA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20C12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D361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ผลิตภัณฑ์เพลาข้างและ</w:t>
            </w:r>
          </w:p>
          <w:p w14:paraId="4775E59B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D361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47B3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95014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D361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ผลิตภัณฑ์ชิ้นส่วนอะไหล่</w:t>
            </w:r>
          </w:p>
          <w:p w14:paraId="72F1F5FD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D361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ยานยนต์อื่นๆ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6EC3C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25" w:type="dxa"/>
            <w:gridSpan w:val="3"/>
          </w:tcPr>
          <w:p w14:paraId="3851A76B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F9083BF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D361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61B01FD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5282B50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1128530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D361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4E8C5635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26" w:type="dxa"/>
            <w:gridSpan w:val="3"/>
          </w:tcPr>
          <w:p w14:paraId="78D40BF0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9DAEA79" w14:textId="77777777" w:rsidR="000E5645" w:rsidRPr="00FD3615" w:rsidRDefault="000E5645" w:rsidP="008E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D361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0E5645" w:rsidRPr="00F11FE7" w14:paraId="2221BCAE" w14:textId="77777777" w:rsidTr="00797691">
        <w:tc>
          <w:tcPr>
            <w:tcW w:w="35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8810D9" w14:textId="7B35DAC2" w:rsidR="000E5645" w:rsidRPr="00FD3615" w:rsidRDefault="000E5645" w:rsidP="0079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D361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FD361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0354F8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D361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FB3B2E" w14:textId="0611050E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A58B5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CA017A" w14:textId="103AE911" w:rsidR="000E5645" w:rsidRPr="00F11FE7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78A7A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F78260A" w14:textId="19476119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81E8D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2990E04" w14:textId="4DEEB8C1" w:rsidR="000E5645" w:rsidRPr="00F11FE7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BA6F6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14:paraId="5E0120C7" w14:textId="511ECDC2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6C536468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</w:tcPr>
          <w:p w14:paraId="563FDC1F" w14:textId="12A1B496" w:rsidR="000E5645" w:rsidRPr="00F11FE7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14:paraId="6AEC724B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</w:tcPr>
          <w:p w14:paraId="0BE989B5" w14:textId="038F3E8F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19548BF2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</w:tcPr>
          <w:p w14:paraId="5B897650" w14:textId="53D24759" w:rsidR="000E5645" w:rsidRPr="00F11FE7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14:paraId="438CCC21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0B7FEB81" w14:textId="23F871E2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457A5B5A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20F5AF9" w14:textId="60B79B68" w:rsidR="000E5645" w:rsidRPr="00F11FE7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</w:tr>
      <w:tr w:rsidR="000E5645" w:rsidRPr="00FD3615" w14:paraId="2B3C2BD1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35017DD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50" w:type="dxa"/>
            <w:gridSpan w:val="19"/>
            <w:tcBorders>
              <w:top w:val="nil"/>
              <w:left w:val="nil"/>
              <w:bottom w:val="nil"/>
            </w:tcBorders>
          </w:tcPr>
          <w:p w14:paraId="32B029B1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FD3615"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FD3615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0E5645" w:rsidRPr="00FD3615" w14:paraId="3E80CE54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E69CA77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B891364" w14:textId="1DA99C25" w:rsidR="000E5645" w:rsidRPr="008733FB" w:rsidRDefault="00262BB2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B9CD33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70210B0" w14:textId="08CE11E8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47371C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3819FAB9" w14:textId="2A3E0740" w:rsidR="000E5645" w:rsidRPr="008733FB" w:rsidRDefault="00480B63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B464F8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3E926F29" w14:textId="40F746FE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BF5568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14:paraId="513C44A2" w14:textId="5E553235" w:rsidR="000E5645" w:rsidRPr="008733FB" w:rsidRDefault="00480B63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21CA21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B540E34" w14:textId="5CBECE44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B1E643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DDB7E77" w14:textId="6C634C0A" w:rsidR="000E5645" w:rsidRPr="00FD3615" w:rsidRDefault="00262BB2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left="-45" w:right="-243" w:hanging="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8F8B2C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5DAFF0F" w14:textId="5F54A28E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left="-45" w:right="-243" w:hanging="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77C7C0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left w:val="nil"/>
            </w:tcBorders>
            <w:vAlign w:val="bottom"/>
          </w:tcPr>
          <w:p w14:paraId="773700C4" w14:textId="64CCD6B1" w:rsidR="000E5645" w:rsidRPr="00FD3615" w:rsidRDefault="00262BB2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2,586</w:t>
            </w:r>
          </w:p>
        </w:tc>
        <w:tc>
          <w:tcPr>
            <w:tcW w:w="270" w:type="dxa"/>
            <w:vAlign w:val="bottom"/>
          </w:tcPr>
          <w:p w14:paraId="14254E53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763A8803" w14:textId="787516B3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4,124</w:t>
            </w:r>
          </w:p>
        </w:tc>
      </w:tr>
      <w:tr w:rsidR="000E5645" w:rsidRPr="00FD3615" w14:paraId="5338B8A4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E785470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4C4A6B" w14:textId="4395B370" w:rsidR="000E5645" w:rsidRPr="008733FB" w:rsidRDefault="00262BB2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CFBCEC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8F593E" w14:textId="43CC083E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5F5924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EBAE12" w14:textId="2D3E974C" w:rsidR="000E5645" w:rsidRPr="008733FB" w:rsidRDefault="00480B63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81A2E9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538B39" w14:textId="57F78CFF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110DF5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1513A69" w14:textId="265281EC" w:rsidR="000E5645" w:rsidRPr="008733FB" w:rsidRDefault="00480B63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270" w:type="dxa"/>
            <w:vAlign w:val="bottom"/>
          </w:tcPr>
          <w:p w14:paraId="243A8FC9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5AAC9FD" w14:textId="43F85718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1,141</w:t>
            </w:r>
          </w:p>
        </w:tc>
        <w:tc>
          <w:tcPr>
            <w:tcW w:w="270" w:type="dxa"/>
            <w:vAlign w:val="bottom"/>
          </w:tcPr>
          <w:p w14:paraId="3413EE8D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7BB36E36" w14:textId="17FDD102" w:rsidR="000E5645" w:rsidRPr="008733FB" w:rsidRDefault="00480B63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(673)</w:t>
            </w:r>
          </w:p>
        </w:tc>
        <w:tc>
          <w:tcPr>
            <w:tcW w:w="270" w:type="dxa"/>
          </w:tcPr>
          <w:p w14:paraId="2D980966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CAD6A97" w14:textId="3C9B5D92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(1,141)</w:t>
            </w:r>
          </w:p>
        </w:tc>
        <w:tc>
          <w:tcPr>
            <w:tcW w:w="270" w:type="dxa"/>
            <w:vAlign w:val="bottom"/>
          </w:tcPr>
          <w:p w14:paraId="63DF0935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E7114BC" w14:textId="5D1572D9" w:rsidR="000E5645" w:rsidRPr="00FD3615" w:rsidRDefault="00262BB2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left="-45" w:right="-243" w:hanging="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335725F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4718CF0" w14:textId="4F76487D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left="-45" w:right="-243" w:hanging="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E5645" w:rsidRPr="00FD3615" w14:paraId="668039A5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210432B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91C0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DAF6D" w14:textId="468ECAB2" w:rsidR="000E5645" w:rsidRPr="00262BB2" w:rsidRDefault="00262BB2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62B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6FA42B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9C89C" w14:textId="0F4D8C55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1C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91CAFC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4F5DE" w14:textId="052A9BC4" w:rsidR="000E5645" w:rsidRPr="00791C0B" w:rsidRDefault="00480B63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F93B10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BA07D" w14:textId="5AE6FD6B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1C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3,889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28C6C8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ECBA9" w14:textId="688E2E81" w:rsidR="000E5645" w:rsidRPr="00791C0B" w:rsidRDefault="00480B63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3,259</w:t>
            </w:r>
          </w:p>
        </w:tc>
        <w:tc>
          <w:tcPr>
            <w:tcW w:w="270" w:type="dxa"/>
            <w:vAlign w:val="bottom"/>
          </w:tcPr>
          <w:p w14:paraId="03B7E68B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154C" w14:textId="7F98401E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1C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5,265</w:t>
            </w:r>
          </w:p>
        </w:tc>
        <w:tc>
          <w:tcPr>
            <w:tcW w:w="270" w:type="dxa"/>
          </w:tcPr>
          <w:p w14:paraId="3A81E44B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FE95D" w14:textId="7AFF097A" w:rsidR="000E5645" w:rsidRPr="00791C0B" w:rsidRDefault="00480B63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(673)</w:t>
            </w:r>
          </w:p>
        </w:tc>
        <w:tc>
          <w:tcPr>
            <w:tcW w:w="270" w:type="dxa"/>
          </w:tcPr>
          <w:p w14:paraId="77485FA3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9DBAA" w14:textId="48022375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1C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(1,141)</w:t>
            </w:r>
          </w:p>
        </w:tc>
        <w:tc>
          <w:tcPr>
            <w:tcW w:w="270" w:type="dxa"/>
            <w:vAlign w:val="bottom"/>
          </w:tcPr>
          <w:p w14:paraId="79BCCE83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B7BE9" w14:textId="2155366B" w:rsidR="000E5645" w:rsidRPr="00262BB2" w:rsidRDefault="00262BB2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62B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2,586</w:t>
            </w:r>
          </w:p>
        </w:tc>
        <w:tc>
          <w:tcPr>
            <w:tcW w:w="270" w:type="dxa"/>
            <w:vAlign w:val="bottom"/>
          </w:tcPr>
          <w:p w14:paraId="79DD9174" w14:textId="77777777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1F9FD" w14:textId="179110F2" w:rsidR="000E5645" w:rsidRPr="00791C0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1C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4,124</w:t>
            </w:r>
          </w:p>
        </w:tc>
      </w:tr>
      <w:tr w:rsidR="000E5645" w:rsidRPr="007C2490" w14:paraId="3ACBCF8A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0306DDE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F3D250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D819C8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1FBE1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08A1B5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3074B9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FA9A1F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78AF4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9A7780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DE74091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A4D711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DB593B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FAECCD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F5B2912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438504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14529D08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5F06AF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18904C0E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C27ED0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A87E794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E5645" w:rsidRPr="008733FB" w14:paraId="7B5F471C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5B281" w14:textId="0FFBACBC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1FDE2BF" w14:textId="7D2FFA04" w:rsidR="000E5645" w:rsidRPr="008733FB" w:rsidRDefault="00262BB2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F071BD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A48038E" w14:textId="742E1A18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BD2947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2EE57D62" w14:textId="480022DA" w:rsidR="000E5645" w:rsidRPr="008733FB" w:rsidRDefault="00642118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07E45B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0AD0430A" w14:textId="6CAAB082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A89126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47D559B0" w14:textId="66DCDB63" w:rsidR="000E5645" w:rsidRPr="008733FB" w:rsidRDefault="00181184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642118">
              <w:rPr>
                <w:rFonts w:ascii="Angsana New" w:hAnsi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70" w:type="dxa"/>
            <w:vAlign w:val="bottom"/>
          </w:tcPr>
          <w:p w14:paraId="5EDE8A94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A774136" w14:textId="60520BB5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270" w:type="dxa"/>
          </w:tcPr>
          <w:p w14:paraId="6C0D683E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5964F221" w14:textId="58561B7E" w:rsidR="000E5645" w:rsidRPr="008733FB" w:rsidRDefault="00181184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</w:t>
            </w:r>
            <w:r w:rsidR="00642118">
              <w:rPr>
                <w:rFonts w:ascii="Angsana New" w:hAnsi="Angsana New"/>
                <w:color w:val="000000"/>
                <w:sz w:val="26"/>
                <w:szCs w:val="26"/>
              </w:rPr>
              <w:t>98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0A9D381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E23A479" w14:textId="32C6B00C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195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869A108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753790A" w14:textId="6BA3C831" w:rsidR="000E5645" w:rsidRPr="008733FB" w:rsidRDefault="00181184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70" w:type="dxa"/>
            <w:vAlign w:val="bottom"/>
          </w:tcPr>
          <w:p w14:paraId="485732E6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54487938" w14:textId="4DB1D18E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505</w:t>
            </w:r>
          </w:p>
        </w:tc>
      </w:tr>
      <w:tr w:rsidR="000E5645" w:rsidRPr="007C2490" w14:paraId="6849B167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80159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C9876B2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E4974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24C938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4860B4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vAlign w:val="bottom"/>
          </w:tcPr>
          <w:p w14:paraId="00B2C0DF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DD8A4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168CFD2C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D94E03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0929870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EEE83C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250470C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C27DEF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C662D36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E16654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01F8C24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502303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E5BED13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A2DA93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DA83016" w14:textId="77777777" w:rsidR="000E5645" w:rsidRPr="007C2490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E5645" w:rsidRPr="008733FB" w14:paraId="3493421A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7AE88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F89C0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4456C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7FC55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7EFEB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BED30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751C3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85B1E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C46FF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6AC67D9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8C70C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9901AF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E266C0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48C94DC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37B636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455D383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A034A4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C103697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0B35D7" w14:textId="77777777" w:rsidR="000E5645" w:rsidRPr="00FD3615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A1D6407" w14:textId="77777777" w:rsidR="000E5645" w:rsidRPr="008733F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A3C0D" w:rsidRPr="008733FB" w14:paraId="45E14341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BA5F5" w14:textId="329327B9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FD361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C5C4F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30</w:t>
            </w: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มิถุนายน / </w:t>
            </w:r>
            <w:r w:rsidR="00CC5C4F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A588F" w14:textId="15D1C9CC" w:rsidR="00EA3C0D" w:rsidRPr="008733FB" w:rsidRDefault="00262BB2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43466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0DB7" w14:textId="1E18D411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9E53E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6B77" w14:textId="110136D0" w:rsidR="00EA3C0D" w:rsidRPr="008733FB" w:rsidRDefault="007607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5,9</w:t>
            </w:r>
            <w:r w:rsidR="0061790D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39C4F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041A4" w14:textId="6774680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2FA3B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C16987A" w14:textId="32B869AE" w:rsidR="00EA3C0D" w:rsidRPr="008733FB" w:rsidRDefault="007607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 w:rsidR="0061790D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46181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7D5BE4" w14:textId="3831DAC9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6AB8">
              <w:rPr>
                <w:rFonts w:ascii="Angsana New" w:hAnsi="Angsana New"/>
                <w:color w:val="000000"/>
                <w:sz w:val="26"/>
                <w:szCs w:val="26"/>
              </w:rPr>
              <w:t>12,640</w:t>
            </w:r>
          </w:p>
        </w:tc>
        <w:tc>
          <w:tcPr>
            <w:tcW w:w="270" w:type="dxa"/>
            <w:shd w:val="clear" w:color="auto" w:fill="auto"/>
          </w:tcPr>
          <w:p w14:paraId="393B255A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D14BA46" w14:textId="7233F10D" w:rsidR="00EA3C0D" w:rsidRPr="008733FB" w:rsidRDefault="007607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</w:t>
            </w:r>
            <w:r w:rsidR="0061790D">
              <w:rPr>
                <w:rFonts w:ascii="Angsana New" w:hAnsi="Angsana New"/>
                <w:color w:val="000000"/>
                <w:sz w:val="26"/>
                <w:szCs w:val="26"/>
              </w:rPr>
              <w:t>112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3ADB56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FFD25CB" w14:textId="77F84E76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6AB8">
              <w:rPr>
                <w:rFonts w:ascii="Angsana New" w:hAnsi="Angsana New"/>
                <w:color w:val="000000"/>
                <w:sz w:val="26"/>
                <w:szCs w:val="26"/>
              </w:rPr>
              <w:t>(3,329)</w:t>
            </w:r>
          </w:p>
        </w:tc>
        <w:tc>
          <w:tcPr>
            <w:tcW w:w="270" w:type="dxa"/>
            <w:shd w:val="clear" w:color="auto" w:fill="auto"/>
          </w:tcPr>
          <w:p w14:paraId="0D9FB564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2FE6C3C" w14:textId="1360EEB3" w:rsidR="00EA3C0D" w:rsidRPr="008733FB" w:rsidRDefault="00262BB2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B0866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1CDF949" w14:textId="1DBC47D4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6AB8">
              <w:rPr>
                <w:rFonts w:ascii="Angsana New" w:hAnsi="Angsana New"/>
                <w:color w:val="000000"/>
                <w:sz w:val="26"/>
                <w:szCs w:val="26"/>
              </w:rPr>
              <w:t>9,311</w:t>
            </w:r>
          </w:p>
        </w:tc>
      </w:tr>
      <w:tr w:rsidR="00EA3C0D" w:rsidRPr="008733FB" w14:paraId="4E065825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DF75E" w14:textId="77777777" w:rsidR="00EA3C0D" w:rsidRPr="00FD3615" w:rsidRDefault="00EA3C0D" w:rsidP="0079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7BA6B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A304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5ABF0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0E14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2BA5B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0B87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B050B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D7061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45D1CF7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2D26DE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38E54B" w14:textId="25B1ABBE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C15580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6F9CE84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746E93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5C2E854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5799B6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8B0A1A0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354E0A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6FFCA71" w14:textId="77777777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A3C0D" w:rsidRPr="008733FB" w14:paraId="0A4F9465" w14:textId="77777777" w:rsidTr="007976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07076" w14:textId="61142613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FD361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C5C4F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30</w:t>
            </w: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มิถุนายน / </w:t>
            </w:r>
            <w:r w:rsidR="00CC5C4F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D361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43B8" w14:textId="6A8A7638" w:rsidR="00EA3C0D" w:rsidRPr="008733FB" w:rsidRDefault="00262BB2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DD66A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81EB" w14:textId="70CF03EF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CCF2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618B5" w14:textId="2E9A422F" w:rsidR="00EA3C0D" w:rsidRPr="008733FB" w:rsidRDefault="007607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ECBD2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DF8B3" w14:textId="65A5F2F6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6AB8">
              <w:rPr>
                <w:rFonts w:ascii="Angsana New" w:hAnsi="Angsana New"/>
                <w:color w:val="000000"/>
                <w:sz w:val="26"/>
                <w:szCs w:val="26"/>
              </w:rPr>
              <w:t>2,184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DAD1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nil"/>
            </w:tcBorders>
            <w:shd w:val="clear" w:color="auto" w:fill="auto"/>
            <w:vAlign w:val="bottom"/>
          </w:tcPr>
          <w:p w14:paraId="3A89846E" w14:textId="462A8D22" w:rsidR="00EA3C0D" w:rsidRPr="008733FB" w:rsidRDefault="007607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AA3725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bottom"/>
          </w:tcPr>
          <w:p w14:paraId="45124F59" w14:textId="21BE899A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6AB8">
              <w:rPr>
                <w:rFonts w:ascii="Angsana New" w:hAnsi="Angsana New"/>
                <w:color w:val="000000"/>
                <w:sz w:val="26"/>
                <w:szCs w:val="26"/>
              </w:rPr>
              <w:t>2,886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7AD90E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05E5D21E" w14:textId="16E4AB28" w:rsidR="00EA3C0D" w:rsidRPr="008733FB" w:rsidRDefault="007607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(541)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BA8F2E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auto"/>
            <w:vAlign w:val="bottom"/>
          </w:tcPr>
          <w:p w14:paraId="7C13C015" w14:textId="2EF86ADB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6AB8">
              <w:rPr>
                <w:rFonts w:ascii="Angsana New" w:hAnsi="Angsana New"/>
                <w:color w:val="000000"/>
                <w:sz w:val="26"/>
                <w:szCs w:val="26"/>
              </w:rPr>
              <w:t>(778)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BCE6CF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15EF4C5F" w14:textId="313EC924" w:rsidR="00EA3C0D" w:rsidRPr="008733FB" w:rsidRDefault="00262BB2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51A2B2" w14:textId="77777777" w:rsidR="00EA3C0D" w:rsidRPr="00FD3615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vAlign w:val="bottom"/>
          </w:tcPr>
          <w:p w14:paraId="0EDB3366" w14:textId="5C9FDDFD" w:rsidR="00EA3C0D" w:rsidRPr="008733FB" w:rsidRDefault="00EA3C0D" w:rsidP="00E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56AB8">
              <w:rPr>
                <w:rFonts w:ascii="Angsana New" w:hAnsi="Angsana New"/>
                <w:color w:val="000000"/>
                <w:sz w:val="26"/>
                <w:szCs w:val="26"/>
              </w:rPr>
              <w:t>2,108</w:t>
            </w:r>
          </w:p>
        </w:tc>
      </w:tr>
    </w:tbl>
    <w:p w14:paraId="5187B2C1" w14:textId="77777777" w:rsidR="000E5645" w:rsidRDefault="000E564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54DEF8B" w14:textId="57A78AE1" w:rsidR="00243B59" w:rsidRDefault="00243B59" w:rsidP="0079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3CBBFBAC" w14:textId="77777777" w:rsidR="00C7037F" w:rsidRDefault="00C7037F" w:rsidP="005C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12B2BC98" w14:textId="77777777" w:rsidR="00C7037F" w:rsidRPr="00C7037F" w:rsidRDefault="00C7037F" w:rsidP="00C7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</w:pPr>
    </w:p>
    <w:p w14:paraId="6DF9D527" w14:textId="77777777" w:rsidR="008B01F8" w:rsidRDefault="008B01F8" w:rsidP="00B65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ja-JP"/>
        </w:rPr>
        <w:sectPr w:rsidR="008B01F8" w:rsidSect="00663C95"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6C90B46" w14:textId="36DB5154" w:rsidR="00EF5A47" w:rsidRDefault="00EF5A47" w:rsidP="00EF5A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6CBC515" w14:textId="225467A2" w:rsidR="00EF5A47" w:rsidRDefault="00EF5A47" w:rsidP="00EF5A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71B87C" w14:textId="25DBD4FF" w:rsidR="00EF5A47" w:rsidRDefault="00184AFC" w:rsidP="00E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ABF5B6A" w14:textId="77777777" w:rsidR="00EF5A47" w:rsidRPr="00BC25AC" w:rsidRDefault="00EF5A47" w:rsidP="00E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EF5A47" w:rsidRPr="00D32308" w14:paraId="15C81FF6" w14:textId="77777777" w:rsidTr="00EF5A47">
        <w:tc>
          <w:tcPr>
            <w:tcW w:w="2520" w:type="dxa"/>
            <w:shd w:val="clear" w:color="auto" w:fill="auto"/>
            <w:vAlign w:val="bottom"/>
          </w:tcPr>
          <w:p w14:paraId="1A22E0B4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132225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11CD98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A090620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CE586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3E0EBD" w14:textId="77777777" w:rsidR="00EF5A47" w:rsidRPr="00DD7A82" w:rsidDel="00D43E7A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F5A47" w:rsidRPr="000307FB" w14:paraId="6A8B7F8A" w14:textId="77777777" w:rsidTr="00EF5A47">
        <w:tc>
          <w:tcPr>
            <w:tcW w:w="2520" w:type="dxa"/>
            <w:shd w:val="clear" w:color="auto" w:fill="auto"/>
          </w:tcPr>
          <w:p w14:paraId="397ED5CB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1DC93C7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61E1AA1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F04418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6B7109A2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6636" w:rsidRPr="000307FB" w14:paraId="15FBBBD2" w14:textId="77777777" w:rsidTr="00EF5A47">
        <w:tc>
          <w:tcPr>
            <w:tcW w:w="2520" w:type="dxa"/>
            <w:shd w:val="clear" w:color="auto" w:fill="auto"/>
          </w:tcPr>
          <w:p w14:paraId="04A8BC5C" w14:textId="109C1041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84EC620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61139603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76EC981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00354098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E6636" w:rsidRPr="00E246F7" w14:paraId="40E2DB34" w14:textId="77777777" w:rsidTr="00EF5A47">
        <w:tc>
          <w:tcPr>
            <w:tcW w:w="2520" w:type="dxa"/>
            <w:shd w:val="clear" w:color="auto" w:fill="auto"/>
          </w:tcPr>
          <w:p w14:paraId="75612E65" w14:textId="7B97A708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90" w:type="dxa"/>
            <w:shd w:val="clear" w:color="auto" w:fill="auto"/>
          </w:tcPr>
          <w:p w14:paraId="2C3DCF5C" w14:textId="03EFC6F6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246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246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5A48D36A" w14:textId="20B071F5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D21C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D2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6E35EED" w14:textId="2C108C63" w:rsidR="008E6636" w:rsidRPr="00E246F7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46F7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512" w:type="dxa"/>
            <w:shd w:val="clear" w:color="auto" w:fill="auto"/>
          </w:tcPr>
          <w:p w14:paraId="4BBD86A2" w14:textId="11E67747" w:rsidR="008E6636" w:rsidRPr="00E246F7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46F7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8E6636" w:rsidRPr="00526E2F" w14:paraId="02676167" w14:textId="77777777" w:rsidTr="00EF5A47">
        <w:tc>
          <w:tcPr>
            <w:tcW w:w="2520" w:type="dxa"/>
            <w:shd w:val="clear" w:color="auto" w:fill="auto"/>
          </w:tcPr>
          <w:p w14:paraId="5A003860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57F9696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1AC0DEEC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7434C2D2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2722F03F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E6636" w:rsidRPr="000307FB" w14:paraId="69659E73" w14:textId="77777777" w:rsidTr="00453BBD">
        <w:tc>
          <w:tcPr>
            <w:tcW w:w="2520" w:type="dxa"/>
            <w:shd w:val="clear" w:color="auto" w:fill="auto"/>
          </w:tcPr>
          <w:p w14:paraId="53106EF4" w14:textId="66641193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387D6BDF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3EA023B4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0867421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6121D141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60EAD" w:rsidRPr="000307FB" w14:paraId="64306358" w14:textId="77777777" w:rsidTr="00453BBD">
        <w:tc>
          <w:tcPr>
            <w:tcW w:w="2520" w:type="dxa"/>
            <w:shd w:val="clear" w:color="auto" w:fill="auto"/>
          </w:tcPr>
          <w:p w14:paraId="7C0BE689" w14:textId="159AE25E" w:rsidR="00960EAD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Pr="009F6BBB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6F980A35" w14:textId="5FA75E48" w:rsidR="00960EAD" w:rsidRPr="00DD7A82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60EAD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960E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36CC7795" w14:textId="385B8355" w:rsidR="00960EAD" w:rsidRPr="00DD7A82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60EA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60E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0E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5D14715C" w14:textId="6EF7C8E7" w:rsidR="00960EAD" w:rsidRPr="00DD7A82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60EAD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1512" w:type="dxa"/>
            <w:shd w:val="clear" w:color="auto" w:fill="auto"/>
          </w:tcPr>
          <w:p w14:paraId="744DB547" w14:textId="5938D565" w:rsidR="00960EAD" w:rsidRPr="00DD7A82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60EAD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8E6636" w:rsidRPr="000307FB" w14:paraId="6343A8D0" w14:textId="77777777" w:rsidTr="00453BBD">
        <w:tc>
          <w:tcPr>
            <w:tcW w:w="2520" w:type="dxa"/>
            <w:shd w:val="clear" w:color="auto" w:fill="auto"/>
          </w:tcPr>
          <w:p w14:paraId="60F1E8FD" w14:textId="226DCF56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</w:t>
            </w:r>
            <w:r w:rsidRPr="009F6BB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90" w:type="dxa"/>
            <w:shd w:val="clear" w:color="auto" w:fill="auto"/>
          </w:tcPr>
          <w:p w14:paraId="3B84121E" w14:textId="69B7DACD" w:rsidR="008E6636" w:rsidRPr="00E246F7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1FF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801FF5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01F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1FF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54B7EB6E" w14:textId="4D51CC0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1FF5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01F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1FF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ECFAF55" w14:textId="560D156A" w:rsidR="008E6636" w:rsidRPr="00E246F7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1FF5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512" w:type="dxa"/>
            <w:shd w:val="clear" w:color="auto" w:fill="auto"/>
          </w:tcPr>
          <w:p w14:paraId="70861795" w14:textId="4EFB5A6D" w:rsidR="008E6636" w:rsidRPr="00E246F7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1FF5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</w:tbl>
    <w:p w14:paraId="5DBE5E6E" w14:textId="77777777" w:rsidR="008E6636" w:rsidRDefault="008E6636" w:rsidP="00EF5A47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909D8BA" w14:textId="745F70EF" w:rsidR="00087962" w:rsidRDefault="00087962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  <w:r w:rsidRPr="009F082A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>ระหว่างกาลปี</w:t>
      </w:r>
      <w:r>
        <w:rPr>
          <w:rFonts w:ascii="Angsana New" w:hAnsi="Angsana New"/>
          <w:sz w:val="30"/>
          <w:szCs w:val="30"/>
        </w:rPr>
        <w:t xml:space="preserve"> </w:t>
      </w:r>
      <w:r w:rsidRPr="009F082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ครั้งที่สอง</w:t>
      </w:r>
      <w:r w:rsidRPr="009F082A">
        <w:rPr>
          <w:rFonts w:ascii="Angsana New" w:hAnsi="Angsana New"/>
          <w:sz w:val="30"/>
          <w:szCs w:val="30"/>
        </w:rPr>
        <w:t xml:space="preserve"> </w:t>
      </w:r>
      <w:r w:rsidRPr="009F082A">
        <w:rPr>
          <w:rFonts w:ascii="Angsana New" w:hAnsi="Angsana New" w:hint="cs"/>
          <w:sz w:val="30"/>
          <w:szCs w:val="30"/>
          <w:cs/>
        </w:rPr>
        <w:t>มีจำนวน</w:t>
      </w:r>
      <w:r w:rsidRPr="009C79A1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Pr="009C79A1">
        <w:rPr>
          <w:rFonts w:ascii="Angsana New" w:hAnsi="Angsana New"/>
          <w:sz w:val="30"/>
          <w:szCs w:val="30"/>
        </w:rPr>
        <w:t>425</w:t>
      </w:r>
      <w:r w:rsidR="00831A6F">
        <w:rPr>
          <w:rFonts w:ascii="Angsana New" w:hAnsi="Angsana New"/>
          <w:sz w:val="30"/>
          <w:szCs w:val="30"/>
        </w:rPr>
        <w:t xml:space="preserve"> </w:t>
      </w:r>
      <w:r w:rsidRPr="009C79A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C79A1">
        <w:rPr>
          <w:rFonts w:ascii="Angsana New" w:eastAsia="Times New Roman" w:hAnsi="Angsana New" w:hint="cs"/>
          <w:sz w:val="30"/>
          <w:szCs w:val="30"/>
          <w:cs/>
        </w:rPr>
        <w:t>เป็น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การจ่ายจากผลการดำเนินงานของปี </w:t>
      </w:r>
      <w:r>
        <w:rPr>
          <w:rFonts w:ascii="Angsana New" w:eastAsia="Times New Roman" w:hAnsi="Angsana New" w:hint="cs"/>
          <w:sz w:val="30"/>
          <w:szCs w:val="30"/>
        </w:rPr>
        <w:t>2562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BB3A2F">
        <w:rPr>
          <w:rFonts w:ascii="Angsana New" w:eastAsia="Times New Roman" w:hAnsi="Angsana New" w:hint="cs"/>
          <w:sz w:val="30"/>
          <w:szCs w:val="30"/>
          <w:cs/>
        </w:rPr>
        <w:t xml:space="preserve">ในอัตราหุ้นละ </w:t>
      </w:r>
      <w:r w:rsidR="00BB3A2F">
        <w:rPr>
          <w:rFonts w:ascii="Angsana New" w:eastAsia="Times New Roman" w:hAnsi="Angsana New" w:hint="cs"/>
          <w:sz w:val="30"/>
          <w:szCs w:val="30"/>
        </w:rPr>
        <w:t>0.</w:t>
      </w:r>
      <w:r w:rsidR="00071A32">
        <w:rPr>
          <w:rFonts w:ascii="Angsana New" w:eastAsia="Times New Roman" w:hAnsi="Angsana New"/>
          <w:sz w:val="30"/>
          <w:szCs w:val="30"/>
        </w:rPr>
        <w:t>82</w:t>
      </w:r>
      <w:r w:rsidR="00BB3A2F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BB3A2F">
        <w:rPr>
          <w:rFonts w:ascii="Angsana New" w:eastAsia="Times New Roman" w:hAnsi="Angsana New" w:hint="cs"/>
          <w:sz w:val="30"/>
          <w:szCs w:val="30"/>
          <w:cs/>
        </w:rPr>
        <w:t>บาท เป็น</w:t>
      </w:r>
      <w:r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="00BB3A2F">
        <w:rPr>
          <w:rFonts w:ascii="Angsana New" w:eastAsia="Times New Roman" w:hAnsi="Angsana New" w:hint="cs"/>
          <w:sz w:val="30"/>
          <w:szCs w:val="30"/>
          <w:cs/>
        </w:rPr>
        <w:t>เงิน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71A32">
        <w:rPr>
          <w:rFonts w:ascii="Angsana New" w:eastAsia="Times New Roman" w:hAnsi="Angsana New"/>
          <w:sz w:val="30"/>
          <w:szCs w:val="30"/>
        </w:rPr>
        <w:t>350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 และจ่ายจากกำไรสะสม</w:t>
      </w:r>
      <w:r w:rsidR="00BB3A2F">
        <w:rPr>
          <w:rFonts w:ascii="Angsana New" w:eastAsia="Times New Roman" w:hAnsi="Angsana New" w:hint="cs"/>
          <w:sz w:val="30"/>
          <w:szCs w:val="30"/>
          <w:cs/>
        </w:rPr>
        <w:t xml:space="preserve">ในอัตราหุ้นละ </w:t>
      </w:r>
      <w:r w:rsidR="00BB3A2F">
        <w:rPr>
          <w:rFonts w:ascii="Angsana New" w:eastAsia="Times New Roman" w:hAnsi="Angsana New" w:hint="cs"/>
          <w:sz w:val="30"/>
          <w:szCs w:val="30"/>
        </w:rPr>
        <w:t>0.</w:t>
      </w:r>
      <w:r w:rsidR="00071A32">
        <w:rPr>
          <w:rFonts w:ascii="Angsana New" w:eastAsia="Times New Roman" w:hAnsi="Angsana New"/>
          <w:sz w:val="30"/>
          <w:szCs w:val="30"/>
        </w:rPr>
        <w:t>18</w:t>
      </w:r>
      <w:r w:rsidR="00BB3A2F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BB3A2F">
        <w:rPr>
          <w:rFonts w:ascii="Angsana New" w:eastAsia="Times New Roman" w:hAnsi="Angsana New" w:hint="cs"/>
          <w:sz w:val="30"/>
          <w:szCs w:val="30"/>
          <w:cs/>
        </w:rPr>
        <w:t>บาทเป็น</w:t>
      </w:r>
      <w:r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="00BB3A2F">
        <w:rPr>
          <w:rFonts w:ascii="Angsana New" w:eastAsia="Times New Roman" w:hAnsi="Angsana New" w:hint="cs"/>
          <w:sz w:val="30"/>
          <w:szCs w:val="30"/>
          <w:cs/>
        </w:rPr>
        <w:t>เงิน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71A32">
        <w:rPr>
          <w:rFonts w:ascii="Angsana New" w:eastAsia="Times New Roman" w:hAnsi="Angsana New"/>
          <w:sz w:val="30"/>
          <w:szCs w:val="30"/>
        </w:rPr>
        <w:t>75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</w:p>
    <w:p w14:paraId="0C7C7A96" w14:textId="1E77866A" w:rsidR="00960EAD" w:rsidRDefault="00960EAD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</w:p>
    <w:p w14:paraId="6A6C53A4" w14:textId="6CADFE23" w:rsidR="00960EAD" w:rsidRDefault="00960EAD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  <w:r w:rsidRPr="00960EAD">
        <w:rPr>
          <w:rFonts w:ascii="Angsana New" w:eastAsia="Times New Roman" w:hAnsi="Angsana New" w:hint="cs"/>
          <w:sz w:val="30"/>
          <w:szCs w:val="30"/>
          <w:cs/>
        </w:rPr>
        <w:t>เงินปันผลระหว่างกาลปี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2562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ครั้งที่หนึ่ง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มีจำนวนทั้งสิ้น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149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960EAD">
        <w:rPr>
          <w:rFonts w:ascii="Angsana New" w:eastAsia="Times New Roman" w:hAnsi="Angsana New"/>
          <w:sz w:val="30"/>
          <w:szCs w:val="30"/>
        </w:rPr>
        <w:t xml:space="preserve">BOI) </w:t>
      </w:r>
      <w:r w:rsidR="00B04961" w:rsidRPr="00B04961">
        <w:rPr>
          <w:rFonts w:ascii="Angsana New" w:eastAsia="Times New Roman" w:hAnsi="Angsana New" w:hint="cs"/>
          <w:sz w:val="30"/>
          <w:szCs w:val="30"/>
          <w:cs/>
        </w:rPr>
        <w:t>ในอัตราหุ้นละ</w:t>
      </w:r>
      <w:r w:rsidR="00B04961" w:rsidRPr="00B049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B04961" w:rsidRPr="00B04961">
        <w:rPr>
          <w:rFonts w:ascii="Angsana New" w:eastAsia="Times New Roman" w:hAnsi="Angsana New"/>
          <w:sz w:val="30"/>
          <w:szCs w:val="30"/>
        </w:rPr>
        <w:t xml:space="preserve">0.06 </w:t>
      </w:r>
      <w:r w:rsidR="00B04961" w:rsidRPr="00B04961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="00B04961">
        <w:rPr>
          <w:rFonts w:ascii="Angsana New" w:eastAsia="Times New Roman" w:hAnsi="Angsana New" w:hint="cs"/>
          <w:sz w:val="30"/>
          <w:szCs w:val="30"/>
          <w:cs/>
        </w:rPr>
        <w:t xml:space="preserve"> เป็น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27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B04961" w:rsidRPr="00960EAD">
        <w:rPr>
          <w:rFonts w:ascii="Angsana New" w:eastAsia="Times New Roman" w:hAnsi="Angsana New" w:hint="cs"/>
          <w:sz w:val="30"/>
          <w:szCs w:val="30"/>
          <w:cs/>
        </w:rPr>
        <w:t>ในอัตราหุ้นละ</w:t>
      </w:r>
      <w:r w:rsidR="00B04961"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B04961" w:rsidRPr="00960EAD">
        <w:rPr>
          <w:rFonts w:ascii="Angsana New" w:eastAsia="Times New Roman" w:hAnsi="Angsana New"/>
          <w:sz w:val="30"/>
          <w:szCs w:val="30"/>
        </w:rPr>
        <w:t xml:space="preserve">0.29 </w:t>
      </w:r>
      <w:r w:rsidR="00B04961" w:rsidRPr="00960EAD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="00B04961">
        <w:rPr>
          <w:rFonts w:ascii="Angsana New" w:eastAsia="Times New Roman" w:hAnsi="Angsana New" w:hint="cs"/>
          <w:sz w:val="30"/>
          <w:szCs w:val="30"/>
          <w:cs/>
        </w:rPr>
        <w:t xml:space="preserve"> เป็น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122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9CC45A5" w14:textId="77777777" w:rsidR="00087962" w:rsidRDefault="00087962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DCBD165" w14:textId="5C4889F8" w:rsidR="00087962" w:rsidRDefault="00087962" w:rsidP="000879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7A56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  <w:lang w:eastAsia="ja-JP"/>
        </w:rPr>
        <w:t>ประจำปี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eastAsia"/>
          <w:sz w:val="30"/>
          <w:szCs w:val="30"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 xml:space="preserve">561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  <w:lang w:eastAsia="ja-JP"/>
        </w:rPr>
        <w:t>425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(</w:t>
      </w:r>
      <w:r w:rsidRPr="007F7A56">
        <w:rPr>
          <w:rFonts w:ascii="Angsana New" w:hAnsi="Angsana New"/>
          <w:sz w:val="30"/>
          <w:szCs w:val="30"/>
        </w:rPr>
        <w:t xml:space="preserve">BOI) </w:t>
      </w:r>
      <w:r w:rsidR="00E8443E"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E8443E">
        <w:rPr>
          <w:rFonts w:ascii="Angsana New" w:hAnsi="Angsana New"/>
          <w:sz w:val="30"/>
          <w:szCs w:val="30"/>
          <w:cs/>
        </w:rPr>
        <w:t xml:space="preserve"> </w:t>
      </w:r>
      <w:r w:rsidR="00E8443E">
        <w:rPr>
          <w:rFonts w:ascii="Angsana New" w:hAnsi="Angsana New"/>
          <w:sz w:val="30"/>
          <w:szCs w:val="30"/>
        </w:rPr>
        <w:t>0.16</w:t>
      </w:r>
      <w:r w:rsidR="00E8443E" w:rsidRPr="007F7A56">
        <w:rPr>
          <w:rFonts w:ascii="Angsana New" w:hAnsi="Angsana New"/>
          <w:sz w:val="30"/>
          <w:szCs w:val="30"/>
          <w:cs/>
        </w:rPr>
        <w:t xml:space="preserve"> </w:t>
      </w:r>
      <w:r w:rsidR="00E8443E" w:rsidRPr="007F7A56">
        <w:rPr>
          <w:rFonts w:ascii="Angsana New" w:hAnsi="Angsana New" w:hint="cs"/>
          <w:sz w:val="30"/>
          <w:szCs w:val="30"/>
          <w:cs/>
        </w:rPr>
        <w:t>บาท</w:t>
      </w:r>
      <w:r w:rsidR="00E8443E" w:rsidRPr="007F7A56">
        <w:rPr>
          <w:rFonts w:ascii="Angsana New" w:hAnsi="Angsana New"/>
          <w:sz w:val="30"/>
          <w:szCs w:val="30"/>
          <w:cs/>
        </w:rPr>
        <w:t xml:space="preserve"> </w:t>
      </w:r>
      <w:r w:rsidR="00E8443E">
        <w:rPr>
          <w:rFonts w:ascii="Angsana New" w:hAnsi="Angsana New" w:hint="cs"/>
          <w:sz w:val="30"/>
          <w:szCs w:val="30"/>
          <w:cs/>
        </w:rPr>
        <w:t>เป็น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 w:rsidR="00E8443E">
        <w:rPr>
          <w:rFonts w:ascii="Angsana New" w:hAnsi="Angsana New" w:hint="cs"/>
          <w:sz w:val="30"/>
          <w:szCs w:val="30"/>
          <w:cs/>
        </w:rPr>
        <w:t>เงิน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="00E8443E"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E8443E">
        <w:rPr>
          <w:rFonts w:ascii="Angsana New" w:hAnsi="Angsana New"/>
          <w:sz w:val="30"/>
          <w:szCs w:val="30"/>
          <w:cs/>
        </w:rPr>
        <w:t xml:space="preserve"> </w:t>
      </w:r>
      <w:r w:rsidR="00E8443E">
        <w:rPr>
          <w:rFonts w:ascii="Angsana New" w:hAnsi="Angsana New"/>
          <w:sz w:val="30"/>
          <w:szCs w:val="30"/>
        </w:rPr>
        <w:t>0.84</w:t>
      </w:r>
      <w:r w:rsidR="00E8443E" w:rsidRPr="007F7A56">
        <w:rPr>
          <w:rFonts w:ascii="Angsana New" w:hAnsi="Angsana New"/>
          <w:sz w:val="30"/>
          <w:szCs w:val="30"/>
          <w:cs/>
        </w:rPr>
        <w:t xml:space="preserve"> </w:t>
      </w:r>
      <w:r w:rsidR="00E8443E" w:rsidRPr="007F7A56">
        <w:rPr>
          <w:rFonts w:ascii="Angsana New" w:hAnsi="Angsana New" w:hint="cs"/>
          <w:sz w:val="30"/>
          <w:szCs w:val="30"/>
          <w:cs/>
        </w:rPr>
        <w:t>บาท</w:t>
      </w:r>
      <w:r w:rsidR="00E8443E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 w:rsidR="00E8443E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356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ล้านบาท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</w:p>
    <w:p w14:paraId="20E33084" w14:textId="77777777" w:rsidR="00EF5A47" w:rsidRDefault="00EF5A47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3E6D26" w14:textId="77777777" w:rsidR="00087962" w:rsidRDefault="00087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4733361" w14:textId="405BB513" w:rsidR="00856DCD" w:rsidRDefault="00EF5A47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Default="00654639" w:rsidP="00856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766702" w14:textId="3B01F0FD" w:rsidR="00FC54B2" w:rsidRDefault="00FC54B2" w:rsidP="00E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C54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สินทรัพย์ทางการเงินหมุนเวียนอื่น</w:t>
      </w:r>
    </w:p>
    <w:p w14:paraId="4ED6BF3E" w14:textId="77777777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B0C37D" w14:textId="392BFB30" w:rsidR="00455C0E" w:rsidRDefault="00654639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654639">
        <w:rPr>
          <w:rFonts w:ascii="Angsana New" w:hAnsi="Angsana New"/>
          <w:sz w:val="30"/>
          <w:szCs w:val="30"/>
          <w:cs/>
        </w:rPr>
        <w:t xml:space="preserve"> </w:t>
      </w:r>
      <w:r w:rsidRPr="0065463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654639">
        <w:rPr>
          <w:rFonts w:ascii="Angsana New" w:hAnsi="Angsana New"/>
          <w:sz w:val="30"/>
          <w:szCs w:val="30"/>
          <w:cs/>
        </w:rPr>
        <w:t xml:space="preserve">  </w:t>
      </w:r>
      <w:r w:rsidRPr="0065463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FF781C6" w14:textId="153A5C54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474"/>
        <w:gridCol w:w="236"/>
        <w:gridCol w:w="844"/>
        <w:gridCol w:w="236"/>
        <w:gridCol w:w="900"/>
        <w:gridCol w:w="236"/>
        <w:gridCol w:w="900"/>
        <w:gridCol w:w="236"/>
        <w:gridCol w:w="900"/>
        <w:gridCol w:w="236"/>
        <w:gridCol w:w="905"/>
      </w:tblGrid>
      <w:tr w:rsidR="00443DAB" w:rsidRPr="00D36ED5" w14:paraId="68F367FF" w14:textId="77777777" w:rsidTr="00443D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631B7D8" w14:textId="77777777" w:rsidR="00443DAB" w:rsidRPr="00443DAB" w:rsidRDefault="00443D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C66C5F6" w14:textId="77777777" w:rsidR="00443DAB" w:rsidRPr="00443DAB" w:rsidRDefault="00443D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4CB8CF3E" w14:textId="03AF8C0A" w:rsidR="00443DAB" w:rsidRPr="00443DAB" w:rsidRDefault="00443D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E5EAB" w:rsidRPr="00443DAB" w14:paraId="2DD3F1BD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54F419C" w14:textId="63034F64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44E476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186E7205" w14:textId="1E4AE045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18F019" w14:textId="77777777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13" w:type="dxa"/>
            <w:gridSpan w:val="7"/>
            <w:vAlign w:val="bottom"/>
          </w:tcPr>
          <w:p w14:paraId="2925E521" w14:textId="1BF08F08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E5EAB" w:rsidRPr="00443DAB" w14:paraId="228EF772" w14:textId="77777777" w:rsidTr="009D7110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F3D1E10" w14:textId="036BA23D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E51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6B728B8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A22409" w14:textId="22A83F5C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4D5D96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0C2820" w14:textId="6684DBD2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A6C04ED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05E5DE" w14:textId="11F206D3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76505375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9E993B" w14:textId="0CFC769E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9692B4D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2AEEBA9" w14:textId="4C5F3416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3B93963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7F5FA45" w14:textId="7B5DFBAB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5EAB" w:rsidRPr="00443DAB" w14:paraId="724E3D80" w14:textId="77777777" w:rsidTr="00443D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A2EF734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CE4FB2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473C607C" w14:textId="54AFBF74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43D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E5EAB" w:rsidRPr="00443DAB" w14:paraId="50CAFD7D" w14:textId="77777777" w:rsidTr="009D7110">
        <w:trPr>
          <w:trHeight w:val="261"/>
        </w:trPr>
        <w:tc>
          <w:tcPr>
            <w:tcW w:w="2430" w:type="dxa"/>
            <w:shd w:val="clear" w:color="auto" w:fill="auto"/>
          </w:tcPr>
          <w:p w14:paraId="4942071E" w14:textId="77777777" w:rsidR="001E5EAB" w:rsidRPr="00443DAB" w:rsidRDefault="001E5EAB" w:rsidP="001E5EA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1C3D33F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08C064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D8DAD0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D3D00A8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4EF29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BC6DBC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A7C9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AAF0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A6C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E258D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75F29D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2AE93CB7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5EC" w:rsidRPr="00443DAB" w14:paraId="193FE7F7" w14:textId="77777777" w:rsidTr="008643DC">
        <w:trPr>
          <w:trHeight w:val="261"/>
        </w:trPr>
        <w:tc>
          <w:tcPr>
            <w:tcW w:w="2430" w:type="dxa"/>
            <w:shd w:val="clear" w:color="auto" w:fill="auto"/>
          </w:tcPr>
          <w:p w14:paraId="166B896B" w14:textId="79EADF89" w:rsidR="002E35EC" w:rsidRPr="00443DAB" w:rsidRDefault="002E35EC" w:rsidP="002E35EC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6" w:type="dxa"/>
          </w:tcPr>
          <w:p w14:paraId="429EA72F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809D66" w14:textId="7684CEB0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311,218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33E66" w14:textId="77777777" w:rsidR="002E35EC" w:rsidRPr="00443DAB" w:rsidRDefault="002E35EC" w:rsidP="002E35EC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8B4108" w14:textId="1B98E0F5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311,218</w:t>
            </w:r>
          </w:p>
        </w:tc>
        <w:tc>
          <w:tcPr>
            <w:tcW w:w="236" w:type="dxa"/>
            <w:vAlign w:val="bottom"/>
          </w:tcPr>
          <w:p w14:paraId="0E4A7DB1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C4A21A" w14:textId="1130D594" w:rsidR="002E35EC" w:rsidRPr="00443DAB" w:rsidRDefault="002E35EC" w:rsidP="002E35EC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8B9F21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648D1B" w14:textId="6E6F79F7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311,218</w:t>
            </w:r>
          </w:p>
        </w:tc>
        <w:tc>
          <w:tcPr>
            <w:tcW w:w="236" w:type="dxa"/>
            <w:vAlign w:val="bottom"/>
          </w:tcPr>
          <w:p w14:paraId="1B860FAA" w14:textId="77777777" w:rsidR="002E35EC" w:rsidRPr="00443DAB" w:rsidRDefault="002E35EC" w:rsidP="002E35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13B1D9" w14:textId="7955D4F6" w:rsidR="002E35EC" w:rsidRPr="00443DAB" w:rsidRDefault="002E35EC" w:rsidP="002E35EC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9A7113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EF0DC4B" w14:textId="5CC1F6CF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311,218</w:t>
            </w:r>
          </w:p>
        </w:tc>
      </w:tr>
      <w:tr w:rsidR="002E35EC" w:rsidRPr="00443DAB" w14:paraId="7BBB278B" w14:textId="77777777" w:rsidTr="008643DC">
        <w:trPr>
          <w:trHeight w:val="261"/>
        </w:trPr>
        <w:tc>
          <w:tcPr>
            <w:tcW w:w="2430" w:type="dxa"/>
            <w:shd w:val="clear" w:color="auto" w:fill="auto"/>
          </w:tcPr>
          <w:p w14:paraId="183AAF5E" w14:textId="179431BD" w:rsidR="002E35EC" w:rsidRPr="00443DAB" w:rsidRDefault="002E35EC" w:rsidP="002E35EC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166A011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779F4" w14:textId="2BF026B6" w:rsidR="002E35EC" w:rsidRPr="004978E1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311,218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E4DF3" w14:textId="77777777" w:rsidR="002E35EC" w:rsidRPr="004978E1" w:rsidRDefault="002E35EC" w:rsidP="002E35EC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CE18F" w14:textId="52FACA67" w:rsidR="002E35EC" w:rsidRPr="004978E1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311,218</w:t>
            </w:r>
          </w:p>
        </w:tc>
        <w:tc>
          <w:tcPr>
            <w:tcW w:w="236" w:type="dxa"/>
            <w:vAlign w:val="bottom"/>
          </w:tcPr>
          <w:p w14:paraId="70F5E2C5" w14:textId="77777777" w:rsidR="002E35EC" w:rsidRPr="004978E1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985C5" w14:textId="197E54AD" w:rsidR="002E35EC" w:rsidRPr="004978E1" w:rsidRDefault="002E35EC" w:rsidP="002E35EC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5DA71E" w14:textId="77777777" w:rsidR="002E35EC" w:rsidRPr="004978E1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0E77D" w14:textId="45A6FE1A" w:rsidR="002E35EC" w:rsidRPr="004978E1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311,218</w:t>
            </w:r>
          </w:p>
        </w:tc>
        <w:tc>
          <w:tcPr>
            <w:tcW w:w="236" w:type="dxa"/>
            <w:vAlign w:val="bottom"/>
          </w:tcPr>
          <w:p w14:paraId="021D8C18" w14:textId="77777777" w:rsidR="002E35EC" w:rsidRPr="004978E1" w:rsidRDefault="002E35EC" w:rsidP="002E35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4147D" w14:textId="32B2FBD1" w:rsidR="002E35EC" w:rsidRPr="00BA2DB8" w:rsidRDefault="002E35EC" w:rsidP="00BA2DB8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D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E2D9DA" w14:textId="77777777" w:rsidR="002E35EC" w:rsidRPr="00BA2DB8" w:rsidRDefault="002E35EC" w:rsidP="00BA2DB8">
            <w:pPr>
              <w:pStyle w:val="acctfourfigures"/>
              <w:tabs>
                <w:tab w:val="clear" w:pos="765"/>
                <w:tab w:val="decimal" w:pos="20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C53E4" w14:textId="18265252" w:rsidR="002E35EC" w:rsidRPr="004978E1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311,218</w:t>
            </w:r>
          </w:p>
        </w:tc>
      </w:tr>
    </w:tbl>
    <w:p w14:paraId="7AF4BC5B" w14:textId="6AA33C95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474"/>
        <w:gridCol w:w="236"/>
        <w:gridCol w:w="844"/>
        <w:gridCol w:w="236"/>
        <w:gridCol w:w="900"/>
        <w:gridCol w:w="236"/>
        <w:gridCol w:w="900"/>
        <w:gridCol w:w="236"/>
        <w:gridCol w:w="900"/>
        <w:gridCol w:w="236"/>
        <w:gridCol w:w="905"/>
      </w:tblGrid>
      <w:tr w:rsidR="006F0703" w:rsidRPr="00443DAB" w14:paraId="67664403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D011880" w14:textId="77777777" w:rsidR="006F0703" w:rsidRPr="00443DAB" w:rsidRDefault="006F0703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E15C74F" w14:textId="77777777" w:rsidR="006F0703" w:rsidRPr="00443DAB" w:rsidRDefault="006F0703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648BEF40" w14:textId="77777777" w:rsidR="006F0703" w:rsidRPr="00443DAB" w:rsidRDefault="006F0703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E5EAB" w:rsidRPr="00443DAB" w14:paraId="317FCE01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1BD9284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AAB26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0E45C069" w14:textId="54508D78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F344E7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13" w:type="dxa"/>
            <w:gridSpan w:val="7"/>
            <w:vAlign w:val="bottom"/>
          </w:tcPr>
          <w:p w14:paraId="7978FC9B" w14:textId="3150122E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E5EAB" w:rsidRPr="00443DAB" w14:paraId="725BE977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94C1828" w14:textId="4D96CEF9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E51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747940A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0737D8" w14:textId="745CAEBB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64F1B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7459F8B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5065E15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540327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2209B980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1E1E2B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20783A14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F58DEAB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4F6311F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6B46A3A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5EAB" w:rsidRPr="00443DAB" w14:paraId="1F651447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B18757D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600E9C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741D341C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43D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E5EAB" w:rsidRPr="00443DAB" w14:paraId="7F07DE46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03C7B63F" w14:textId="77777777" w:rsidR="001E5EAB" w:rsidRPr="00443DAB" w:rsidRDefault="001E5EAB" w:rsidP="001E5EA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A7492F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FAF4FB0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90F4F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B11B1DE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17634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807996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5616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35CA0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4A896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14833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FAD794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412D399C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5EC" w:rsidRPr="00443DAB" w14:paraId="0EFF60CD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6BE72401" w14:textId="77777777" w:rsidR="002E35EC" w:rsidRPr="00443DAB" w:rsidRDefault="002E35EC" w:rsidP="002E35EC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6" w:type="dxa"/>
          </w:tcPr>
          <w:p w14:paraId="1D5D2EE1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DC329A" w14:textId="6F2AD699" w:rsidR="002E35EC" w:rsidRPr="008643DC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DEEA7" w14:textId="77777777" w:rsidR="002E35EC" w:rsidRPr="00443DAB" w:rsidRDefault="002E35EC" w:rsidP="002E35EC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0932B1" w14:textId="54AAB976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56,611</w:t>
            </w:r>
          </w:p>
        </w:tc>
        <w:tc>
          <w:tcPr>
            <w:tcW w:w="236" w:type="dxa"/>
            <w:vAlign w:val="bottom"/>
          </w:tcPr>
          <w:p w14:paraId="47EA88B7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8BBB36" w14:textId="092E82EE" w:rsidR="002E35EC" w:rsidRPr="00443DAB" w:rsidRDefault="002E35EC" w:rsidP="002E35EC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99BB38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B01A73" w14:textId="23E53347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56,611</w:t>
            </w:r>
          </w:p>
        </w:tc>
        <w:tc>
          <w:tcPr>
            <w:tcW w:w="236" w:type="dxa"/>
            <w:vAlign w:val="bottom"/>
          </w:tcPr>
          <w:p w14:paraId="6CF39613" w14:textId="77777777" w:rsidR="002E35EC" w:rsidRPr="00443DAB" w:rsidRDefault="002E35EC" w:rsidP="002E35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D1511C" w14:textId="185A8A51" w:rsidR="002E35EC" w:rsidRPr="00443DAB" w:rsidRDefault="002E35EC" w:rsidP="002E35EC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2182E8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A7A8B0" w14:textId="746BA7B4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56,611</w:t>
            </w:r>
          </w:p>
        </w:tc>
      </w:tr>
      <w:tr w:rsidR="002E35EC" w:rsidRPr="008643DC" w14:paraId="6D95BAC0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76314B6C" w14:textId="136CC2AE" w:rsidR="002E35EC" w:rsidRPr="00443DAB" w:rsidRDefault="002E35EC" w:rsidP="002E35EC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C275BDA" w14:textId="77777777" w:rsidR="002E35EC" w:rsidRPr="00443DAB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BB081" w14:textId="2E96126F" w:rsidR="002E35EC" w:rsidRPr="006F0703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F3DCD" w14:textId="77777777" w:rsidR="002E35EC" w:rsidRPr="006F0703" w:rsidRDefault="002E35EC" w:rsidP="002E35EC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29B8A" w14:textId="3499C8A6" w:rsidR="002E35EC" w:rsidRPr="006F0703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56,611</w:t>
            </w:r>
          </w:p>
        </w:tc>
        <w:tc>
          <w:tcPr>
            <w:tcW w:w="236" w:type="dxa"/>
            <w:vAlign w:val="bottom"/>
          </w:tcPr>
          <w:p w14:paraId="5775F491" w14:textId="77777777" w:rsidR="002E35EC" w:rsidRPr="006F0703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44D31" w14:textId="58619B9B" w:rsidR="002E35EC" w:rsidRPr="006F0703" w:rsidRDefault="002E35EC" w:rsidP="002E35EC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824DEE" w14:textId="77777777" w:rsidR="002E35EC" w:rsidRPr="006F0703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48A56" w14:textId="5E09185D" w:rsidR="002E35EC" w:rsidRPr="006F0703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56,611</w:t>
            </w:r>
          </w:p>
        </w:tc>
        <w:tc>
          <w:tcPr>
            <w:tcW w:w="236" w:type="dxa"/>
            <w:vAlign w:val="bottom"/>
          </w:tcPr>
          <w:p w14:paraId="656BEE24" w14:textId="77777777" w:rsidR="002E35EC" w:rsidRPr="006F0703" w:rsidRDefault="002E35EC" w:rsidP="002E35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BC04E" w14:textId="64790689" w:rsidR="002E35EC" w:rsidRPr="006F0703" w:rsidRDefault="002E35EC" w:rsidP="002E35EC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2D5964" w14:textId="77777777" w:rsidR="002E35EC" w:rsidRPr="006F0703" w:rsidRDefault="002E35EC" w:rsidP="002E35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AF7EB" w14:textId="610D8FC3" w:rsidR="002E35EC" w:rsidRPr="006F0703" w:rsidRDefault="002E35EC" w:rsidP="002E35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56,611</w:t>
            </w:r>
          </w:p>
        </w:tc>
      </w:tr>
    </w:tbl>
    <w:p w14:paraId="13580356" w14:textId="787E411E" w:rsidR="00350BAF" w:rsidRDefault="00350BA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7B94B3" w14:textId="77777777" w:rsidR="002A4A1B" w:rsidRDefault="002A4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D7AFF06" w14:textId="12B2267F" w:rsidR="008643DC" w:rsidRDefault="008643DC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C6CFCB9" w14:textId="77777777" w:rsidR="00E25ABB" w:rsidRPr="00E25ABB" w:rsidRDefault="00E25AB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3510"/>
      </w:tblGrid>
      <w:tr w:rsidR="00E25ABB" w:rsidRPr="009777AF" w14:paraId="07AB16DB" w14:textId="77777777" w:rsidTr="00992EC6">
        <w:trPr>
          <w:tblHeader/>
        </w:trPr>
        <w:tc>
          <w:tcPr>
            <w:tcW w:w="5940" w:type="dxa"/>
          </w:tcPr>
          <w:p w14:paraId="539B253C" w14:textId="77777777" w:rsidR="00E25ABB" w:rsidRPr="00E25ABB" w:rsidRDefault="00E25ABB" w:rsidP="001E5EA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1F05B26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</w:tcPr>
          <w:p w14:paraId="7CE566F1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25ABB" w:rsidRPr="009777AF" w14:paraId="70D374D7" w14:textId="77777777" w:rsidTr="00992EC6">
        <w:tc>
          <w:tcPr>
            <w:tcW w:w="5940" w:type="dxa"/>
          </w:tcPr>
          <w:p w14:paraId="499877F2" w14:textId="215C7E0E" w:rsidR="00E25ABB" w:rsidRPr="00E25ABB" w:rsidRDefault="00E25ABB" w:rsidP="001E5EA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793E5514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</w:tcPr>
          <w:p w14:paraId="6752DC1F" w14:textId="4D439A99" w:rsidR="00E25ABB" w:rsidRPr="00E25ABB" w:rsidRDefault="00E25ABB" w:rsidP="001E5EA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4E7C6309" w14:textId="62111F40" w:rsid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5E8B7AF" w14:textId="7FA51CFD" w:rsidR="008876E8" w:rsidRDefault="008876E8" w:rsidP="0088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กลุ่มบริษัทจึงประมาณมูลค่ายุติธรรมของสินทรัพย</w:t>
      </w:r>
      <w:r w:rsidR="00380370">
        <w:rPr>
          <w:rFonts w:ascii="Angsana New" w:hAnsi="Angsana New" w:hint="cs"/>
          <w:sz w:val="30"/>
          <w:szCs w:val="30"/>
          <w:cs/>
        </w:rPr>
        <w:t>์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และหนี้สินทางการเงินใกล้เคียงกับมูลค่าตามบัญชีที่แสดงในงบแสดงฐานะการเงิน</w:t>
      </w:r>
    </w:p>
    <w:p w14:paraId="1F587A71" w14:textId="3B048A91" w:rsidR="00EF5A47" w:rsidRDefault="00E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384ED4" w14:textId="3AE48E54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C54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046F0C18" w14:textId="77777777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585CA9" w14:textId="2134DF81" w:rsidR="00654639" w:rsidRDefault="00CC028F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C02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04FC6C2C" w14:textId="62CE7806" w:rsidR="00CC028F" w:rsidRDefault="00CC028F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DF662F" w14:textId="34F0A374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028F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CC028F">
        <w:rPr>
          <w:rFonts w:ascii="Angsana New" w:hAnsi="Angsana New"/>
          <w:sz w:val="30"/>
          <w:szCs w:val="30"/>
          <w:cs/>
        </w:rPr>
        <w:t xml:space="preserve"> </w:t>
      </w:r>
      <w:r w:rsidRPr="00CC028F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="004978E1">
        <w:rPr>
          <w:rFonts w:ascii="Angsana New" w:hAnsi="Angsana New"/>
          <w:sz w:val="30"/>
          <w:szCs w:val="30"/>
        </w:rPr>
        <w:t xml:space="preserve"> </w:t>
      </w:r>
      <w:r w:rsidR="004978E1" w:rsidRPr="004978E1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7C40152" w14:textId="3844B9F6" w:rsidR="002A4A1B" w:rsidRDefault="002A4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9"/>
        <w:gridCol w:w="808"/>
        <w:gridCol w:w="270"/>
        <w:gridCol w:w="992"/>
        <w:gridCol w:w="270"/>
        <w:gridCol w:w="992"/>
        <w:gridCol w:w="270"/>
        <w:gridCol w:w="992"/>
        <w:gridCol w:w="247"/>
        <w:gridCol w:w="1008"/>
      </w:tblGrid>
      <w:tr w:rsidR="00455C0E" w:rsidRPr="009566C2" w14:paraId="446637B0" w14:textId="77777777" w:rsidTr="001E5EAB">
        <w:tc>
          <w:tcPr>
            <w:tcW w:w="1821" w:type="pct"/>
          </w:tcPr>
          <w:p w14:paraId="35901A66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74519A37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9614AE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0DA45C36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57246FA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3C19C9F9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6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E5645" w:rsidRPr="009566C2" w14:paraId="5BACC0E5" w14:textId="77777777" w:rsidTr="001E5EAB">
        <w:tc>
          <w:tcPr>
            <w:tcW w:w="1821" w:type="pct"/>
          </w:tcPr>
          <w:p w14:paraId="207339CD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7F7D1F4C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7E269ECA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A6B913" w14:textId="7FDD63B7" w:rsidR="000E5645" w:rsidRPr="009566C2" w:rsidRDefault="001409BA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5916D3F6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BCE57D6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60C93EC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7B937CC7" w14:textId="166ABE93" w:rsidR="000E5645" w:rsidRPr="009566C2" w:rsidRDefault="001409BA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4" w:type="pct"/>
          </w:tcPr>
          <w:p w14:paraId="6426D966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16F08AE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5645" w:rsidRPr="009566C2" w14:paraId="38D9BFAF" w14:textId="77777777" w:rsidTr="001E5EAB">
        <w:tc>
          <w:tcPr>
            <w:tcW w:w="1821" w:type="pct"/>
          </w:tcPr>
          <w:p w14:paraId="0D70E830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3F88287E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1" w:right="-196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586464F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B442B0D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1347035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3C17D0B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0E6D607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62ADABDF" w14:textId="4003F638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3BA7886B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52934C2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E5645" w:rsidRPr="009566C2" w14:paraId="535D46C3" w14:textId="77777777" w:rsidTr="001E5EAB">
        <w:tc>
          <w:tcPr>
            <w:tcW w:w="1821" w:type="pct"/>
          </w:tcPr>
          <w:p w14:paraId="149B61D0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280415BF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C3082B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381D33E9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45" w:rsidRPr="009566C2" w14:paraId="2D8A6D70" w14:textId="77777777" w:rsidTr="001E5EAB">
        <w:trPr>
          <w:trHeight w:val="299"/>
        </w:trPr>
        <w:tc>
          <w:tcPr>
            <w:tcW w:w="1821" w:type="pct"/>
          </w:tcPr>
          <w:p w14:paraId="3C708DDE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44FF4E1F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64D840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4C8D2AF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476FB3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4DD9F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07146D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6A75025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BBA7E45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C8B0D4E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645" w:rsidRPr="009566C2" w14:paraId="15E19D71" w14:textId="77777777" w:rsidTr="001E5EAB">
        <w:trPr>
          <w:trHeight w:val="299"/>
        </w:trPr>
        <w:tc>
          <w:tcPr>
            <w:tcW w:w="1821" w:type="pct"/>
          </w:tcPr>
          <w:p w14:paraId="32951E28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566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1DB2AE6A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AD9CFBA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1030DC1" w14:textId="5365E8B0" w:rsidR="000E5645" w:rsidRPr="00C664CA" w:rsidRDefault="00DF26B1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4,226</w:t>
            </w:r>
          </w:p>
        </w:tc>
        <w:tc>
          <w:tcPr>
            <w:tcW w:w="147" w:type="pct"/>
            <w:vAlign w:val="bottom"/>
          </w:tcPr>
          <w:p w14:paraId="2D337045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966C1A9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4,593</w:t>
            </w:r>
          </w:p>
        </w:tc>
        <w:tc>
          <w:tcPr>
            <w:tcW w:w="147" w:type="pct"/>
          </w:tcPr>
          <w:p w14:paraId="66204BE1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00BEEA1" w14:textId="031ECE8F" w:rsidR="000E5645" w:rsidRPr="00C664CA" w:rsidRDefault="002A27BB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17,545</w:t>
            </w:r>
          </w:p>
        </w:tc>
        <w:tc>
          <w:tcPr>
            <w:tcW w:w="134" w:type="pct"/>
          </w:tcPr>
          <w:p w14:paraId="64CE3B93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D0733C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0E5645" w:rsidRPr="009566C2" w14:paraId="47CDF828" w14:textId="77777777" w:rsidTr="001E5EAB">
        <w:trPr>
          <w:trHeight w:val="299"/>
        </w:trPr>
        <w:tc>
          <w:tcPr>
            <w:tcW w:w="1821" w:type="pct"/>
          </w:tcPr>
          <w:p w14:paraId="0B61A6F6" w14:textId="3E4FC2E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39" w:type="pct"/>
          </w:tcPr>
          <w:p w14:paraId="3C4ED39B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718A98A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82CF0DE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F215767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3D22F3B1" w14:textId="77777777" w:rsidR="000E5645" w:rsidRPr="00405146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EBAF16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CA8940A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A44348E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5A0E069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645" w:rsidRPr="009566C2" w14:paraId="4DB479B6" w14:textId="77777777" w:rsidTr="001E5EAB">
        <w:trPr>
          <w:trHeight w:val="299"/>
        </w:trPr>
        <w:tc>
          <w:tcPr>
            <w:tcW w:w="1821" w:type="pct"/>
          </w:tcPr>
          <w:p w14:paraId="43B5F278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3623BA90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3B8FF68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B2AEB22" w14:textId="079C7AD0" w:rsidR="000E5645" w:rsidRDefault="00DF26B1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88B5396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14129256" w14:textId="77777777" w:rsidR="000E5645" w:rsidRPr="00405146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</w:tcPr>
          <w:p w14:paraId="2784B600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946DFCA" w14:textId="5B4741D0" w:rsidR="000E5645" w:rsidRPr="00C664CA" w:rsidRDefault="002A27BB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F040E4B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9A518C7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7BB" w:rsidRPr="009566C2" w14:paraId="75850AEF" w14:textId="77777777" w:rsidTr="001E5EAB">
        <w:trPr>
          <w:trHeight w:val="299"/>
        </w:trPr>
        <w:tc>
          <w:tcPr>
            <w:tcW w:w="1821" w:type="pct"/>
          </w:tcPr>
          <w:p w14:paraId="1FAE18DB" w14:textId="77777777" w:rsidR="002A27B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4FC45F3" w14:textId="5BD1D71F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D14648E" w14:textId="77777777" w:rsidR="002A27BB" w:rsidRPr="009566C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62625701" w14:textId="18160F0F" w:rsidR="002A27BB" w:rsidRPr="00792BB7" w:rsidRDefault="001409BA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4,226</w:t>
            </w:r>
          </w:p>
        </w:tc>
        <w:tc>
          <w:tcPr>
            <w:tcW w:w="147" w:type="pct"/>
            <w:vAlign w:val="bottom"/>
          </w:tcPr>
          <w:p w14:paraId="71B09CC6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1F7B48D9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4,634</w:t>
            </w:r>
          </w:p>
        </w:tc>
        <w:tc>
          <w:tcPr>
            <w:tcW w:w="147" w:type="pct"/>
          </w:tcPr>
          <w:p w14:paraId="57A67C7B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90257BF" w14:textId="6F6D6D0E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17,545</w:t>
            </w:r>
          </w:p>
        </w:tc>
        <w:tc>
          <w:tcPr>
            <w:tcW w:w="134" w:type="pct"/>
          </w:tcPr>
          <w:p w14:paraId="59ED04CA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74DDA161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2A27BB" w:rsidRPr="007C1259" w14:paraId="20FB0071" w14:textId="77777777" w:rsidTr="001E5EAB">
        <w:trPr>
          <w:trHeight w:val="317"/>
        </w:trPr>
        <w:tc>
          <w:tcPr>
            <w:tcW w:w="1821" w:type="pct"/>
          </w:tcPr>
          <w:p w14:paraId="0C01670B" w14:textId="77777777" w:rsidR="002A27BB" w:rsidRPr="007C1259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39" w:type="pct"/>
          </w:tcPr>
          <w:p w14:paraId="2CDAB9FC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47" w:type="pct"/>
          </w:tcPr>
          <w:p w14:paraId="5E1DB9BC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9" w:type="pct"/>
            <w:vAlign w:val="bottom"/>
          </w:tcPr>
          <w:p w14:paraId="356B3C30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6DF0BD93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9" w:type="pct"/>
            <w:vAlign w:val="bottom"/>
          </w:tcPr>
          <w:p w14:paraId="47A59CD3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31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377E1E33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9" w:type="pct"/>
            <w:vAlign w:val="bottom"/>
          </w:tcPr>
          <w:p w14:paraId="7C59524E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</w:tcPr>
          <w:p w14:paraId="09B77AFE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48" w:type="pct"/>
            <w:vAlign w:val="bottom"/>
          </w:tcPr>
          <w:p w14:paraId="5EF6111A" w14:textId="77777777" w:rsidR="002A27BB" w:rsidRPr="007C1259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A27BB" w:rsidRPr="009566C2" w14:paraId="727DCA26" w14:textId="77777777" w:rsidTr="001E5EAB">
        <w:tc>
          <w:tcPr>
            <w:tcW w:w="1821" w:type="pct"/>
          </w:tcPr>
          <w:p w14:paraId="584CBB67" w14:textId="77777777" w:rsidR="002A27BB" w:rsidRPr="009566C2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9" w:type="pct"/>
          </w:tcPr>
          <w:p w14:paraId="12BE3BC8" w14:textId="77777777" w:rsidR="002A27BB" w:rsidRPr="009566C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082792" w14:textId="77777777" w:rsidR="002A27BB" w:rsidRPr="009566C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EE2E38D" w14:textId="77777777" w:rsidR="002A27BB" w:rsidRPr="009566C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09E6B" w14:textId="77777777" w:rsidR="002A27BB" w:rsidRPr="009566C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70A5501" w14:textId="77777777" w:rsidR="002A27BB" w:rsidRPr="009566C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6BAA95" w14:textId="77777777" w:rsidR="002A27BB" w:rsidRPr="0075591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77BD7D7" w14:textId="77777777" w:rsidR="002A27BB" w:rsidRPr="00CE738F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5143869" w14:textId="77777777" w:rsidR="002A27BB" w:rsidRPr="0075591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3C4DDCD" w14:textId="77777777" w:rsidR="002A27BB" w:rsidRPr="00CE738F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7BB" w:rsidRPr="009566C2" w14:paraId="6F9B04E3" w14:textId="77777777" w:rsidTr="001E5EAB">
        <w:tc>
          <w:tcPr>
            <w:tcW w:w="1821" w:type="pct"/>
          </w:tcPr>
          <w:p w14:paraId="5EC11B59" w14:textId="77777777" w:rsidR="002A27BB" w:rsidRPr="00851C3E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566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314315CD" w14:textId="77777777" w:rsidR="002A27BB" w:rsidRPr="009566C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5A82599" w14:textId="77777777" w:rsidR="002A27BB" w:rsidRPr="009566C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D67" w14:textId="7750E9A4" w:rsidR="002A27BB" w:rsidRPr="00C664CA" w:rsidRDefault="004916D9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537,258</w:t>
            </w:r>
          </w:p>
        </w:tc>
        <w:tc>
          <w:tcPr>
            <w:tcW w:w="147" w:type="pct"/>
          </w:tcPr>
          <w:p w14:paraId="692134C5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9F246EE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1,250,217</w:t>
            </w:r>
          </w:p>
        </w:tc>
        <w:tc>
          <w:tcPr>
            <w:tcW w:w="147" w:type="pct"/>
          </w:tcPr>
          <w:p w14:paraId="1E97D861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254B264" w14:textId="4D41B4E3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181,620</w:t>
            </w:r>
          </w:p>
        </w:tc>
        <w:tc>
          <w:tcPr>
            <w:tcW w:w="134" w:type="pct"/>
          </w:tcPr>
          <w:p w14:paraId="464C8629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0C3B8F3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382,501</w:t>
            </w:r>
          </w:p>
        </w:tc>
      </w:tr>
      <w:tr w:rsidR="002A27BB" w:rsidRPr="009566C2" w14:paraId="20681E55" w14:textId="77777777" w:rsidTr="001E5EAB">
        <w:tc>
          <w:tcPr>
            <w:tcW w:w="1821" w:type="pct"/>
          </w:tcPr>
          <w:p w14:paraId="291764AA" w14:textId="77777777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กำหนดชำระ </w:t>
            </w:r>
          </w:p>
        </w:tc>
        <w:tc>
          <w:tcPr>
            <w:tcW w:w="439" w:type="pct"/>
          </w:tcPr>
          <w:p w14:paraId="017D97DE" w14:textId="77777777" w:rsidR="002A27BB" w:rsidDel="00C150B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A37C569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9D3BF7" w14:textId="77777777" w:rsidR="002A27BB" w:rsidRPr="00F4323B" w:rsidRDefault="002A27BB" w:rsidP="002A27BB">
            <w:pPr>
              <w:pStyle w:val="acctfourfigures"/>
              <w:tabs>
                <w:tab w:val="clear" w:pos="765"/>
              </w:tabs>
              <w:spacing w:line="380" w:lineRule="exac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124A79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FBFD256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F4E091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695804C6" w14:textId="77777777" w:rsidR="002A27BB" w:rsidRPr="00F4323B" w:rsidRDefault="002A27BB" w:rsidP="002A27BB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0BC018F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7794BEC9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7BB" w:rsidRPr="009566C2" w14:paraId="0C516C7D" w14:textId="77777777" w:rsidTr="001E5EAB">
        <w:tc>
          <w:tcPr>
            <w:tcW w:w="1821" w:type="pct"/>
          </w:tcPr>
          <w:p w14:paraId="5560595A" w14:textId="77777777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6C50AD8E" w14:textId="77777777" w:rsidR="002A27BB" w:rsidDel="00C150B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14F2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9738B90" w14:textId="2ED3B799" w:rsidR="002A27BB" w:rsidRPr="00537A61" w:rsidRDefault="004916D9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6,526</w:t>
            </w:r>
          </w:p>
        </w:tc>
        <w:tc>
          <w:tcPr>
            <w:tcW w:w="147" w:type="pct"/>
          </w:tcPr>
          <w:p w14:paraId="20BDF2B3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32147945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58,123</w:t>
            </w:r>
          </w:p>
        </w:tc>
        <w:tc>
          <w:tcPr>
            <w:tcW w:w="147" w:type="pct"/>
          </w:tcPr>
          <w:p w14:paraId="567D2767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1A5D845F" w14:textId="01BBB28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0ABDDD9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2C6A7D30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7BB" w:rsidRPr="009566C2" w14:paraId="24F86D9F" w14:textId="77777777" w:rsidTr="001E5EAB">
        <w:tc>
          <w:tcPr>
            <w:tcW w:w="1821" w:type="pct"/>
          </w:tcPr>
          <w:p w14:paraId="2ABBA6EB" w14:textId="77777777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7BFF3EFD" w14:textId="77777777" w:rsidR="002A27BB" w:rsidDel="00C150B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A2063E7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7A54F4A" w14:textId="1946C6BC" w:rsidR="002A27BB" w:rsidRPr="00F4323B" w:rsidRDefault="004916D9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7" w:type="pct"/>
          </w:tcPr>
          <w:p w14:paraId="3BDF9077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AB6031F" w14:textId="77777777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45,401</w:t>
            </w:r>
          </w:p>
        </w:tc>
        <w:tc>
          <w:tcPr>
            <w:tcW w:w="147" w:type="pct"/>
          </w:tcPr>
          <w:p w14:paraId="03A2603B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752721B" w14:textId="18BC9BD1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0F031E8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19B73852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7BB" w:rsidRPr="009566C2" w14:paraId="02A47A3F" w14:textId="77777777" w:rsidTr="001E5EAB">
        <w:tc>
          <w:tcPr>
            <w:tcW w:w="1821" w:type="pct"/>
          </w:tcPr>
          <w:p w14:paraId="699224D8" w14:textId="77777777" w:rsidR="002A27BB" w:rsidRPr="00A4230F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80932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8093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269C5DE1" w14:textId="77777777" w:rsidR="002A27BB" w:rsidDel="00C150B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7CA5601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8525954" w14:textId="18EFC43A" w:rsidR="002A27BB" w:rsidRDefault="004916D9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39,190</w:t>
            </w:r>
          </w:p>
        </w:tc>
        <w:tc>
          <w:tcPr>
            <w:tcW w:w="147" w:type="pct"/>
          </w:tcPr>
          <w:p w14:paraId="5A39B3BF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2B1841F" w14:textId="77777777" w:rsidR="002A27BB" w:rsidRPr="00405146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147" w:type="pct"/>
          </w:tcPr>
          <w:p w14:paraId="1F267C05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22708EE1" w14:textId="16B2724E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261704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774DE704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7BB" w:rsidRPr="009566C2" w14:paraId="5F168A43" w14:textId="77777777" w:rsidTr="001E5EAB">
        <w:tc>
          <w:tcPr>
            <w:tcW w:w="1821" w:type="pct"/>
          </w:tcPr>
          <w:p w14:paraId="7AF264AD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400D3DFB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0F9DC6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D249BBC" w14:textId="77A07DAA" w:rsidR="002A27BB" w:rsidRPr="00F4323B" w:rsidRDefault="004916D9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7" w:type="pct"/>
          </w:tcPr>
          <w:p w14:paraId="507736DD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0880A5A3" w14:textId="77777777" w:rsidR="002A27BB" w:rsidRPr="00405146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7" w:type="pct"/>
          </w:tcPr>
          <w:p w14:paraId="4A5F2087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E6FAB5E" w14:textId="56D7C87E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D0E0432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DC3E434" w14:textId="77777777" w:rsidR="002A27BB" w:rsidRPr="00C664CA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7BB" w:rsidRPr="009566C2" w14:paraId="750E24EE" w14:textId="77777777" w:rsidTr="006C2BD1">
        <w:tc>
          <w:tcPr>
            <w:tcW w:w="1821" w:type="pct"/>
          </w:tcPr>
          <w:p w14:paraId="7EC3116A" w14:textId="589E75A2" w:rsidR="002A27BB" w:rsidRPr="00537A6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1C8010FD" w14:textId="77777777" w:rsidR="002A27BB" w:rsidRPr="00537A6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8186896" w14:textId="77777777" w:rsidR="002A27BB" w:rsidRPr="00537A6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B7148EA" w14:textId="66AA15C6" w:rsidR="002A27BB" w:rsidRPr="00792BB7" w:rsidRDefault="000008B5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584,562</w:t>
            </w:r>
          </w:p>
        </w:tc>
        <w:tc>
          <w:tcPr>
            <w:tcW w:w="147" w:type="pct"/>
          </w:tcPr>
          <w:p w14:paraId="24070DC1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3DA7694C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1,357,124</w:t>
            </w:r>
          </w:p>
        </w:tc>
        <w:tc>
          <w:tcPr>
            <w:tcW w:w="147" w:type="pct"/>
          </w:tcPr>
          <w:p w14:paraId="5A7F6DB0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659FD40C" w14:textId="1F2AF15A" w:rsidR="002A27BB" w:rsidRPr="00792BB7" w:rsidRDefault="00A82B3D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181,620</w:t>
            </w:r>
          </w:p>
        </w:tc>
        <w:tc>
          <w:tcPr>
            <w:tcW w:w="134" w:type="pct"/>
          </w:tcPr>
          <w:p w14:paraId="3F96CBC4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1713FE44" w14:textId="77777777" w:rsidR="002A27BB" w:rsidRPr="00792BB7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382,501</w:t>
            </w:r>
          </w:p>
        </w:tc>
      </w:tr>
      <w:tr w:rsidR="002A27BB" w:rsidRPr="009566C2" w14:paraId="059AA77D" w14:textId="77777777" w:rsidTr="006C2BD1">
        <w:tc>
          <w:tcPr>
            <w:tcW w:w="1821" w:type="pct"/>
          </w:tcPr>
          <w:p w14:paraId="1D6E0601" w14:textId="20E90C0A" w:rsidR="002A27BB" w:rsidRPr="00FD2CCC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D2CCC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D2CC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6A28ACA4" w14:textId="1FBD9AB5" w:rsidR="002A27BB" w:rsidRPr="00FD2CCC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D2C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(2562: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D2C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39" w:type="pct"/>
          </w:tcPr>
          <w:p w14:paraId="3574104E" w14:textId="77777777" w:rsidR="002A27BB" w:rsidRPr="00537A6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0A25C6C" w14:textId="77777777" w:rsidR="002A27BB" w:rsidRPr="00537A6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4238046D" w14:textId="77777777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06B3FBEE" w14:textId="5635749B" w:rsidR="000008B5" w:rsidRPr="00BE41E5" w:rsidRDefault="000008B5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(8,865)</w:t>
            </w:r>
          </w:p>
        </w:tc>
        <w:tc>
          <w:tcPr>
            <w:tcW w:w="147" w:type="pct"/>
          </w:tcPr>
          <w:p w14:paraId="41D48C90" w14:textId="77777777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47BFEA" w14:textId="77777777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  <w:p w14:paraId="217453DC" w14:textId="2AB0C379" w:rsidR="002A27BB" w:rsidRPr="00BE41E5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(2,576)</w:t>
            </w:r>
          </w:p>
        </w:tc>
        <w:tc>
          <w:tcPr>
            <w:tcW w:w="147" w:type="pct"/>
          </w:tcPr>
          <w:p w14:paraId="06C1EB47" w14:textId="77777777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0913915" w14:textId="77777777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37C360A9" w14:textId="2E478C62" w:rsidR="002A27BB" w:rsidRPr="00BE41E5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D600AE9" w14:textId="77777777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13F37A43" w14:textId="77777777" w:rsidR="002A27BB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41416A5F" w14:textId="4548C67D" w:rsidR="002A27BB" w:rsidRPr="00BE41E5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7BB" w:rsidRPr="009566C2" w14:paraId="30049073" w14:textId="77777777" w:rsidTr="001E5EAB">
        <w:tc>
          <w:tcPr>
            <w:tcW w:w="1821" w:type="pct"/>
          </w:tcPr>
          <w:p w14:paraId="19182C3F" w14:textId="77777777" w:rsidR="002A27BB" w:rsidRPr="00CC592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4F662B74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9DCE52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A00D6B6" w14:textId="0C236B86" w:rsidR="002A27BB" w:rsidRPr="00D44068" w:rsidRDefault="005B1ED2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575,697</w:t>
            </w:r>
          </w:p>
        </w:tc>
        <w:tc>
          <w:tcPr>
            <w:tcW w:w="147" w:type="pct"/>
          </w:tcPr>
          <w:p w14:paraId="1D39E36E" w14:textId="77777777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50D6A83C" w14:textId="77777777" w:rsidR="002A27BB" w:rsidRPr="00405146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7" w:type="pct"/>
          </w:tcPr>
          <w:p w14:paraId="5600E541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7B67D82F" w14:textId="2C192605" w:rsidR="002A27BB" w:rsidRPr="007F6FD0" w:rsidRDefault="00A82B3D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181,620</w:t>
            </w:r>
          </w:p>
        </w:tc>
        <w:tc>
          <w:tcPr>
            <w:tcW w:w="134" w:type="pct"/>
          </w:tcPr>
          <w:p w14:paraId="59DD80A7" w14:textId="77777777" w:rsidR="002A27BB" w:rsidRPr="00F4323B" w:rsidRDefault="002A27BB" w:rsidP="002A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19D70FE" w14:textId="77777777" w:rsidR="002A27BB" w:rsidRPr="00405146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382,50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2A27BB" w:rsidRPr="009566C2" w14:paraId="6877369D" w14:textId="77777777" w:rsidTr="001E5EAB">
        <w:tc>
          <w:tcPr>
            <w:tcW w:w="1821" w:type="pct"/>
          </w:tcPr>
          <w:p w14:paraId="3A264CE4" w14:textId="77777777" w:rsidR="002A27BB" w:rsidRPr="00CC5921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6A609ABF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1D7C03" w14:textId="77777777" w:rsidR="002A27BB" w:rsidRPr="00485AA2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12B44C5" w14:textId="26B87950" w:rsidR="002A27BB" w:rsidRPr="007F6FD0" w:rsidRDefault="00B347C5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579,923</w:t>
            </w:r>
          </w:p>
        </w:tc>
        <w:tc>
          <w:tcPr>
            <w:tcW w:w="147" w:type="pct"/>
          </w:tcPr>
          <w:p w14:paraId="53FA36EC" w14:textId="77777777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4119D127" w14:textId="77777777" w:rsidR="002A27BB" w:rsidRPr="00405146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1,359,18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679A1B5" w14:textId="77777777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33D5CBE" w14:textId="5342AFF2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199,165</w:t>
            </w:r>
          </w:p>
        </w:tc>
        <w:tc>
          <w:tcPr>
            <w:tcW w:w="134" w:type="pct"/>
          </w:tcPr>
          <w:p w14:paraId="741BC381" w14:textId="77777777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68282DF0" w14:textId="77777777" w:rsidR="002A27BB" w:rsidRPr="007F6FD0" w:rsidRDefault="002A27BB" w:rsidP="002A2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414,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40770A7D" w14:textId="77777777" w:rsidR="00455C0E" w:rsidRPr="00435052" w:rsidRDefault="00455C0E" w:rsidP="00455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07D39B3C" w14:textId="2A1591A5" w:rsidR="004978E1" w:rsidRDefault="00455C0E" w:rsidP="00455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AC504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C2BD1">
        <w:rPr>
          <w:rFonts w:ascii="Angsana New" w:hAnsi="Angsana New"/>
          <w:sz w:val="30"/>
          <w:szCs w:val="30"/>
        </w:rPr>
        <w:t>30</w:t>
      </w:r>
      <w:r w:rsidRPr="00AC5048">
        <w:rPr>
          <w:rFonts w:ascii="Angsana New" w:hAnsi="Angsana New"/>
          <w:sz w:val="30"/>
          <w:szCs w:val="30"/>
        </w:rPr>
        <w:t xml:space="preserve"> </w:t>
      </w:r>
      <w:r w:rsidRPr="00AC5048">
        <w:rPr>
          <w:rFonts w:ascii="Angsana New" w:hAnsi="Angsana New"/>
          <w:sz w:val="30"/>
          <w:szCs w:val="30"/>
          <w:cs/>
        </w:rPr>
        <w:t xml:space="preserve">วัน ถึง </w:t>
      </w:r>
      <w:r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/>
          <w:sz w:val="30"/>
          <w:szCs w:val="30"/>
          <w:cs/>
        </w:rPr>
        <w:t xml:space="preserve"> ว</w:t>
      </w:r>
      <w:r>
        <w:rPr>
          <w:rFonts w:ascii="Angsana New" w:hAnsi="Angsana New" w:hint="cs"/>
          <w:sz w:val="30"/>
          <w:szCs w:val="30"/>
          <w:cs/>
        </w:rPr>
        <w:t>ัน</w:t>
      </w:r>
    </w:p>
    <w:p w14:paraId="1881437B" w14:textId="77777777" w:rsidR="004978E1" w:rsidRDefault="0049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7D4C4B" w14:textId="70D91F3C" w:rsidR="00417033" w:rsidRDefault="001B5E9A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F5A47">
        <w:rPr>
          <w:rFonts w:ascii="Angsana New" w:hAnsi="Angsana New"/>
          <w:b/>
          <w:bCs/>
          <w:sz w:val="30"/>
          <w:szCs w:val="30"/>
        </w:rPr>
        <w:t>1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C18323A" w14:textId="77777777" w:rsidR="00E2420E" w:rsidRPr="00527BDE" w:rsidRDefault="00E2420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E2420E" w:rsidRPr="009566C2" w14:paraId="79D81838" w14:textId="77777777" w:rsidTr="00110839">
        <w:tc>
          <w:tcPr>
            <w:tcW w:w="3382" w:type="pct"/>
            <w:vAlign w:val="bottom"/>
          </w:tcPr>
          <w:p w14:paraId="574BB881" w14:textId="3EA7AE74" w:rsidR="00E2420E" w:rsidRPr="007B354C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E56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E5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72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7" w:type="pct"/>
          </w:tcPr>
          <w:p w14:paraId="0EF21A1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E07790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657D5E2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02B521A3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20E" w:rsidRPr="009566C2" w14:paraId="662AB1A0" w14:textId="77777777" w:rsidTr="003C34FA">
        <w:tc>
          <w:tcPr>
            <w:tcW w:w="3382" w:type="pct"/>
          </w:tcPr>
          <w:p w14:paraId="72260A6A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386A6ED5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2F69" w:rsidRPr="009566C2" w14:paraId="1956F3D4" w14:textId="77777777" w:rsidTr="00110839">
        <w:tc>
          <w:tcPr>
            <w:tcW w:w="3382" w:type="pct"/>
          </w:tcPr>
          <w:p w14:paraId="0EED3593" w14:textId="77777777" w:rsidR="00E72F69" w:rsidRPr="007C1C52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3D2CF1D7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4689BE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D1F0030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20E" w:rsidRPr="009566C2" w14:paraId="46599878" w14:textId="77777777" w:rsidTr="003C34FA">
        <w:tc>
          <w:tcPr>
            <w:tcW w:w="3382" w:type="pct"/>
          </w:tcPr>
          <w:p w14:paraId="0CF979C4" w14:textId="15182068" w:rsidR="00E2420E" w:rsidRPr="009566C2" w:rsidRDefault="003C34FA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59C10428" w14:textId="10590ED0" w:rsidR="00E2420E" w:rsidRPr="00C664CA" w:rsidRDefault="00F226ED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5CC955F6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32F399A2" w14:textId="150C4C75" w:rsidR="00E2420E" w:rsidRPr="00C664CA" w:rsidRDefault="00F226ED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2420E" w:rsidRPr="009566C2" w14:paraId="71A1A23E" w14:textId="77777777" w:rsidTr="00110839">
        <w:tc>
          <w:tcPr>
            <w:tcW w:w="3382" w:type="pct"/>
          </w:tcPr>
          <w:p w14:paraId="763B0B68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5231907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0E10D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3546A12A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20E" w:rsidRPr="009566C2" w14:paraId="59D3E7F6" w14:textId="77777777" w:rsidTr="00110839">
        <w:tc>
          <w:tcPr>
            <w:tcW w:w="3382" w:type="pct"/>
          </w:tcPr>
          <w:p w14:paraId="60DA2A7E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2C9D1B49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2C8E7F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26362D9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F69" w:rsidRPr="009566C2" w14:paraId="5E050503" w14:textId="77777777" w:rsidTr="00110839">
        <w:tc>
          <w:tcPr>
            <w:tcW w:w="3382" w:type="pct"/>
          </w:tcPr>
          <w:p w14:paraId="35DAAE99" w14:textId="2D77D7F5" w:rsidR="00E72F69" w:rsidRPr="00362E4E" w:rsidRDefault="00262EAC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2E4E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E72F69" w:rsidRPr="00362E4E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737" w:type="pct"/>
          </w:tcPr>
          <w:p w14:paraId="216905AA" w14:textId="07C14B1F" w:rsidR="00E72F69" w:rsidRPr="00F226ED" w:rsidRDefault="00F226ED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26E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550B1BAE" w14:textId="77777777" w:rsidR="00E72F69" w:rsidRPr="00F226ED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31C2A5" w14:textId="13DDEE9C" w:rsidR="00E72F69" w:rsidRPr="00F226ED" w:rsidRDefault="00F226ED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72F69" w:rsidRPr="009566C2" w14:paraId="2F153F38" w14:textId="77777777" w:rsidTr="00110839">
        <w:tc>
          <w:tcPr>
            <w:tcW w:w="3382" w:type="pct"/>
          </w:tcPr>
          <w:p w14:paraId="019E3277" w14:textId="77777777" w:rsidR="00E72F69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D02A1B3" w14:textId="462FC23C" w:rsidR="00E72F69" w:rsidRPr="00F226ED" w:rsidRDefault="00F226ED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26E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7" w:type="pct"/>
          </w:tcPr>
          <w:p w14:paraId="590218C8" w14:textId="77777777" w:rsidR="00E72F69" w:rsidRPr="00F226ED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07DA44F" w14:textId="59CD5AED" w:rsidR="00E72F69" w:rsidRPr="00F226ED" w:rsidRDefault="00F226ED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72F69" w:rsidRPr="009566C2" w14:paraId="1DD13268" w14:textId="77777777" w:rsidTr="00110839">
        <w:tc>
          <w:tcPr>
            <w:tcW w:w="3382" w:type="pct"/>
          </w:tcPr>
          <w:p w14:paraId="5D271CFC" w14:textId="77777777" w:rsidR="00E72F69" w:rsidRPr="00C006A5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08FE0FD" w14:textId="4AAC57EA" w:rsidR="00E72F69" w:rsidRDefault="00F226ED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6AB723E6" w14:textId="77777777" w:rsidR="00E72F69" w:rsidRPr="00C006A5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90E2B" w14:textId="70F5B10D" w:rsidR="00E72F69" w:rsidRPr="003C34FA" w:rsidRDefault="00F226ED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447593A4" w14:textId="77777777" w:rsidR="006D0032" w:rsidRDefault="006D0032" w:rsidP="007C1C52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DADE62C" w14:textId="18B0AC15" w:rsidR="00096CB2" w:rsidRDefault="00096CB2" w:rsidP="00096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F5A47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096CB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973A7AE" w14:textId="44F4A670" w:rsidR="00F2125E" w:rsidRPr="008E1584" w:rsidRDefault="00F2125E" w:rsidP="00F2125E">
      <w:pPr>
        <w:rPr>
          <w:rFonts w:asciiTheme="minorHAnsi" w:hAnsiTheme="minorHAnsi" w:cstheme="minorBidi"/>
          <w:sz w:val="30"/>
          <w:szCs w:val="30"/>
          <w:cs/>
        </w:rPr>
      </w:pPr>
    </w:p>
    <w:p w14:paraId="78A1E390" w14:textId="20ECB131" w:rsidR="00F2125E" w:rsidRPr="00F2125E" w:rsidRDefault="00F2125E" w:rsidP="00AA5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125E">
        <w:rPr>
          <w:rFonts w:ascii="Angsana New" w:hAnsi="Angsana New" w:hint="cs"/>
          <w:sz w:val="30"/>
          <w:szCs w:val="30"/>
          <w:cs/>
        </w:rPr>
        <w:t>ในที่ประ</w:t>
      </w:r>
      <w:r>
        <w:rPr>
          <w:rFonts w:ascii="Angsana New" w:hAnsi="Angsana New" w:hint="cs"/>
          <w:sz w:val="30"/>
          <w:szCs w:val="30"/>
          <w:cs/>
        </w:rPr>
        <w:t xml:space="preserve">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คณะกรรมการมีมติอนุมัติจ่ายเงินปันผลระหว่างกาลสำหรับผลการดำเนินงานงวดหกเดือนแรกของปี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5D633F">
        <w:rPr>
          <w:rFonts w:ascii="Angsana New" w:hAnsi="Angsana New"/>
          <w:sz w:val="30"/>
          <w:szCs w:val="30"/>
        </w:rPr>
        <w:t>0.12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8037D1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ซึ่งเป็นการจ่ายจากกิจการที่ไม่ได้รับการส่งเสริมการลงทุน</w:t>
      </w:r>
      <w:r w:rsidR="008037D1">
        <w:rPr>
          <w:rFonts w:ascii="Angsana New" w:hAnsi="Angsana New" w:hint="cs"/>
          <w:sz w:val="30"/>
          <w:szCs w:val="30"/>
          <w:cs/>
        </w:rPr>
        <w:t>ทั้ง</w:t>
      </w:r>
      <w:r>
        <w:rPr>
          <w:rFonts w:ascii="Angsana New" w:hAnsi="Angsana New" w:hint="cs"/>
          <w:sz w:val="30"/>
          <w:szCs w:val="30"/>
          <w:cs/>
        </w:rPr>
        <w:t xml:space="preserve">จำนวน เงินปันผลดังกล่าวจะจ่ายให้แก่ผู้ถือหุ้นในเดือนกันยายน </w:t>
      </w:r>
      <w:r>
        <w:rPr>
          <w:rFonts w:ascii="Angsana New" w:hAnsi="Angsana New"/>
          <w:sz w:val="30"/>
          <w:szCs w:val="30"/>
        </w:rPr>
        <w:t>2563</w:t>
      </w:r>
    </w:p>
    <w:p w14:paraId="2DB182DD" w14:textId="77777777" w:rsidR="00F2125E" w:rsidRPr="00F2125E" w:rsidRDefault="00F2125E" w:rsidP="00F2125E"/>
    <w:sectPr w:rsidR="00F2125E" w:rsidRPr="00F2125E" w:rsidSect="00527BDE"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97834" w14:textId="77777777" w:rsidR="0059255F" w:rsidRDefault="0059255F">
      <w:r>
        <w:separator/>
      </w:r>
    </w:p>
  </w:endnote>
  <w:endnote w:type="continuationSeparator" w:id="0">
    <w:p w14:paraId="07CC0F52" w14:textId="77777777" w:rsidR="0059255F" w:rsidRDefault="0059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3E7D7" w14:textId="77777777" w:rsidR="005D633F" w:rsidRDefault="005D633F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ED2DFF">
      <w:rPr>
        <w:rFonts w:ascii="Angsana New" w:hAnsi="Angsana New"/>
        <w:noProof/>
        <w:sz w:val="30"/>
        <w:szCs w:val="30"/>
      </w:rPr>
      <w:t>14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AE80D" w14:textId="77777777" w:rsidR="005D633F" w:rsidRPr="003C3524" w:rsidRDefault="005D633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701E6867" w:rsidR="005D633F" w:rsidRPr="001D2470" w:rsidRDefault="005D633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2F5564">
      <w:rPr>
        <w:rFonts w:ascii="Angsana New" w:hAnsi="Angsana New"/>
        <w:noProof/>
        <w:sz w:val="30"/>
        <w:szCs w:val="30"/>
      </w:rPr>
      <w:t>satt3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84C70" w14:textId="77777777" w:rsidR="005D633F" w:rsidRDefault="005D633F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DD47E" w14:textId="77777777" w:rsidR="005D633F" w:rsidRDefault="005D633F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68DB8" w14:textId="77777777" w:rsidR="005D633F" w:rsidRPr="00775DAE" w:rsidRDefault="005D633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665" w14:textId="77777777" w:rsidR="005D633F" w:rsidRPr="00775DAE" w:rsidRDefault="005D633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1C24F" w14:textId="77777777" w:rsidR="005D633F" w:rsidRPr="00775DAE" w:rsidRDefault="005D633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9D255" w14:textId="77777777" w:rsidR="0059255F" w:rsidRDefault="0059255F">
      <w:r>
        <w:separator/>
      </w:r>
    </w:p>
  </w:footnote>
  <w:footnote w:type="continuationSeparator" w:id="0">
    <w:p w14:paraId="4E7EFDB8" w14:textId="77777777" w:rsidR="0059255F" w:rsidRDefault="00592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ABBCE" w14:textId="77777777" w:rsidR="005D633F" w:rsidRDefault="005D633F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DFCD5" w14:textId="77777777" w:rsidR="005D633F" w:rsidRPr="00774FEB" w:rsidRDefault="005D633F" w:rsidP="00501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C925AF" w14:textId="77777777" w:rsidR="005D633F" w:rsidRDefault="005D633F" w:rsidP="00501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6F3AA62" w14:textId="6E20B98F" w:rsidR="005D633F" w:rsidRPr="000E5645" w:rsidRDefault="005D633F" w:rsidP="000E56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0E564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0E5645">
      <w:rPr>
        <w:rFonts w:ascii="Angsana New" w:hAnsi="Angsana New"/>
        <w:b/>
        <w:bCs/>
        <w:sz w:val="32"/>
        <w:szCs w:val="32"/>
      </w:rPr>
      <w:t>30</w:t>
    </w:r>
    <w:r w:rsidRPr="000E5645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0E5645">
      <w:rPr>
        <w:rFonts w:ascii="Angsana New" w:hAnsi="Angsana New"/>
        <w:b/>
        <w:bCs/>
        <w:sz w:val="32"/>
        <w:szCs w:val="32"/>
      </w:rPr>
      <w:t>2563</w:t>
    </w:r>
    <w:r w:rsidRPr="000E5645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AD5575F" w14:textId="77777777" w:rsidR="005D633F" w:rsidRDefault="005D633F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45C07" w14:textId="77777777" w:rsidR="005D633F" w:rsidRPr="00774FEB" w:rsidRDefault="005D633F" w:rsidP="00494A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5B6D36" w14:textId="77777777" w:rsidR="005D633F" w:rsidRDefault="005D633F" w:rsidP="00494A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87B991C" w14:textId="55AB312F" w:rsidR="005D633F" w:rsidRPr="000E5645" w:rsidRDefault="005D633F" w:rsidP="000E56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0E564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0E5645">
      <w:rPr>
        <w:rFonts w:ascii="Angsana New" w:hAnsi="Angsana New"/>
        <w:b/>
        <w:bCs/>
        <w:sz w:val="32"/>
        <w:szCs w:val="32"/>
      </w:rPr>
      <w:t>30</w:t>
    </w:r>
    <w:r w:rsidRPr="000E5645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0E5645">
      <w:rPr>
        <w:rFonts w:ascii="Angsana New" w:hAnsi="Angsana New"/>
        <w:b/>
        <w:bCs/>
        <w:sz w:val="32"/>
        <w:szCs w:val="32"/>
      </w:rPr>
      <w:t>2563</w:t>
    </w:r>
    <w:r w:rsidRPr="000E5645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2F38A8C" w14:textId="77777777" w:rsidR="005D633F" w:rsidRPr="006E020C" w:rsidRDefault="005D633F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17D02" w14:textId="77777777" w:rsidR="005D633F" w:rsidRPr="00774FEB" w:rsidRDefault="005D633F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A5999C" w14:textId="77777777" w:rsidR="005D633F" w:rsidRDefault="005D633F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38AC639" w14:textId="77777777" w:rsidR="005D633F" w:rsidRPr="009D0D6C" w:rsidRDefault="005D633F" w:rsidP="000E564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FDAC012" w14:textId="77777777" w:rsidR="005D633F" w:rsidRPr="006E020C" w:rsidRDefault="005D633F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60418" w14:textId="77777777" w:rsidR="005D633F" w:rsidRPr="009D0D6C" w:rsidRDefault="005D633F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บริษัท สมบูรณ์ แอ๊ดวานซ์ เทคโนโลยี จำกัด (มหาชน)</w:t>
    </w:r>
    <w:r w:rsidRPr="009D0D6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9D0D6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2C7C0DE" w14:textId="77777777" w:rsidR="005D633F" w:rsidRPr="009D0D6C" w:rsidRDefault="005D633F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C81DBB9" w14:textId="1E08C541" w:rsidR="005D633F" w:rsidRPr="009D0D6C" w:rsidRDefault="005D633F" w:rsidP="009D0D6C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5D633F" w:rsidRDefault="005D633F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22E86" w14:textId="77777777" w:rsidR="005D633F" w:rsidRDefault="005D63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72C03" w14:textId="77777777" w:rsidR="005D633F" w:rsidRDefault="005D633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B226A" w14:textId="77777777" w:rsidR="005D633F" w:rsidRPr="00774FEB" w:rsidRDefault="005D633F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13FB72" w14:textId="77777777" w:rsidR="005D633F" w:rsidRDefault="005D633F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A2346F" w14:textId="77777777" w:rsidR="005D633F" w:rsidRPr="006E020C" w:rsidRDefault="005D633F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FC24F13" w14:textId="77777777" w:rsidR="005D633F" w:rsidRDefault="005D633F">
    <w:pPr>
      <w:pStyle w:val="Header"/>
    </w:pPr>
  </w:p>
  <w:p w14:paraId="5C609A6A" w14:textId="77777777" w:rsidR="005D633F" w:rsidRDefault="005D633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63DEE" w14:textId="77777777" w:rsidR="005D633F" w:rsidRPr="00774FEB" w:rsidRDefault="005D633F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42BAA4" w14:textId="77777777" w:rsidR="005D633F" w:rsidRDefault="005D633F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B8B703" w14:textId="1FBB31D0" w:rsidR="005D633F" w:rsidRPr="009D0D6C" w:rsidRDefault="005D633F" w:rsidP="000E564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ab/>
    </w:r>
    <w:r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ab/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246A3D2" w14:textId="77777777" w:rsidR="005D633F" w:rsidRDefault="005D633F" w:rsidP="004350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CAD0D" w14:textId="77777777" w:rsidR="005D633F" w:rsidRPr="00774FEB" w:rsidRDefault="005D633F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67BAEA" w14:textId="77777777" w:rsidR="005D633F" w:rsidRDefault="005D633F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B72BCD2" w14:textId="77777777" w:rsidR="005D633F" w:rsidRPr="009D0D6C" w:rsidRDefault="005D633F" w:rsidP="000E564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E44BDD9" w14:textId="77777777" w:rsidR="005D633F" w:rsidRDefault="005D633F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59778" w14:textId="77777777" w:rsidR="005D633F" w:rsidRPr="00774FEB" w:rsidRDefault="005D633F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F08799" w14:textId="77777777" w:rsidR="005D633F" w:rsidRDefault="005D633F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C2B056" w14:textId="77777777" w:rsidR="005D633F" w:rsidRPr="009D0D6C" w:rsidRDefault="005D633F" w:rsidP="000E564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0FA989E" w14:textId="77777777" w:rsidR="005D633F" w:rsidRDefault="005D633F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264D3" w14:textId="77777777" w:rsidR="005D633F" w:rsidRPr="00774FEB" w:rsidRDefault="005D633F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C12DF3A" w14:textId="77777777" w:rsidR="005D633F" w:rsidRPr="006E020C" w:rsidRDefault="005D633F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0A6F1D" w14:textId="77777777" w:rsidR="005D633F" w:rsidRPr="006E020C" w:rsidRDefault="005D633F" w:rsidP="005977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 255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8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32"/>
  </w:num>
  <w:num w:numId="19">
    <w:abstractNumId w:val="26"/>
  </w:num>
  <w:num w:numId="20">
    <w:abstractNumId w:val="16"/>
  </w:num>
  <w:num w:numId="21">
    <w:abstractNumId w:val="13"/>
  </w:num>
  <w:num w:numId="22">
    <w:abstractNumId w:val="10"/>
  </w:num>
  <w:num w:numId="23">
    <w:abstractNumId w:val="11"/>
  </w:num>
  <w:num w:numId="24">
    <w:abstractNumId w:val="33"/>
  </w:num>
  <w:num w:numId="25">
    <w:abstractNumId w:val="29"/>
  </w:num>
  <w:num w:numId="26">
    <w:abstractNumId w:val="22"/>
  </w:num>
  <w:num w:numId="27">
    <w:abstractNumId w:val="15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3"/>
  </w:num>
  <w:num w:numId="33">
    <w:abstractNumId w:val="21"/>
  </w:num>
  <w:num w:numId="34">
    <w:abstractNumId w:val="20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8B5"/>
    <w:rsid w:val="00000955"/>
    <w:rsid w:val="00000EB8"/>
    <w:rsid w:val="00001450"/>
    <w:rsid w:val="000017BC"/>
    <w:rsid w:val="00001864"/>
    <w:rsid w:val="000020F1"/>
    <w:rsid w:val="0000226D"/>
    <w:rsid w:val="00002303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A0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49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7F"/>
    <w:rsid w:val="00034448"/>
    <w:rsid w:val="000344C6"/>
    <w:rsid w:val="00035397"/>
    <w:rsid w:val="000354F8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EFC"/>
    <w:rsid w:val="00043A20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8F6"/>
    <w:rsid w:val="00062B63"/>
    <w:rsid w:val="00062E94"/>
    <w:rsid w:val="0006394E"/>
    <w:rsid w:val="00064808"/>
    <w:rsid w:val="00064E56"/>
    <w:rsid w:val="000652B5"/>
    <w:rsid w:val="00065307"/>
    <w:rsid w:val="00065AA5"/>
    <w:rsid w:val="00065EA8"/>
    <w:rsid w:val="00066298"/>
    <w:rsid w:val="00066745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A1"/>
    <w:rsid w:val="000711C0"/>
    <w:rsid w:val="00071812"/>
    <w:rsid w:val="00071888"/>
    <w:rsid w:val="00071A32"/>
    <w:rsid w:val="00071C23"/>
    <w:rsid w:val="00071E1E"/>
    <w:rsid w:val="0007213E"/>
    <w:rsid w:val="000725DD"/>
    <w:rsid w:val="0007278D"/>
    <w:rsid w:val="00072810"/>
    <w:rsid w:val="00072A9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5195"/>
    <w:rsid w:val="000753BF"/>
    <w:rsid w:val="0007557B"/>
    <w:rsid w:val="00075826"/>
    <w:rsid w:val="00075B2D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51C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962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C61"/>
    <w:rsid w:val="00096045"/>
    <w:rsid w:val="00096268"/>
    <w:rsid w:val="00096327"/>
    <w:rsid w:val="00096903"/>
    <w:rsid w:val="00096CB2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B84"/>
    <w:rsid w:val="000A2C72"/>
    <w:rsid w:val="000A2C95"/>
    <w:rsid w:val="000A2CF0"/>
    <w:rsid w:val="000A2E6B"/>
    <w:rsid w:val="000A2E90"/>
    <w:rsid w:val="000A2FB7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331"/>
    <w:rsid w:val="000B549D"/>
    <w:rsid w:val="000B55EC"/>
    <w:rsid w:val="000B58E4"/>
    <w:rsid w:val="000B5A6C"/>
    <w:rsid w:val="000B5A7A"/>
    <w:rsid w:val="000B5ADB"/>
    <w:rsid w:val="000B68BB"/>
    <w:rsid w:val="000B6CCF"/>
    <w:rsid w:val="000B6F09"/>
    <w:rsid w:val="000B7409"/>
    <w:rsid w:val="000B7868"/>
    <w:rsid w:val="000B7BD3"/>
    <w:rsid w:val="000C0102"/>
    <w:rsid w:val="000C0793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51D8"/>
    <w:rsid w:val="000D599F"/>
    <w:rsid w:val="000D5D59"/>
    <w:rsid w:val="000D62E1"/>
    <w:rsid w:val="000D65B8"/>
    <w:rsid w:val="000D6668"/>
    <w:rsid w:val="000D70CC"/>
    <w:rsid w:val="000D74D5"/>
    <w:rsid w:val="000D7514"/>
    <w:rsid w:val="000D759A"/>
    <w:rsid w:val="000D76C6"/>
    <w:rsid w:val="000D783D"/>
    <w:rsid w:val="000D79AA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645"/>
    <w:rsid w:val="000E575D"/>
    <w:rsid w:val="000E5C43"/>
    <w:rsid w:val="000E5F46"/>
    <w:rsid w:val="000E653A"/>
    <w:rsid w:val="000E6614"/>
    <w:rsid w:val="000E69E3"/>
    <w:rsid w:val="000E7215"/>
    <w:rsid w:val="000E7471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DAD"/>
    <w:rsid w:val="0010076A"/>
    <w:rsid w:val="00100C5B"/>
    <w:rsid w:val="00100F83"/>
    <w:rsid w:val="001012C5"/>
    <w:rsid w:val="0010170F"/>
    <w:rsid w:val="00101A65"/>
    <w:rsid w:val="00101AD5"/>
    <w:rsid w:val="00101D6F"/>
    <w:rsid w:val="00101F19"/>
    <w:rsid w:val="00102046"/>
    <w:rsid w:val="00102C2C"/>
    <w:rsid w:val="00103027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4B7"/>
    <w:rsid w:val="00107773"/>
    <w:rsid w:val="00107918"/>
    <w:rsid w:val="00107CE4"/>
    <w:rsid w:val="00107FC6"/>
    <w:rsid w:val="00110463"/>
    <w:rsid w:val="0011076C"/>
    <w:rsid w:val="00110839"/>
    <w:rsid w:val="0011107F"/>
    <w:rsid w:val="001112C7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BA0"/>
    <w:rsid w:val="001275AB"/>
    <w:rsid w:val="00127827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D83"/>
    <w:rsid w:val="00131E99"/>
    <w:rsid w:val="00132218"/>
    <w:rsid w:val="00132320"/>
    <w:rsid w:val="00132755"/>
    <w:rsid w:val="00132DC6"/>
    <w:rsid w:val="00132DE5"/>
    <w:rsid w:val="001331DB"/>
    <w:rsid w:val="001332C2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421"/>
    <w:rsid w:val="0013653C"/>
    <w:rsid w:val="0013664B"/>
    <w:rsid w:val="001368E5"/>
    <w:rsid w:val="001370A2"/>
    <w:rsid w:val="001378C6"/>
    <w:rsid w:val="00137F1F"/>
    <w:rsid w:val="001409BA"/>
    <w:rsid w:val="001409DC"/>
    <w:rsid w:val="00140ACD"/>
    <w:rsid w:val="00140B6D"/>
    <w:rsid w:val="00140BD0"/>
    <w:rsid w:val="0014193A"/>
    <w:rsid w:val="00141BB5"/>
    <w:rsid w:val="00141D02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312F"/>
    <w:rsid w:val="00153373"/>
    <w:rsid w:val="001533E3"/>
    <w:rsid w:val="00153905"/>
    <w:rsid w:val="00154229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3A7"/>
    <w:rsid w:val="0016605C"/>
    <w:rsid w:val="00166611"/>
    <w:rsid w:val="00166985"/>
    <w:rsid w:val="00166A34"/>
    <w:rsid w:val="00167EFE"/>
    <w:rsid w:val="001702F6"/>
    <w:rsid w:val="00170630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1184"/>
    <w:rsid w:val="001815A8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AFC"/>
    <w:rsid w:val="00184C5B"/>
    <w:rsid w:val="00184DD0"/>
    <w:rsid w:val="00185348"/>
    <w:rsid w:val="001858CD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704E"/>
    <w:rsid w:val="0019721F"/>
    <w:rsid w:val="001975EC"/>
    <w:rsid w:val="001977DC"/>
    <w:rsid w:val="00197DB4"/>
    <w:rsid w:val="001A03B1"/>
    <w:rsid w:val="001A0897"/>
    <w:rsid w:val="001A08F8"/>
    <w:rsid w:val="001A0A51"/>
    <w:rsid w:val="001A0A8A"/>
    <w:rsid w:val="001A0DA1"/>
    <w:rsid w:val="001A0FD5"/>
    <w:rsid w:val="001A1739"/>
    <w:rsid w:val="001A19AA"/>
    <w:rsid w:val="001A1A34"/>
    <w:rsid w:val="001A1BC2"/>
    <w:rsid w:val="001A25CA"/>
    <w:rsid w:val="001A2897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4F1"/>
    <w:rsid w:val="001B7542"/>
    <w:rsid w:val="001B7629"/>
    <w:rsid w:val="001B7E68"/>
    <w:rsid w:val="001C085E"/>
    <w:rsid w:val="001C0863"/>
    <w:rsid w:val="001C0BB2"/>
    <w:rsid w:val="001C1071"/>
    <w:rsid w:val="001C1B67"/>
    <w:rsid w:val="001C2085"/>
    <w:rsid w:val="001C2A5B"/>
    <w:rsid w:val="001C2D1C"/>
    <w:rsid w:val="001C32C7"/>
    <w:rsid w:val="001C41DE"/>
    <w:rsid w:val="001C4511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1A8"/>
    <w:rsid w:val="001D62FC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3D4"/>
    <w:rsid w:val="001E080B"/>
    <w:rsid w:val="001E0AB7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3107"/>
    <w:rsid w:val="001E3D77"/>
    <w:rsid w:val="001E3F3D"/>
    <w:rsid w:val="001E40B0"/>
    <w:rsid w:val="001E443B"/>
    <w:rsid w:val="001E5244"/>
    <w:rsid w:val="001E527C"/>
    <w:rsid w:val="001E58A5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FF3"/>
    <w:rsid w:val="001F1125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56F"/>
    <w:rsid w:val="001F58C9"/>
    <w:rsid w:val="001F5CE0"/>
    <w:rsid w:val="001F5CF9"/>
    <w:rsid w:val="001F5FF1"/>
    <w:rsid w:val="001F6080"/>
    <w:rsid w:val="001F68A6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36E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EAE"/>
    <w:rsid w:val="00214FA7"/>
    <w:rsid w:val="0021577B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E1D"/>
    <w:rsid w:val="0022030D"/>
    <w:rsid w:val="00220C7D"/>
    <w:rsid w:val="00220D5F"/>
    <w:rsid w:val="00220EB6"/>
    <w:rsid w:val="002211F7"/>
    <w:rsid w:val="00221865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D79"/>
    <w:rsid w:val="00226F3D"/>
    <w:rsid w:val="002275B3"/>
    <w:rsid w:val="00227604"/>
    <w:rsid w:val="0022763B"/>
    <w:rsid w:val="0022786B"/>
    <w:rsid w:val="00227E5C"/>
    <w:rsid w:val="00227E7F"/>
    <w:rsid w:val="0023064B"/>
    <w:rsid w:val="00230AD9"/>
    <w:rsid w:val="00230DE7"/>
    <w:rsid w:val="00230DF3"/>
    <w:rsid w:val="00230FF0"/>
    <w:rsid w:val="00231471"/>
    <w:rsid w:val="002315F2"/>
    <w:rsid w:val="0023176D"/>
    <w:rsid w:val="00232B3F"/>
    <w:rsid w:val="00232B97"/>
    <w:rsid w:val="00232F64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37DFE"/>
    <w:rsid w:val="002401ED"/>
    <w:rsid w:val="002406B3"/>
    <w:rsid w:val="00240955"/>
    <w:rsid w:val="00240BC6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100C"/>
    <w:rsid w:val="00251074"/>
    <w:rsid w:val="0025113B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8E4"/>
    <w:rsid w:val="00257B5B"/>
    <w:rsid w:val="0026012A"/>
    <w:rsid w:val="00260604"/>
    <w:rsid w:val="002607F5"/>
    <w:rsid w:val="00260C9F"/>
    <w:rsid w:val="002613D1"/>
    <w:rsid w:val="002614CD"/>
    <w:rsid w:val="0026157C"/>
    <w:rsid w:val="0026183C"/>
    <w:rsid w:val="00261B9D"/>
    <w:rsid w:val="002621EF"/>
    <w:rsid w:val="00262472"/>
    <w:rsid w:val="0026251C"/>
    <w:rsid w:val="00262BB2"/>
    <w:rsid w:val="00262D14"/>
    <w:rsid w:val="00262EAC"/>
    <w:rsid w:val="002632C6"/>
    <w:rsid w:val="002632C7"/>
    <w:rsid w:val="002633EA"/>
    <w:rsid w:val="0026342E"/>
    <w:rsid w:val="002636C7"/>
    <w:rsid w:val="002639D1"/>
    <w:rsid w:val="00263E7A"/>
    <w:rsid w:val="0026466E"/>
    <w:rsid w:val="002646E1"/>
    <w:rsid w:val="00264738"/>
    <w:rsid w:val="00264EEE"/>
    <w:rsid w:val="00264FF2"/>
    <w:rsid w:val="002661EA"/>
    <w:rsid w:val="0026641F"/>
    <w:rsid w:val="0026685F"/>
    <w:rsid w:val="00266B52"/>
    <w:rsid w:val="00266F86"/>
    <w:rsid w:val="002677DB"/>
    <w:rsid w:val="00267BB6"/>
    <w:rsid w:val="00267CD2"/>
    <w:rsid w:val="0027002B"/>
    <w:rsid w:val="002701BE"/>
    <w:rsid w:val="00270612"/>
    <w:rsid w:val="002707F8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7B0"/>
    <w:rsid w:val="00275701"/>
    <w:rsid w:val="00275B78"/>
    <w:rsid w:val="00275EAE"/>
    <w:rsid w:val="00275EB8"/>
    <w:rsid w:val="00276443"/>
    <w:rsid w:val="002764FE"/>
    <w:rsid w:val="002765EF"/>
    <w:rsid w:val="00276665"/>
    <w:rsid w:val="002768F9"/>
    <w:rsid w:val="00277266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A97"/>
    <w:rsid w:val="002968E4"/>
    <w:rsid w:val="00296B3D"/>
    <w:rsid w:val="00296B67"/>
    <w:rsid w:val="00296E99"/>
    <w:rsid w:val="00297025"/>
    <w:rsid w:val="00297CA4"/>
    <w:rsid w:val="002A02A9"/>
    <w:rsid w:val="002A05BF"/>
    <w:rsid w:val="002A093E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BB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A1B"/>
    <w:rsid w:val="002A4C23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C2"/>
    <w:rsid w:val="002A7E7D"/>
    <w:rsid w:val="002A7F29"/>
    <w:rsid w:val="002B0516"/>
    <w:rsid w:val="002B06C6"/>
    <w:rsid w:val="002B0759"/>
    <w:rsid w:val="002B095D"/>
    <w:rsid w:val="002B0B9B"/>
    <w:rsid w:val="002B0F6C"/>
    <w:rsid w:val="002B0F9E"/>
    <w:rsid w:val="002B12C7"/>
    <w:rsid w:val="002B14C9"/>
    <w:rsid w:val="002B180C"/>
    <w:rsid w:val="002B1ADB"/>
    <w:rsid w:val="002B1D0F"/>
    <w:rsid w:val="002B2215"/>
    <w:rsid w:val="002B254D"/>
    <w:rsid w:val="002B256B"/>
    <w:rsid w:val="002B270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3EA7"/>
    <w:rsid w:val="002C41B8"/>
    <w:rsid w:val="002C42F9"/>
    <w:rsid w:val="002C4974"/>
    <w:rsid w:val="002C4AF5"/>
    <w:rsid w:val="002C4B85"/>
    <w:rsid w:val="002C4C8F"/>
    <w:rsid w:val="002C4D8A"/>
    <w:rsid w:val="002C587F"/>
    <w:rsid w:val="002C5BFE"/>
    <w:rsid w:val="002C5F52"/>
    <w:rsid w:val="002C5F73"/>
    <w:rsid w:val="002C674E"/>
    <w:rsid w:val="002C681C"/>
    <w:rsid w:val="002C692F"/>
    <w:rsid w:val="002C6FBB"/>
    <w:rsid w:val="002C702D"/>
    <w:rsid w:val="002C708C"/>
    <w:rsid w:val="002C71B3"/>
    <w:rsid w:val="002C71FC"/>
    <w:rsid w:val="002C799D"/>
    <w:rsid w:val="002C7BE8"/>
    <w:rsid w:val="002C7C4B"/>
    <w:rsid w:val="002C7D8A"/>
    <w:rsid w:val="002C7FC2"/>
    <w:rsid w:val="002D00B5"/>
    <w:rsid w:val="002D02C0"/>
    <w:rsid w:val="002D03A8"/>
    <w:rsid w:val="002D0B5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C7A"/>
    <w:rsid w:val="002D5CB0"/>
    <w:rsid w:val="002D5CC2"/>
    <w:rsid w:val="002D5FA8"/>
    <w:rsid w:val="002D69F0"/>
    <w:rsid w:val="002D6EDF"/>
    <w:rsid w:val="002D7000"/>
    <w:rsid w:val="002E026C"/>
    <w:rsid w:val="002E028B"/>
    <w:rsid w:val="002E0412"/>
    <w:rsid w:val="002E054C"/>
    <w:rsid w:val="002E0703"/>
    <w:rsid w:val="002E083E"/>
    <w:rsid w:val="002E0B84"/>
    <w:rsid w:val="002E1265"/>
    <w:rsid w:val="002E1586"/>
    <w:rsid w:val="002E1CEF"/>
    <w:rsid w:val="002E215E"/>
    <w:rsid w:val="002E245A"/>
    <w:rsid w:val="002E251F"/>
    <w:rsid w:val="002E35EC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F0070"/>
    <w:rsid w:val="002F0BE1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4A9"/>
    <w:rsid w:val="002F5503"/>
    <w:rsid w:val="002F5564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5394"/>
    <w:rsid w:val="00305900"/>
    <w:rsid w:val="00305966"/>
    <w:rsid w:val="003064E9"/>
    <w:rsid w:val="00306613"/>
    <w:rsid w:val="00306EF7"/>
    <w:rsid w:val="00306FB3"/>
    <w:rsid w:val="0030723E"/>
    <w:rsid w:val="0030746F"/>
    <w:rsid w:val="0030753A"/>
    <w:rsid w:val="00307A7C"/>
    <w:rsid w:val="00307CD5"/>
    <w:rsid w:val="00307F1D"/>
    <w:rsid w:val="0031051C"/>
    <w:rsid w:val="003107A3"/>
    <w:rsid w:val="00311124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CBA"/>
    <w:rsid w:val="00320F2F"/>
    <w:rsid w:val="00321258"/>
    <w:rsid w:val="00321FB1"/>
    <w:rsid w:val="00322398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1D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DD7"/>
    <w:rsid w:val="003454B8"/>
    <w:rsid w:val="00345523"/>
    <w:rsid w:val="00345AFE"/>
    <w:rsid w:val="00345E92"/>
    <w:rsid w:val="003461D0"/>
    <w:rsid w:val="0034629F"/>
    <w:rsid w:val="003469A6"/>
    <w:rsid w:val="003473EF"/>
    <w:rsid w:val="0034768E"/>
    <w:rsid w:val="003479F2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419"/>
    <w:rsid w:val="00356A37"/>
    <w:rsid w:val="00356BE7"/>
    <w:rsid w:val="00356C4B"/>
    <w:rsid w:val="00356E65"/>
    <w:rsid w:val="00357006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7F5"/>
    <w:rsid w:val="00363A2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E71"/>
    <w:rsid w:val="00372382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43A"/>
    <w:rsid w:val="003756A5"/>
    <w:rsid w:val="00375758"/>
    <w:rsid w:val="003757D3"/>
    <w:rsid w:val="00375AFA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D40"/>
    <w:rsid w:val="0038427E"/>
    <w:rsid w:val="0038471F"/>
    <w:rsid w:val="00384735"/>
    <w:rsid w:val="00384967"/>
    <w:rsid w:val="00384A34"/>
    <w:rsid w:val="00384AF8"/>
    <w:rsid w:val="00385505"/>
    <w:rsid w:val="00385564"/>
    <w:rsid w:val="00385A50"/>
    <w:rsid w:val="00385F0B"/>
    <w:rsid w:val="003860AA"/>
    <w:rsid w:val="00386428"/>
    <w:rsid w:val="003866B9"/>
    <w:rsid w:val="0038677D"/>
    <w:rsid w:val="003869FD"/>
    <w:rsid w:val="00386A11"/>
    <w:rsid w:val="00387346"/>
    <w:rsid w:val="003873C2"/>
    <w:rsid w:val="003873C6"/>
    <w:rsid w:val="00387B33"/>
    <w:rsid w:val="00387CE2"/>
    <w:rsid w:val="00387E08"/>
    <w:rsid w:val="003901C1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153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28CC"/>
    <w:rsid w:val="003C34B3"/>
    <w:rsid w:val="003C34FA"/>
    <w:rsid w:val="003C3524"/>
    <w:rsid w:val="003C38BD"/>
    <w:rsid w:val="003C3B89"/>
    <w:rsid w:val="003C3D0F"/>
    <w:rsid w:val="003C3DCA"/>
    <w:rsid w:val="003C3E3A"/>
    <w:rsid w:val="003C4D42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D8F"/>
    <w:rsid w:val="003D11BF"/>
    <w:rsid w:val="003D14F5"/>
    <w:rsid w:val="003D1572"/>
    <w:rsid w:val="003D160E"/>
    <w:rsid w:val="003D1784"/>
    <w:rsid w:val="003D193F"/>
    <w:rsid w:val="003D2302"/>
    <w:rsid w:val="003D244C"/>
    <w:rsid w:val="003D2591"/>
    <w:rsid w:val="003D2BE2"/>
    <w:rsid w:val="003D2E62"/>
    <w:rsid w:val="003D3811"/>
    <w:rsid w:val="003D3873"/>
    <w:rsid w:val="003D39A3"/>
    <w:rsid w:val="003D3F79"/>
    <w:rsid w:val="003D40FC"/>
    <w:rsid w:val="003D41C6"/>
    <w:rsid w:val="003D45FF"/>
    <w:rsid w:val="003D465E"/>
    <w:rsid w:val="003D4A1C"/>
    <w:rsid w:val="003D5030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DEA"/>
    <w:rsid w:val="003F6717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56B"/>
    <w:rsid w:val="00402945"/>
    <w:rsid w:val="004029EF"/>
    <w:rsid w:val="00402D5D"/>
    <w:rsid w:val="0040338E"/>
    <w:rsid w:val="00403579"/>
    <w:rsid w:val="004035EA"/>
    <w:rsid w:val="004037EA"/>
    <w:rsid w:val="00403CFF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2A2"/>
    <w:rsid w:val="00414E63"/>
    <w:rsid w:val="0041503B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7"/>
    <w:rsid w:val="00425BF6"/>
    <w:rsid w:val="00425C80"/>
    <w:rsid w:val="00425C93"/>
    <w:rsid w:val="00425E05"/>
    <w:rsid w:val="004265B6"/>
    <w:rsid w:val="00426A0F"/>
    <w:rsid w:val="00426C10"/>
    <w:rsid w:val="00427396"/>
    <w:rsid w:val="004273DB"/>
    <w:rsid w:val="004275E6"/>
    <w:rsid w:val="004277B7"/>
    <w:rsid w:val="00427872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C95"/>
    <w:rsid w:val="0043421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71FA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51F0"/>
    <w:rsid w:val="004453AA"/>
    <w:rsid w:val="00445461"/>
    <w:rsid w:val="004454C8"/>
    <w:rsid w:val="004458C7"/>
    <w:rsid w:val="00445D84"/>
    <w:rsid w:val="00446F8B"/>
    <w:rsid w:val="0044714D"/>
    <w:rsid w:val="004471CE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BBD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5CC9"/>
    <w:rsid w:val="00466108"/>
    <w:rsid w:val="00466115"/>
    <w:rsid w:val="00466187"/>
    <w:rsid w:val="004662E2"/>
    <w:rsid w:val="00466537"/>
    <w:rsid w:val="004665F4"/>
    <w:rsid w:val="00466911"/>
    <w:rsid w:val="00466BEE"/>
    <w:rsid w:val="00466C78"/>
    <w:rsid w:val="00466CB5"/>
    <w:rsid w:val="00466FA2"/>
    <w:rsid w:val="00467346"/>
    <w:rsid w:val="004674F1"/>
    <w:rsid w:val="004675A4"/>
    <w:rsid w:val="00467B48"/>
    <w:rsid w:val="00467ED3"/>
    <w:rsid w:val="00467FA2"/>
    <w:rsid w:val="00470741"/>
    <w:rsid w:val="00470E43"/>
    <w:rsid w:val="00470F0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85E"/>
    <w:rsid w:val="00476BE2"/>
    <w:rsid w:val="00476C5F"/>
    <w:rsid w:val="0047783F"/>
    <w:rsid w:val="00477C7B"/>
    <w:rsid w:val="00477CA5"/>
    <w:rsid w:val="00477ED0"/>
    <w:rsid w:val="0048013A"/>
    <w:rsid w:val="0048031E"/>
    <w:rsid w:val="004807C8"/>
    <w:rsid w:val="00480859"/>
    <w:rsid w:val="004808FA"/>
    <w:rsid w:val="00480B63"/>
    <w:rsid w:val="004816A1"/>
    <w:rsid w:val="004816E8"/>
    <w:rsid w:val="00481B40"/>
    <w:rsid w:val="00482822"/>
    <w:rsid w:val="00482854"/>
    <w:rsid w:val="00482882"/>
    <w:rsid w:val="00482C01"/>
    <w:rsid w:val="0048307E"/>
    <w:rsid w:val="0048310F"/>
    <w:rsid w:val="0048317A"/>
    <w:rsid w:val="00483640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8B9"/>
    <w:rsid w:val="004908DE"/>
    <w:rsid w:val="004916D9"/>
    <w:rsid w:val="00491A44"/>
    <w:rsid w:val="00491C8E"/>
    <w:rsid w:val="00491D8A"/>
    <w:rsid w:val="004921E9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086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D0AFC"/>
    <w:rsid w:val="004D0B26"/>
    <w:rsid w:val="004D0D52"/>
    <w:rsid w:val="004D1BA3"/>
    <w:rsid w:val="004D2150"/>
    <w:rsid w:val="004D2A32"/>
    <w:rsid w:val="004D2A87"/>
    <w:rsid w:val="004D2AB0"/>
    <w:rsid w:val="004D4170"/>
    <w:rsid w:val="004D4728"/>
    <w:rsid w:val="004D47AF"/>
    <w:rsid w:val="004D487B"/>
    <w:rsid w:val="004D49B8"/>
    <w:rsid w:val="004D5747"/>
    <w:rsid w:val="004D5C93"/>
    <w:rsid w:val="004D5CD4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1097"/>
    <w:rsid w:val="004E172F"/>
    <w:rsid w:val="004E1CFF"/>
    <w:rsid w:val="004E1E17"/>
    <w:rsid w:val="004E21EA"/>
    <w:rsid w:val="004E2650"/>
    <w:rsid w:val="004E2777"/>
    <w:rsid w:val="004E2905"/>
    <w:rsid w:val="004E2908"/>
    <w:rsid w:val="004E2B0F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528E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A2"/>
    <w:rsid w:val="004F0B24"/>
    <w:rsid w:val="004F0B88"/>
    <w:rsid w:val="004F0D62"/>
    <w:rsid w:val="004F1464"/>
    <w:rsid w:val="004F1F24"/>
    <w:rsid w:val="004F2209"/>
    <w:rsid w:val="004F2493"/>
    <w:rsid w:val="004F24A9"/>
    <w:rsid w:val="004F2BDD"/>
    <w:rsid w:val="004F2C0A"/>
    <w:rsid w:val="004F2FDD"/>
    <w:rsid w:val="004F308D"/>
    <w:rsid w:val="004F30FA"/>
    <w:rsid w:val="004F322E"/>
    <w:rsid w:val="004F327D"/>
    <w:rsid w:val="004F36BF"/>
    <w:rsid w:val="004F36CB"/>
    <w:rsid w:val="004F3B35"/>
    <w:rsid w:val="004F3C2A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74A2"/>
    <w:rsid w:val="00507C46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A98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794"/>
    <w:rsid w:val="0051680B"/>
    <w:rsid w:val="00516CC3"/>
    <w:rsid w:val="00516D93"/>
    <w:rsid w:val="00516EB2"/>
    <w:rsid w:val="00520129"/>
    <w:rsid w:val="00520889"/>
    <w:rsid w:val="00520B40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9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B53"/>
    <w:rsid w:val="00533FA7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7B1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9B0"/>
    <w:rsid w:val="005527AC"/>
    <w:rsid w:val="00552921"/>
    <w:rsid w:val="0055292F"/>
    <w:rsid w:val="00552EF5"/>
    <w:rsid w:val="00553170"/>
    <w:rsid w:val="0055477B"/>
    <w:rsid w:val="00554BBC"/>
    <w:rsid w:val="00554D53"/>
    <w:rsid w:val="00554DD1"/>
    <w:rsid w:val="005555F7"/>
    <w:rsid w:val="00555EF8"/>
    <w:rsid w:val="00556AB8"/>
    <w:rsid w:val="00557093"/>
    <w:rsid w:val="005578D6"/>
    <w:rsid w:val="00557CBB"/>
    <w:rsid w:val="0056005B"/>
    <w:rsid w:val="00560330"/>
    <w:rsid w:val="00560734"/>
    <w:rsid w:val="005607AA"/>
    <w:rsid w:val="00560C99"/>
    <w:rsid w:val="00560D1E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761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3D8"/>
    <w:rsid w:val="0056795E"/>
    <w:rsid w:val="00567A38"/>
    <w:rsid w:val="00567F64"/>
    <w:rsid w:val="005705B5"/>
    <w:rsid w:val="00571668"/>
    <w:rsid w:val="0057176B"/>
    <w:rsid w:val="005717BC"/>
    <w:rsid w:val="00571E3C"/>
    <w:rsid w:val="00571FBA"/>
    <w:rsid w:val="005720EE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934"/>
    <w:rsid w:val="00575D1F"/>
    <w:rsid w:val="00575DBF"/>
    <w:rsid w:val="00575E76"/>
    <w:rsid w:val="00575F7A"/>
    <w:rsid w:val="00576170"/>
    <w:rsid w:val="00576188"/>
    <w:rsid w:val="005761A1"/>
    <w:rsid w:val="005762CD"/>
    <w:rsid w:val="0057639D"/>
    <w:rsid w:val="00576795"/>
    <w:rsid w:val="00576B63"/>
    <w:rsid w:val="00576D88"/>
    <w:rsid w:val="00577472"/>
    <w:rsid w:val="005777E7"/>
    <w:rsid w:val="00577878"/>
    <w:rsid w:val="00580170"/>
    <w:rsid w:val="005802FE"/>
    <w:rsid w:val="00580479"/>
    <w:rsid w:val="00580530"/>
    <w:rsid w:val="005817E5"/>
    <w:rsid w:val="0058185D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A17"/>
    <w:rsid w:val="00584D4B"/>
    <w:rsid w:val="00584E0E"/>
    <w:rsid w:val="00584F7B"/>
    <w:rsid w:val="00585078"/>
    <w:rsid w:val="005854E5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55F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AAC"/>
    <w:rsid w:val="00595BAD"/>
    <w:rsid w:val="00596087"/>
    <w:rsid w:val="005961B9"/>
    <w:rsid w:val="00596883"/>
    <w:rsid w:val="00596A43"/>
    <w:rsid w:val="005970E8"/>
    <w:rsid w:val="0059718B"/>
    <w:rsid w:val="005971D3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ED2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A07"/>
    <w:rsid w:val="005C0BF7"/>
    <w:rsid w:val="005C0E4E"/>
    <w:rsid w:val="005C1042"/>
    <w:rsid w:val="005C1480"/>
    <w:rsid w:val="005C14AF"/>
    <w:rsid w:val="005C1A52"/>
    <w:rsid w:val="005C1AE3"/>
    <w:rsid w:val="005C1BE4"/>
    <w:rsid w:val="005C1C71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C55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88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A4"/>
    <w:rsid w:val="005D4F97"/>
    <w:rsid w:val="005D55EB"/>
    <w:rsid w:val="005D55FB"/>
    <w:rsid w:val="005D5A18"/>
    <w:rsid w:val="005D5D07"/>
    <w:rsid w:val="005D5FD6"/>
    <w:rsid w:val="005D633F"/>
    <w:rsid w:val="005D6682"/>
    <w:rsid w:val="005D6961"/>
    <w:rsid w:val="005D6AD9"/>
    <w:rsid w:val="005D6ADF"/>
    <w:rsid w:val="005D76BA"/>
    <w:rsid w:val="005D7933"/>
    <w:rsid w:val="005D7A09"/>
    <w:rsid w:val="005E017A"/>
    <w:rsid w:val="005E027E"/>
    <w:rsid w:val="005E0A02"/>
    <w:rsid w:val="005E0CF0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3BB9"/>
    <w:rsid w:val="005E4B00"/>
    <w:rsid w:val="005E4BA1"/>
    <w:rsid w:val="005E50E4"/>
    <w:rsid w:val="005E55CE"/>
    <w:rsid w:val="005E5AC5"/>
    <w:rsid w:val="005E5D8F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AC1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C70"/>
    <w:rsid w:val="005F6EF4"/>
    <w:rsid w:val="005F6F4A"/>
    <w:rsid w:val="005F7317"/>
    <w:rsid w:val="005F74F4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4D"/>
    <w:rsid w:val="006055DF"/>
    <w:rsid w:val="00605900"/>
    <w:rsid w:val="006061DD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47B"/>
    <w:rsid w:val="0061451B"/>
    <w:rsid w:val="0061456F"/>
    <w:rsid w:val="00614ABF"/>
    <w:rsid w:val="00614BB5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0CF"/>
    <w:rsid w:val="0061618F"/>
    <w:rsid w:val="00616AE4"/>
    <w:rsid w:val="00617196"/>
    <w:rsid w:val="0061790D"/>
    <w:rsid w:val="00617B34"/>
    <w:rsid w:val="00617C77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118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16D"/>
    <w:rsid w:val="0065031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4A5"/>
    <w:rsid w:val="006556F3"/>
    <w:rsid w:val="0065597B"/>
    <w:rsid w:val="00655DC2"/>
    <w:rsid w:val="0065660E"/>
    <w:rsid w:val="00656A36"/>
    <w:rsid w:val="00657040"/>
    <w:rsid w:val="006571B7"/>
    <w:rsid w:val="00657989"/>
    <w:rsid w:val="00660099"/>
    <w:rsid w:val="00660B2C"/>
    <w:rsid w:val="00661258"/>
    <w:rsid w:val="006614A7"/>
    <w:rsid w:val="0066175A"/>
    <w:rsid w:val="00661856"/>
    <w:rsid w:val="00661A0D"/>
    <w:rsid w:val="00661A73"/>
    <w:rsid w:val="00662204"/>
    <w:rsid w:val="006625FF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627"/>
    <w:rsid w:val="0066584E"/>
    <w:rsid w:val="00665A44"/>
    <w:rsid w:val="00665AC9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BD7"/>
    <w:rsid w:val="00672C2D"/>
    <w:rsid w:val="00672D1C"/>
    <w:rsid w:val="0067302B"/>
    <w:rsid w:val="00673225"/>
    <w:rsid w:val="0067324B"/>
    <w:rsid w:val="00673928"/>
    <w:rsid w:val="00673DF1"/>
    <w:rsid w:val="0067420B"/>
    <w:rsid w:val="006742CE"/>
    <w:rsid w:val="00674712"/>
    <w:rsid w:val="006748DE"/>
    <w:rsid w:val="00674A0D"/>
    <w:rsid w:val="00674A2A"/>
    <w:rsid w:val="00674BC2"/>
    <w:rsid w:val="00674F5F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B21"/>
    <w:rsid w:val="00681B28"/>
    <w:rsid w:val="00681C73"/>
    <w:rsid w:val="00681D3C"/>
    <w:rsid w:val="00681D54"/>
    <w:rsid w:val="0068229F"/>
    <w:rsid w:val="0068308D"/>
    <w:rsid w:val="006831C2"/>
    <w:rsid w:val="00683509"/>
    <w:rsid w:val="00683D91"/>
    <w:rsid w:val="00683E81"/>
    <w:rsid w:val="00684488"/>
    <w:rsid w:val="00684DEE"/>
    <w:rsid w:val="006857E5"/>
    <w:rsid w:val="0068586F"/>
    <w:rsid w:val="00685A0E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9D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425"/>
    <w:rsid w:val="006B6626"/>
    <w:rsid w:val="006B68FD"/>
    <w:rsid w:val="006B6933"/>
    <w:rsid w:val="006B7C73"/>
    <w:rsid w:val="006C0408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B18"/>
    <w:rsid w:val="006C4461"/>
    <w:rsid w:val="006C5BE8"/>
    <w:rsid w:val="006C5D47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B93"/>
    <w:rsid w:val="006D4F2E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62B"/>
    <w:rsid w:val="006E0C95"/>
    <w:rsid w:val="006E0F0D"/>
    <w:rsid w:val="006E1260"/>
    <w:rsid w:val="006E17BC"/>
    <w:rsid w:val="006E1AB6"/>
    <w:rsid w:val="006E20BF"/>
    <w:rsid w:val="006E2115"/>
    <w:rsid w:val="006E21A2"/>
    <w:rsid w:val="006E24DE"/>
    <w:rsid w:val="006E260B"/>
    <w:rsid w:val="006E27BE"/>
    <w:rsid w:val="006E2934"/>
    <w:rsid w:val="006E2B77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6B8"/>
    <w:rsid w:val="006F5ADE"/>
    <w:rsid w:val="006F65FE"/>
    <w:rsid w:val="006F6D95"/>
    <w:rsid w:val="006F748F"/>
    <w:rsid w:val="006F7DD7"/>
    <w:rsid w:val="0070017B"/>
    <w:rsid w:val="00700418"/>
    <w:rsid w:val="00700666"/>
    <w:rsid w:val="00700D8C"/>
    <w:rsid w:val="00701016"/>
    <w:rsid w:val="0070130C"/>
    <w:rsid w:val="007014A1"/>
    <w:rsid w:val="007014D4"/>
    <w:rsid w:val="00701878"/>
    <w:rsid w:val="00701AB1"/>
    <w:rsid w:val="00701C0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1C0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990"/>
    <w:rsid w:val="00717CD7"/>
    <w:rsid w:val="00717FE8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6D4"/>
    <w:rsid w:val="00754968"/>
    <w:rsid w:val="00754BED"/>
    <w:rsid w:val="00755A60"/>
    <w:rsid w:val="00755B80"/>
    <w:rsid w:val="00755C43"/>
    <w:rsid w:val="00755F47"/>
    <w:rsid w:val="00756724"/>
    <w:rsid w:val="0075723D"/>
    <w:rsid w:val="00757E12"/>
    <w:rsid w:val="007602B9"/>
    <w:rsid w:val="007602EF"/>
    <w:rsid w:val="007604DB"/>
    <w:rsid w:val="00760534"/>
    <w:rsid w:val="007605EE"/>
    <w:rsid w:val="0076070D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6EF"/>
    <w:rsid w:val="0077073A"/>
    <w:rsid w:val="00770FBE"/>
    <w:rsid w:val="007710B6"/>
    <w:rsid w:val="00771219"/>
    <w:rsid w:val="0077192C"/>
    <w:rsid w:val="00771CF0"/>
    <w:rsid w:val="00771D2F"/>
    <w:rsid w:val="00772623"/>
    <w:rsid w:val="007727F7"/>
    <w:rsid w:val="00772B81"/>
    <w:rsid w:val="00772EDB"/>
    <w:rsid w:val="00773382"/>
    <w:rsid w:val="00773906"/>
    <w:rsid w:val="00773BC6"/>
    <w:rsid w:val="00773E18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A0B"/>
    <w:rsid w:val="00781CD6"/>
    <w:rsid w:val="00781CF1"/>
    <w:rsid w:val="00781FC4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90303"/>
    <w:rsid w:val="0079034B"/>
    <w:rsid w:val="0079089B"/>
    <w:rsid w:val="00790C09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5A4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691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2C9E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867"/>
    <w:rsid w:val="007A5DA1"/>
    <w:rsid w:val="007A6E29"/>
    <w:rsid w:val="007A72A1"/>
    <w:rsid w:val="007A74C2"/>
    <w:rsid w:val="007A7947"/>
    <w:rsid w:val="007B01C3"/>
    <w:rsid w:val="007B04FF"/>
    <w:rsid w:val="007B06B2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6A7B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FD4"/>
    <w:rsid w:val="007E32B7"/>
    <w:rsid w:val="007E37F1"/>
    <w:rsid w:val="007E3BB8"/>
    <w:rsid w:val="007E3F0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0F85"/>
    <w:rsid w:val="007F116E"/>
    <w:rsid w:val="007F1507"/>
    <w:rsid w:val="007F1758"/>
    <w:rsid w:val="007F194C"/>
    <w:rsid w:val="007F1AF3"/>
    <w:rsid w:val="007F2092"/>
    <w:rsid w:val="007F2422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2F92"/>
    <w:rsid w:val="00803244"/>
    <w:rsid w:val="008034E0"/>
    <w:rsid w:val="008037D1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E34"/>
    <w:rsid w:val="0080629A"/>
    <w:rsid w:val="008068C9"/>
    <w:rsid w:val="0080694E"/>
    <w:rsid w:val="00806961"/>
    <w:rsid w:val="00806C68"/>
    <w:rsid w:val="00807302"/>
    <w:rsid w:val="008075B1"/>
    <w:rsid w:val="00807800"/>
    <w:rsid w:val="0080780A"/>
    <w:rsid w:val="00807974"/>
    <w:rsid w:val="00807D55"/>
    <w:rsid w:val="008107B9"/>
    <w:rsid w:val="00810CCD"/>
    <w:rsid w:val="008113F0"/>
    <w:rsid w:val="008114CF"/>
    <w:rsid w:val="00811517"/>
    <w:rsid w:val="00812193"/>
    <w:rsid w:val="008126C4"/>
    <w:rsid w:val="00812E13"/>
    <w:rsid w:val="00813428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1F4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3B24"/>
    <w:rsid w:val="00824420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1A6F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D3D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85E"/>
    <w:rsid w:val="00860B28"/>
    <w:rsid w:val="00861196"/>
    <w:rsid w:val="0086165E"/>
    <w:rsid w:val="00861A49"/>
    <w:rsid w:val="00861B6D"/>
    <w:rsid w:val="00862529"/>
    <w:rsid w:val="00862791"/>
    <w:rsid w:val="00862D0D"/>
    <w:rsid w:val="00862FBD"/>
    <w:rsid w:val="0086343D"/>
    <w:rsid w:val="00863DBB"/>
    <w:rsid w:val="00864215"/>
    <w:rsid w:val="00864257"/>
    <w:rsid w:val="008643DC"/>
    <w:rsid w:val="00864419"/>
    <w:rsid w:val="008646A9"/>
    <w:rsid w:val="00864769"/>
    <w:rsid w:val="00864A6A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11A"/>
    <w:rsid w:val="0087349B"/>
    <w:rsid w:val="008737CE"/>
    <w:rsid w:val="00874389"/>
    <w:rsid w:val="008745F9"/>
    <w:rsid w:val="00874638"/>
    <w:rsid w:val="008747CF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15"/>
    <w:rsid w:val="0088485A"/>
    <w:rsid w:val="00884C8B"/>
    <w:rsid w:val="00884F6D"/>
    <w:rsid w:val="00885036"/>
    <w:rsid w:val="00885054"/>
    <w:rsid w:val="0088519F"/>
    <w:rsid w:val="00885224"/>
    <w:rsid w:val="00885A9F"/>
    <w:rsid w:val="0088605A"/>
    <w:rsid w:val="008865EF"/>
    <w:rsid w:val="0088689B"/>
    <w:rsid w:val="00886DE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A1D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7C4"/>
    <w:rsid w:val="008B3D03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10C6"/>
    <w:rsid w:val="008E1143"/>
    <w:rsid w:val="008E1584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BE7"/>
    <w:rsid w:val="008E4BFA"/>
    <w:rsid w:val="008E4F5C"/>
    <w:rsid w:val="008E5034"/>
    <w:rsid w:val="008E51F3"/>
    <w:rsid w:val="008E5372"/>
    <w:rsid w:val="008E5949"/>
    <w:rsid w:val="008E5BF2"/>
    <w:rsid w:val="008E5C9D"/>
    <w:rsid w:val="008E6364"/>
    <w:rsid w:val="008E6552"/>
    <w:rsid w:val="008E6636"/>
    <w:rsid w:val="008E6ECA"/>
    <w:rsid w:val="008E6F13"/>
    <w:rsid w:val="008E6FD4"/>
    <w:rsid w:val="008E77C7"/>
    <w:rsid w:val="008E795A"/>
    <w:rsid w:val="008E7E57"/>
    <w:rsid w:val="008F0074"/>
    <w:rsid w:val="008F026E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57F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C4"/>
    <w:rsid w:val="00922C3A"/>
    <w:rsid w:val="00922E75"/>
    <w:rsid w:val="009234B7"/>
    <w:rsid w:val="0092396B"/>
    <w:rsid w:val="00923A07"/>
    <w:rsid w:val="00924092"/>
    <w:rsid w:val="009247B9"/>
    <w:rsid w:val="0092482C"/>
    <w:rsid w:val="00924A5A"/>
    <w:rsid w:val="00924C1B"/>
    <w:rsid w:val="009257A9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2A1"/>
    <w:rsid w:val="009373FD"/>
    <w:rsid w:val="00937402"/>
    <w:rsid w:val="00937FE2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0EAD"/>
    <w:rsid w:val="00961751"/>
    <w:rsid w:val="00961AB8"/>
    <w:rsid w:val="00961C70"/>
    <w:rsid w:val="0096230C"/>
    <w:rsid w:val="0096248E"/>
    <w:rsid w:val="009634DF"/>
    <w:rsid w:val="009636EB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B2B"/>
    <w:rsid w:val="00966FC4"/>
    <w:rsid w:val="00967143"/>
    <w:rsid w:val="00967166"/>
    <w:rsid w:val="009671AC"/>
    <w:rsid w:val="009677AF"/>
    <w:rsid w:val="00967C54"/>
    <w:rsid w:val="00970E15"/>
    <w:rsid w:val="009713B2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E4A"/>
    <w:rsid w:val="00982286"/>
    <w:rsid w:val="00982696"/>
    <w:rsid w:val="00982E48"/>
    <w:rsid w:val="00982F10"/>
    <w:rsid w:val="00983324"/>
    <w:rsid w:val="0098350B"/>
    <w:rsid w:val="0098365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87F84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708"/>
    <w:rsid w:val="00997B0B"/>
    <w:rsid w:val="009A00D0"/>
    <w:rsid w:val="009A034C"/>
    <w:rsid w:val="009A056E"/>
    <w:rsid w:val="009A0DA9"/>
    <w:rsid w:val="009A0F46"/>
    <w:rsid w:val="009A105D"/>
    <w:rsid w:val="009A11D2"/>
    <w:rsid w:val="009A1387"/>
    <w:rsid w:val="009A1E66"/>
    <w:rsid w:val="009A22A3"/>
    <w:rsid w:val="009A26E0"/>
    <w:rsid w:val="009A26F5"/>
    <w:rsid w:val="009A289A"/>
    <w:rsid w:val="009A2BB1"/>
    <w:rsid w:val="009A2C7D"/>
    <w:rsid w:val="009A2EB5"/>
    <w:rsid w:val="009A3495"/>
    <w:rsid w:val="009A3C02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9BC"/>
    <w:rsid w:val="009B1AF3"/>
    <w:rsid w:val="009B1BB9"/>
    <w:rsid w:val="009B2052"/>
    <w:rsid w:val="009B20AA"/>
    <w:rsid w:val="009B2DC1"/>
    <w:rsid w:val="009B2E3F"/>
    <w:rsid w:val="009B3061"/>
    <w:rsid w:val="009B3175"/>
    <w:rsid w:val="009B32AE"/>
    <w:rsid w:val="009B3A38"/>
    <w:rsid w:val="009B41A3"/>
    <w:rsid w:val="009B432F"/>
    <w:rsid w:val="009B4367"/>
    <w:rsid w:val="009B4B44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0D6C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4F2D"/>
    <w:rsid w:val="009D515A"/>
    <w:rsid w:val="009D556A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365"/>
    <w:rsid w:val="009E53E2"/>
    <w:rsid w:val="009E650F"/>
    <w:rsid w:val="009E6558"/>
    <w:rsid w:val="009E6651"/>
    <w:rsid w:val="009E685B"/>
    <w:rsid w:val="009E6E32"/>
    <w:rsid w:val="009E6E33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171"/>
    <w:rsid w:val="009F42A2"/>
    <w:rsid w:val="009F42AB"/>
    <w:rsid w:val="009F4503"/>
    <w:rsid w:val="009F4C50"/>
    <w:rsid w:val="009F4E2B"/>
    <w:rsid w:val="009F52EE"/>
    <w:rsid w:val="009F5316"/>
    <w:rsid w:val="009F56A8"/>
    <w:rsid w:val="009F5834"/>
    <w:rsid w:val="009F5B54"/>
    <w:rsid w:val="009F5BBF"/>
    <w:rsid w:val="009F67C7"/>
    <w:rsid w:val="009F6B55"/>
    <w:rsid w:val="009F6BBB"/>
    <w:rsid w:val="009F6CF3"/>
    <w:rsid w:val="009F6D59"/>
    <w:rsid w:val="009F7728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8EA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CC8"/>
    <w:rsid w:val="00A11DB0"/>
    <w:rsid w:val="00A11EA3"/>
    <w:rsid w:val="00A12018"/>
    <w:rsid w:val="00A129D5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CBA"/>
    <w:rsid w:val="00A14D91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3A4"/>
    <w:rsid w:val="00A314F1"/>
    <w:rsid w:val="00A317C9"/>
    <w:rsid w:val="00A31A2A"/>
    <w:rsid w:val="00A31B45"/>
    <w:rsid w:val="00A31EEA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495"/>
    <w:rsid w:val="00A44538"/>
    <w:rsid w:val="00A449C7"/>
    <w:rsid w:val="00A44A53"/>
    <w:rsid w:val="00A44DB9"/>
    <w:rsid w:val="00A44DCE"/>
    <w:rsid w:val="00A45299"/>
    <w:rsid w:val="00A452D0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A2"/>
    <w:rsid w:val="00A502AC"/>
    <w:rsid w:val="00A5038F"/>
    <w:rsid w:val="00A506AB"/>
    <w:rsid w:val="00A50860"/>
    <w:rsid w:val="00A50C68"/>
    <w:rsid w:val="00A510E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6241"/>
    <w:rsid w:val="00A563FE"/>
    <w:rsid w:val="00A567F8"/>
    <w:rsid w:val="00A56D01"/>
    <w:rsid w:val="00A56D0D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7D9"/>
    <w:rsid w:val="00A73B05"/>
    <w:rsid w:val="00A74D74"/>
    <w:rsid w:val="00A74F9F"/>
    <w:rsid w:val="00A7519F"/>
    <w:rsid w:val="00A75236"/>
    <w:rsid w:val="00A7571F"/>
    <w:rsid w:val="00A75730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C72"/>
    <w:rsid w:val="00A77D4D"/>
    <w:rsid w:val="00A77DE3"/>
    <w:rsid w:val="00A8016C"/>
    <w:rsid w:val="00A80931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2B3D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25D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89B"/>
    <w:rsid w:val="00AA5C60"/>
    <w:rsid w:val="00AA5D5A"/>
    <w:rsid w:val="00AA61C9"/>
    <w:rsid w:val="00AA6343"/>
    <w:rsid w:val="00AA6589"/>
    <w:rsid w:val="00AA66C2"/>
    <w:rsid w:val="00AA6A70"/>
    <w:rsid w:val="00AA6ED8"/>
    <w:rsid w:val="00AA7214"/>
    <w:rsid w:val="00AB0289"/>
    <w:rsid w:val="00AB1630"/>
    <w:rsid w:val="00AB1BE6"/>
    <w:rsid w:val="00AB2CAB"/>
    <w:rsid w:val="00AB30AA"/>
    <w:rsid w:val="00AB3728"/>
    <w:rsid w:val="00AB3A34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063"/>
    <w:rsid w:val="00AB7141"/>
    <w:rsid w:val="00AB7562"/>
    <w:rsid w:val="00AB7696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867"/>
    <w:rsid w:val="00AD4A79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1F73"/>
    <w:rsid w:val="00AE29AF"/>
    <w:rsid w:val="00AE2BAF"/>
    <w:rsid w:val="00AE3068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4961"/>
    <w:rsid w:val="00B056C2"/>
    <w:rsid w:val="00B056D7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7C5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235"/>
    <w:rsid w:val="00B475C2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129"/>
    <w:rsid w:val="00B512B1"/>
    <w:rsid w:val="00B517CF"/>
    <w:rsid w:val="00B51833"/>
    <w:rsid w:val="00B51D23"/>
    <w:rsid w:val="00B51D51"/>
    <w:rsid w:val="00B52251"/>
    <w:rsid w:val="00B5242D"/>
    <w:rsid w:val="00B52787"/>
    <w:rsid w:val="00B527FB"/>
    <w:rsid w:val="00B52EB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72C4"/>
    <w:rsid w:val="00B5765E"/>
    <w:rsid w:val="00B577C8"/>
    <w:rsid w:val="00B578F0"/>
    <w:rsid w:val="00B57A50"/>
    <w:rsid w:val="00B57EBF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C1"/>
    <w:rsid w:val="00B63315"/>
    <w:rsid w:val="00B633BB"/>
    <w:rsid w:val="00B63725"/>
    <w:rsid w:val="00B63CB2"/>
    <w:rsid w:val="00B63F4B"/>
    <w:rsid w:val="00B64062"/>
    <w:rsid w:val="00B64224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5C8"/>
    <w:rsid w:val="00B72C8C"/>
    <w:rsid w:val="00B7301C"/>
    <w:rsid w:val="00B73266"/>
    <w:rsid w:val="00B7374C"/>
    <w:rsid w:val="00B73AAA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76E"/>
    <w:rsid w:val="00B808DF"/>
    <w:rsid w:val="00B809DC"/>
    <w:rsid w:val="00B80D5D"/>
    <w:rsid w:val="00B80DBB"/>
    <w:rsid w:val="00B81179"/>
    <w:rsid w:val="00B812D6"/>
    <w:rsid w:val="00B81954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337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DB8"/>
    <w:rsid w:val="00BA3497"/>
    <w:rsid w:val="00BA353A"/>
    <w:rsid w:val="00BA3D2E"/>
    <w:rsid w:val="00BA3E36"/>
    <w:rsid w:val="00BA3FA5"/>
    <w:rsid w:val="00BA48F4"/>
    <w:rsid w:val="00BA5022"/>
    <w:rsid w:val="00BA5892"/>
    <w:rsid w:val="00BA58BA"/>
    <w:rsid w:val="00BA60D4"/>
    <w:rsid w:val="00BA64B6"/>
    <w:rsid w:val="00BA661F"/>
    <w:rsid w:val="00BA6A21"/>
    <w:rsid w:val="00BA712E"/>
    <w:rsid w:val="00BA776F"/>
    <w:rsid w:val="00BA7CAC"/>
    <w:rsid w:val="00BA7EDD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A2F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8C"/>
    <w:rsid w:val="00BC62F1"/>
    <w:rsid w:val="00BC6799"/>
    <w:rsid w:val="00BC6856"/>
    <w:rsid w:val="00BC6D8D"/>
    <w:rsid w:val="00BC709E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AA9"/>
    <w:rsid w:val="00BD1BBC"/>
    <w:rsid w:val="00BD1F02"/>
    <w:rsid w:val="00BD2710"/>
    <w:rsid w:val="00BD2718"/>
    <w:rsid w:val="00BD29C5"/>
    <w:rsid w:val="00BD2B51"/>
    <w:rsid w:val="00BD2D37"/>
    <w:rsid w:val="00BD2DE3"/>
    <w:rsid w:val="00BD2EE2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1E"/>
    <w:rsid w:val="00BE6DD3"/>
    <w:rsid w:val="00BE733B"/>
    <w:rsid w:val="00BE7495"/>
    <w:rsid w:val="00BE79DF"/>
    <w:rsid w:val="00BE7A7E"/>
    <w:rsid w:val="00BF01F8"/>
    <w:rsid w:val="00BF026F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88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892"/>
    <w:rsid w:val="00C05BC3"/>
    <w:rsid w:val="00C05D7A"/>
    <w:rsid w:val="00C0618B"/>
    <w:rsid w:val="00C062F9"/>
    <w:rsid w:val="00C06432"/>
    <w:rsid w:val="00C06A2A"/>
    <w:rsid w:val="00C0713E"/>
    <w:rsid w:val="00C074AC"/>
    <w:rsid w:val="00C077F1"/>
    <w:rsid w:val="00C078DB"/>
    <w:rsid w:val="00C07912"/>
    <w:rsid w:val="00C07D4E"/>
    <w:rsid w:val="00C07E5C"/>
    <w:rsid w:val="00C07EB8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872"/>
    <w:rsid w:val="00C25AA8"/>
    <w:rsid w:val="00C26372"/>
    <w:rsid w:val="00C26420"/>
    <w:rsid w:val="00C26847"/>
    <w:rsid w:val="00C26A98"/>
    <w:rsid w:val="00C27CBA"/>
    <w:rsid w:val="00C27D07"/>
    <w:rsid w:val="00C30005"/>
    <w:rsid w:val="00C30867"/>
    <w:rsid w:val="00C3096C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D2B"/>
    <w:rsid w:val="00C35346"/>
    <w:rsid w:val="00C3579E"/>
    <w:rsid w:val="00C35829"/>
    <w:rsid w:val="00C35A81"/>
    <w:rsid w:val="00C35AE1"/>
    <w:rsid w:val="00C35AE2"/>
    <w:rsid w:val="00C35B61"/>
    <w:rsid w:val="00C36DE4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194"/>
    <w:rsid w:val="00C435AE"/>
    <w:rsid w:val="00C438A1"/>
    <w:rsid w:val="00C4398E"/>
    <w:rsid w:val="00C43BA9"/>
    <w:rsid w:val="00C4419F"/>
    <w:rsid w:val="00C441AD"/>
    <w:rsid w:val="00C44205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624F"/>
    <w:rsid w:val="00C4632A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10C0"/>
    <w:rsid w:val="00C5210E"/>
    <w:rsid w:val="00C5281B"/>
    <w:rsid w:val="00C5287F"/>
    <w:rsid w:val="00C52D9D"/>
    <w:rsid w:val="00C52DD4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69E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FE1"/>
    <w:rsid w:val="00C90A3B"/>
    <w:rsid w:val="00C90A80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D1D"/>
    <w:rsid w:val="00CA1DD1"/>
    <w:rsid w:val="00CA1DE2"/>
    <w:rsid w:val="00CA21A6"/>
    <w:rsid w:val="00CA2A96"/>
    <w:rsid w:val="00CA2B1C"/>
    <w:rsid w:val="00CA2B7C"/>
    <w:rsid w:val="00CA310B"/>
    <w:rsid w:val="00CA3736"/>
    <w:rsid w:val="00CA3990"/>
    <w:rsid w:val="00CA423E"/>
    <w:rsid w:val="00CA47CC"/>
    <w:rsid w:val="00CA4EFC"/>
    <w:rsid w:val="00CA50BD"/>
    <w:rsid w:val="00CA521F"/>
    <w:rsid w:val="00CA56B5"/>
    <w:rsid w:val="00CA585F"/>
    <w:rsid w:val="00CA5A26"/>
    <w:rsid w:val="00CA60B0"/>
    <w:rsid w:val="00CA6173"/>
    <w:rsid w:val="00CA65DE"/>
    <w:rsid w:val="00CA6AD3"/>
    <w:rsid w:val="00CA7074"/>
    <w:rsid w:val="00CA7F7E"/>
    <w:rsid w:val="00CB02A5"/>
    <w:rsid w:val="00CB054E"/>
    <w:rsid w:val="00CB06BC"/>
    <w:rsid w:val="00CB0710"/>
    <w:rsid w:val="00CB0C10"/>
    <w:rsid w:val="00CB0EB7"/>
    <w:rsid w:val="00CB0EC3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7"/>
    <w:rsid w:val="00CC312D"/>
    <w:rsid w:val="00CC324B"/>
    <w:rsid w:val="00CC4780"/>
    <w:rsid w:val="00CC49B4"/>
    <w:rsid w:val="00CC5352"/>
    <w:rsid w:val="00CC573B"/>
    <w:rsid w:val="00CC5C4F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6BA"/>
    <w:rsid w:val="00CD3C9F"/>
    <w:rsid w:val="00CD4588"/>
    <w:rsid w:val="00CD5D04"/>
    <w:rsid w:val="00CD60F1"/>
    <w:rsid w:val="00CD6201"/>
    <w:rsid w:val="00CD6278"/>
    <w:rsid w:val="00CD6935"/>
    <w:rsid w:val="00CD7002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61C"/>
    <w:rsid w:val="00CE16EE"/>
    <w:rsid w:val="00CE172A"/>
    <w:rsid w:val="00CE1908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930"/>
    <w:rsid w:val="00CE60DB"/>
    <w:rsid w:val="00CE6557"/>
    <w:rsid w:val="00CE68C9"/>
    <w:rsid w:val="00CE6976"/>
    <w:rsid w:val="00CE6C1B"/>
    <w:rsid w:val="00CE6E29"/>
    <w:rsid w:val="00CE6ECB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C0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835"/>
    <w:rsid w:val="00D0023D"/>
    <w:rsid w:val="00D00863"/>
    <w:rsid w:val="00D00BFA"/>
    <w:rsid w:val="00D00C53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ABB"/>
    <w:rsid w:val="00D05C51"/>
    <w:rsid w:val="00D05DF0"/>
    <w:rsid w:val="00D061F1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D1"/>
    <w:rsid w:val="00D108D1"/>
    <w:rsid w:val="00D10C4A"/>
    <w:rsid w:val="00D111CC"/>
    <w:rsid w:val="00D1158A"/>
    <w:rsid w:val="00D116BC"/>
    <w:rsid w:val="00D11822"/>
    <w:rsid w:val="00D11E21"/>
    <w:rsid w:val="00D12151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913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43A"/>
    <w:rsid w:val="00D267EC"/>
    <w:rsid w:val="00D26D90"/>
    <w:rsid w:val="00D27E88"/>
    <w:rsid w:val="00D27EF0"/>
    <w:rsid w:val="00D30287"/>
    <w:rsid w:val="00D307A2"/>
    <w:rsid w:val="00D30C79"/>
    <w:rsid w:val="00D3126C"/>
    <w:rsid w:val="00D31503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5C8B"/>
    <w:rsid w:val="00D3614C"/>
    <w:rsid w:val="00D36ECB"/>
    <w:rsid w:val="00D36F14"/>
    <w:rsid w:val="00D37112"/>
    <w:rsid w:val="00D373B9"/>
    <w:rsid w:val="00D373F9"/>
    <w:rsid w:val="00D375C2"/>
    <w:rsid w:val="00D379CC"/>
    <w:rsid w:val="00D37C6A"/>
    <w:rsid w:val="00D37F75"/>
    <w:rsid w:val="00D40565"/>
    <w:rsid w:val="00D405B1"/>
    <w:rsid w:val="00D40603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281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037"/>
    <w:rsid w:val="00D57188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DFB"/>
    <w:rsid w:val="00D71017"/>
    <w:rsid w:val="00D71158"/>
    <w:rsid w:val="00D7116C"/>
    <w:rsid w:val="00D7127B"/>
    <w:rsid w:val="00D712F6"/>
    <w:rsid w:val="00D714E6"/>
    <w:rsid w:val="00D71577"/>
    <w:rsid w:val="00D7183C"/>
    <w:rsid w:val="00D71984"/>
    <w:rsid w:val="00D72682"/>
    <w:rsid w:val="00D72740"/>
    <w:rsid w:val="00D7392B"/>
    <w:rsid w:val="00D739A4"/>
    <w:rsid w:val="00D73A21"/>
    <w:rsid w:val="00D74359"/>
    <w:rsid w:val="00D74773"/>
    <w:rsid w:val="00D747B2"/>
    <w:rsid w:val="00D74D04"/>
    <w:rsid w:val="00D7523F"/>
    <w:rsid w:val="00D75409"/>
    <w:rsid w:val="00D75542"/>
    <w:rsid w:val="00D755D8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02"/>
    <w:rsid w:val="00D8578A"/>
    <w:rsid w:val="00D859CC"/>
    <w:rsid w:val="00D85C82"/>
    <w:rsid w:val="00D85DDA"/>
    <w:rsid w:val="00D86429"/>
    <w:rsid w:val="00D866E4"/>
    <w:rsid w:val="00D8678D"/>
    <w:rsid w:val="00D86986"/>
    <w:rsid w:val="00D869BE"/>
    <w:rsid w:val="00D86C5B"/>
    <w:rsid w:val="00D877EB"/>
    <w:rsid w:val="00D87871"/>
    <w:rsid w:val="00D87CFF"/>
    <w:rsid w:val="00D9014E"/>
    <w:rsid w:val="00D90536"/>
    <w:rsid w:val="00D9060C"/>
    <w:rsid w:val="00D90640"/>
    <w:rsid w:val="00D90CC6"/>
    <w:rsid w:val="00D90E0E"/>
    <w:rsid w:val="00D90F48"/>
    <w:rsid w:val="00D910D7"/>
    <w:rsid w:val="00D9149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14D"/>
    <w:rsid w:val="00D963BC"/>
    <w:rsid w:val="00D9643A"/>
    <w:rsid w:val="00D96BB6"/>
    <w:rsid w:val="00D96D14"/>
    <w:rsid w:val="00D9734A"/>
    <w:rsid w:val="00D978B3"/>
    <w:rsid w:val="00D97B5E"/>
    <w:rsid w:val="00D97D38"/>
    <w:rsid w:val="00D97E89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6B1"/>
    <w:rsid w:val="00DF2F4D"/>
    <w:rsid w:val="00DF2FFB"/>
    <w:rsid w:val="00DF3264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62D0"/>
    <w:rsid w:val="00DF653A"/>
    <w:rsid w:val="00DF69DD"/>
    <w:rsid w:val="00DF6B0E"/>
    <w:rsid w:val="00DF6E04"/>
    <w:rsid w:val="00DF6EB7"/>
    <w:rsid w:val="00DF6EBA"/>
    <w:rsid w:val="00DF78EE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4CB6"/>
    <w:rsid w:val="00E05091"/>
    <w:rsid w:val="00E0712C"/>
    <w:rsid w:val="00E07312"/>
    <w:rsid w:val="00E0733B"/>
    <w:rsid w:val="00E10082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23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4F4D"/>
    <w:rsid w:val="00E15CEA"/>
    <w:rsid w:val="00E1609C"/>
    <w:rsid w:val="00E1628A"/>
    <w:rsid w:val="00E16464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E1C"/>
    <w:rsid w:val="00E22E40"/>
    <w:rsid w:val="00E22F0F"/>
    <w:rsid w:val="00E23584"/>
    <w:rsid w:val="00E241E8"/>
    <w:rsid w:val="00E2420E"/>
    <w:rsid w:val="00E244E2"/>
    <w:rsid w:val="00E24691"/>
    <w:rsid w:val="00E246F7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B22"/>
    <w:rsid w:val="00E47BC4"/>
    <w:rsid w:val="00E47CB9"/>
    <w:rsid w:val="00E47E95"/>
    <w:rsid w:val="00E5053F"/>
    <w:rsid w:val="00E50722"/>
    <w:rsid w:val="00E5080D"/>
    <w:rsid w:val="00E50979"/>
    <w:rsid w:val="00E50A14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6C4E"/>
    <w:rsid w:val="00E671AE"/>
    <w:rsid w:val="00E67357"/>
    <w:rsid w:val="00E6755F"/>
    <w:rsid w:val="00E67A06"/>
    <w:rsid w:val="00E67C9F"/>
    <w:rsid w:val="00E67D3C"/>
    <w:rsid w:val="00E67F9B"/>
    <w:rsid w:val="00E705A5"/>
    <w:rsid w:val="00E7106C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630"/>
    <w:rsid w:val="00E7399A"/>
    <w:rsid w:val="00E739B9"/>
    <w:rsid w:val="00E73C78"/>
    <w:rsid w:val="00E7442D"/>
    <w:rsid w:val="00E744AB"/>
    <w:rsid w:val="00E74620"/>
    <w:rsid w:val="00E747CB"/>
    <w:rsid w:val="00E74B59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A12"/>
    <w:rsid w:val="00E77C67"/>
    <w:rsid w:val="00E80327"/>
    <w:rsid w:val="00E80364"/>
    <w:rsid w:val="00E8040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ACD"/>
    <w:rsid w:val="00E8443E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1B08"/>
    <w:rsid w:val="00E91ECD"/>
    <w:rsid w:val="00E92164"/>
    <w:rsid w:val="00E9274F"/>
    <w:rsid w:val="00E9294E"/>
    <w:rsid w:val="00E92A1B"/>
    <w:rsid w:val="00E92A90"/>
    <w:rsid w:val="00E92EF8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4FA"/>
    <w:rsid w:val="00EA2ACA"/>
    <w:rsid w:val="00EA2BEE"/>
    <w:rsid w:val="00EA2E23"/>
    <w:rsid w:val="00EA3213"/>
    <w:rsid w:val="00EA33D4"/>
    <w:rsid w:val="00EA3734"/>
    <w:rsid w:val="00EA394C"/>
    <w:rsid w:val="00EA3C0D"/>
    <w:rsid w:val="00EA4B16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58B1"/>
    <w:rsid w:val="00EB6043"/>
    <w:rsid w:val="00EB60D2"/>
    <w:rsid w:val="00EB6100"/>
    <w:rsid w:val="00EB66F2"/>
    <w:rsid w:val="00EB6E68"/>
    <w:rsid w:val="00EB707D"/>
    <w:rsid w:val="00EB7360"/>
    <w:rsid w:val="00EB74DA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630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18"/>
    <w:rsid w:val="00EC4B93"/>
    <w:rsid w:val="00EC51D1"/>
    <w:rsid w:val="00EC56FB"/>
    <w:rsid w:val="00EC5F15"/>
    <w:rsid w:val="00EC6608"/>
    <w:rsid w:val="00EC6781"/>
    <w:rsid w:val="00EC6814"/>
    <w:rsid w:val="00EC6828"/>
    <w:rsid w:val="00ED0022"/>
    <w:rsid w:val="00ED0774"/>
    <w:rsid w:val="00ED105D"/>
    <w:rsid w:val="00ED11A1"/>
    <w:rsid w:val="00ED1212"/>
    <w:rsid w:val="00ED1C84"/>
    <w:rsid w:val="00ED2282"/>
    <w:rsid w:val="00ED2898"/>
    <w:rsid w:val="00ED2902"/>
    <w:rsid w:val="00ED2991"/>
    <w:rsid w:val="00ED2DFF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4FC9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6BA0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B2E"/>
    <w:rsid w:val="00EE3B96"/>
    <w:rsid w:val="00EE3D86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DC5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47"/>
    <w:rsid w:val="00EF5AF1"/>
    <w:rsid w:val="00EF5BB2"/>
    <w:rsid w:val="00EF5BC3"/>
    <w:rsid w:val="00EF5C15"/>
    <w:rsid w:val="00EF5C9F"/>
    <w:rsid w:val="00EF6262"/>
    <w:rsid w:val="00EF69DC"/>
    <w:rsid w:val="00EF6ADA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543"/>
    <w:rsid w:val="00F06277"/>
    <w:rsid w:val="00F0699A"/>
    <w:rsid w:val="00F06B22"/>
    <w:rsid w:val="00F0703C"/>
    <w:rsid w:val="00F07059"/>
    <w:rsid w:val="00F07900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D9A"/>
    <w:rsid w:val="00F10DD1"/>
    <w:rsid w:val="00F1123F"/>
    <w:rsid w:val="00F11709"/>
    <w:rsid w:val="00F11D89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3C2"/>
    <w:rsid w:val="00F15EFD"/>
    <w:rsid w:val="00F15F21"/>
    <w:rsid w:val="00F161EB"/>
    <w:rsid w:val="00F16487"/>
    <w:rsid w:val="00F16607"/>
    <w:rsid w:val="00F166D6"/>
    <w:rsid w:val="00F1671E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25E"/>
    <w:rsid w:val="00F21610"/>
    <w:rsid w:val="00F21AB3"/>
    <w:rsid w:val="00F21C8C"/>
    <w:rsid w:val="00F21C99"/>
    <w:rsid w:val="00F21E34"/>
    <w:rsid w:val="00F21FE0"/>
    <w:rsid w:val="00F22262"/>
    <w:rsid w:val="00F226ED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0B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9C3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33A7"/>
    <w:rsid w:val="00F435AB"/>
    <w:rsid w:val="00F4371E"/>
    <w:rsid w:val="00F438CF"/>
    <w:rsid w:val="00F44533"/>
    <w:rsid w:val="00F4458F"/>
    <w:rsid w:val="00F45447"/>
    <w:rsid w:val="00F456CE"/>
    <w:rsid w:val="00F45A33"/>
    <w:rsid w:val="00F45A5E"/>
    <w:rsid w:val="00F45CF9"/>
    <w:rsid w:val="00F45DED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579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4BE2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8A8"/>
    <w:rsid w:val="00FD2AC0"/>
    <w:rsid w:val="00FD2AEC"/>
    <w:rsid w:val="00FD2CC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42D0"/>
    <w:rsid w:val="00FF4F5B"/>
    <w:rsid w:val="00FF5096"/>
    <w:rsid w:val="00FF5315"/>
    <w:rsid w:val="00FF5696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66187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4661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6C048-93A6-4CCD-87F6-D7B6B5BC9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10</Pages>
  <Words>3303</Words>
  <Characters>18829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2020-08-03T10:26:00Z</cp:lastPrinted>
  <dcterms:created xsi:type="dcterms:W3CDTF">2020-08-05T10:31:00Z</dcterms:created>
  <dcterms:modified xsi:type="dcterms:W3CDTF">2020-08-05T10:31:00Z</dcterms:modified>
</cp:coreProperties>
</file>