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4EC24" w14:textId="34353AA4" w:rsidR="006E7D43" w:rsidRPr="00A408D3" w:rsidRDefault="00912EA2" w:rsidP="00147FE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764"/>
        </w:tabs>
        <w:spacing w:line="240" w:lineRule="auto"/>
        <w:ind w:left="284" w:hanging="284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6E7D43" w:rsidRPr="00A408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0A3DF59" w14:textId="77777777" w:rsidR="006E7D43" w:rsidRPr="00BC3362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7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19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 w:rsidRPr="00BC3362">
        <w:rPr>
          <w:rFonts w:ascii="Angsana New" w:hAnsi="Angsana New"/>
          <w:spacing w:val="-4"/>
          <w:sz w:val="30"/>
          <w:szCs w:val="30"/>
        </w:rPr>
        <w:t>11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14:paraId="79BC0AA2" w14:textId="77777777" w:rsidR="006E7D43" w:rsidRPr="00BC3362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59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7F1887" w:rsidRPr="00BC3362">
        <w:rPr>
          <w:rFonts w:ascii="Angsana New" w:hAnsi="Angsana New"/>
          <w:spacing w:val="-4"/>
          <w:sz w:val="30"/>
          <w:szCs w:val="30"/>
        </w:rPr>
        <w:t>2556</w:t>
      </w:r>
    </w:p>
    <w:p w14:paraId="3DF0D69F" w14:textId="648A789E" w:rsidR="006E7D43" w:rsidRPr="00BC3362" w:rsidRDefault="006E7D43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100A58" w:rsidRPr="00BC3362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</w:t>
      </w:r>
      <w:r w:rsidR="00342488" w:rsidRPr="00BC3362">
        <w:rPr>
          <w:rFonts w:ascii="Angsana New" w:hAnsi="Angsana New" w:hint="cs"/>
          <w:spacing w:val="-4"/>
          <w:sz w:val="30"/>
          <w:szCs w:val="30"/>
          <w:cs/>
        </w:rPr>
        <w:t>ทรอนิกส์และชุดกล้องวงจรปิด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45C4" w:rsidRPr="00BC3362">
        <w:rPr>
          <w:rFonts w:ascii="Angsana New" w:hAnsi="Angsana New" w:hint="cs"/>
          <w:spacing w:val="-4"/>
          <w:sz w:val="30"/>
          <w:szCs w:val="30"/>
          <w:cs/>
        </w:rPr>
        <w:t>บริษัทย่อยดำเนินธุรกิจเกี่ยวกับ</w:t>
      </w:r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การผลิตและจำหน่ายน้ำประปาให้กับการประปาส่วนภูมิภาค (“</w:t>
      </w:r>
      <w:proofErr w:type="spellStart"/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>กปภ</w:t>
      </w:r>
      <w:proofErr w:type="spellEnd"/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>”) ในพื้นที่ ดังนี้</w:t>
      </w:r>
    </w:p>
    <w:p w14:paraId="46EE8EDC" w14:textId="77777777" w:rsidR="001F0F3F" w:rsidRPr="00BC3362" w:rsidRDefault="001F0F3F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0A7F04" w:rsidRPr="00BC3362">
        <w:rPr>
          <w:rFonts w:ascii="Angsana New" w:hAnsi="Angsana New" w:hint="cs"/>
          <w:spacing w:val="-4"/>
          <w:sz w:val="30"/>
          <w:szCs w:val="30"/>
          <w:cs/>
        </w:rPr>
        <w:t>ในพื้นที่ อำเภอบางคล้า จังหวัดฉะเชิงเทรา ภายใต้สัญญาซื้อขายน้ำประปา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กับ </w:t>
      </w:r>
      <w:proofErr w:type="spellStart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กปภ</w:t>
      </w:r>
      <w:proofErr w:type="spellEnd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. ซึ่งได้ลงนามเมื่อวันที่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14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BC3362">
        <w:rPr>
          <w:rFonts w:ascii="Angsana New" w:hAnsi="Angsana New"/>
          <w:spacing w:val="-4"/>
          <w:sz w:val="30"/>
          <w:szCs w:val="30"/>
        </w:rPr>
        <w:t xml:space="preserve">    </w:t>
      </w:r>
    </w:p>
    <w:p w14:paraId="5B666FA5" w14:textId="48EB6643" w:rsidR="009A74BB" w:rsidRPr="00BC3362" w:rsidRDefault="006D7E44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09" w:hanging="207"/>
        <w:rPr>
          <w:rFonts w:ascii="Angsana New" w:hAnsi="Angsana New"/>
          <w:spacing w:val="-4"/>
          <w:sz w:val="30"/>
          <w:szCs w:val="30"/>
          <w:cs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2563 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Pr="00BC3362">
        <w:rPr>
          <w:rFonts w:ascii="Angsana New" w:hAnsi="Angsana New"/>
          <w:spacing w:val="-4"/>
          <w:sz w:val="30"/>
          <w:szCs w:val="30"/>
        </w:rPr>
        <w:t xml:space="preserve">3 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(สถานีจ่ายน้ำพิมพา)</w:t>
      </w:r>
    </w:p>
    <w:p w14:paraId="6949C523" w14:textId="77777777" w:rsidR="001F0F3F" w:rsidRPr="00BC3362" w:rsidRDefault="001F0F3F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ในพื้นที่ อำเภอพนัสนิคม จังหวัดชลบุรี ภายใต้สัญญาซื้อขายน้ำประปากับ </w:t>
      </w:r>
      <w:proofErr w:type="spellStart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กปภ</w:t>
      </w:r>
      <w:proofErr w:type="spellEnd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. ซึ่งได้ลงนามเมื่อวันที่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 2563 </w:t>
      </w:r>
    </w:p>
    <w:p w14:paraId="03D5FDA3" w14:textId="4E1CCFB1" w:rsidR="009A74BB" w:rsidRPr="00BC3362" w:rsidRDefault="006D7E44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76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Pr="00BC3362">
        <w:rPr>
          <w:rFonts w:ascii="Angsana New" w:hAnsi="Angsana New"/>
          <w:spacing w:val="-4"/>
          <w:sz w:val="30"/>
          <w:szCs w:val="30"/>
        </w:rPr>
        <w:t xml:space="preserve">10 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(สถานีจ่ายน้ำพานทอง)</w:t>
      </w:r>
    </w:p>
    <w:p w14:paraId="42DD974A" w14:textId="77777777" w:rsidR="001F0F3F" w:rsidRPr="00BC3362" w:rsidRDefault="001F0F3F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ในพื้นที่ อำเภอพนัสนิคม จังหวัดชลบุรี ภายใต้สัญญาซื้อขายน้ำประปากับ </w:t>
      </w:r>
      <w:proofErr w:type="spellStart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กปภ</w:t>
      </w:r>
      <w:proofErr w:type="spellEnd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. ซึ่งได้ลงนามเมื่อวันที่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 2563 </w:t>
      </w:r>
    </w:p>
    <w:p w14:paraId="437010E2" w14:textId="1C929028" w:rsidR="009A74BB" w:rsidRDefault="001F0F3F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 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10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</w:t>
      </w:r>
      <w:r w:rsidR="00E246B5" w:rsidRPr="00BC3362">
        <w:rPr>
          <w:rFonts w:ascii="Angsana New" w:hAnsi="Angsana New" w:hint="cs"/>
          <w:spacing w:val="-4"/>
          <w:sz w:val="30"/>
          <w:szCs w:val="30"/>
          <w:cs/>
        </w:rPr>
        <w:t>หนอง</w:t>
      </w:r>
      <w:proofErr w:type="spellStart"/>
      <w:r w:rsidR="00E246B5" w:rsidRPr="00BC3362">
        <w:rPr>
          <w:rFonts w:ascii="Angsana New" w:hAnsi="Angsana New" w:hint="cs"/>
          <w:spacing w:val="-4"/>
          <w:sz w:val="30"/>
          <w:szCs w:val="30"/>
          <w:cs/>
        </w:rPr>
        <w:t>กะขะ</w:t>
      </w:r>
      <w:proofErr w:type="spellEnd"/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</w:p>
    <w:p w14:paraId="3D44908F" w14:textId="77777777" w:rsidR="006E7D43" w:rsidRDefault="006E7D43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408D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14:paraId="0A6A8B5B" w14:textId="77777777" w:rsidR="00A273C4" w:rsidRPr="00A273C4" w:rsidRDefault="00A273C4" w:rsidP="0059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2"/>
        </w:tabs>
        <w:spacing w:before="12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 xml:space="preserve">        </w:t>
      </w:r>
      <w:r w:rsidR="007F1887"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F273AE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 w:rsidR="007F1887">
        <w:rPr>
          <w:rFonts w:ascii="Angsana New" w:hAnsi="Angsana New"/>
          <w:b/>
          <w:bCs/>
          <w:spacing w:val="-4"/>
          <w:sz w:val="30"/>
          <w:szCs w:val="30"/>
          <w:lang w:val="en-GB"/>
        </w:rPr>
        <w:t>1</w:t>
      </w:r>
      <w:r w:rsidR="0056176E">
        <w:rPr>
          <w:rFonts w:ascii="Angsana New" w:hAnsi="Angsana New"/>
          <w:b/>
          <w:bCs/>
          <w:spacing w:val="-4"/>
          <w:sz w:val="30"/>
          <w:szCs w:val="30"/>
          <w:lang w:val="en-GB"/>
        </w:rPr>
        <w:tab/>
      </w:r>
      <w:r w:rsidRPr="00A273C4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การแพร่ระบาดของโรคติดเชื้อ</w:t>
      </w:r>
      <w:proofErr w:type="spellStart"/>
      <w:r w:rsidRPr="00A273C4">
        <w:rPr>
          <w:rFonts w:ascii="Angsana New" w:hAnsi="Angsana New" w:hint="cs"/>
          <w:b/>
          <w:bCs/>
          <w:spacing w:val="-4"/>
          <w:sz w:val="30"/>
          <w:szCs w:val="30"/>
          <w:cs/>
        </w:rPr>
        <w:t>ไวรัส</w:t>
      </w:r>
      <w:proofErr w:type="spellEnd"/>
      <w:r w:rsidRPr="00A273C4">
        <w:rPr>
          <w:rFonts w:ascii="Angsana New" w:hAnsi="Angsana New" w:hint="cs"/>
          <w:b/>
          <w:bCs/>
          <w:spacing w:val="-4"/>
          <w:sz w:val="30"/>
          <w:szCs w:val="30"/>
          <w:cs/>
        </w:rPr>
        <w:t>โคโรนา</w:t>
      </w:r>
      <w:r w:rsidRPr="00A273C4">
        <w:rPr>
          <w:rFonts w:ascii="Angsana New" w:hAnsi="Angsana New"/>
          <w:b/>
          <w:bCs/>
          <w:spacing w:val="-4"/>
          <w:sz w:val="30"/>
          <w:szCs w:val="30"/>
        </w:rPr>
        <w:t xml:space="preserve"> </w:t>
      </w:r>
      <w:r w:rsidR="007F1887">
        <w:rPr>
          <w:rFonts w:ascii="Angsana New" w:hAnsi="Angsana New"/>
          <w:b/>
          <w:bCs/>
          <w:spacing w:val="-4"/>
          <w:sz w:val="30"/>
          <w:szCs w:val="30"/>
        </w:rPr>
        <w:t>2019</w:t>
      </w:r>
    </w:p>
    <w:p w14:paraId="3470C786" w14:textId="77777777" w:rsidR="00A273C4" w:rsidRPr="00A273C4" w:rsidRDefault="00A273C4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  <w:cs/>
        </w:rPr>
      </w:pPr>
      <w:r w:rsidRPr="00A273C4">
        <w:rPr>
          <w:rFonts w:ascii="Angsana New" w:hAnsi="Angsana New"/>
          <w:sz w:val="30"/>
          <w:szCs w:val="30"/>
          <w:cs/>
        </w:rPr>
        <w:t>สถานการณ์การแพร่ระบาดของโรคติดเชื้อ</w:t>
      </w:r>
      <w:proofErr w:type="spellStart"/>
      <w:r w:rsidRPr="00A273C4">
        <w:rPr>
          <w:rFonts w:ascii="Angsana New" w:hAnsi="Angsana New"/>
          <w:sz w:val="30"/>
          <w:szCs w:val="30"/>
          <w:cs/>
        </w:rPr>
        <w:t>ไวรัส</w:t>
      </w:r>
      <w:proofErr w:type="spellEnd"/>
      <w:r w:rsidRPr="00A273C4">
        <w:rPr>
          <w:rFonts w:ascii="Angsana New" w:hAnsi="Angsana New"/>
          <w:sz w:val="30"/>
          <w:szCs w:val="30"/>
          <w:cs/>
        </w:rPr>
        <w:t xml:space="preserve">โคโรนา </w:t>
      </w:r>
      <w:r w:rsidR="007F1887">
        <w:rPr>
          <w:rFonts w:ascii="Angsana New" w:hAnsi="Angsana New"/>
          <w:sz w:val="30"/>
          <w:szCs w:val="30"/>
        </w:rPr>
        <w:t>2019</w:t>
      </w:r>
      <w:r w:rsidRPr="00A273C4">
        <w:rPr>
          <w:rFonts w:ascii="Angsana New" w:hAnsi="Angsana New"/>
          <w:sz w:val="30"/>
          <w:szCs w:val="30"/>
        </w:rPr>
        <w:t xml:space="preserve"> </w:t>
      </w:r>
      <w:r w:rsidRPr="00A273C4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A332A0" w14:textId="77777777" w:rsidR="006E7D43" w:rsidRPr="00A408D3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F273AE">
        <w:rPr>
          <w:rFonts w:ascii="Angsana New" w:hAnsi="Angsana New"/>
          <w:b/>
          <w:bCs/>
          <w:spacing w:val="-4"/>
          <w:sz w:val="30"/>
          <w:szCs w:val="30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เกณฑ์การถือปฏิบัติ</w:t>
      </w:r>
    </w:p>
    <w:p w14:paraId="40DA00E3" w14:textId="77777777" w:rsidR="006E7D43" w:rsidRDefault="006B3BEF" w:rsidP="0010670E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 w:rsidRPr="006B3BEF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งบการเงินระหว่างกาลนี้จัดทำขึ้นตามมาตรฐานการบัญชีฉบับที่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34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เรื่อง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โดยบริษัทเลือกเสนองบการเงินระหว่างกาลแบบย่อ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ได้มีการขยายการแสดงรายการในงบการเงินเพิ่มเติมเช่นเดียวกับงบการเงินประจำปี</w:t>
      </w:r>
      <w:r w:rsidR="006E7D43" w:rsidRPr="00E65711">
        <w:rPr>
          <w:rFonts w:ascii="Angsana New" w:hAnsi="Angsana New"/>
          <w:sz w:val="30"/>
          <w:szCs w:val="30"/>
        </w:rPr>
        <w:t xml:space="preserve"> </w:t>
      </w:r>
    </w:p>
    <w:p w14:paraId="0660D95D" w14:textId="77777777" w:rsidR="00AE3CAC" w:rsidRDefault="00AE3CAC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14:paraId="4C7F708B" w14:textId="77777777" w:rsidR="00AE3CAC" w:rsidRDefault="00AE3CAC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14:paraId="500D6155" w14:textId="77777777" w:rsidR="00AE3CAC" w:rsidRDefault="00AE3CAC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14:paraId="2C5BD5BE" w14:textId="77777777" w:rsidR="00C02497" w:rsidRDefault="006E7D43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</w:t>
      </w:r>
      <w:r w:rsidR="00B3510F">
        <w:rPr>
          <w:rFonts w:ascii="Angsana New" w:hAnsi="Angsana New" w:hint="cs"/>
          <w:sz w:val="30"/>
          <w:szCs w:val="30"/>
          <w:cs/>
        </w:rPr>
        <w:t>ที่นำเสนอครั้งล่าสุด</w:t>
      </w:r>
      <w:r w:rsidR="00A408D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 w:rsidR="00502091">
        <w:rPr>
          <w:rFonts w:ascii="Angsana New" w:hAnsi="Angsana New"/>
          <w:sz w:val="30"/>
          <w:szCs w:val="30"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="005020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5A23A806" w14:textId="77777777" w:rsidR="006E7D43" w:rsidRPr="00A408D3" w:rsidRDefault="006E7D43" w:rsidP="00E65711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</w:t>
      </w:r>
      <w:r w:rsidR="00A172AC">
        <w:rPr>
          <w:rFonts w:ascii="Angsana New" w:hAnsi="Angsana New" w:hint="cs"/>
          <w:sz w:val="30"/>
          <w:szCs w:val="30"/>
          <w:cs/>
        </w:rPr>
        <w:t>ฉบับนี้จัดทำขึ้น</w:t>
      </w:r>
      <w:r w:rsidR="007D2936">
        <w:rPr>
          <w:rFonts w:ascii="Angsana New" w:hAnsi="Angsana New" w:hint="cs"/>
          <w:sz w:val="30"/>
          <w:szCs w:val="30"/>
          <w:cs/>
        </w:rPr>
        <w:t>เป็นภาษาไทย การแปลงงบการเงินฉบั</w:t>
      </w:r>
      <w:r w:rsidR="00A172AC">
        <w:rPr>
          <w:rFonts w:ascii="Angsana New" w:hAnsi="Angsana New" w:hint="cs"/>
          <w:sz w:val="30"/>
          <w:szCs w:val="30"/>
          <w:cs/>
        </w:rPr>
        <w:t>บนี้เป็นภาษาอื่นต้องให้</w:t>
      </w:r>
      <w:r w:rsidRPr="00D760D3">
        <w:rPr>
          <w:rFonts w:ascii="Angsana New" w:hAnsi="Angsana New"/>
          <w:sz w:val="30"/>
          <w:szCs w:val="30"/>
          <w:cs/>
        </w:rPr>
        <w:t>สอดคล้องกับงบการเงิน</w:t>
      </w:r>
      <w:r w:rsidR="00A172AC">
        <w:rPr>
          <w:rFonts w:ascii="Angsana New" w:hAnsi="Angsana New" w:hint="cs"/>
          <w:sz w:val="30"/>
          <w:szCs w:val="30"/>
          <w:cs/>
        </w:rPr>
        <w:t>ฉบับภาษาไทย</w:t>
      </w:r>
    </w:p>
    <w:p w14:paraId="24F1CB64" w14:textId="77777777" w:rsidR="0095092B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876F04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3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="0095092B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เกณฑ์ในการนำเสนองบการเงินรวม</w:t>
      </w:r>
    </w:p>
    <w:p w14:paraId="6B1493AB" w14:textId="77777777" w:rsidR="0095092B" w:rsidRDefault="0095092B" w:rsidP="00C02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95092B">
        <w:rPr>
          <w:rFonts w:ascii="Angsana New" w:eastAsia="Calibri" w:hAnsi="Angsana New"/>
          <w:sz w:val="30"/>
          <w:szCs w:val="30"/>
          <w:cs/>
        </w:rPr>
        <w:t>งบการเงินรวมนี้ได้รวมงบการเงินของ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="007F1887">
        <w:rPr>
          <w:rFonts w:ascii="Angsana New" w:eastAsia="Calibri" w:hAnsi="Angsana New"/>
          <w:sz w:val="30"/>
          <w:szCs w:val="30"/>
        </w:rPr>
        <w:t>50</w:t>
      </w:r>
      <w:r w:rsidRPr="0095092B">
        <w:rPr>
          <w:rFonts w:ascii="Angsana New" w:eastAsia="Calibri" w:hAnsi="Angsana New"/>
          <w:sz w:val="30"/>
          <w:szCs w:val="30"/>
        </w:rPr>
        <w:t xml:space="preserve"> </w:t>
      </w:r>
      <w:r w:rsidRPr="0095092B">
        <w:rPr>
          <w:rFonts w:ascii="Angsana New" w:eastAsia="Calibri" w:hAnsi="Angsana New" w:hint="cs"/>
          <w:sz w:val="30"/>
          <w:szCs w:val="30"/>
          <w:cs/>
        </w:rPr>
        <w:t>ของหุ้นที่บริษัทมีสิทธิออกเสียง ดังนี้</w:t>
      </w:r>
    </w:p>
    <w:tbl>
      <w:tblPr>
        <w:tblW w:w="9270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283"/>
        <w:gridCol w:w="1452"/>
        <w:gridCol w:w="284"/>
        <w:gridCol w:w="1417"/>
        <w:gridCol w:w="284"/>
        <w:gridCol w:w="2580"/>
      </w:tblGrid>
      <w:tr w:rsidR="0095092B" w:rsidRPr="0095092B" w14:paraId="0D023519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14:paraId="0F71E6E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B324F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E392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F02643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CB0817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0348D71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14:paraId="28BBB24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B368D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C9130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EB21F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82222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65C2F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F5FE96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8C676EE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14:paraId="0B2316C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C2E556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8FC462" w14:textId="77777777" w:rsidR="0095092B" w:rsidRPr="0095092B" w:rsidRDefault="00D61F96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ิถุนายน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6DCDA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64DD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95EFD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4C7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95092B" w:rsidRPr="0095092B" w14:paraId="2EA911F3" w14:textId="77777777" w:rsidTr="00D61F96">
        <w:trPr>
          <w:trHeight w:val="403"/>
        </w:trPr>
        <w:tc>
          <w:tcPr>
            <w:tcW w:w="29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CD7DB9" w14:textId="77777777" w:rsidR="0095092B" w:rsidRPr="0095092B" w:rsidRDefault="0095092B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9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 บี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เอส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มายโค 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ไบ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โอ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เทค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D064F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C7F850" w14:textId="77777777" w:rsidR="0095092B" w:rsidRPr="004D52CD" w:rsidRDefault="004D52CD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D52CD">
              <w:rPr>
                <w:rFonts w:ascii="Angsana New" w:eastAsia="Times New Roman" w:hAnsi="Angsana New"/>
                <w:sz w:val="30"/>
                <w:szCs w:val="30"/>
              </w:rPr>
              <w:t>87.2</w:t>
            </w:r>
            <w:r w:rsidR="00451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8DF96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A5537C" w14:textId="77777777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65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093F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B83A7F" w14:textId="77777777" w:rsidR="0095092B" w:rsidRPr="0095092B" w:rsidRDefault="0095092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</w:p>
        </w:tc>
      </w:tr>
      <w:tr w:rsidR="0095092B" w:rsidRPr="0095092B" w14:paraId="59C50790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bottom"/>
          </w:tcPr>
          <w:p w14:paraId="27225BC3" w14:textId="77777777" w:rsidR="0095092B" w:rsidRPr="0095092B" w:rsidRDefault="0095092B" w:rsidP="009509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C27226D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3460A097" w14:textId="77777777" w:rsidR="0095092B" w:rsidRPr="004D52CD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9FD9765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A5F608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DC3998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shd w:val="clear" w:color="auto" w:fill="auto"/>
            <w:noWrap/>
            <w:vAlign w:val="bottom"/>
          </w:tcPr>
          <w:p w14:paraId="209A47E6" w14:textId="77777777" w:rsidR="0095092B" w:rsidRPr="0095092B" w:rsidRDefault="00E65711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</w:t>
            </w:r>
            <w:r w:rsidR="0095092B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เคมีเกษตร</w:t>
            </w:r>
          </w:p>
        </w:tc>
      </w:tr>
      <w:tr w:rsidR="0095092B" w:rsidRPr="0095092B" w14:paraId="20988F0E" w14:textId="77777777" w:rsidTr="00D61F96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00450" w14:textId="77777777" w:rsidR="0095092B" w:rsidRPr="0095092B" w:rsidRDefault="0095092B" w:rsidP="00FF063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 w:rsid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26B9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59948" w14:textId="77777777" w:rsidR="0095092B" w:rsidRPr="004D52CD" w:rsidRDefault="004D52CD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D52CD">
              <w:rPr>
                <w:rFonts w:ascii="Angsana New" w:eastAsia="Times New Roman" w:hAnsi="Angsana New"/>
                <w:sz w:val="30"/>
                <w:szCs w:val="30"/>
              </w:rPr>
              <w:t>99.4</w:t>
            </w:r>
            <w:r w:rsidR="00451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61F7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912C68" w14:textId="77777777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61836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F9BB6F" w14:textId="77777777" w:rsidR="0095092B" w:rsidRPr="0095092B" w:rsidRDefault="0095092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ผลิตและจำหน่ายน้ำดื่ม น้ำดิบ</w:t>
            </w:r>
          </w:p>
        </w:tc>
      </w:tr>
      <w:tr w:rsidR="00FF063C" w:rsidRPr="0095092B" w14:paraId="0BE2AC97" w14:textId="77777777" w:rsidTr="00D61F96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B4DE23" w14:textId="77777777" w:rsidR="00FF063C" w:rsidRPr="0095092B" w:rsidRDefault="00FF063C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</w:t>
            </w:r>
            <w:r w:rsidR="00566CED">
              <w:rPr>
                <w:rFonts w:ascii="Angsana New" w:eastAsia="Times New Roman" w:hAnsi="Angsana New" w:hint="cs"/>
                <w:sz w:val="30"/>
                <w:szCs w:val="30"/>
                <w:cs/>
              </w:rPr>
              <w:t>้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า</w:t>
            </w:r>
            <w:proofErr w:type="spellEnd"/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BA9439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D50853" w14:textId="77777777" w:rsidR="00FF063C" w:rsidRPr="004D52CD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AD4C24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4EE1CF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39AF25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00FC7A" w14:textId="77777777" w:rsidR="00FF063C" w:rsidRDefault="00FF063C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95092B" w:rsidRPr="0095092B" w14:paraId="2E2F0A75" w14:textId="77777777" w:rsidTr="00D61F96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03CF49" w14:textId="77777777" w:rsidR="0095092B" w:rsidRPr="0095092B" w:rsidRDefault="0095092B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ยูเร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กา เอน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เนอร์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33E05D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31624" w14:textId="77777777" w:rsidR="0095092B" w:rsidRPr="004D52CD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D52CD">
              <w:rPr>
                <w:rFonts w:ascii="Angsana New" w:eastAsia="Times New Roman" w:hAnsi="Angsana New"/>
                <w:sz w:val="30"/>
                <w:szCs w:val="30"/>
              </w:rPr>
              <w:t>55</w:t>
            </w:r>
            <w:r w:rsidR="0095092B" w:rsidRPr="004D52CD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4D52CD"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5526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97CFEE" w14:textId="77777777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55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10970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7DEE62" w14:textId="77777777" w:rsidR="0095092B" w:rsidRPr="0095092B" w:rsidRDefault="004B3AE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</w:t>
            </w:r>
            <w:r w:rsidR="0095092B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พลังงาน</w:t>
            </w:r>
          </w:p>
        </w:tc>
      </w:tr>
    </w:tbl>
    <w:p w14:paraId="5DB0F0B6" w14:textId="77777777" w:rsidR="00E65711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80F5786" w14:textId="77777777" w:rsidR="00E65711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1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  <w:lang w:val="en-GB"/>
        </w:rPr>
        <w:t>ง</w:t>
      </w:r>
      <w:r w:rsidRPr="00E65711">
        <w:rPr>
          <w:rFonts w:ascii="Angsana New" w:eastAsia="Calibri" w:hAnsi="Angsana New"/>
          <w:sz w:val="30"/>
          <w:szCs w:val="30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F9D8E9D" w14:textId="77777777" w:rsidR="006E7D43" w:rsidRPr="00A408D3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5D09B3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4</w:t>
      </w:r>
      <w:r w:rsidR="0056176E">
        <w:rPr>
          <w:rFonts w:ascii="Angsana New" w:hAnsi="Angsana New"/>
          <w:b/>
          <w:bCs/>
          <w:spacing w:val="-4"/>
          <w:sz w:val="30"/>
          <w:szCs w:val="30"/>
          <w:lang w:val="en-GB"/>
        </w:rPr>
        <w:tab/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>สกุลเงินที่</w:t>
      </w:r>
      <w:r w:rsidR="006E7D43" w:rsidRPr="00A408D3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ใช้ในการดำเนินงานและ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นำเสนองบการเงิน  </w:t>
      </w:r>
    </w:p>
    <w:p w14:paraId="4A74FC32" w14:textId="77777777" w:rsidR="00A273C4" w:rsidRPr="009D1056" w:rsidRDefault="006E7D43" w:rsidP="00AD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</w:t>
      </w:r>
      <w:r w:rsidR="0010670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เพื่อให้แสดงเป็นหลักพันบาทและหลัก</w:t>
      </w:r>
      <w:r w:rsidR="005D09B3">
        <w:rPr>
          <w:rFonts w:ascii="Angsana New" w:hAnsi="Angsana New" w:hint="cs"/>
          <w:sz w:val="30"/>
          <w:szCs w:val="30"/>
          <w:cs/>
        </w:rPr>
        <w:t>ล้าน</w:t>
      </w:r>
      <w:r w:rsidR="0010670E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04FBD7DE" w14:textId="77777777" w:rsidR="006E7D43" w:rsidRPr="00E65711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7D1CB3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5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การ</w:t>
      </w:r>
      <w:r w:rsidR="006E7D43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ใช้วิจารณญาณและการ</w:t>
      </w:r>
      <w:r w:rsidR="006E7D43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>ประมาณการ</w:t>
      </w:r>
    </w:p>
    <w:p w14:paraId="4C9520FC" w14:textId="77777777" w:rsidR="00C02497" w:rsidRDefault="006E7D43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Pr="00FD520B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101F4C60" w14:textId="77777777" w:rsidR="003F2A68" w:rsidRPr="00E65711" w:rsidRDefault="00E65711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lastRenderedPageBreak/>
        <w:t xml:space="preserve"> </w:t>
      </w:r>
      <w:r w:rsidR="007F1887"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125EC1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7F1887">
        <w:rPr>
          <w:rFonts w:ascii="Angsana New" w:hAnsi="Angsana New"/>
          <w:b/>
          <w:bCs/>
          <w:spacing w:val="-4"/>
          <w:sz w:val="30"/>
          <w:szCs w:val="30"/>
        </w:rPr>
        <w:t>6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3F2A68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การ</w:t>
      </w:r>
      <w:r w:rsidR="003F2A68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ใช้เกณฑ์ในการดำเนินงานต่อเนื่อง</w:t>
      </w:r>
    </w:p>
    <w:p w14:paraId="1BC1B6C6" w14:textId="553E3D65" w:rsidR="00683F9C" w:rsidRPr="00E560F0" w:rsidRDefault="00233859" w:rsidP="00881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1"/>
        <w:jc w:val="thaiDistribute"/>
        <w:rPr>
          <w:rFonts w:ascii="Angsana New" w:hAnsi="Angsana New"/>
          <w:spacing w:val="-2"/>
          <w:sz w:val="30"/>
          <w:szCs w:val="30"/>
        </w:rPr>
      </w:pPr>
      <w:r w:rsidRPr="00E560F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2A1CEE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E560F0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7F1887">
        <w:rPr>
          <w:rFonts w:ascii="Angsana New" w:hAnsi="Angsana New"/>
          <w:spacing w:val="-2"/>
          <w:sz w:val="30"/>
          <w:szCs w:val="30"/>
        </w:rPr>
        <w:t>30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2A1CE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7F1887">
        <w:rPr>
          <w:rFonts w:ascii="Angsana New" w:hAnsi="Angsana New"/>
          <w:spacing w:val="-2"/>
          <w:sz w:val="30"/>
          <w:szCs w:val="30"/>
        </w:rPr>
        <w:t>2563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</w:t>
      </w:r>
      <w:r w:rsidRPr="00E560F0">
        <w:rPr>
          <w:rFonts w:ascii="Angsana New" w:hAnsi="Angsana New"/>
          <w:spacing w:val="-2"/>
          <w:sz w:val="30"/>
          <w:szCs w:val="30"/>
          <w:cs/>
        </w:rPr>
        <w:t>มีขาดทุนสุทธิ</w:t>
      </w:r>
      <w:r w:rsidR="00F34A30" w:rsidRPr="00E560F0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E560F0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B04ADB" w:rsidRPr="00E560F0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903B6D">
        <w:rPr>
          <w:rFonts w:ascii="Angsana New" w:hAnsi="Angsana New"/>
          <w:spacing w:val="-2"/>
          <w:sz w:val="30"/>
          <w:szCs w:val="30"/>
        </w:rPr>
        <w:t xml:space="preserve"> </w:t>
      </w:r>
      <w:r w:rsidR="00912EA2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="00162E5F">
        <w:rPr>
          <w:rFonts w:ascii="Angsana New" w:hAnsi="Angsana New"/>
          <w:spacing w:val="-2"/>
          <w:sz w:val="30"/>
          <w:szCs w:val="30"/>
          <w:lang w:val="en-GB"/>
        </w:rPr>
        <w:t>6.7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0B3E80">
        <w:rPr>
          <w:rFonts w:ascii="Angsana New" w:hAnsi="Angsana New"/>
          <w:spacing w:val="-2"/>
          <w:sz w:val="30"/>
          <w:szCs w:val="30"/>
        </w:rPr>
        <w:t xml:space="preserve"> 27.4</w:t>
      </w:r>
      <w:r w:rsidR="004D52CD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ล้านบาทตามลำดับ</w:t>
      </w:r>
      <w:r w:rsidR="003211D3">
        <w:rPr>
          <w:rFonts w:ascii="Angsana New" w:hAnsi="Angsana New"/>
          <w:spacing w:val="-2"/>
          <w:sz w:val="30"/>
          <w:szCs w:val="30"/>
        </w:rPr>
        <w:t xml:space="preserve"> </w:t>
      </w:r>
      <w:r w:rsidR="003211D3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>
        <w:rPr>
          <w:rFonts w:ascii="Angsana New" w:hAnsi="Angsana New"/>
          <w:spacing w:val="-2"/>
          <w:sz w:val="30"/>
          <w:szCs w:val="30"/>
        </w:rPr>
        <w:t>30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EA2">
        <w:rPr>
          <w:rFonts w:ascii="Angsana New" w:hAnsi="Angsana New"/>
          <w:spacing w:val="-2"/>
          <w:sz w:val="30"/>
          <w:szCs w:val="30"/>
        </w:rPr>
        <w:t>25</w:t>
      </w:r>
      <w:r w:rsidR="003211D3">
        <w:rPr>
          <w:rFonts w:ascii="Angsana New" w:hAnsi="Angsana New"/>
          <w:spacing w:val="-2"/>
          <w:sz w:val="30"/>
          <w:szCs w:val="30"/>
        </w:rPr>
        <w:t xml:space="preserve">62 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3211D3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สุทธิจำนวนเงิน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>
        <w:rPr>
          <w:rFonts w:ascii="Angsana New" w:hAnsi="Angsana New"/>
          <w:spacing w:val="-2"/>
          <w:sz w:val="30"/>
          <w:szCs w:val="30"/>
        </w:rPr>
        <w:t>2.3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>
        <w:rPr>
          <w:rFonts w:ascii="Angsana New" w:hAnsi="Angsana New"/>
          <w:spacing w:val="-2"/>
          <w:sz w:val="30"/>
          <w:szCs w:val="30"/>
        </w:rPr>
        <w:t>20.4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ล้านบาทตามลำดับ</w:t>
      </w:r>
      <w:r w:rsidR="003211D3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="00E40BC5"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ณ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วันเดียวกัน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5F23FB" w:rsidRPr="00E560F0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มีขาดทุนสะสมจำนวน</w:t>
      </w:r>
      <w:r w:rsidR="00B04ADB" w:rsidRPr="00E560F0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6DCD">
        <w:rPr>
          <w:rFonts w:ascii="Angsana New" w:hAnsi="Angsana New"/>
          <w:spacing w:val="-2"/>
          <w:sz w:val="30"/>
          <w:szCs w:val="30"/>
        </w:rPr>
        <w:t>25</w:t>
      </w:r>
      <w:r w:rsidR="004417D8">
        <w:rPr>
          <w:rFonts w:ascii="Angsana New" w:hAnsi="Angsana New"/>
          <w:spacing w:val="-2"/>
          <w:sz w:val="30"/>
          <w:szCs w:val="30"/>
        </w:rPr>
        <w:t>.7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4D52CD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="00903B6D">
        <w:rPr>
          <w:rFonts w:ascii="Angsana New" w:hAnsi="Angsana New"/>
          <w:spacing w:val="-2"/>
          <w:sz w:val="30"/>
          <w:szCs w:val="30"/>
        </w:rPr>
        <w:t xml:space="preserve"> </w:t>
      </w:r>
      <w:r w:rsidR="000B3E80">
        <w:rPr>
          <w:rFonts w:ascii="Angsana New" w:hAnsi="Angsana New"/>
          <w:spacing w:val="-2"/>
          <w:sz w:val="30"/>
          <w:szCs w:val="30"/>
        </w:rPr>
        <w:t>27.4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ล้านบาทตามลำดับ (</w:t>
      </w:r>
      <w:r w:rsidR="007F1887">
        <w:rPr>
          <w:rFonts w:ascii="Angsana New" w:hAnsi="Angsana New"/>
          <w:spacing w:val="-2"/>
          <w:sz w:val="30"/>
          <w:szCs w:val="30"/>
        </w:rPr>
        <w:t>31</w:t>
      </w:r>
      <w:r w:rsidR="00EF70D2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EF70D2"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912EA2">
        <w:rPr>
          <w:rFonts w:ascii="Angsana New" w:hAnsi="Angsana New"/>
          <w:spacing w:val="-2"/>
          <w:sz w:val="30"/>
          <w:szCs w:val="30"/>
        </w:rPr>
        <w:t>25</w:t>
      </w:r>
      <w:r w:rsidR="007F1887">
        <w:rPr>
          <w:rFonts w:ascii="Angsana New" w:hAnsi="Angsana New"/>
          <w:spacing w:val="-2"/>
          <w:sz w:val="30"/>
          <w:szCs w:val="30"/>
        </w:rPr>
        <w:t>62</w:t>
      </w:r>
      <w:r w:rsidR="00E65711" w:rsidRPr="00E560F0">
        <w:rPr>
          <w:rFonts w:ascii="Angsana New" w:hAnsi="Angsana New"/>
          <w:spacing w:val="-2"/>
          <w:sz w:val="30"/>
          <w:szCs w:val="30"/>
        </w:rPr>
        <w:t xml:space="preserve">: </w:t>
      </w:r>
      <w:r w:rsidR="007F1887">
        <w:rPr>
          <w:rFonts w:ascii="Angsana New" w:hAnsi="Angsana New"/>
          <w:spacing w:val="-2"/>
          <w:sz w:val="30"/>
          <w:szCs w:val="30"/>
        </w:rPr>
        <w:t>161</w:t>
      </w:r>
      <w:r w:rsidR="00E65711" w:rsidRPr="00E560F0">
        <w:rPr>
          <w:rFonts w:ascii="Angsana New" w:hAnsi="Angsana New"/>
          <w:spacing w:val="-2"/>
          <w:sz w:val="30"/>
          <w:szCs w:val="30"/>
        </w:rPr>
        <w:t>.</w:t>
      </w:r>
      <w:r w:rsidR="007F1887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 w:rsidR="007F1887">
        <w:rPr>
          <w:rFonts w:ascii="Angsana New" w:hAnsi="Angsana New"/>
          <w:spacing w:val="-2"/>
          <w:sz w:val="30"/>
          <w:szCs w:val="30"/>
        </w:rPr>
        <w:t>182</w:t>
      </w:r>
      <w:r w:rsidR="00E65711" w:rsidRPr="00E560F0">
        <w:rPr>
          <w:rFonts w:ascii="Angsana New" w:hAnsi="Angsana New"/>
          <w:spacing w:val="-2"/>
          <w:sz w:val="30"/>
          <w:szCs w:val="30"/>
        </w:rPr>
        <w:t>.</w:t>
      </w:r>
      <w:r w:rsidR="007F1887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ล้านบาทตามลำดับ)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 xml:space="preserve">และสถานการณ์อื่นๆ </w:t>
      </w:r>
    </w:p>
    <w:p w14:paraId="718D90BC" w14:textId="77777777" w:rsidR="00233859" w:rsidRPr="00683740" w:rsidRDefault="00683F9C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  <w:r w:rsidRPr="00E65711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 w:rsidR="00E560F0"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EF66F16" w14:textId="77777777" w:rsidR="00233859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125EC1">
        <w:rPr>
          <w:rFonts w:ascii="Angsana New" w:hAnsi="Angsana New"/>
          <w:b/>
          <w:bCs/>
          <w:spacing w:val="-4"/>
          <w:sz w:val="30"/>
          <w:szCs w:val="30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</w:rPr>
        <w:t>7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9471F5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="009471F5">
        <w:rPr>
          <w:rFonts w:ascii="Angsana New" w:hAnsi="Angsana New" w:hint="cs"/>
          <w:b/>
          <w:bCs/>
          <w:spacing w:val="-4"/>
          <w:sz w:val="30"/>
          <w:szCs w:val="30"/>
          <w:cs/>
        </w:rPr>
        <w:t>นโยบายการบัญชี</w:t>
      </w:r>
    </w:p>
    <w:p w14:paraId="2F108353" w14:textId="77777777"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 w:rsidRPr="00ED6168">
        <w:rPr>
          <w:rFonts w:ascii="Angsana New" w:eastAsia="Times New Roman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Pr="00ED6168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eastAsia="Times New Roman" w:hAnsi="Angsana New"/>
          <w:sz w:val="30"/>
          <w:szCs w:val="30"/>
        </w:rPr>
        <w:t>2562</w:t>
      </w:r>
    </w:p>
    <w:p w14:paraId="278AC2F2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6595CF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0130DC27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4A7A6F40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560AD519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789E0622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615E2F53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754A6F6C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43A16E22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0AD769" w14:textId="77777777" w:rsidR="00D8318D" w:rsidRDefault="00D8318D" w:rsidP="004D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F68E70" w14:textId="77777777" w:rsidR="009471F5" w:rsidRDefault="00ED6168" w:rsidP="006D7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/>
        <w:jc w:val="thaiDistribute"/>
        <w:rPr>
          <w:rFonts w:ascii="Angsana New" w:eastAsia="Times New Roman" w:hAnsi="Angsana New"/>
          <w:sz w:val="30"/>
          <w:szCs w:val="30"/>
        </w:rPr>
      </w:pPr>
      <w:r w:rsidRPr="00125EC1">
        <w:rPr>
          <w:rFonts w:ascii="Angsana New" w:eastAsia="Times New Roman" w:hAnsi="Angsana New"/>
          <w:sz w:val="30"/>
          <w:szCs w:val="30"/>
          <w:cs/>
        </w:rPr>
        <w:lastRenderedPageBreak/>
        <w:t>มาตรฐานการรายงานทางการเงินที่มีผลบังคับใช้สำหรับ</w:t>
      </w:r>
      <w:r w:rsidR="00125EC1" w:rsidRPr="00125EC1">
        <w:rPr>
          <w:rFonts w:ascii="Angsana New" w:eastAsia="Times New Roman" w:hAnsi="Angsana New" w:hint="cs"/>
          <w:sz w:val="30"/>
          <w:szCs w:val="30"/>
          <w:cs/>
        </w:rPr>
        <w:t>งวดปัจจุบัน</w:t>
      </w:r>
    </w:p>
    <w:p w14:paraId="1AC360D7" w14:textId="77777777" w:rsidR="00ED6168" w:rsidRPr="00125EC1" w:rsidRDefault="00ED6168" w:rsidP="00F51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UPC" w:eastAsia="Calibri" w:hAnsi="AngsanaUPC" w:cs="AngsanaUPC"/>
          <w:sz w:val="30"/>
          <w:szCs w:val="30"/>
        </w:rPr>
      </w:pPr>
      <w:r w:rsidRPr="00125EC1">
        <w:rPr>
          <w:rFonts w:ascii="Times New Roman" w:eastAsia="Times New Roman" w:hAnsi="Times New Roman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8332" w:type="dxa"/>
        <w:tblInd w:w="656" w:type="dxa"/>
        <w:tblLook w:val="01E0" w:firstRow="1" w:lastRow="1" w:firstColumn="1" w:lastColumn="1" w:noHBand="0" w:noVBand="0"/>
      </w:tblPr>
      <w:tblGrid>
        <w:gridCol w:w="1072"/>
        <w:gridCol w:w="7260"/>
      </w:tblGrid>
      <w:tr w:rsidR="00ED6168" w:rsidRPr="00125EC1" w14:paraId="098E02EC" w14:textId="77777777" w:rsidTr="00B6100E">
        <w:tc>
          <w:tcPr>
            <w:tcW w:w="8332" w:type="dxa"/>
            <w:gridSpan w:val="2"/>
          </w:tcPr>
          <w:p w14:paraId="5466DF36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ED6168" w:rsidRPr="00125EC1" w14:paraId="61E5E104" w14:textId="77777777" w:rsidTr="00B6100E">
        <w:tc>
          <w:tcPr>
            <w:tcW w:w="1072" w:type="dxa"/>
          </w:tcPr>
          <w:p w14:paraId="2812C538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7260" w:type="dxa"/>
          </w:tcPr>
          <w:p w14:paraId="7324B2A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6168" w:rsidRPr="00125EC1" w14:paraId="67033F5F" w14:textId="77777777" w:rsidTr="00B6100E">
        <w:tc>
          <w:tcPr>
            <w:tcW w:w="1072" w:type="dxa"/>
          </w:tcPr>
          <w:p w14:paraId="4AF6538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7260" w:type="dxa"/>
          </w:tcPr>
          <w:p w14:paraId="66EE822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มาตรฐานการบัญชี</w:t>
            </w:r>
          </w:p>
        </w:tc>
      </w:tr>
      <w:tr w:rsidR="00ED6168" w:rsidRPr="00125EC1" w14:paraId="42EB505B" w14:textId="77777777" w:rsidTr="00B6100E">
        <w:tc>
          <w:tcPr>
            <w:tcW w:w="8332" w:type="dxa"/>
            <w:gridSpan w:val="2"/>
          </w:tcPr>
          <w:p w14:paraId="02A3045F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มาตรฐานการ</w:t>
            </w:r>
            <w:r w:rsidRPr="00125EC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บัญชี</w:t>
            </w:r>
          </w:p>
        </w:tc>
      </w:tr>
      <w:tr w:rsidR="00ED6168" w:rsidRPr="00125EC1" w14:paraId="73C33AB6" w14:textId="77777777" w:rsidTr="00B6100E">
        <w:tc>
          <w:tcPr>
            <w:tcW w:w="1072" w:type="dxa"/>
          </w:tcPr>
          <w:p w14:paraId="58769477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Pr="00125EC1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60" w:type="dxa"/>
          </w:tcPr>
          <w:p w14:paraId="582A8F2B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ED6168" w:rsidRPr="00125EC1" w14:paraId="3D8706FD" w14:textId="77777777" w:rsidTr="00B6100E">
        <w:tc>
          <w:tcPr>
            <w:tcW w:w="8332" w:type="dxa"/>
            <w:gridSpan w:val="2"/>
          </w:tcPr>
          <w:p w14:paraId="23B04D0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ED6168" w:rsidRPr="00125EC1" w14:paraId="31365EED" w14:textId="77777777" w:rsidTr="00B6100E">
        <w:tc>
          <w:tcPr>
            <w:tcW w:w="1072" w:type="dxa"/>
          </w:tcPr>
          <w:p w14:paraId="0023F9C5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260" w:type="dxa"/>
          </w:tcPr>
          <w:p w14:paraId="7F31B695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6168" w:rsidRPr="00125EC1" w14:paraId="6C3925C0" w14:textId="77777777" w:rsidTr="00B6100E">
        <w:tc>
          <w:tcPr>
            <w:tcW w:w="1072" w:type="dxa"/>
          </w:tcPr>
          <w:p w14:paraId="0DE48870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260" w:type="dxa"/>
          </w:tcPr>
          <w:p w14:paraId="1352D81A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76A1B74" w14:textId="77777777"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rPr>
          <w:rFonts w:ascii="Angsana New" w:eastAsia="Calibri" w:hAnsi="Angsana New"/>
          <w:sz w:val="30"/>
          <w:szCs w:val="30"/>
        </w:rPr>
      </w:pPr>
      <w:r w:rsidRPr="00125EC1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มาตรฐานการรายงานทางการเงินกลุ่มดังกล่าวข้างต้น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125EC1">
        <w:rPr>
          <w:rFonts w:ascii="Angsana New" w:eastAsia="Times New Roman" w:hAnsi="Angsana New"/>
          <w:sz w:val="30"/>
          <w:szCs w:val="30"/>
        </w:rPr>
        <w:t xml:space="preserve">Business Model)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และหลักการเกี่ยวกับการบัญชีป้องกันความเสี่ยง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รวมถึงการแสดงรายการและการเปิดเผยข้อมูลเครื่องมือทางการเงิน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และเมื่อมาตรฐาน</w:t>
      </w:r>
      <w:r w:rsidRPr="00125EC1">
        <w:rPr>
          <w:rFonts w:ascii="Angsana New" w:eastAsia="Times New Roman" w:hAnsi="Angsana New"/>
          <w:sz w:val="30"/>
          <w:szCs w:val="30"/>
          <w:cs/>
        </w:rPr>
        <w:t>การรายงานทางการเงินกลุ่มนี้มีผลบังคับใช้</w:t>
      </w:r>
      <w:r w:rsidRPr="00125EC1">
        <w:rPr>
          <w:rFonts w:ascii="Angsana New" w:eastAsia="Calibri" w:hAnsi="Angsana New"/>
          <w:sz w:val="30"/>
          <w:szCs w:val="30"/>
          <w:cs/>
        </w:rPr>
        <w:t xml:space="preserve">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CAC0FC6" w14:textId="77777777" w:rsidR="00ED6168" w:rsidRPr="00ED6168" w:rsidRDefault="00627AF2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rPr>
          <w:rFonts w:ascii="Angsana New" w:eastAsia="Times New Roman" w:hAnsi="Angsana New"/>
          <w:sz w:val="30"/>
          <w:szCs w:val="30"/>
        </w:rPr>
      </w:pPr>
      <w:r w:rsidRPr="00627AF2">
        <w:rPr>
          <w:rFonts w:ascii="Angsana New" w:eastAsia="Times New Roman" w:hAnsi="Angsana New" w:hint="cs"/>
          <w:sz w:val="30"/>
          <w:szCs w:val="30"/>
          <w:cs/>
        </w:rPr>
        <w:t>ทั้งนี้ มาตรฐานกลุ่มนี้ไม่มี</w:t>
      </w:r>
      <w:r w:rsidR="00ED6168" w:rsidRPr="00627AF2">
        <w:rPr>
          <w:rFonts w:ascii="Angsana New" w:eastAsia="Times New Roman" w:hAnsi="Angsana New"/>
          <w:sz w:val="30"/>
          <w:szCs w:val="30"/>
          <w:cs/>
        </w:rPr>
        <w:t>ผลกระทบ</w:t>
      </w:r>
      <w:r w:rsidRPr="00627AF2">
        <w:rPr>
          <w:rFonts w:ascii="Angsana New" w:eastAsia="Times New Roman" w:hAnsi="Angsana New" w:hint="cs"/>
          <w:sz w:val="30"/>
          <w:szCs w:val="30"/>
          <w:cs/>
        </w:rPr>
        <w:t>อย่างมีสาระสำคัญ</w:t>
      </w:r>
      <w:r w:rsidR="00ED6168" w:rsidRPr="00627AF2">
        <w:rPr>
          <w:rFonts w:ascii="Angsana New" w:eastAsia="Times New Roman" w:hAnsi="Angsana New"/>
          <w:sz w:val="30"/>
          <w:szCs w:val="30"/>
          <w:cs/>
        </w:rPr>
        <w:t>ต่องบการเงิน</w:t>
      </w:r>
      <w:r w:rsidRPr="00627AF2">
        <w:rPr>
          <w:rFonts w:ascii="Angsana New" w:eastAsia="Times New Roman" w:hAnsi="Angsana New" w:hint="cs"/>
          <w:sz w:val="30"/>
          <w:szCs w:val="30"/>
          <w:cs/>
        </w:rPr>
        <w:t>ของกลุ่มบริษัท</w:t>
      </w:r>
    </w:p>
    <w:p w14:paraId="1FE60895" w14:textId="77777777" w:rsidR="00ED6168" w:rsidRPr="00BE3CA9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E3CA9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7F1887">
        <w:rPr>
          <w:rFonts w:ascii="Angsana New" w:eastAsia="Times New Roman" w:hAnsi="Angsana New"/>
          <w:b/>
          <w:bCs/>
          <w:sz w:val="30"/>
          <w:szCs w:val="30"/>
        </w:rPr>
        <w:t>16</w:t>
      </w:r>
      <w:r w:rsidRPr="00BE3CA9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b/>
          <w:bCs/>
          <w:sz w:val="30"/>
          <w:szCs w:val="30"/>
          <w:cs/>
        </w:rPr>
        <w:t>เรื่อง สัญญาเช่า</w:t>
      </w:r>
    </w:p>
    <w:p w14:paraId="56E3F419" w14:textId="77777777" w:rsidR="00ED6168" w:rsidRPr="00BE3CA9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 w:hanging="36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BE3CA9">
        <w:rPr>
          <w:rFonts w:ascii="Angsana New" w:eastAsia="Times New Roman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7F1887">
        <w:rPr>
          <w:rFonts w:ascii="Angsana New" w:eastAsia="Times New Roman" w:hAnsi="Angsana New"/>
          <w:sz w:val="30"/>
          <w:szCs w:val="30"/>
        </w:rPr>
        <w:t>16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 ใช้แทนมาตรฐานการบัญชี ฉบับที่ </w:t>
      </w:r>
      <w:r w:rsidR="007F1887">
        <w:rPr>
          <w:rFonts w:ascii="Angsana New" w:eastAsia="Times New Roman" w:hAnsi="Angsana New"/>
          <w:sz w:val="30"/>
          <w:szCs w:val="30"/>
        </w:rPr>
        <w:t>17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7F1887">
        <w:rPr>
          <w:rFonts w:ascii="Angsana New" w:eastAsia="Times New Roman" w:hAnsi="Angsana New"/>
          <w:sz w:val="30"/>
          <w:szCs w:val="30"/>
        </w:rPr>
        <w:t>12</w:t>
      </w:r>
      <w:r w:rsidRPr="00BE3CA9">
        <w:rPr>
          <w:rFonts w:ascii="Angsana New" w:eastAsia="Times New Roman" w:hAnsi="Angsana New"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14:paraId="0218573A" w14:textId="77777777"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 w:hanging="36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BE3CA9">
        <w:rPr>
          <w:rFonts w:ascii="Angsana New" w:eastAsia="Times New Roman" w:hAnsi="Angsana New"/>
          <w:sz w:val="30"/>
          <w:szCs w:val="30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7F1887">
        <w:rPr>
          <w:rFonts w:ascii="Angsana New" w:eastAsia="Times New Roman" w:hAnsi="Angsana New"/>
          <w:sz w:val="30"/>
          <w:szCs w:val="30"/>
        </w:rPr>
        <w:t>17</w:t>
      </w:r>
      <w:r w:rsidRPr="00BE3CA9">
        <w:rPr>
          <w:rFonts w:ascii="Angsana New" w:eastAsia="Times New Roman" w:hAnsi="Angsana New"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7F1887">
        <w:rPr>
          <w:rFonts w:ascii="Angsana New" w:eastAsia="Times New Roman" w:hAnsi="Angsana New"/>
          <w:sz w:val="30"/>
          <w:szCs w:val="30"/>
        </w:rPr>
        <w:t>17</w:t>
      </w:r>
    </w:p>
    <w:p w14:paraId="7AD6EE02" w14:textId="77777777" w:rsidR="00ED6168" w:rsidRDefault="00273F11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5E306A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5E30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E306A">
        <w:rPr>
          <w:rFonts w:ascii="Angsana New" w:eastAsia="Times New Roman" w:hAnsi="Angsana New" w:hint="cs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2275CDCC" w14:textId="77777777" w:rsidR="00B51887" w:rsidRDefault="00B51887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1C64DA76" w14:textId="77777777" w:rsidR="00A810F4" w:rsidRDefault="00A810F4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641DA20E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  <w:r w:rsidRPr="00693776">
        <w:rPr>
          <w:rFonts w:ascii="Angsana New" w:eastAsia="Times New Roman" w:hAnsi="Angsana New"/>
          <w:b/>
          <w:bCs/>
          <w:sz w:val="30"/>
          <w:szCs w:val="30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693776">
        <w:rPr>
          <w:rFonts w:ascii="Angsana New" w:eastAsia="Times New Roman" w:hAnsi="Angsana New"/>
          <w:b/>
          <w:bCs/>
          <w:sz w:val="30"/>
          <w:szCs w:val="30"/>
          <w:cs/>
        </w:rPr>
        <w:t>ไวรัส</w:t>
      </w:r>
      <w:proofErr w:type="spellEnd"/>
      <w:r w:rsidRPr="00693776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โคโรนา </w:t>
      </w:r>
      <w:r w:rsidR="007F1887">
        <w:rPr>
          <w:rFonts w:ascii="Angsana New" w:eastAsia="Times New Roman" w:hAnsi="Angsana New"/>
          <w:b/>
          <w:bCs/>
          <w:sz w:val="30"/>
          <w:szCs w:val="30"/>
        </w:rPr>
        <w:t>2019</w:t>
      </w:r>
      <w:r w:rsidRPr="00693776">
        <w:rPr>
          <w:rFonts w:ascii="Angsana New" w:eastAsia="Times New Roman" w:hAnsi="Angsana New"/>
          <w:b/>
          <w:bCs/>
          <w:sz w:val="30"/>
          <w:szCs w:val="30"/>
        </w:rPr>
        <w:t xml:space="preserve"> (COVID-</w:t>
      </w:r>
      <w:r w:rsidR="007F1887">
        <w:rPr>
          <w:rFonts w:ascii="Angsana New" w:eastAsia="Times New Roman" w:hAnsi="Angsana New"/>
          <w:b/>
          <w:bCs/>
          <w:sz w:val="30"/>
          <w:szCs w:val="30"/>
        </w:rPr>
        <w:t>19</w:t>
      </w:r>
      <w:r w:rsidRPr="00693776">
        <w:rPr>
          <w:rFonts w:ascii="Angsana New" w:eastAsia="Times New Roman" w:hAnsi="Angsana New"/>
          <w:b/>
          <w:bCs/>
          <w:sz w:val="30"/>
          <w:szCs w:val="30"/>
        </w:rPr>
        <w:t>)</w:t>
      </w:r>
    </w:p>
    <w:p w14:paraId="5FDECDF9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693776">
        <w:rPr>
          <w:rFonts w:ascii="Angsana New" w:eastAsia="Times New Roman" w:hAnsi="Angsana New"/>
          <w:sz w:val="30"/>
          <w:szCs w:val="30"/>
          <w:cs/>
        </w:rPr>
        <w:t>ไวรัส</w:t>
      </w:r>
      <w:proofErr w:type="spellEnd"/>
      <w:r w:rsidRPr="00693776">
        <w:rPr>
          <w:rFonts w:ascii="Angsana New" w:eastAsia="Times New Roman" w:hAnsi="Angsana New"/>
          <w:sz w:val="30"/>
          <w:szCs w:val="30"/>
          <w:cs/>
        </w:rPr>
        <w:t xml:space="preserve">โคโรนา </w:t>
      </w:r>
      <w:r w:rsidR="007F1887">
        <w:rPr>
          <w:rFonts w:ascii="Angsana New" w:eastAsia="Times New Roman" w:hAnsi="Angsana New"/>
          <w:sz w:val="30"/>
          <w:szCs w:val="30"/>
        </w:rPr>
        <w:t>2019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693776">
        <w:rPr>
          <w:rFonts w:ascii="Angsana New" w:eastAsia="Times New Roman" w:hAnsi="Angsana New"/>
          <w:sz w:val="30"/>
          <w:szCs w:val="30"/>
        </w:rPr>
        <w:t>COVID-</w:t>
      </w:r>
      <w:r w:rsidR="007F1887">
        <w:rPr>
          <w:rFonts w:ascii="Angsana New" w:eastAsia="Times New Roman" w:hAnsi="Angsana New"/>
          <w:sz w:val="30"/>
          <w:szCs w:val="30"/>
        </w:rPr>
        <w:t>19</w:t>
      </w:r>
      <w:r w:rsidRPr="00693776">
        <w:rPr>
          <w:rFonts w:ascii="Angsana New" w:eastAsia="Times New Roman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0190AFF7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693776">
        <w:rPr>
          <w:rFonts w:ascii="Angsana New" w:eastAsia="Times New Roman" w:hAnsi="Angsana New"/>
          <w:sz w:val="30"/>
          <w:szCs w:val="30"/>
          <w:cs/>
        </w:rPr>
        <w:t>นุเบกษา</w:t>
      </w:r>
      <w:proofErr w:type="spellEnd"/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เมื่อวันที่ </w:t>
      </w:r>
      <w:r w:rsidR="007F1887">
        <w:rPr>
          <w:rFonts w:ascii="Angsana New" w:eastAsia="Times New Roman" w:hAnsi="Angsana New"/>
          <w:sz w:val="30"/>
          <w:szCs w:val="30"/>
        </w:rPr>
        <w:t>22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เมษายน </w:t>
      </w:r>
      <w:r w:rsidR="007F1887">
        <w:rPr>
          <w:rFonts w:ascii="Angsana New" w:eastAsia="Times New Roman" w:hAnsi="Angsana New"/>
          <w:sz w:val="30"/>
          <w:szCs w:val="30"/>
        </w:rPr>
        <w:t>2563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รายงาน</w:t>
      </w:r>
      <w:r w:rsidRPr="00693776">
        <w:rPr>
          <w:rFonts w:ascii="Angsana New" w:eastAsia="Times New Roman" w:hAnsi="Angsana New"/>
          <w:sz w:val="30"/>
          <w:szCs w:val="30"/>
          <w:cs/>
        </w:rPr>
        <w:t>สิ้นสุด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ภาย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ในช่วงเวลาระหว่างวันที่ </w:t>
      </w:r>
      <w:r w:rsidR="007F1887">
        <w:rPr>
          <w:rFonts w:ascii="Angsana New" w:eastAsia="Times New Roman" w:hAnsi="Angsana New"/>
          <w:sz w:val="30"/>
          <w:szCs w:val="30"/>
        </w:rPr>
        <w:t>1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7F1887">
        <w:rPr>
          <w:rFonts w:ascii="Angsana New" w:eastAsia="Times New Roman" w:hAnsi="Angsana New"/>
          <w:sz w:val="30"/>
          <w:szCs w:val="30"/>
        </w:rPr>
        <w:t>2563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ถึงวันที่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7F1887">
        <w:rPr>
          <w:rFonts w:ascii="Angsana New" w:eastAsia="Times New Roman" w:hAnsi="Angsana New"/>
          <w:sz w:val="30"/>
          <w:szCs w:val="30"/>
        </w:rPr>
        <w:t>2563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</w:p>
    <w:p w14:paraId="26BB366D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723C711" w14:textId="77777777" w:rsidR="00693776" w:rsidRPr="00693776" w:rsidRDefault="00693776" w:rsidP="007C4D23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hanging="191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เลือกที่จะไม่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ต้อง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นำข้อมูลที่มีการคาดการณ์ไปในอนาคต </w:t>
      </w:r>
      <w:r w:rsidRPr="00693776">
        <w:rPr>
          <w:rFonts w:ascii="Angsana New" w:eastAsia="Times New Roman" w:hAnsi="Angsana New"/>
          <w:sz w:val="30"/>
          <w:szCs w:val="30"/>
        </w:rPr>
        <w:t xml:space="preserve">(Forward-looking information) </w:t>
      </w:r>
      <w:r w:rsidRPr="00693776">
        <w:rPr>
          <w:rFonts w:ascii="Angsana New" w:eastAsia="Times New Roman" w:hAnsi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298C9DB" w14:textId="77777777" w:rsidR="00693776" w:rsidRPr="00693776" w:rsidRDefault="00693776" w:rsidP="007C4D23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hanging="191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เลือกที่จะไม่นำสถานการณ์ </w:t>
      </w:r>
      <w:r w:rsidRPr="00693776">
        <w:rPr>
          <w:rFonts w:ascii="Angsana New" w:eastAsia="Times New Roman" w:hAnsi="Angsana New"/>
          <w:sz w:val="30"/>
          <w:szCs w:val="30"/>
        </w:rPr>
        <w:t>COVID-</w:t>
      </w:r>
      <w:r w:rsidR="007F1887">
        <w:rPr>
          <w:rFonts w:ascii="Angsana New" w:eastAsia="Times New Roman" w:hAnsi="Angsana New"/>
          <w:sz w:val="30"/>
          <w:szCs w:val="30"/>
        </w:rPr>
        <w:t>19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="007F1887">
        <w:rPr>
          <w:rFonts w:ascii="Angsana New" w:eastAsia="Times New Roman" w:hAnsi="Angsana New"/>
          <w:sz w:val="30"/>
          <w:szCs w:val="30"/>
        </w:rPr>
        <w:t>36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>เรื่อง การด้อยค่าของสินทรัพย์</w:t>
      </w:r>
    </w:p>
    <w:p w14:paraId="2A849D5E" w14:textId="77777777" w:rsidR="00273F11" w:rsidRDefault="00273F11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3C95EB93" w14:textId="77777777" w:rsidR="00C02497" w:rsidRDefault="00C02497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5E7B4ABB" w14:textId="77777777" w:rsidR="003745F8" w:rsidRDefault="003745F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3AEECA17" w14:textId="77777777"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75CBAC3E" w14:textId="77777777"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219BC933" w14:textId="77777777" w:rsidR="00693776" w:rsidRDefault="00693776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70827AF9" w14:textId="77777777" w:rsidR="00A810F4" w:rsidRDefault="00A810F4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58B48D4E" w14:textId="77777777" w:rsidR="00881F97" w:rsidRDefault="00881F97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219DC414" w14:textId="77777777" w:rsidR="00730E1D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3C77E578" w14:textId="77777777" w:rsidR="00730E1D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5EAAFAE4" w14:textId="77777777" w:rsidR="00730E1D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6067F5E9" w14:textId="77777777" w:rsidR="00730E1D" w:rsidRPr="005A37E6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0F51D9DE" w14:textId="77777777" w:rsidR="006E7D43" w:rsidRPr="00D80A44" w:rsidRDefault="006E7D43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21FD48B" w14:textId="77777777" w:rsidR="006E7D43" w:rsidRPr="00D80A44" w:rsidRDefault="006E7D43" w:rsidP="00F51CCC">
      <w:pPr>
        <w:tabs>
          <w:tab w:val="clear" w:pos="454"/>
          <w:tab w:val="left" w:pos="360"/>
        </w:tabs>
        <w:spacing w:before="120"/>
        <w:ind w:left="360" w:right="-29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A29A97F" w14:textId="77777777" w:rsidR="006E7D43" w:rsidRPr="007B3493" w:rsidRDefault="009B592D" w:rsidP="00881F9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left" w:pos="426"/>
        </w:tabs>
        <w:spacing w:before="120" w:after="120"/>
        <w:ind w:left="714" w:right="-28" w:hanging="357"/>
        <w:rPr>
          <w:rFonts w:ascii="Angsana New" w:hAnsi="Angsana New"/>
          <w:sz w:val="30"/>
          <w:szCs w:val="30"/>
        </w:rPr>
      </w:pPr>
      <w:r w:rsidRPr="007B3493">
        <w:rPr>
          <w:rFonts w:ascii="Angsana New" w:hAnsi="Angsana New" w:hint="cs"/>
          <w:sz w:val="30"/>
          <w:szCs w:val="30"/>
          <w:cs/>
        </w:rPr>
        <w:t>ลักษณะความสัมพันธ์</w:t>
      </w:r>
    </w:p>
    <w:tbl>
      <w:tblPr>
        <w:tblW w:w="94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78"/>
        <w:gridCol w:w="4680"/>
      </w:tblGrid>
      <w:tr w:rsidR="006E7D43" w:rsidRPr="00DB6E5F" w14:paraId="323E5FAA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1B582E2D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78" w:type="dxa"/>
            <w:shd w:val="clear" w:color="auto" w:fill="auto"/>
          </w:tcPr>
          <w:p w14:paraId="20F0414D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C05EF5B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  <w:shd w:val="clear" w:color="auto" w:fill="auto"/>
          </w:tcPr>
          <w:p w14:paraId="4ABC3B5E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5BCB" w:rsidRPr="00DB6E5F" w14:paraId="0F3F3893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1DE8C06C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 บี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มายโค 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78" w:type="dxa"/>
            <w:shd w:val="clear" w:color="auto" w:fill="auto"/>
          </w:tcPr>
          <w:p w14:paraId="052AA38A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4FD0905E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2BA30DB8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076A0B64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7B3493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ยูเรก</w:t>
            </w:r>
            <w:r w:rsidR="00566CED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ยูยู จำกัด</w:t>
            </w:r>
          </w:p>
        </w:tc>
        <w:tc>
          <w:tcPr>
            <w:tcW w:w="1478" w:type="dxa"/>
            <w:shd w:val="clear" w:color="auto" w:fill="auto"/>
          </w:tcPr>
          <w:p w14:paraId="0A43A05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F6B1F77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58D79C8D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29521E7E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ยูเร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กา เอน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เนอร์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1478" w:type="dxa"/>
            <w:shd w:val="clear" w:color="auto" w:fill="auto"/>
          </w:tcPr>
          <w:p w14:paraId="4E6888A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B4FA0C6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E7D43" w:rsidRPr="00DB6E5F" w14:paraId="4FED6D25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629DB825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8" w:type="dxa"/>
            <w:shd w:val="clear" w:color="auto" w:fill="auto"/>
          </w:tcPr>
          <w:p w14:paraId="57AE44FF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399D782" w14:textId="77777777"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34670" w:rsidRPr="00DB6E5F" w14:paraId="0962D431" w14:textId="77777777" w:rsidTr="007A6007">
        <w:trPr>
          <w:trHeight w:val="223"/>
        </w:trPr>
        <w:tc>
          <w:tcPr>
            <w:tcW w:w="3260" w:type="dxa"/>
            <w:shd w:val="clear" w:color="auto" w:fill="auto"/>
          </w:tcPr>
          <w:p w14:paraId="2EC33CFC" w14:textId="3F73F7D1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นางสาว</w:t>
            </w:r>
            <w:proofErr w:type="spellStart"/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ณิชกานต์</w:t>
            </w:r>
            <w:proofErr w:type="spellEnd"/>
            <w:r w:rsidRPr="00681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ชาญธนสิริกุล</w:t>
            </w:r>
          </w:p>
        </w:tc>
        <w:tc>
          <w:tcPr>
            <w:tcW w:w="1478" w:type="dxa"/>
            <w:shd w:val="clear" w:color="auto" w:fill="auto"/>
          </w:tcPr>
          <w:p w14:paraId="07F2F57D" w14:textId="3E61FD0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634B2BB5" w14:textId="785FDE2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73DCFCB3" w14:textId="77777777" w:rsidTr="007A6007">
        <w:trPr>
          <w:trHeight w:val="404"/>
        </w:trPr>
        <w:tc>
          <w:tcPr>
            <w:tcW w:w="3260" w:type="dxa"/>
            <w:shd w:val="clear" w:color="auto" w:fill="auto"/>
          </w:tcPr>
          <w:p w14:paraId="5C831904" w14:textId="518CA368" w:rsidR="00334670" w:rsidRPr="00035902" w:rsidRDefault="00334670" w:rsidP="00BC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proofErr w:type="spellStart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ลิศ</w:t>
            </w:r>
            <w:proofErr w:type="spellEnd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พัทธ์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ใคร่ครวญ</w:t>
            </w:r>
          </w:p>
        </w:tc>
        <w:tc>
          <w:tcPr>
            <w:tcW w:w="1478" w:type="dxa"/>
            <w:shd w:val="clear" w:color="auto" w:fill="auto"/>
          </w:tcPr>
          <w:p w14:paraId="2C638F30" w14:textId="26B0082F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278EB06" w14:textId="3151F659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 w:rsidRPr="00035902">
              <w:rPr>
                <w:rFonts w:ascii="Angsana New" w:hAnsi="Angsana New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334670" w:rsidRPr="00DB6E5F" w14:paraId="42861798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4AE8B5ED" w14:textId="1AA6B711" w:rsidR="00334670" w:rsidRPr="00681187" w:rsidRDefault="00334670" w:rsidP="00ED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นายอุลิต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จาตุ</w:t>
            </w:r>
            <w:proofErr w:type="spellStart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รแสง</w:t>
            </w:r>
            <w:proofErr w:type="spellEnd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ไพโรจน์</w:t>
            </w:r>
          </w:p>
        </w:tc>
        <w:tc>
          <w:tcPr>
            <w:tcW w:w="1478" w:type="dxa"/>
            <w:shd w:val="clear" w:color="auto" w:fill="auto"/>
          </w:tcPr>
          <w:p w14:paraId="5C98217C" w14:textId="4085ADC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3496A76" w14:textId="207695AD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11F88AFA" w14:textId="77777777" w:rsidTr="007A6007">
        <w:trPr>
          <w:trHeight w:val="470"/>
        </w:trPr>
        <w:tc>
          <w:tcPr>
            <w:tcW w:w="3260" w:type="dxa"/>
            <w:shd w:val="clear" w:color="auto" w:fill="auto"/>
          </w:tcPr>
          <w:p w14:paraId="7ACAFB38" w14:textId="69FA27E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478" w:type="dxa"/>
            <w:shd w:val="clear" w:color="auto" w:fill="auto"/>
          </w:tcPr>
          <w:p w14:paraId="222168E7" w14:textId="321E5C80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76C22B00" w14:textId="1A6D904B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5F96FE6F" w14:textId="77777777" w:rsidR="009908A6" w:rsidRPr="009908A6" w:rsidRDefault="009B592D" w:rsidP="009908A6">
      <w:pPr>
        <w:pStyle w:val="BodyText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="Angsana New" w:hAnsi="Angsana New"/>
          <w:sz w:val="30"/>
          <w:szCs w:val="30"/>
          <w:cs/>
        </w:rPr>
      </w:pPr>
      <w:r w:rsidRPr="009B592D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10"/>
        <w:gridCol w:w="284"/>
        <w:gridCol w:w="6142"/>
      </w:tblGrid>
      <w:tr w:rsidR="006E7D43" w:rsidRPr="000C7DE9" w14:paraId="0F4821DF" w14:textId="77777777" w:rsidTr="007D746B">
        <w:tc>
          <w:tcPr>
            <w:tcW w:w="3010" w:type="dxa"/>
          </w:tcPr>
          <w:p w14:paraId="3EABE3F5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</w:tcPr>
          <w:p w14:paraId="6354FC9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4E6B8E8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E7D43" w:rsidRPr="000C7DE9" w14:paraId="0A8FB52D" w14:textId="77777777" w:rsidTr="007D746B">
        <w:tc>
          <w:tcPr>
            <w:tcW w:w="3010" w:type="dxa"/>
          </w:tcPr>
          <w:p w14:paraId="5D48246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284" w:type="dxa"/>
          </w:tcPr>
          <w:p w14:paraId="33A96CB1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05BBA403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6E7D43" w:rsidRPr="000C7DE9" w14:paraId="691F6382" w14:textId="77777777" w:rsidTr="007D746B">
        <w:tc>
          <w:tcPr>
            <w:tcW w:w="3010" w:type="dxa"/>
          </w:tcPr>
          <w:p w14:paraId="462627A9" w14:textId="77777777" w:rsidR="006E7D43" w:rsidRPr="00473512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84" w:type="dxa"/>
          </w:tcPr>
          <w:p w14:paraId="40CC4D98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78C999D4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C7DE9" w14:paraId="3469AE66" w14:textId="77777777" w:rsidTr="007D746B">
        <w:tc>
          <w:tcPr>
            <w:tcW w:w="3010" w:type="dxa"/>
          </w:tcPr>
          <w:p w14:paraId="7439580D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284" w:type="dxa"/>
          </w:tcPr>
          <w:p w14:paraId="56F3E528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7D528809" w14:textId="77777777" w:rsidR="004417D8" w:rsidRDefault="006E7D43" w:rsidP="0044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4417D8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473512">
              <w:rPr>
                <w:rFonts w:ascii="Angsana New" w:hAnsi="Angsana New"/>
                <w:sz w:val="30"/>
                <w:szCs w:val="30"/>
                <w:cs/>
              </w:rPr>
              <w:t>จากกิจการ</w:t>
            </w:r>
            <w:r w:rsidR="004417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C73E01D" w14:textId="1C6522CF" w:rsidR="006E7D43" w:rsidRPr="00473512" w:rsidRDefault="004417D8" w:rsidP="0044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E7D43" w:rsidRPr="00473512">
              <w:rPr>
                <w:rFonts w:ascii="Angsana New" w:hAnsi="Angsana New"/>
                <w:sz w:val="30"/>
                <w:szCs w:val="30"/>
                <w:cs/>
              </w:rPr>
              <w:t>อื่นที่ไม่เกี่ยวข้องกัน</w:t>
            </w:r>
          </w:p>
        </w:tc>
      </w:tr>
      <w:tr w:rsidR="006E7D43" w:rsidRPr="00CA792E" w14:paraId="12B06348" w14:textId="77777777" w:rsidTr="007D746B">
        <w:tc>
          <w:tcPr>
            <w:tcW w:w="3010" w:type="dxa"/>
          </w:tcPr>
          <w:p w14:paraId="55544E41" w14:textId="77777777" w:rsidR="006E7D43" w:rsidRPr="00473512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E4AED3B" w14:textId="77777777" w:rsidR="006E7D43" w:rsidRPr="00473512" w:rsidRDefault="006E7D43" w:rsidP="00F407DE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3B7BAD33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44158" w14:paraId="5E18381C" w14:textId="77777777" w:rsidTr="007D746B">
        <w:tc>
          <w:tcPr>
            <w:tcW w:w="3010" w:type="dxa"/>
            <w:shd w:val="clear" w:color="auto" w:fill="auto"/>
          </w:tcPr>
          <w:p w14:paraId="13DD8E43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4" w:type="dxa"/>
            <w:shd w:val="clear" w:color="auto" w:fill="auto"/>
          </w:tcPr>
          <w:p w14:paraId="35A7504B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shd w:val="clear" w:color="auto" w:fill="auto"/>
          </w:tcPr>
          <w:p w14:paraId="6EC030AC" w14:textId="484FBD57" w:rsidR="006E7D43" w:rsidRPr="00473512" w:rsidRDefault="006E7D43" w:rsidP="00F407DE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94347">
              <w:rPr>
                <w:rFonts w:asciiTheme="majorBidi" w:hAnsiTheme="majorBidi" w:cstheme="majorBidi"/>
                <w:spacing w:val="-8"/>
                <w:cs/>
                <w:lang w:val="en-US"/>
              </w:rPr>
              <w:t>อัตราดอกเบี้ยเงิน</w:t>
            </w:r>
            <w:r w:rsidR="00B41E0D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ให้</w:t>
            </w:r>
            <w:r w:rsidRPr="00A94347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กู้ยืมระยะสั้น</w:t>
            </w:r>
            <w:r w:rsidRPr="00A94347">
              <w:rPr>
                <w:rFonts w:asciiTheme="majorBidi" w:hAnsiTheme="majorBidi" w:cstheme="majorBidi"/>
                <w:spacing w:val="-8"/>
                <w:cs/>
                <w:lang w:val="en-US"/>
              </w:rPr>
              <w:t>ของสถาบันการเงินภายในประเทศแห่งหนึ่ง</w:t>
            </w:r>
            <w:r w:rsidRPr="00473512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044158" w14:paraId="62A260CD" w14:textId="77777777" w:rsidTr="007D746B">
        <w:tc>
          <w:tcPr>
            <w:tcW w:w="3010" w:type="dxa"/>
            <w:shd w:val="clear" w:color="auto" w:fill="auto"/>
          </w:tcPr>
          <w:p w14:paraId="622D6D4D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4" w:type="dxa"/>
            <w:shd w:val="clear" w:color="auto" w:fill="auto"/>
          </w:tcPr>
          <w:p w14:paraId="03C708BB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shd w:val="clear" w:color="auto" w:fill="auto"/>
          </w:tcPr>
          <w:p w14:paraId="05A694AD" w14:textId="77777777" w:rsidR="006E7D43" w:rsidRPr="00A94347" w:rsidRDefault="006E7D43" w:rsidP="00D54D56">
            <w:pPr>
              <w:pStyle w:val="a"/>
              <w:tabs>
                <w:tab w:val="clear" w:pos="1080"/>
              </w:tabs>
              <w:ind w:left="207" w:right="-61" w:hanging="207"/>
              <w:jc w:val="thaiDistribute"/>
              <w:rPr>
                <w:rFonts w:asciiTheme="majorBidi" w:hAnsiTheme="majorBidi" w:cstheme="majorBidi"/>
                <w:spacing w:val="2"/>
                <w:cs/>
                <w:lang w:val="en-US"/>
              </w:rPr>
            </w:pPr>
            <w:r w:rsidRPr="00A94347">
              <w:rPr>
                <w:rFonts w:asciiTheme="majorBidi" w:hAnsiTheme="majorBidi" w:cstheme="majorBidi"/>
                <w:spacing w:val="-8"/>
                <w:cs/>
                <w:lang w:val="en-US"/>
              </w:rPr>
              <w:t>อัตราดอกเบี้ยเงิน</w:t>
            </w:r>
            <w:r w:rsidRPr="00A94347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กู้ยืมระยะสั้น</w:t>
            </w:r>
            <w:r w:rsidRPr="00A94347">
              <w:rPr>
                <w:rFonts w:asciiTheme="majorBidi" w:hAnsiTheme="majorBidi" w:cstheme="majorBidi"/>
                <w:spacing w:val="-8"/>
                <w:cs/>
                <w:lang w:val="en-US"/>
              </w:rPr>
              <w:t>ของสถาบันการเงิน</w:t>
            </w:r>
            <w:r w:rsidRPr="00A94347">
              <w:rPr>
                <w:rFonts w:asciiTheme="majorBidi" w:hAnsiTheme="majorBidi" w:cstheme="majorBidi"/>
                <w:spacing w:val="2"/>
                <w:cs/>
                <w:lang w:val="en-US"/>
              </w:rPr>
              <w:t>ภายในประเทศแห่งหนึ่ง</w:t>
            </w:r>
          </w:p>
        </w:tc>
      </w:tr>
      <w:tr w:rsidR="006E7D43" w:rsidRPr="00044158" w14:paraId="419E111E" w14:textId="77777777" w:rsidTr="007D746B">
        <w:tc>
          <w:tcPr>
            <w:tcW w:w="3010" w:type="dxa"/>
          </w:tcPr>
          <w:p w14:paraId="0A687BE8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4" w:type="dxa"/>
          </w:tcPr>
          <w:p w14:paraId="6566282E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1B204FB2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14:paraId="6F9EB41F" w14:textId="77777777" w:rsidTr="007D746B">
        <w:tc>
          <w:tcPr>
            <w:tcW w:w="3010" w:type="dxa"/>
          </w:tcPr>
          <w:p w14:paraId="6803813D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81FD1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3AD745D4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4735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36710EDC" w14:textId="77777777" w:rsidR="006E7D43" w:rsidRPr="009B592D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284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lastRenderedPageBreak/>
        <w:t>3</w:t>
      </w:r>
      <w:r w:rsidR="009B592D" w:rsidRPr="009B592D">
        <w:rPr>
          <w:rFonts w:ascii="Angsana New" w:hAnsi="Angsana New"/>
          <w:bCs/>
          <w:sz w:val="30"/>
          <w:szCs w:val="30"/>
        </w:rPr>
        <w:t>.</w:t>
      </w:r>
      <w:r>
        <w:rPr>
          <w:rFonts w:ascii="Angsana New" w:hAnsi="Angsana New"/>
          <w:bCs/>
          <w:sz w:val="30"/>
          <w:szCs w:val="30"/>
        </w:rPr>
        <w:t>3</w:t>
      </w:r>
      <w:r w:rsidR="009B592D" w:rsidRPr="009B592D">
        <w:rPr>
          <w:rFonts w:ascii="Angsana New" w:hAnsi="Angsana New"/>
          <w:b/>
          <w:sz w:val="30"/>
          <w:szCs w:val="30"/>
        </w:rPr>
        <w:t xml:space="preserve"> </w:t>
      </w:r>
      <w:r w:rsidR="006E7D43" w:rsidRPr="009B592D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C78B5">
        <w:rPr>
          <w:rFonts w:ascii="Angsana New" w:hAnsi="Angsana New" w:hint="cs"/>
          <w:b/>
          <w:sz w:val="30"/>
          <w:szCs w:val="30"/>
          <w:cs/>
        </w:rPr>
        <w:t>สาม</w:t>
      </w:r>
      <w:r w:rsidR="0081743B">
        <w:rPr>
          <w:rFonts w:ascii="Angsana New" w:hAnsi="Angsana New" w:hint="cs"/>
          <w:b/>
          <w:sz w:val="30"/>
          <w:szCs w:val="30"/>
          <w:cs/>
        </w:rPr>
        <w:t>เดือนและ</w:t>
      </w:r>
      <w:r w:rsidR="00BC78B5">
        <w:rPr>
          <w:rFonts w:ascii="Angsana New" w:hAnsi="Angsana New"/>
          <w:b/>
          <w:sz w:val="30"/>
          <w:szCs w:val="30"/>
          <w:cs/>
        </w:rPr>
        <w:t>หก</w:t>
      </w:r>
      <w:r w:rsidR="006E7D43" w:rsidRPr="009B592D">
        <w:rPr>
          <w:rFonts w:ascii="Angsana New" w:hAnsi="Angsana New"/>
          <w:b/>
          <w:sz w:val="30"/>
          <w:szCs w:val="30"/>
          <w:cs/>
        </w:rPr>
        <w:t>เดือนสิ้นสุด</w:t>
      </w:r>
      <w:r w:rsidR="006E7D43" w:rsidRPr="00F51CCC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>
        <w:rPr>
          <w:rFonts w:ascii="Angsana New" w:hAnsi="Angsana New"/>
          <w:bCs/>
          <w:sz w:val="30"/>
          <w:szCs w:val="30"/>
        </w:rPr>
        <w:t>30</w:t>
      </w:r>
      <w:r w:rsidR="006E7D43" w:rsidRPr="00F51CCC">
        <w:rPr>
          <w:rFonts w:ascii="Angsana New" w:hAnsi="Angsana New"/>
          <w:bCs/>
          <w:sz w:val="30"/>
          <w:szCs w:val="30"/>
          <w:cs/>
        </w:rPr>
        <w:t xml:space="preserve"> </w:t>
      </w:r>
      <w:r w:rsidR="0081743B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9B592D" w:rsidRPr="00F51CCC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2563</w:t>
      </w:r>
      <w:r w:rsidR="009B592D" w:rsidRPr="00F51CCC">
        <w:rPr>
          <w:rFonts w:ascii="Angsana New" w:hAnsi="Angsana New"/>
          <w:bCs/>
          <w:sz w:val="30"/>
          <w:szCs w:val="30"/>
        </w:rPr>
        <w:t xml:space="preserve"> </w:t>
      </w:r>
      <w:r w:rsidR="009B592D" w:rsidRPr="00F51CCC">
        <w:rPr>
          <w:rFonts w:ascii="Angsana New" w:hAnsi="Angsana New" w:hint="cs"/>
          <w:b/>
          <w:sz w:val="30"/>
          <w:szCs w:val="30"/>
          <w:cs/>
        </w:rPr>
        <w:t>และ</w:t>
      </w:r>
      <w:r w:rsidR="009B592D" w:rsidRPr="00F51CCC"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2562</w:t>
      </w:r>
      <w:r w:rsidR="006E7D43" w:rsidRPr="009B592D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1170"/>
        <w:gridCol w:w="270"/>
        <w:gridCol w:w="1170"/>
        <w:gridCol w:w="270"/>
        <w:gridCol w:w="1080"/>
        <w:gridCol w:w="270"/>
        <w:gridCol w:w="1170"/>
      </w:tblGrid>
      <w:tr w:rsidR="006240FE" w:rsidRPr="00AC7CB0" w14:paraId="72995B69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2A53E2AB" w14:textId="77777777" w:rsidR="006240FE" w:rsidRPr="00AF795C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2B7E4E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AC7CB0" w14:paraId="6FC27D5F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0054CCB3" w14:textId="77777777"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3DA4C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7E63CA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D8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AC7CB0" w14:paraId="55A52AAA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13508918" w14:textId="77777777" w:rsidR="006E7D43" w:rsidRPr="00AC7CB0" w:rsidRDefault="006E7D43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 w:rsidR="007F1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167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20A2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F8A232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2C9B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1832B5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2C489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DA6F06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F5F2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AC7CB0" w14:paraId="5F9BCC0B" w14:textId="77777777" w:rsidTr="00C91FF5">
        <w:tc>
          <w:tcPr>
            <w:tcW w:w="4036" w:type="dxa"/>
            <w:shd w:val="clear" w:color="auto" w:fill="auto"/>
          </w:tcPr>
          <w:p w14:paraId="3C62AF5F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0EEB3C4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734164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07556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C2668B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4B789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620931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07718B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776" w:rsidRPr="00AC7CB0" w14:paraId="440CFBAF" w14:textId="77777777" w:rsidTr="00C91FF5">
        <w:tc>
          <w:tcPr>
            <w:tcW w:w="4036" w:type="dxa"/>
            <w:shd w:val="clear" w:color="auto" w:fill="auto"/>
          </w:tcPr>
          <w:p w14:paraId="76EFA712" w14:textId="77777777" w:rsidR="00216776" w:rsidRPr="00AC7CB0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62E95F03" w14:textId="77777777" w:rsidR="00216776" w:rsidRPr="00AC7CB0" w:rsidRDefault="00730E1D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EF180" w14:textId="77777777" w:rsidR="00216776" w:rsidRPr="00AC7CB0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B37532" w14:textId="77777777" w:rsidR="00216776" w:rsidRPr="00AC7CB0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A3D3C1" w14:textId="77777777" w:rsidR="00216776" w:rsidRPr="00AC7CB0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FF9617" w14:textId="58031F7C" w:rsidR="00216776" w:rsidRPr="00AC7CB0" w:rsidRDefault="005C552D" w:rsidP="002167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2DB751" w14:textId="77777777" w:rsidR="00216776" w:rsidRPr="00AC7CB0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DE526D" w14:textId="77777777" w:rsidR="00216776" w:rsidRPr="00AC7CB0" w:rsidRDefault="007F1887" w:rsidP="002167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216776" w:rsidRPr="00381548" w14:paraId="0C2096A1" w14:textId="77777777" w:rsidTr="00C91FF5">
        <w:tc>
          <w:tcPr>
            <w:tcW w:w="4036" w:type="dxa"/>
            <w:shd w:val="clear" w:color="auto" w:fill="auto"/>
          </w:tcPr>
          <w:p w14:paraId="41204B7B" w14:textId="77777777" w:rsidR="00216776" w:rsidRPr="00381548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  <w:shd w:val="clear" w:color="auto" w:fill="auto"/>
          </w:tcPr>
          <w:p w14:paraId="0EFC7E89" w14:textId="77777777" w:rsidR="00216776" w:rsidRPr="00AC7CB0" w:rsidRDefault="00730E1D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8F00E0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214035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8F8E2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0E8D2" w14:textId="4CCF7AAA" w:rsidR="00216776" w:rsidRPr="00381548" w:rsidRDefault="00912EA2" w:rsidP="002167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63D07749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7D11CC" w14:textId="77777777" w:rsidR="00216776" w:rsidRPr="00381548" w:rsidRDefault="007F1887" w:rsidP="002167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167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</w:tr>
      <w:tr w:rsidR="00216776" w:rsidRPr="00381548" w14:paraId="379C1542" w14:textId="77777777" w:rsidTr="00C91FF5">
        <w:tc>
          <w:tcPr>
            <w:tcW w:w="4036" w:type="dxa"/>
            <w:shd w:val="clear" w:color="auto" w:fill="auto"/>
          </w:tcPr>
          <w:p w14:paraId="593F57F5" w14:textId="77777777" w:rsidR="00216776" w:rsidRPr="00381548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6E1E380E" w14:textId="77777777" w:rsidR="00216776" w:rsidRPr="00AC7CB0" w:rsidRDefault="00730E1D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595A10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0DDB9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6C7BD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98D13" w14:textId="21971799" w:rsidR="00216776" w:rsidRPr="00381548" w:rsidRDefault="005C552D" w:rsidP="002167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B61600" w14:textId="77777777" w:rsidR="00216776" w:rsidRPr="00381548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76E0D5" w14:textId="77777777" w:rsidR="00216776" w:rsidRPr="00381548" w:rsidRDefault="007F1887" w:rsidP="002167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216776" w:rsidRPr="008421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</w:tr>
      <w:tr w:rsidR="00216776" w:rsidRPr="00381548" w14:paraId="3E3E4E7F" w14:textId="77777777" w:rsidTr="00C91FF5">
        <w:tc>
          <w:tcPr>
            <w:tcW w:w="4036" w:type="dxa"/>
            <w:shd w:val="clear" w:color="auto" w:fill="auto"/>
          </w:tcPr>
          <w:p w14:paraId="79E8628F" w14:textId="77777777" w:rsidR="00216776" w:rsidRPr="004C2EB7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14:paraId="631A0321" w14:textId="77777777" w:rsidR="00216776" w:rsidRPr="00AC7CB0" w:rsidRDefault="00730E1D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F6FA80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F507D2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39DEED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2A098F" w14:textId="3C71135C" w:rsidR="00216776" w:rsidRPr="004C2EB7" w:rsidRDefault="005C552D" w:rsidP="002167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D762A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6ADA1D" w14:textId="77777777" w:rsidR="00216776" w:rsidRPr="004C2EB7" w:rsidRDefault="007F1887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</w:tr>
      <w:tr w:rsidR="00216776" w:rsidRPr="00381548" w14:paraId="2AADDCE3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77562E4F" w14:textId="77777777" w:rsidR="00216776" w:rsidRPr="004C2EB7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403B742D" w14:textId="77777777" w:rsidR="00216776" w:rsidRPr="00AC7CB0" w:rsidRDefault="00730E1D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4B658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341933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77B17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F9F8B9" w14:textId="64C33B18" w:rsidR="00216776" w:rsidRPr="00A30D77" w:rsidRDefault="005C552D" w:rsidP="002167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2EC7A31B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C90ABE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6776" w:rsidRPr="00AC7CB0" w14:paraId="1F6C8785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6AFFBD57" w14:textId="77777777" w:rsidR="00216776" w:rsidRPr="004C2EB7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700F9A61" w14:textId="77777777" w:rsidR="00216776" w:rsidRPr="00AC7CB0" w:rsidRDefault="00730E1D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A26B1C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3CBFD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5994E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70A7F" w14:textId="30BEF33E" w:rsidR="00216776" w:rsidRPr="004C2EB7" w:rsidRDefault="005C552D" w:rsidP="002167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9A76B7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C91662" w14:textId="77777777" w:rsidR="00216776" w:rsidRPr="004C2EB7" w:rsidRDefault="007F1887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216776" w:rsidRPr="00AC7CB0" w14:paraId="29FE5B54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2197AB98" w14:textId="77777777" w:rsidR="00216776" w:rsidRPr="004C2EB7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9EBB7D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B7903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E3052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09787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1D26F" w14:textId="77777777" w:rsidR="00216776" w:rsidRPr="00792866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32D59A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39304A" w14:textId="77777777" w:rsidR="00216776" w:rsidRPr="004C2EB7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6776" w:rsidRPr="007942DC" w14:paraId="06A2FBC9" w14:textId="77777777" w:rsidTr="00C91FF5">
        <w:tc>
          <w:tcPr>
            <w:tcW w:w="4036" w:type="dxa"/>
            <w:shd w:val="clear" w:color="auto" w:fill="auto"/>
          </w:tcPr>
          <w:p w14:paraId="1E027431" w14:textId="77777777" w:rsidR="00216776" w:rsidRPr="007942DC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F304B00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BA189D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F222B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E8B02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87BF32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BE911F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D20F55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6776" w:rsidRPr="007942DC" w14:paraId="46FB2D22" w14:textId="77777777" w:rsidTr="00C91FF5">
        <w:tc>
          <w:tcPr>
            <w:tcW w:w="4036" w:type="dxa"/>
            <w:shd w:val="clear" w:color="auto" w:fill="auto"/>
          </w:tcPr>
          <w:p w14:paraId="35A20192" w14:textId="77777777" w:rsidR="00216776" w:rsidRPr="007942DC" w:rsidRDefault="00216776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32316AE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9E67B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BCB49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3277BF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8DE7D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C1DE0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430A9F" w14:textId="77777777" w:rsidR="00216776" w:rsidRPr="007942DC" w:rsidRDefault="00216776" w:rsidP="002167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60A6B" w:rsidRPr="007942DC" w14:paraId="122F5FC2" w14:textId="77777777" w:rsidTr="00C91FF5">
        <w:tc>
          <w:tcPr>
            <w:tcW w:w="4036" w:type="dxa"/>
            <w:shd w:val="clear" w:color="auto" w:fill="auto"/>
          </w:tcPr>
          <w:p w14:paraId="2CFF541C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A4A7915" w14:textId="1AC59F4F" w:rsidR="00760A6B" w:rsidRPr="0079626F" w:rsidRDefault="00C91FF5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1,972</w:t>
            </w:r>
          </w:p>
        </w:tc>
        <w:tc>
          <w:tcPr>
            <w:tcW w:w="270" w:type="dxa"/>
            <w:shd w:val="clear" w:color="auto" w:fill="auto"/>
          </w:tcPr>
          <w:p w14:paraId="7613FC55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443AF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6,048</w:t>
            </w:r>
          </w:p>
        </w:tc>
        <w:tc>
          <w:tcPr>
            <w:tcW w:w="270" w:type="dxa"/>
            <w:shd w:val="clear" w:color="auto" w:fill="auto"/>
          </w:tcPr>
          <w:p w14:paraId="3F6585B0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C6872E" w14:textId="6E5ED87B" w:rsidR="00760A6B" w:rsidRPr="007942DC" w:rsidRDefault="00912EA2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60A6B">
              <w:rPr>
                <w:rFonts w:ascii="Angsana New" w:hAnsi="Angsana New"/>
                <w:sz w:val="30"/>
                <w:szCs w:val="30"/>
                <w:lang w:val="en-US" w:bidi="th-TH"/>
              </w:rPr>
              <w:t>,835</w:t>
            </w:r>
          </w:p>
        </w:tc>
        <w:tc>
          <w:tcPr>
            <w:tcW w:w="270" w:type="dxa"/>
            <w:shd w:val="clear" w:color="auto" w:fill="auto"/>
          </w:tcPr>
          <w:p w14:paraId="3F3CCC2C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71935F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B183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</w:tr>
      <w:tr w:rsidR="00760A6B" w:rsidRPr="007942DC" w14:paraId="5DF859B4" w14:textId="77777777" w:rsidTr="00107F15">
        <w:tc>
          <w:tcPr>
            <w:tcW w:w="4036" w:type="dxa"/>
            <w:shd w:val="clear" w:color="auto" w:fill="auto"/>
          </w:tcPr>
          <w:p w14:paraId="3E794A74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A07BA" w14:textId="14B87D37" w:rsidR="00760A6B" w:rsidRPr="0079626F" w:rsidRDefault="00912EA2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D773E44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9C8C6C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6AC3DD47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CE905" w14:textId="2850979E" w:rsidR="00760A6B" w:rsidRPr="007942DC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91F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5546B2A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9FF7F5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760A6B" w:rsidRPr="007942DC" w14:paraId="6BEE63D1" w14:textId="77777777" w:rsidTr="00107F15">
        <w:tc>
          <w:tcPr>
            <w:tcW w:w="4036" w:type="dxa"/>
            <w:shd w:val="clear" w:color="auto" w:fill="auto"/>
          </w:tcPr>
          <w:p w14:paraId="1B963738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1173D" w14:textId="4649C8FD" w:rsidR="00760A6B" w:rsidRPr="0079626F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56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2C756C55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9C562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6,178</w:t>
            </w:r>
          </w:p>
        </w:tc>
        <w:tc>
          <w:tcPr>
            <w:tcW w:w="270" w:type="dxa"/>
            <w:shd w:val="clear" w:color="auto" w:fill="auto"/>
          </w:tcPr>
          <w:p w14:paraId="6AA60589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6CD" w14:textId="2751AF4F" w:rsidR="00760A6B" w:rsidRPr="007942DC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1,90</w:t>
            </w:r>
            <w:r w:rsidR="007C57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4565519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B9F63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</w:tr>
      <w:tr w:rsidR="00760A6B" w:rsidRPr="00AC7CB0" w14:paraId="79657598" w14:textId="77777777" w:rsidTr="00107F15">
        <w:tc>
          <w:tcPr>
            <w:tcW w:w="4036" w:type="dxa"/>
            <w:shd w:val="clear" w:color="auto" w:fill="auto"/>
          </w:tcPr>
          <w:p w14:paraId="33783460" w14:textId="77777777" w:rsidR="00760A6B" w:rsidRPr="00AC7CB0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7E0CA3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780CF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D57CDB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23E0E9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780E28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3E143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A57AD1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60A6B" w:rsidRPr="00AC7CB0" w14:paraId="22DF91DA" w14:textId="77777777" w:rsidTr="00C91FF5">
        <w:tc>
          <w:tcPr>
            <w:tcW w:w="4036" w:type="dxa"/>
            <w:shd w:val="clear" w:color="auto" w:fill="auto"/>
          </w:tcPr>
          <w:p w14:paraId="445D47F9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9EE9C2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A8A32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48E63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726EF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28D76CB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306AA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CF37515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60A6B" w:rsidRPr="00AC7CB0" w14:paraId="0E6703AD" w14:textId="77777777" w:rsidTr="00C91FF5">
        <w:tc>
          <w:tcPr>
            <w:tcW w:w="4036" w:type="dxa"/>
            <w:shd w:val="clear" w:color="auto" w:fill="auto"/>
          </w:tcPr>
          <w:p w14:paraId="75EB2F55" w14:textId="77777777" w:rsidR="00760A6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A83D999" w14:textId="7385A5DA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F9708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91B638" w14:textId="77777777" w:rsidR="00760A6B" w:rsidRPr="008B7E14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208518C" w14:textId="77777777" w:rsidR="00760A6B" w:rsidRPr="007B370D" w:rsidRDefault="00760A6B" w:rsidP="00760A6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2D1B1C" w14:textId="16B8C300" w:rsidR="00760A6B" w:rsidRPr="007942DC" w:rsidRDefault="00760A6B" w:rsidP="00760A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5E44E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C443BA" w14:textId="77777777" w:rsidR="00760A6B" w:rsidRPr="004C2EB7" w:rsidRDefault="00760A6B" w:rsidP="00760A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60A6B" w:rsidRPr="00A6688A" w14:paraId="7C7CE71F" w14:textId="77777777" w:rsidTr="00C91FF5">
        <w:tc>
          <w:tcPr>
            <w:tcW w:w="4036" w:type="dxa"/>
            <w:shd w:val="clear" w:color="auto" w:fill="auto"/>
          </w:tcPr>
          <w:p w14:paraId="2104B3CE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4C72A2E7" w14:textId="69388C70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64E0532E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3EEB2" w14:textId="77777777" w:rsidR="00760A6B" w:rsidRPr="00B037CA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1F48D41E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7FE583E" w14:textId="0E19B334" w:rsidR="00760A6B" w:rsidRPr="007942DC" w:rsidRDefault="00760A6B" w:rsidP="00760A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C1818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514D4" w14:textId="77777777" w:rsidR="00760A6B" w:rsidRPr="004C2EB7" w:rsidRDefault="00760A6B" w:rsidP="00760A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</w:tbl>
    <w:p w14:paraId="1A5DBFCF" w14:textId="77777777" w:rsidR="00F41B32" w:rsidRDefault="00F41B32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F4A5FC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907941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88A21C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BFCA70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84C888" w14:textId="77777777" w:rsidR="00786FD1" w:rsidRDefault="00786FD1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0DFA9F" w14:textId="77777777" w:rsidR="00786FD1" w:rsidRDefault="00786FD1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6025C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552478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9421E6" w14:textId="77777777" w:rsidR="00F41B32" w:rsidRDefault="00F41B32" w:rsidP="0027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1170"/>
        <w:gridCol w:w="270"/>
        <w:gridCol w:w="1170"/>
        <w:gridCol w:w="270"/>
        <w:gridCol w:w="1080"/>
        <w:gridCol w:w="270"/>
        <w:gridCol w:w="1170"/>
      </w:tblGrid>
      <w:tr w:rsidR="00F41B32" w:rsidRPr="00AC7CB0" w14:paraId="0905EED0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62E522C9" w14:textId="77777777" w:rsidR="00F41B32" w:rsidRPr="00AF795C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7455A2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41B32" w:rsidRPr="00AC7CB0" w14:paraId="73CDA571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43A75590" w14:textId="77777777" w:rsidR="00F41B32" w:rsidRPr="00AF795C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A5167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66198F6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5E638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B32" w:rsidRPr="00AC7CB0" w14:paraId="2B47AAC3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3350DB9C" w14:textId="77777777" w:rsidR="00F41B32" w:rsidRPr="00AC7CB0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 </w:t>
            </w:r>
            <w:r w:rsidR="007F1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B761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58D78F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26231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88DB217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F05A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C1277ED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80A9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1B32" w:rsidRPr="00AC7CB0" w14:paraId="429E7231" w14:textId="77777777" w:rsidTr="00C91FF5">
        <w:tc>
          <w:tcPr>
            <w:tcW w:w="4036" w:type="dxa"/>
            <w:shd w:val="clear" w:color="auto" w:fill="auto"/>
          </w:tcPr>
          <w:p w14:paraId="776ECCBC" w14:textId="77777777" w:rsidR="00F41B32" w:rsidRPr="00AC7CB0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0B13697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882714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501D94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8BA583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957E7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8DED12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CC8F34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52D" w:rsidRPr="00AC7CB0" w14:paraId="0325A21E" w14:textId="77777777" w:rsidTr="00C91FF5">
        <w:tc>
          <w:tcPr>
            <w:tcW w:w="4036" w:type="dxa"/>
            <w:shd w:val="clear" w:color="auto" w:fill="auto"/>
          </w:tcPr>
          <w:p w14:paraId="538F9366" w14:textId="77777777" w:rsidR="005C552D" w:rsidRPr="00AC7CB0" w:rsidRDefault="005C552D" w:rsidP="005C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6168DF1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020E1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A38C6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0C005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37394" w14:textId="4935BEC8" w:rsidR="005C552D" w:rsidRPr="00AC7CB0" w:rsidRDefault="005C552D" w:rsidP="005C55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5E6F4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A17F3" w14:textId="77777777" w:rsidR="005C552D" w:rsidRPr="008D68B8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5C552D" w:rsidRPr="00381548" w14:paraId="1CFB38C3" w14:textId="77777777" w:rsidTr="00C91FF5">
        <w:tc>
          <w:tcPr>
            <w:tcW w:w="4036" w:type="dxa"/>
            <w:shd w:val="clear" w:color="auto" w:fill="auto"/>
          </w:tcPr>
          <w:p w14:paraId="55C90E65" w14:textId="77777777" w:rsidR="005C552D" w:rsidRPr="00381548" w:rsidRDefault="005C552D" w:rsidP="005C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  <w:shd w:val="clear" w:color="auto" w:fill="auto"/>
          </w:tcPr>
          <w:p w14:paraId="1D3A2D0F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F664C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646740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9BC78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0269A" w14:textId="3FB9CD2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1,311</w:t>
            </w:r>
          </w:p>
        </w:tc>
        <w:tc>
          <w:tcPr>
            <w:tcW w:w="270" w:type="dxa"/>
            <w:shd w:val="clear" w:color="auto" w:fill="auto"/>
          </w:tcPr>
          <w:p w14:paraId="4275C813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894A7C" w14:textId="77777777" w:rsidR="005C552D" w:rsidRPr="00C273A3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8,914</w:t>
            </w:r>
          </w:p>
        </w:tc>
      </w:tr>
      <w:tr w:rsidR="005C552D" w:rsidRPr="00381548" w14:paraId="1C7A2A97" w14:textId="77777777" w:rsidTr="00C91FF5">
        <w:tc>
          <w:tcPr>
            <w:tcW w:w="4036" w:type="dxa"/>
            <w:shd w:val="clear" w:color="auto" w:fill="auto"/>
          </w:tcPr>
          <w:p w14:paraId="6CBD4FC7" w14:textId="77777777" w:rsidR="005C552D" w:rsidRPr="00381548" w:rsidRDefault="005C552D" w:rsidP="005C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35AA7550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346D1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A0A813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5CCD2D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37FCE1" w14:textId="6030F561" w:rsidR="005C552D" w:rsidRPr="00381548" w:rsidRDefault="005C552D" w:rsidP="005C55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D3328" w14:textId="77777777" w:rsidR="005C552D" w:rsidRPr="0038154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D06330" w14:textId="77777777" w:rsidR="005C552D" w:rsidRPr="004F6751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41,826</w:t>
            </w:r>
          </w:p>
        </w:tc>
      </w:tr>
      <w:tr w:rsidR="005C552D" w:rsidRPr="00381548" w14:paraId="1BED871E" w14:textId="77777777" w:rsidTr="00C91FF5">
        <w:tc>
          <w:tcPr>
            <w:tcW w:w="4036" w:type="dxa"/>
            <w:shd w:val="clear" w:color="auto" w:fill="auto"/>
          </w:tcPr>
          <w:p w14:paraId="15C0A9F7" w14:textId="77777777" w:rsidR="005C552D" w:rsidRPr="004C2EB7" w:rsidRDefault="005C552D" w:rsidP="005C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14:paraId="1B452AAC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2B5F7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BA862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7A7C6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7C0742" w14:textId="7CE90F35" w:rsidR="005C552D" w:rsidRPr="004C2EB7" w:rsidRDefault="005C552D" w:rsidP="005C55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F4EE3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F22120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5C552D" w:rsidRPr="00381548" w14:paraId="23B0EA69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0265501C" w14:textId="77777777" w:rsidR="005C552D" w:rsidRPr="004C2EB7" w:rsidRDefault="005C552D" w:rsidP="005C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03BEFD38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505EB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C0D829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1789C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CB8BC" w14:textId="3F1E86E0" w:rsidR="005C552D" w:rsidRPr="00A30D77" w:rsidRDefault="005C552D" w:rsidP="005C55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3977E9C0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4F4257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552D" w:rsidRPr="00AC7CB0" w14:paraId="59376387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551D79B6" w14:textId="77777777" w:rsidR="005C552D" w:rsidRPr="004C2EB7" w:rsidRDefault="005C552D" w:rsidP="005C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66D32477" w14:textId="77777777" w:rsidR="005C552D" w:rsidRPr="00AC7CB0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AD1E8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C3819A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FE65C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5232C" w14:textId="61397221" w:rsidR="005C552D" w:rsidRPr="004C2EB7" w:rsidRDefault="005C552D" w:rsidP="005C55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634154" w14:textId="77777777" w:rsidR="005C552D" w:rsidRPr="004C2EB7" w:rsidRDefault="005C552D" w:rsidP="005C552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CDEE2F" w14:textId="77777777" w:rsidR="005C552D" w:rsidRPr="008D68B8" w:rsidRDefault="005C552D" w:rsidP="005C552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F41B32" w:rsidRPr="00AC7CB0" w14:paraId="6CB7D3CE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3CF225CF" w14:textId="77777777" w:rsidR="00F41B32" w:rsidRPr="004C2EB7" w:rsidRDefault="00F41B32" w:rsidP="00F4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A14207" w14:textId="77777777" w:rsidR="00F41B32" w:rsidRPr="004C2EB7" w:rsidRDefault="00F41B32" w:rsidP="00F41B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6ED97D" w14:textId="77777777" w:rsidR="00F41B32" w:rsidRPr="004C2EB7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9A6D2B" w14:textId="77777777" w:rsidR="00F41B32" w:rsidRPr="004C2EB7" w:rsidRDefault="00F41B32" w:rsidP="00F41B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B05E1" w14:textId="77777777" w:rsidR="00F41B32" w:rsidRPr="004C2EB7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FD5AEF" w14:textId="77777777" w:rsidR="00F41B32" w:rsidRPr="00792866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9666A0" w14:textId="77777777" w:rsidR="00F41B32" w:rsidRPr="004C2EB7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EC063C" w14:textId="77777777" w:rsidR="00F41B32" w:rsidRPr="004C2EB7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1B32" w:rsidRPr="007942DC" w14:paraId="799F495A" w14:textId="77777777" w:rsidTr="00C91FF5">
        <w:tc>
          <w:tcPr>
            <w:tcW w:w="4036" w:type="dxa"/>
            <w:shd w:val="clear" w:color="auto" w:fill="auto"/>
          </w:tcPr>
          <w:p w14:paraId="634585E3" w14:textId="77777777" w:rsidR="00F41B32" w:rsidRPr="007942DC" w:rsidRDefault="00F41B32" w:rsidP="00F4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7D2E3FA3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4C38D0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2C7347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F6467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CB95C3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3D4B95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962C7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1B32" w:rsidRPr="007942DC" w14:paraId="65F3CBC7" w14:textId="77777777" w:rsidTr="00C91FF5">
        <w:tc>
          <w:tcPr>
            <w:tcW w:w="4036" w:type="dxa"/>
            <w:shd w:val="clear" w:color="auto" w:fill="auto"/>
          </w:tcPr>
          <w:p w14:paraId="6ECDF276" w14:textId="25FD3E71" w:rsidR="00F41B32" w:rsidRPr="007942DC" w:rsidRDefault="00F41B32" w:rsidP="00F4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DDB80F1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EE82EE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21B529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2FB16C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B659AC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9AE25D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EB038C" w14:textId="77777777" w:rsidR="00F41B32" w:rsidRPr="007942DC" w:rsidRDefault="00F41B32" w:rsidP="00F41B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60A6B" w:rsidRPr="007942DC" w14:paraId="6059708D" w14:textId="77777777" w:rsidTr="00C91FF5">
        <w:tc>
          <w:tcPr>
            <w:tcW w:w="4036" w:type="dxa"/>
            <w:shd w:val="clear" w:color="auto" w:fill="auto"/>
          </w:tcPr>
          <w:p w14:paraId="54DD7ACB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4FBC8DFE" w14:textId="2872063E" w:rsidR="00760A6B" w:rsidRPr="0079626F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912EA2"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0FA037B9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865DA5" w14:textId="77777777" w:rsidR="00760A6B" w:rsidRPr="00073E30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4B1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0DC34794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9DBAEE" w14:textId="27154DF3" w:rsidR="00760A6B" w:rsidRPr="007942DC" w:rsidRDefault="00C91FF5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  <w:tc>
          <w:tcPr>
            <w:tcW w:w="270" w:type="dxa"/>
            <w:shd w:val="clear" w:color="auto" w:fill="auto"/>
          </w:tcPr>
          <w:p w14:paraId="1918FEDA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5A21F" w14:textId="77777777" w:rsidR="00760A6B" w:rsidRPr="00073E30" w:rsidRDefault="00760A6B" w:rsidP="00760A6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B183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760A6B" w:rsidRPr="007942DC" w14:paraId="134D9761" w14:textId="77777777" w:rsidTr="00C91FF5">
        <w:tc>
          <w:tcPr>
            <w:tcW w:w="4036" w:type="dxa"/>
            <w:shd w:val="clear" w:color="auto" w:fill="auto"/>
          </w:tcPr>
          <w:p w14:paraId="623FC3A3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412C11" w14:textId="7F77E5C6" w:rsidR="00760A6B" w:rsidRPr="0079626F" w:rsidRDefault="00912EA2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36445893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6D56B" w14:textId="77777777" w:rsidR="00760A6B" w:rsidRPr="00073E30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5C3657CA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D2CC35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50F0CF57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4F1E63" w14:textId="77777777" w:rsidR="00760A6B" w:rsidRPr="00073E30" w:rsidRDefault="00760A6B" w:rsidP="00760A6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760A6B" w:rsidRPr="007942DC" w14:paraId="4554903F" w14:textId="77777777" w:rsidTr="00C91FF5">
        <w:tc>
          <w:tcPr>
            <w:tcW w:w="4036" w:type="dxa"/>
            <w:shd w:val="clear" w:color="auto" w:fill="auto"/>
          </w:tcPr>
          <w:p w14:paraId="22B52ECB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0F153" w14:textId="2122BD1F" w:rsidR="00760A6B" w:rsidRPr="0079626F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912EA2" w:rsidRPr="00912EA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9C6ACE2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328A1" w14:textId="77777777" w:rsidR="00760A6B" w:rsidRPr="00073E30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469A69C0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7CC9C" w14:textId="7F46DF3B" w:rsidR="00760A6B" w:rsidRPr="007942DC" w:rsidRDefault="00C91FF5" w:rsidP="00C91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3,865</w:t>
            </w:r>
          </w:p>
        </w:tc>
        <w:tc>
          <w:tcPr>
            <w:tcW w:w="270" w:type="dxa"/>
            <w:shd w:val="clear" w:color="auto" w:fill="auto"/>
          </w:tcPr>
          <w:p w14:paraId="6DD138B0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A4BD" w14:textId="77777777" w:rsidR="00760A6B" w:rsidRPr="00073E30" w:rsidRDefault="00760A6B" w:rsidP="00760A6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</w:p>
        </w:tc>
      </w:tr>
      <w:tr w:rsidR="00760A6B" w:rsidRPr="00BC78B5" w14:paraId="403CFB4F" w14:textId="77777777" w:rsidTr="00C91FF5">
        <w:tc>
          <w:tcPr>
            <w:tcW w:w="4036" w:type="dxa"/>
            <w:shd w:val="clear" w:color="auto" w:fill="auto"/>
          </w:tcPr>
          <w:p w14:paraId="582E9375" w14:textId="77777777" w:rsidR="00760A6B" w:rsidRPr="00BC78B5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DBCFCA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BF3B85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5B2D90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FDBC1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FCE716D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E2353F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2172C7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60A6B" w:rsidRPr="00AC7CB0" w14:paraId="45C1213C" w14:textId="77777777" w:rsidTr="00C91FF5">
        <w:tc>
          <w:tcPr>
            <w:tcW w:w="4036" w:type="dxa"/>
            <w:shd w:val="clear" w:color="auto" w:fill="auto"/>
          </w:tcPr>
          <w:p w14:paraId="7E81D652" w14:textId="77777777" w:rsidR="00760A6B" w:rsidRPr="00BC78B5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607F2B6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F711C1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70C039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8B43DF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76A7A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7C8119" w14:textId="77777777" w:rsidR="00760A6B" w:rsidRPr="00BC78B5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714717" w14:textId="77777777" w:rsidR="00760A6B" w:rsidRPr="00F41B32" w:rsidRDefault="00760A6B" w:rsidP="00760A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A6B" w:rsidRPr="00AC7CB0" w14:paraId="2EDF5FCC" w14:textId="77777777" w:rsidTr="00C91FF5">
        <w:tc>
          <w:tcPr>
            <w:tcW w:w="4036" w:type="dxa"/>
            <w:shd w:val="clear" w:color="auto" w:fill="auto"/>
          </w:tcPr>
          <w:p w14:paraId="1D24D982" w14:textId="77777777" w:rsidR="00760A6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B91A7B" w14:textId="3F2CDE04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9BABF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BE17F6" w14:textId="77777777" w:rsidR="00760A6B" w:rsidRPr="008B7E14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19AA2BC2" w14:textId="77777777" w:rsidR="00760A6B" w:rsidRPr="007B370D" w:rsidRDefault="00760A6B" w:rsidP="00760A6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5D80D4" w14:textId="7CB2F3FE" w:rsidR="00760A6B" w:rsidRPr="007942DC" w:rsidRDefault="00760A6B" w:rsidP="00760A6B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0635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0ED3C8" w14:textId="77777777" w:rsidR="00760A6B" w:rsidRPr="004C2EB7" w:rsidRDefault="00760A6B" w:rsidP="00760A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60A6B" w:rsidRPr="00A6688A" w14:paraId="156ADA2E" w14:textId="77777777" w:rsidTr="00C91FF5">
        <w:tc>
          <w:tcPr>
            <w:tcW w:w="4036" w:type="dxa"/>
            <w:shd w:val="clear" w:color="auto" w:fill="auto"/>
          </w:tcPr>
          <w:p w14:paraId="4A6ADB2B" w14:textId="77777777" w:rsidR="00760A6B" w:rsidRPr="007942DC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066D418" w14:textId="374E2116" w:rsidR="00760A6B" w:rsidRPr="007942DC" w:rsidRDefault="00760A6B" w:rsidP="00760A6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3E35D89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8808D1" w14:textId="77777777" w:rsidR="00760A6B" w:rsidRPr="00B037CA" w:rsidRDefault="00760A6B" w:rsidP="00760A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2,656</w:t>
            </w:r>
          </w:p>
        </w:tc>
        <w:tc>
          <w:tcPr>
            <w:tcW w:w="270" w:type="dxa"/>
            <w:shd w:val="clear" w:color="auto" w:fill="auto"/>
          </w:tcPr>
          <w:p w14:paraId="31C71D0B" w14:textId="77777777" w:rsidR="00760A6B" w:rsidRPr="00AC7CB0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EB1FDE5" w14:textId="784746FD" w:rsidR="00760A6B" w:rsidRPr="007942DC" w:rsidRDefault="00760A6B" w:rsidP="00760A6B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61E4C" w14:textId="77777777" w:rsidR="00760A6B" w:rsidRPr="007942DC" w:rsidRDefault="00760A6B" w:rsidP="00760A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A516DC" w14:textId="77777777" w:rsidR="00760A6B" w:rsidRPr="00B35636" w:rsidRDefault="00760A6B" w:rsidP="00760A6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</w:tr>
    </w:tbl>
    <w:p w14:paraId="29C37468" w14:textId="77777777" w:rsidR="00F41B32" w:rsidRDefault="00F4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64C70B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34CB5B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6A2B0A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01F553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2D510F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8B9979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8B7572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2582FC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1EDEF3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5C1592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B487A3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A5582D6" w14:textId="77777777" w:rsidR="006E7D43" w:rsidRPr="00A6688A" w:rsidRDefault="006E7D43" w:rsidP="00360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50" w:hanging="24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F1887">
        <w:rPr>
          <w:rFonts w:ascii="Angsana New" w:hAnsi="Angsana New"/>
          <w:sz w:val="30"/>
          <w:szCs w:val="30"/>
        </w:rPr>
        <w:t>30</w:t>
      </w:r>
      <w:r w:rsidR="007738AA">
        <w:rPr>
          <w:rFonts w:ascii="Angsana New" w:hAnsi="Angsana New"/>
          <w:sz w:val="30"/>
          <w:szCs w:val="30"/>
        </w:rPr>
        <w:t xml:space="preserve"> </w:t>
      </w:r>
      <w:r w:rsidR="007738A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>
        <w:rPr>
          <w:rFonts w:ascii="Angsana New" w:hAnsi="Angsana New"/>
          <w:sz w:val="30"/>
          <w:szCs w:val="30"/>
        </w:rPr>
        <w:t>2563</w:t>
      </w:r>
      <w:r w:rsidRPr="00A6688A">
        <w:rPr>
          <w:rFonts w:ascii="Angsana New" w:hAnsi="Angsana New"/>
          <w:sz w:val="30"/>
          <w:szCs w:val="30"/>
          <w:cs/>
        </w:rPr>
        <w:t xml:space="preserve"> และ</w:t>
      </w:r>
      <w:r w:rsidR="0076297D" w:rsidRPr="0076297D">
        <w:rPr>
          <w:rFonts w:ascii="Angsana New" w:hAnsi="Angsana New" w:hint="cs"/>
          <w:sz w:val="30"/>
          <w:szCs w:val="30"/>
          <w:cs/>
        </w:rPr>
        <w:t>วันที่</w:t>
      </w:r>
      <w:r w:rsidRPr="00A6688A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hAnsi="Angsana New"/>
          <w:sz w:val="30"/>
          <w:szCs w:val="30"/>
        </w:rPr>
        <w:t>2562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70"/>
        <w:gridCol w:w="1170"/>
        <w:gridCol w:w="270"/>
        <w:gridCol w:w="1080"/>
        <w:gridCol w:w="270"/>
        <w:gridCol w:w="1183"/>
      </w:tblGrid>
      <w:tr w:rsidR="006240FE" w:rsidRPr="00F87560" w14:paraId="62742849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4D892967" w14:textId="77777777" w:rsidR="006240FE" w:rsidRPr="00F87560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063035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F87560" w14:paraId="2468B0B5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1D3A59DB" w14:textId="77777777"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D82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92802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C0BA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8AA" w:rsidRPr="00F87560" w14:paraId="7D2F7C2A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5F4FE6E5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59C28D" w14:textId="77777777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738A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9894927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C84445" w14:textId="77777777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738AA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7EFE281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D16E17" w14:textId="77777777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738A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15795288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A5FEDB7" w14:textId="77777777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738AA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F87560" w14:paraId="7F7CBFAB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21BB4CAC" w14:textId="77777777"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792E3D" w14:textId="77777777" w:rsidR="006E7D43" w:rsidRPr="00AC7CB0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8EFA624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C56D9A" w14:textId="77777777" w:rsidR="006E7D43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D0A5B1B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55CA16" w14:textId="77777777" w:rsidR="006E7D43" w:rsidRPr="00AC7CB0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369F6F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18F3F50" w14:textId="77777777" w:rsidR="006E7D43" w:rsidRPr="00AC7CB0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A7D7E" w:rsidRPr="005A5211" w14:paraId="64D43027" w14:textId="77777777" w:rsidTr="00C27E03">
        <w:tc>
          <w:tcPr>
            <w:tcW w:w="4068" w:type="dxa"/>
            <w:shd w:val="clear" w:color="auto" w:fill="auto"/>
          </w:tcPr>
          <w:p w14:paraId="6FD1FAA1" w14:textId="77777777" w:rsidR="00DA7D7E" w:rsidRPr="006240FE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0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240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588E7E6" w14:textId="77777777" w:rsidR="00DA7D7E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3554AB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FE1677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B08DC0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AD345" w14:textId="77777777" w:rsidR="00DA7D7E" w:rsidRPr="001D74E4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7D3B6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A11B833" w14:textId="77777777" w:rsidR="00DA7D7E" w:rsidRDefault="00DA7D7E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C5A15" w:rsidRPr="005A5211" w14:paraId="66036001" w14:textId="77777777" w:rsidTr="00C27E03">
        <w:tc>
          <w:tcPr>
            <w:tcW w:w="4068" w:type="dxa"/>
            <w:shd w:val="clear" w:color="auto" w:fill="auto"/>
          </w:tcPr>
          <w:p w14:paraId="3B4827C7" w14:textId="77777777" w:rsidR="006C5A15" w:rsidRPr="005A5211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2ACE70" w14:textId="77777777" w:rsidR="006C5A15" w:rsidRPr="005A5211" w:rsidRDefault="00730E1D" w:rsidP="006C5A1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E9407" w14:textId="77777777" w:rsidR="006C5A15" w:rsidRPr="005A5211" w:rsidRDefault="006C5A15" w:rsidP="006C5A1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6C19540" w14:textId="77777777" w:rsidR="006C5A15" w:rsidRPr="005A5211" w:rsidRDefault="006C5A15" w:rsidP="006C5A1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7A7BD" w14:textId="77777777" w:rsidR="006C5A15" w:rsidRPr="005A5211" w:rsidRDefault="006C5A15" w:rsidP="006C5A1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3B08A8" w14:textId="1563CF12" w:rsidR="006C5A15" w:rsidRPr="005A5211" w:rsidRDefault="00A95266" w:rsidP="006C5A1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A30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C7C668" w14:textId="77777777" w:rsidR="006C5A15" w:rsidRPr="005A5211" w:rsidRDefault="006C5A15" w:rsidP="006C5A1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60137885" w14:textId="77777777" w:rsidR="006C5A15" w:rsidRPr="007F618F" w:rsidRDefault="007F1887" w:rsidP="006C5A1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</w:tr>
    </w:tbl>
    <w:p w14:paraId="573F7EE9" w14:textId="77777777" w:rsidR="004417D8" w:rsidRDefault="004417D8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00"/>
        <w:gridCol w:w="580"/>
        <w:gridCol w:w="270"/>
        <w:gridCol w:w="63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6240FE" w:rsidRPr="00BF2202" w14:paraId="3EE66BD8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15C3C080" w14:textId="77777777" w:rsidR="006240FE" w:rsidRPr="00BF2202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shd w:val="clear" w:color="auto" w:fill="auto"/>
          </w:tcPr>
          <w:p w14:paraId="11BCBBFB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84389F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7CD439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35CBAD82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28C40ED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A31F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5EDC6F41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13B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2D0E7F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4B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A15" w:rsidRPr="00BF2202" w14:paraId="252F52E0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61CC2393" w14:textId="77777777" w:rsidR="006C5A15" w:rsidRPr="00514A88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DA5F3" w14:textId="77777777" w:rsidR="006C5A15" w:rsidRPr="009B592D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545C87" w14:textId="77777777" w:rsidR="006C5A15" w:rsidRPr="009B592D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6E8D9F" w14:textId="77777777" w:rsidR="006C5A15" w:rsidRPr="00F87560" w:rsidRDefault="007F1887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C5A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13BD9C9" w14:textId="77777777" w:rsidR="006C5A15" w:rsidRPr="009B592D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1EE9BB" w14:textId="77777777" w:rsidR="006C5A15" w:rsidRPr="009B592D" w:rsidRDefault="007F1887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C5A15"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CF9927C" w14:textId="77777777" w:rsidR="006C5A15" w:rsidRPr="009B592D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7579F0" w14:textId="77777777" w:rsidR="006C5A15" w:rsidRPr="00F87560" w:rsidRDefault="007F1887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C5A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3ED3AC54" w14:textId="77777777" w:rsidR="006C5A15" w:rsidRPr="009B592D" w:rsidRDefault="006C5A15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86D893" w14:textId="77777777" w:rsidR="006C5A15" w:rsidRPr="009B592D" w:rsidRDefault="007F1887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C5A15"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C5C" w:rsidRPr="00BF2202" w14:paraId="08EFE593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238B1C31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3BD9" w14:textId="77777777" w:rsidR="006F4C5C" w:rsidRPr="00BF2202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95C893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C99F3" w14:textId="77777777" w:rsidR="006F4C5C" w:rsidRPr="00BF2202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EAE481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4D11FD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B7EAC2" w14:textId="77777777"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5D1C5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C3D3C60" w14:textId="77777777"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41EAA1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D30A14" w14:textId="77777777"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366C91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F4C5C" w:rsidRPr="00BF2202" w14:paraId="1E44FB02" w14:textId="77777777" w:rsidTr="00C27E03">
        <w:tc>
          <w:tcPr>
            <w:tcW w:w="2300" w:type="dxa"/>
            <w:shd w:val="clear" w:color="auto" w:fill="auto"/>
          </w:tcPr>
          <w:p w14:paraId="7646E548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14:paraId="18D6F3CB" w14:textId="77777777" w:rsidR="006F4C5C" w:rsidRPr="00BF2202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53774F" w14:textId="77777777" w:rsidR="006F4C5C" w:rsidRPr="009030FD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14CCE4" w14:textId="77777777" w:rsidR="006F4C5C" w:rsidRPr="00BF2202" w:rsidRDefault="006F4C5C" w:rsidP="004B3AE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533B3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9D30F3" w14:textId="77777777" w:rsidR="006F4C5C" w:rsidRPr="009030FD" w:rsidRDefault="006F4C5C" w:rsidP="004B3A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B825D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750A72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1E772D" w14:textId="77777777"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CEE94A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D8A41C" w14:textId="77777777"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1C931F" w14:textId="77777777" w:rsidR="006F4C5C" w:rsidRPr="00B0610A" w:rsidRDefault="006F4C5C" w:rsidP="004B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626F" w:rsidRPr="005A5211" w14:paraId="1669895A" w14:textId="77777777" w:rsidTr="00C27E03">
        <w:tc>
          <w:tcPr>
            <w:tcW w:w="2300" w:type="dxa"/>
            <w:shd w:val="clear" w:color="auto" w:fill="auto"/>
          </w:tcPr>
          <w:p w14:paraId="575E412F" w14:textId="77777777" w:rsidR="0079626F" w:rsidRDefault="0079626F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dxa"/>
            <w:shd w:val="clear" w:color="auto" w:fill="auto"/>
          </w:tcPr>
          <w:p w14:paraId="55F79086" w14:textId="77777777" w:rsidR="0079626F" w:rsidRPr="00BF2202" w:rsidRDefault="007F1887" w:rsidP="00A941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9626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704677" w14:textId="77777777" w:rsidR="0079626F" w:rsidRPr="00BF2202" w:rsidRDefault="0079626F" w:rsidP="00B6100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F4BF848" w14:textId="77777777" w:rsidR="0079626F" w:rsidRPr="00BF2202" w:rsidRDefault="007F1887" w:rsidP="00B6100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9626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080ACB5" w14:textId="77777777" w:rsidR="0079626F" w:rsidRPr="00BF2202" w:rsidRDefault="0079626F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E91B2" w14:textId="77777777" w:rsidR="0079626F" w:rsidRPr="00ED595D" w:rsidRDefault="00730E1D" w:rsidP="007962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8098C" w14:textId="77777777" w:rsidR="0079626F" w:rsidRPr="00ED595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2F5F5" w14:textId="77777777" w:rsidR="0079626F" w:rsidRPr="00ED595D" w:rsidRDefault="0079626F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29763" w14:textId="77777777"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69391" w14:textId="77777777" w:rsidR="0079626F" w:rsidRPr="00DF5237" w:rsidRDefault="00A95266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82361" w14:textId="77777777"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203D2" w14:textId="77777777" w:rsidR="0079626F" w:rsidRPr="00ED595D" w:rsidRDefault="007F1887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  <w:r w:rsidR="0079626F" w:rsidRPr="00ED595D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000</w:t>
            </w:r>
          </w:p>
        </w:tc>
      </w:tr>
      <w:tr w:rsidR="0079626F" w:rsidRPr="005A5211" w14:paraId="0CD47C87" w14:textId="77777777" w:rsidTr="00C27E03">
        <w:tc>
          <w:tcPr>
            <w:tcW w:w="2300" w:type="dxa"/>
            <w:shd w:val="clear" w:color="auto" w:fill="auto"/>
          </w:tcPr>
          <w:p w14:paraId="69C6F10C" w14:textId="77777777" w:rsidR="0079626F" w:rsidRPr="00BF2202" w:rsidRDefault="0079626F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dxa"/>
            <w:shd w:val="clear" w:color="auto" w:fill="auto"/>
          </w:tcPr>
          <w:p w14:paraId="101A51C6" w14:textId="77777777" w:rsidR="0079626F" w:rsidRPr="00BF2202" w:rsidRDefault="0079626F" w:rsidP="00A9413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5CBFC86F" w14:textId="77777777" w:rsidR="0079626F" w:rsidRPr="00BF2202" w:rsidRDefault="0079626F" w:rsidP="00B6100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4792A4F" w14:textId="77777777" w:rsidR="0079626F" w:rsidRPr="00BF2202" w:rsidRDefault="0079626F" w:rsidP="00B6100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7758E652" w14:textId="77777777" w:rsidR="0079626F" w:rsidRPr="00BF2202" w:rsidRDefault="0079626F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8DEE3" w14:textId="77777777" w:rsidR="0079626F" w:rsidRPr="00ED595D" w:rsidRDefault="00730E1D" w:rsidP="007962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B7120" w14:textId="77777777" w:rsidR="0079626F" w:rsidRPr="00ED595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F971D" w14:textId="77777777" w:rsidR="0079626F" w:rsidRPr="00ED595D" w:rsidRDefault="0079626F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5201C" w14:textId="77777777"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D8D49" w14:textId="77777777" w:rsidR="0079626F" w:rsidRPr="00ED595D" w:rsidRDefault="00A95266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235C9" w14:textId="77777777"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63B0E" w14:textId="77777777" w:rsidR="0079626F" w:rsidRPr="00ED595D" w:rsidRDefault="0079626F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D595D" w:rsidRPr="005A5211" w14:paraId="59214D7A" w14:textId="77777777" w:rsidTr="00C27E03">
        <w:tc>
          <w:tcPr>
            <w:tcW w:w="2300" w:type="dxa"/>
            <w:shd w:val="clear" w:color="auto" w:fill="auto"/>
          </w:tcPr>
          <w:p w14:paraId="4EBA04DC" w14:textId="77777777" w:rsidR="00ED595D" w:rsidRPr="00ED595D" w:rsidRDefault="00ED595D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580" w:type="dxa"/>
            <w:shd w:val="clear" w:color="auto" w:fill="auto"/>
          </w:tcPr>
          <w:p w14:paraId="51594024" w14:textId="77777777" w:rsidR="00ED595D" w:rsidRDefault="00ED595D" w:rsidP="00ED595D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E8536" w14:textId="77777777"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A49442E" w14:textId="77777777" w:rsidR="00ED595D" w:rsidRPr="00BF2202" w:rsidRDefault="00ED595D" w:rsidP="00ED59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C97133" w14:textId="77777777"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089F38" w14:textId="77777777" w:rsidR="00ED595D" w:rsidRPr="005A5211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1248C" w14:textId="77777777" w:rsidR="00ED595D" w:rsidRPr="00ED595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73FCB4" w14:textId="77777777" w:rsidR="00ED595D" w:rsidRPr="00ED595D" w:rsidRDefault="00ED595D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B26A52" w14:textId="77777777" w:rsidR="00ED595D" w:rsidRPr="009030F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A598F8" w14:textId="77777777" w:rsidR="00ED595D" w:rsidRPr="00ED595D" w:rsidRDefault="00ED595D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EA1903" w14:textId="77777777" w:rsidR="00ED595D" w:rsidRPr="009030F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CE8DC3" w14:textId="77777777" w:rsidR="00ED595D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595D" w:rsidRPr="005A5211" w14:paraId="0C3D0ACF" w14:textId="77777777" w:rsidTr="00C27E03">
        <w:tc>
          <w:tcPr>
            <w:tcW w:w="2300" w:type="dxa"/>
            <w:shd w:val="clear" w:color="auto" w:fill="auto"/>
          </w:tcPr>
          <w:p w14:paraId="6DA620C7" w14:textId="77777777" w:rsidR="00ED595D" w:rsidRPr="00ED595D" w:rsidRDefault="00ED595D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กิจการที่เกี่ยวข้องกัน </w:t>
            </w:r>
          </w:p>
        </w:tc>
        <w:tc>
          <w:tcPr>
            <w:tcW w:w="580" w:type="dxa"/>
            <w:shd w:val="clear" w:color="auto" w:fill="auto"/>
          </w:tcPr>
          <w:p w14:paraId="19445BDF" w14:textId="77777777" w:rsidR="00ED595D" w:rsidRDefault="00ED595D" w:rsidP="00ED595D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852AF0" w14:textId="77777777"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5CD2A7C" w14:textId="77777777" w:rsidR="00ED595D" w:rsidRPr="00BF2202" w:rsidRDefault="00ED595D" w:rsidP="00ED59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37CBD" w14:textId="77777777"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352025" w14:textId="77777777" w:rsidR="00ED595D" w:rsidRPr="005A5211" w:rsidRDefault="00730E1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F2234" w14:textId="77777777" w:rsidR="00ED595D" w:rsidRPr="00ED595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66FFAFD" w14:textId="77777777" w:rsidR="00ED595D" w:rsidRPr="00ED595D" w:rsidRDefault="00ED595D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C6413" w14:textId="77777777" w:rsidR="00ED595D" w:rsidRPr="009030F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97EE2A" w14:textId="77777777" w:rsidR="00ED595D" w:rsidRPr="00DF5237" w:rsidRDefault="00A95266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8A31E" w14:textId="77777777" w:rsidR="00ED595D" w:rsidRPr="00DF5237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B671EA" w14:textId="77777777" w:rsidR="00ED595D" w:rsidRPr="005A5211" w:rsidRDefault="007F1887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ED59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2A9CD2A" w14:textId="77777777" w:rsidR="00A27B00" w:rsidRDefault="00A27B00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473077BC" w14:textId="77777777" w:rsidR="006E7D43" w:rsidRPr="00A77C02" w:rsidRDefault="006E7D43" w:rsidP="0076297D">
      <w:pPr>
        <w:pStyle w:val="a0"/>
        <w:tabs>
          <w:tab w:val="clear" w:pos="1080"/>
        </w:tabs>
        <w:spacing w:after="120" w:line="240" w:lineRule="atLeast"/>
        <w:ind w:left="540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>รายการเคลื่อนไหวของเงินให้กู้ยืมแก่</w:t>
      </w:r>
      <w:r w:rsidR="005028B0">
        <w:rPr>
          <w:rFonts w:ascii="Angsana New" w:hAnsi="Angsana New" w:cs="Angsana New" w:hint="cs"/>
          <w:spacing w:val="-4"/>
          <w:cs/>
          <w:lang w:val="en-US"/>
        </w:rPr>
        <w:t>บุคคลหรือ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กิจการที่เกี่ยวข้องกัน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62"/>
        <w:gridCol w:w="270"/>
        <w:gridCol w:w="1170"/>
        <w:gridCol w:w="270"/>
        <w:gridCol w:w="1155"/>
        <w:gridCol w:w="270"/>
        <w:gridCol w:w="1175"/>
      </w:tblGrid>
      <w:tr w:rsidR="00A27B00" w:rsidRPr="009375E0" w14:paraId="1B10EA92" w14:textId="77777777" w:rsidTr="005B7718">
        <w:trPr>
          <w:tblHeader/>
        </w:trPr>
        <w:tc>
          <w:tcPr>
            <w:tcW w:w="3978" w:type="dxa"/>
          </w:tcPr>
          <w:p w14:paraId="296E38F9" w14:textId="77777777" w:rsidR="00A27B00" w:rsidRPr="009375E0" w:rsidRDefault="00A27B00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14:paraId="048C727D" w14:textId="77777777" w:rsidR="00A27B00" w:rsidRPr="009B592D" w:rsidRDefault="00A27B00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05146AEB" w14:textId="77777777" w:rsidTr="005B7718">
        <w:trPr>
          <w:tblHeader/>
        </w:trPr>
        <w:tc>
          <w:tcPr>
            <w:tcW w:w="3978" w:type="dxa"/>
          </w:tcPr>
          <w:p w14:paraId="7303AF9D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50C4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65BF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220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D06" w:rsidRPr="009375E0" w14:paraId="73362A79" w14:textId="77777777" w:rsidTr="005B7718">
        <w:trPr>
          <w:tblHeader/>
        </w:trPr>
        <w:tc>
          <w:tcPr>
            <w:tcW w:w="3978" w:type="dxa"/>
          </w:tcPr>
          <w:p w14:paraId="7B5664E7" w14:textId="77777777" w:rsidR="00B26D06" w:rsidRPr="009375E0" w:rsidRDefault="00B26D06" w:rsidP="00B26D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69E037" w14:textId="77777777" w:rsidR="00B26D06" w:rsidRPr="00F87560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26D0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B5FD8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28AE58" w14:textId="77777777" w:rsidR="00B26D06" w:rsidRPr="00BF2202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6D06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8B54DBF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E7461D2" w14:textId="77777777" w:rsidR="00B26D06" w:rsidRPr="00F87560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26D0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1D96910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A0785C" w14:textId="77777777" w:rsidR="00B26D06" w:rsidRPr="00BF2202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6D06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7B00" w:rsidRPr="009375E0" w14:paraId="3A6A0CB8" w14:textId="77777777" w:rsidTr="005B7718">
        <w:trPr>
          <w:tblHeader/>
        </w:trPr>
        <w:tc>
          <w:tcPr>
            <w:tcW w:w="3978" w:type="dxa"/>
          </w:tcPr>
          <w:p w14:paraId="000867FC" w14:textId="77777777" w:rsidR="00A27B00" w:rsidRPr="009375E0" w:rsidRDefault="00A27B00" w:rsidP="00A27B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D89E41E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014E3C" w14:textId="77777777"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231429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3C943DB" w14:textId="77777777"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3D1607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82F2D8" w14:textId="77777777"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7AB1C50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9375E0" w14:paraId="3B4189C0" w14:textId="77777777" w:rsidTr="005B7718">
        <w:tc>
          <w:tcPr>
            <w:tcW w:w="3978" w:type="dxa"/>
          </w:tcPr>
          <w:p w14:paraId="1176B8A7" w14:textId="77777777"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14:paraId="12968EED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5CCAD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9D3A0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8859A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42A550B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3048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021738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7D43" w:rsidRPr="009375E0" w14:paraId="24807EB1" w14:textId="77777777" w:rsidTr="00C27E03">
        <w:tc>
          <w:tcPr>
            <w:tcW w:w="3978" w:type="dxa"/>
            <w:shd w:val="clear" w:color="auto" w:fill="auto"/>
          </w:tcPr>
          <w:p w14:paraId="5C4E4C63" w14:textId="77777777"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shd w:val="clear" w:color="auto" w:fill="auto"/>
          </w:tcPr>
          <w:p w14:paraId="42D5504D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7667C0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76F90F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3D72CA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0698E04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7A191B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321D8A1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6D06" w:rsidRPr="009375E0" w14:paraId="34285272" w14:textId="77777777" w:rsidTr="00C27E03">
        <w:tc>
          <w:tcPr>
            <w:tcW w:w="3978" w:type="dxa"/>
            <w:shd w:val="clear" w:color="auto" w:fill="auto"/>
          </w:tcPr>
          <w:p w14:paraId="70891CD9" w14:textId="77777777" w:rsidR="00B26D06" w:rsidRPr="009375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572494C9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CC8D9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6200E7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9701E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9DEEC57" w14:textId="77777777" w:rsidR="00B26D06" w:rsidRPr="009375E0" w:rsidRDefault="007F1887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26D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81D9D5A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2A2DB4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D06" w:rsidRPr="009375E0" w14:paraId="27D4B86A" w14:textId="77777777" w:rsidTr="00C27E03">
        <w:tc>
          <w:tcPr>
            <w:tcW w:w="3978" w:type="dxa"/>
            <w:shd w:val="clear" w:color="auto" w:fill="auto"/>
          </w:tcPr>
          <w:p w14:paraId="09EFA33A" w14:textId="77777777" w:rsidR="00B26D06" w:rsidRPr="009375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4955AA4F" w14:textId="77777777" w:rsidR="00B26D06" w:rsidRPr="009375E0" w:rsidRDefault="00730E1D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3620D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58642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C5D6D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2191B6D" w14:textId="1FA62D1A" w:rsidR="00B26D06" w:rsidRPr="009375E0" w:rsidRDefault="004A4BE8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</w:t>
            </w:r>
            <w:r w:rsidR="00A95266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83E161C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0E3377F" w14:textId="77777777" w:rsidR="00B26D06" w:rsidRPr="009375E0" w:rsidRDefault="007F1887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B26D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26D06" w:rsidRPr="009375E0" w14:paraId="07C2C4C6" w14:textId="77777777" w:rsidTr="00C27E03">
        <w:tc>
          <w:tcPr>
            <w:tcW w:w="3978" w:type="dxa"/>
            <w:shd w:val="clear" w:color="auto" w:fill="auto"/>
          </w:tcPr>
          <w:p w14:paraId="26B3739B" w14:textId="77777777" w:rsidR="00B26D06" w:rsidRPr="009375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66D005" w14:textId="77777777" w:rsidR="00B26D06" w:rsidRPr="009375E0" w:rsidRDefault="00730E1D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735AE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33EE8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13D4B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95F7B" w14:textId="28F50ABE" w:rsidR="00B26D06" w:rsidRPr="009375E0" w:rsidRDefault="004A4BE8" w:rsidP="004A4BE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</w:t>
            </w:r>
            <w:r w:rsidR="00A952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95266">
              <w:rPr>
                <w:rFonts w:ascii="Angsana New" w:hAnsi="Angsana New"/>
                <w:sz w:val="30"/>
                <w:szCs w:val="30"/>
                <w:lang w:val="en-US" w:bidi="th-TH"/>
              </w:rPr>
              <w:t>00)</w:t>
            </w:r>
          </w:p>
        </w:tc>
        <w:tc>
          <w:tcPr>
            <w:tcW w:w="270" w:type="dxa"/>
            <w:shd w:val="clear" w:color="auto" w:fill="auto"/>
          </w:tcPr>
          <w:p w14:paraId="6760C7A0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6D72C15" w14:textId="77777777" w:rsidR="00B26D06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26D06" w:rsidRPr="00536A0E" w14:paraId="1D054B39" w14:textId="77777777" w:rsidTr="00C27E03">
        <w:tc>
          <w:tcPr>
            <w:tcW w:w="3978" w:type="dxa"/>
            <w:shd w:val="clear" w:color="auto" w:fill="auto"/>
          </w:tcPr>
          <w:p w14:paraId="56039AAC" w14:textId="77777777" w:rsidR="00B26D06" w:rsidRPr="009375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A1E8" w14:textId="77777777" w:rsidR="00B26D06" w:rsidRPr="001E2904" w:rsidRDefault="00730E1D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D30ED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C04C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01966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B2636" w14:textId="77777777" w:rsidR="00B26D06" w:rsidRPr="001E2904" w:rsidRDefault="00A9526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11D5BC63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E27A" w14:textId="77777777" w:rsidR="00B26D06" w:rsidRPr="001E2904" w:rsidRDefault="007F1887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26D06"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B26D06" w:rsidRPr="00A77C02" w14:paraId="68A518B6" w14:textId="77777777" w:rsidTr="00C27E03">
        <w:tc>
          <w:tcPr>
            <w:tcW w:w="3978" w:type="dxa"/>
            <w:shd w:val="clear" w:color="auto" w:fill="auto"/>
          </w:tcPr>
          <w:p w14:paraId="6F238892" w14:textId="77777777" w:rsidR="00B26D06" w:rsidRPr="00A77C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413B3217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FD694F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BDC415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181EF1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967B7B3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F380C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C162563" w14:textId="77777777" w:rsidR="00B26D06" w:rsidRPr="001D32AF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6D06" w:rsidRPr="00536A0E" w14:paraId="12D965EC" w14:textId="77777777" w:rsidTr="00C27E03">
        <w:tc>
          <w:tcPr>
            <w:tcW w:w="3978" w:type="dxa"/>
            <w:shd w:val="clear" w:color="auto" w:fill="auto"/>
          </w:tcPr>
          <w:p w14:paraId="20B1DE7A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62" w:type="dxa"/>
            <w:shd w:val="clear" w:color="auto" w:fill="auto"/>
          </w:tcPr>
          <w:p w14:paraId="62B0B86C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FF9BA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3C1D08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261D3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54DF8BAE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FE7C9D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3FF43D1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6D06" w:rsidRPr="00536A0E" w14:paraId="6FD50B58" w14:textId="77777777" w:rsidTr="00C27E03">
        <w:tc>
          <w:tcPr>
            <w:tcW w:w="3978" w:type="dxa"/>
            <w:shd w:val="clear" w:color="auto" w:fill="auto"/>
          </w:tcPr>
          <w:p w14:paraId="3927BCAB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447DACDC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D4B5D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107A7" w14:textId="77777777" w:rsidR="00B26D06" w:rsidRPr="00903FE0" w:rsidRDefault="007F1887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26D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502F557A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2EF11EC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F5416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D99C986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D06" w:rsidRPr="00536A0E" w14:paraId="38A392EC" w14:textId="77777777" w:rsidTr="00C27E03">
        <w:tc>
          <w:tcPr>
            <w:tcW w:w="3978" w:type="dxa"/>
            <w:shd w:val="clear" w:color="auto" w:fill="auto"/>
          </w:tcPr>
          <w:p w14:paraId="5B211DDC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20837A88" w14:textId="77777777" w:rsidR="00B26D06" w:rsidRPr="00903FE0" w:rsidRDefault="00730E1D" w:rsidP="00B26D0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085AD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1528A0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C42F76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015D713A" w14:textId="77777777" w:rsidR="00B26D06" w:rsidRPr="00903FE0" w:rsidRDefault="00A9526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D80BF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ED125C9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D06" w:rsidRPr="00536A0E" w14:paraId="1B3FBFBB" w14:textId="77777777" w:rsidTr="00C27E03">
        <w:tc>
          <w:tcPr>
            <w:tcW w:w="3978" w:type="dxa"/>
            <w:shd w:val="clear" w:color="auto" w:fill="auto"/>
          </w:tcPr>
          <w:p w14:paraId="764827CC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shd w:val="clear" w:color="auto" w:fill="auto"/>
          </w:tcPr>
          <w:p w14:paraId="492BA290" w14:textId="77777777" w:rsidR="00B26D06" w:rsidRPr="00903FE0" w:rsidRDefault="00730E1D" w:rsidP="00B26D0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8460E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745577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FF698E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108156B0" w14:textId="77777777" w:rsidR="00B26D06" w:rsidRPr="00903FE0" w:rsidRDefault="00A9526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75935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25613BA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D06" w:rsidRPr="00536A0E" w14:paraId="280FE1BB" w14:textId="77777777" w:rsidTr="00C27E03">
        <w:tc>
          <w:tcPr>
            <w:tcW w:w="3978" w:type="dxa"/>
            <w:shd w:val="clear" w:color="auto" w:fill="auto"/>
          </w:tcPr>
          <w:p w14:paraId="77AB37C1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6EA9C" w14:textId="77777777" w:rsidR="00B26D06" w:rsidRPr="0019793A" w:rsidRDefault="00730E1D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35A7C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30B9B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11ADE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07D27" w14:textId="77777777" w:rsidR="00B26D06" w:rsidRPr="001E2904" w:rsidRDefault="00A9526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E3E72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E903A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26D06" w:rsidRPr="00A77C02" w14:paraId="5EBB3FDB" w14:textId="77777777" w:rsidTr="00C27E03">
        <w:tc>
          <w:tcPr>
            <w:tcW w:w="3978" w:type="dxa"/>
            <w:shd w:val="clear" w:color="auto" w:fill="auto"/>
          </w:tcPr>
          <w:p w14:paraId="0453828D" w14:textId="77777777" w:rsidR="00B26D06" w:rsidRPr="00A77C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2C416DE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AE0C9B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265480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848333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1EAA070F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DD8185" w14:textId="77777777" w:rsidR="00B26D06" w:rsidRPr="00A77C02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BBEB88F" w14:textId="77777777" w:rsidR="00B26D06" w:rsidRPr="001D32AF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6D06" w:rsidRPr="00536A0E" w14:paraId="21EE6ADE" w14:textId="77777777" w:rsidTr="00C27E03">
        <w:tc>
          <w:tcPr>
            <w:tcW w:w="3978" w:type="dxa"/>
            <w:shd w:val="clear" w:color="auto" w:fill="auto"/>
          </w:tcPr>
          <w:p w14:paraId="508DA2C7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1162" w:type="dxa"/>
            <w:shd w:val="clear" w:color="auto" w:fill="auto"/>
          </w:tcPr>
          <w:p w14:paraId="64AA8D8C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052B37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757EABF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D56E56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00F6C7FE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62FA5F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6E2BD099" w14:textId="77777777" w:rsidR="00B26D06" w:rsidRPr="001D32AF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6D06" w:rsidRPr="00536A0E" w14:paraId="633092AD" w14:textId="77777777" w:rsidTr="00C27E03">
        <w:tc>
          <w:tcPr>
            <w:tcW w:w="3978" w:type="dxa"/>
            <w:shd w:val="clear" w:color="auto" w:fill="auto"/>
          </w:tcPr>
          <w:p w14:paraId="52868A75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0E7A931B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A3C2B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992EA6D" w14:textId="77777777" w:rsidR="00B26D06" w:rsidRPr="00903FE0" w:rsidRDefault="007F1887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26D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14384944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4E5F7E4F" w14:textId="77777777" w:rsidR="00B26D06" w:rsidRPr="009375E0" w:rsidRDefault="007F1887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26D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07D76EA" w14:textId="77777777" w:rsidR="00B26D06" w:rsidRPr="00914DD5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shd w:val="clear" w:color="auto" w:fill="auto"/>
          </w:tcPr>
          <w:p w14:paraId="2847BD29" w14:textId="77777777" w:rsidR="00B26D06" w:rsidRPr="009375E0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6D06" w:rsidRPr="00536A0E" w14:paraId="024869E3" w14:textId="77777777" w:rsidTr="00C27E03">
        <w:tc>
          <w:tcPr>
            <w:tcW w:w="3978" w:type="dxa"/>
            <w:shd w:val="clear" w:color="auto" w:fill="auto"/>
          </w:tcPr>
          <w:p w14:paraId="5977ED4F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68D7D034" w14:textId="77777777" w:rsidR="00B26D06" w:rsidRPr="00903FE0" w:rsidRDefault="00730E1D" w:rsidP="00B26D0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B594C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D7D7C7E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DDD58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3EC13E34" w14:textId="1E222D78" w:rsidR="00B26D06" w:rsidRPr="009375E0" w:rsidRDefault="004A4BE8" w:rsidP="004A4BE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952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95266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7C2470" w14:textId="77777777" w:rsidR="00B26D06" w:rsidRPr="00914DD5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38EA478" w14:textId="77777777" w:rsidR="00B26D06" w:rsidRPr="009375E0" w:rsidRDefault="007F1887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B26D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26D06" w:rsidRPr="00536A0E" w14:paraId="3DB64A3C" w14:textId="77777777" w:rsidTr="00C27E03">
        <w:tc>
          <w:tcPr>
            <w:tcW w:w="3978" w:type="dxa"/>
            <w:shd w:val="clear" w:color="auto" w:fill="auto"/>
          </w:tcPr>
          <w:p w14:paraId="2F12D839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shd w:val="clear" w:color="auto" w:fill="auto"/>
          </w:tcPr>
          <w:p w14:paraId="00FDC360" w14:textId="77777777" w:rsidR="00B26D06" w:rsidRPr="00903FE0" w:rsidRDefault="00730E1D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CFAFD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8758FD5" w14:textId="77777777" w:rsidR="00B26D06" w:rsidRPr="00903FE0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1BAE23" w14:textId="77777777" w:rsidR="00B26D06" w:rsidRPr="008D3FE7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4DF46F69" w14:textId="0E9BA1A1" w:rsidR="00B26D06" w:rsidRPr="009375E0" w:rsidRDefault="004A4BE8" w:rsidP="004A4BE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(25,1</w:t>
            </w:r>
            <w:r w:rsidR="00A95266">
              <w:rPr>
                <w:rFonts w:ascii="Angsana New" w:hAnsi="Angsana New"/>
                <w:sz w:val="30"/>
                <w:szCs w:val="30"/>
                <w:lang w:val="en-US" w:bidi="th-TH"/>
              </w:rPr>
              <w:t>00)</w:t>
            </w:r>
          </w:p>
        </w:tc>
        <w:tc>
          <w:tcPr>
            <w:tcW w:w="270" w:type="dxa"/>
            <w:shd w:val="clear" w:color="auto" w:fill="auto"/>
          </w:tcPr>
          <w:p w14:paraId="3562E696" w14:textId="77777777" w:rsidR="00B26D06" w:rsidRPr="004053B6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34E15C" w14:textId="77777777" w:rsidR="00B26D06" w:rsidRDefault="00B26D0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26D06" w:rsidRPr="00536A0E" w14:paraId="3BD3CF6F" w14:textId="77777777" w:rsidTr="00C27E03">
        <w:tc>
          <w:tcPr>
            <w:tcW w:w="3978" w:type="dxa"/>
            <w:shd w:val="clear" w:color="auto" w:fill="auto"/>
          </w:tcPr>
          <w:p w14:paraId="154AA209" w14:textId="77777777" w:rsidR="00B26D06" w:rsidRPr="00903FE0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6FC9F" w14:textId="77777777" w:rsidR="00B26D06" w:rsidRPr="001E2904" w:rsidRDefault="00730E1D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6594C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C8410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33048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00529" w14:textId="77777777" w:rsidR="00B26D06" w:rsidRPr="001E2904" w:rsidRDefault="00A95266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60B2C8EA" w14:textId="77777777" w:rsidR="00B26D06" w:rsidRPr="001E2904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9CBD" w14:textId="77777777" w:rsidR="00B26D06" w:rsidRPr="001E2904" w:rsidRDefault="007F1887" w:rsidP="00B26D0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26D06"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B26D06" w:rsidRPr="00536A0E" w14:paraId="67BA4585" w14:textId="77777777" w:rsidTr="007C5770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47C9A7D2" w14:textId="77777777" w:rsidR="00B26D06" w:rsidRPr="00670A1D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1E37FC9B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E28D90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25DC38C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23C3D3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711C5A0E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B7B435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0D894F77" w14:textId="77777777" w:rsidR="00B26D06" w:rsidRPr="00670A1D" w:rsidRDefault="00B26D06" w:rsidP="00B26D0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7C5770" w:rsidRPr="00536A0E" w14:paraId="1B43EFD0" w14:textId="77777777" w:rsidTr="007C5770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76B3C13A" w14:textId="0BBCED71" w:rsidR="007C5770" w:rsidRPr="007C5770" w:rsidRDefault="007C5770" w:rsidP="00E25C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sz w:val="20"/>
                <w:szCs w:val="20"/>
                <w:highlight w:val="yellow"/>
                <w:cs/>
              </w:rPr>
            </w:pPr>
            <w:r w:rsidRPr="00E25CA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ดอกเบี้ยค้างรับ </w:t>
            </w:r>
            <w:r w:rsidRPr="00E25CA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– </w:t>
            </w:r>
            <w:r w:rsidRPr="00E25CA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2" w:type="dxa"/>
            <w:shd w:val="clear" w:color="auto" w:fill="auto"/>
          </w:tcPr>
          <w:p w14:paraId="6908CA13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D2C6C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2DDE5D3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C6D181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77601375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7684A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51C8B13A" w14:textId="77777777" w:rsidR="007C5770" w:rsidRPr="00670A1D" w:rsidRDefault="007C5770" w:rsidP="00B26D0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4A61A6" w:rsidRPr="00536A0E" w14:paraId="18A9EBD2" w14:textId="77777777" w:rsidTr="007C5770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64D226AD" w14:textId="7981C9DF" w:rsidR="004A61A6" w:rsidRPr="00670A1D" w:rsidRDefault="004A61A6" w:rsidP="007B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7B639C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14:paraId="6D22A611" w14:textId="375534BF" w:rsidR="004A61A6" w:rsidRPr="004A61A6" w:rsidRDefault="004A61A6" w:rsidP="004A61A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9D79B" w14:textId="77777777" w:rsidR="004A61A6" w:rsidRPr="004A61A6" w:rsidRDefault="004A61A6" w:rsidP="004A61A6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E131D8" w14:textId="7F745D73" w:rsidR="004A61A6" w:rsidRPr="004A61A6" w:rsidRDefault="004A61A6" w:rsidP="004A61A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4211D2" w14:textId="77777777" w:rsidR="004A61A6" w:rsidRPr="004A61A6" w:rsidRDefault="004A61A6" w:rsidP="004A61A6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6FB283C5" w14:textId="38A9FCE9" w:rsidR="004A61A6" w:rsidRPr="004A61A6" w:rsidRDefault="00E25CAD" w:rsidP="004A61A6">
            <w:pPr>
              <w:pStyle w:val="acctfourfigures"/>
              <w:tabs>
                <w:tab w:val="clear" w:pos="765"/>
                <w:tab w:val="decimal" w:pos="567"/>
                <w:tab w:val="decimal" w:pos="81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761EA5" w14:textId="77777777" w:rsidR="004A61A6" w:rsidRPr="004A61A6" w:rsidRDefault="004A61A6" w:rsidP="004A61A6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04826002" w14:textId="70621684" w:rsidR="004A61A6" w:rsidRPr="004A61A6" w:rsidRDefault="004A61A6" w:rsidP="004A61A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A61A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4A61A6" w:rsidRPr="00536A0E" w14:paraId="2E522649" w14:textId="77777777" w:rsidTr="007C5770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552E7CD5" w14:textId="77777777" w:rsidR="004A61A6" w:rsidRPr="00670A1D" w:rsidRDefault="004A61A6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7377C826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4652AA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DE1D27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110908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699443A8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F4765E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786DFB64" w14:textId="77777777" w:rsidR="004A61A6" w:rsidRPr="00670A1D" w:rsidRDefault="004A61A6" w:rsidP="004A61A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4A61A6" w:rsidRPr="00885D24" w14:paraId="69CDE689" w14:textId="77777777" w:rsidTr="00C27E03">
        <w:tc>
          <w:tcPr>
            <w:tcW w:w="3978" w:type="dxa"/>
            <w:shd w:val="clear" w:color="auto" w:fill="auto"/>
          </w:tcPr>
          <w:p w14:paraId="7009EF7B" w14:textId="77777777" w:rsidR="004A61A6" w:rsidRPr="001E7BA6" w:rsidRDefault="004A61A6" w:rsidP="004A61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62" w:type="dxa"/>
            <w:shd w:val="clear" w:color="auto" w:fill="auto"/>
          </w:tcPr>
          <w:p w14:paraId="48353EAA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B1D8B3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315CE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F86451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5A2D413B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2C4B0E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F480AA9" w14:textId="77777777" w:rsidR="004A61A6" w:rsidRPr="001D74E4" w:rsidRDefault="004A61A6" w:rsidP="004A61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A61A6" w:rsidRPr="00690D84" w14:paraId="016928C8" w14:textId="77777777" w:rsidTr="00C27E03">
        <w:tc>
          <w:tcPr>
            <w:tcW w:w="3978" w:type="dxa"/>
            <w:shd w:val="clear" w:color="auto" w:fill="auto"/>
          </w:tcPr>
          <w:p w14:paraId="1B11FA40" w14:textId="77777777" w:rsidR="004A61A6" w:rsidRPr="001E7BA6" w:rsidRDefault="004A61A6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14:paraId="1BBA32FB" w14:textId="77777777" w:rsidR="004A61A6" w:rsidRPr="004954F5" w:rsidRDefault="004A61A6" w:rsidP="004A61A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296D5" w14:textId="77777777" w:rsidR="004A61A6" w:rsidRPr="00C462F2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A14672" w14:textId="77777777" w:rsidR="004A61A6" w:rsidRPr="00C462F2" w:rsidRDefault="004A61A6" w:rsidP="004A61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00182775" w14:textId="77777777" w:rsidR="004A61A6" w:rsidRPr="00C462F2" w:rsidRDefault="004A61A6" w:rsidP="004A61A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39AE7525" w14:textId="77777777" w:rsidR="004A61A6" w:rsidRPr="004954F5" w:rsidRDefault="004A61A6" w:rsidP="004A61A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0DB68" w14:textId="77777777" w:rsidR="004A61A6" w:rsidRPr="00690D84" w:rsidRDefault="004A61A6" w:rsidP="004A61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0B7E2549" w14:textId="77777777" w:rsidR="004A61A6" w:rsidRPr="00C462F2" w:rsidRDefault="004A61A6" w:rsidP="004A61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62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A61A6" w:rsidRPr="004149F4" w14:paraId="6CEBF1A6" w14:textId="77777777" w:rsidTr="00C27E03">
        <w:trPr>
          <w:trHeight w:val="403"/>
        </w:trPr>
        <w:tc>
          <w:tcPr>
            <w:tcW w:w="3978" w:type="dxa"/>
            <w:shd w:val="clear" w:color="auto" w:fill="auto"/>
          </w:tcPr>
          <w:p w14:paraId="3A4E2A2B" w14:textId="77777777" w:rsidR="004A61A6" w:rsidRPr="00D92CAC" w:rsidRDefault="004A61A6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63B47F39" w14:textId="77777777" w:rsidR="004A61A6" w:rsidRPr="00D92CAC" w:rsidRDefault="004A61A6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819D94" w14:textId="77777777" w:rsidR="004A61A6" w:rsidRPr="00D92CAC" w:rsidRDefault="004A61A6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0" w:type="dxa"/>
            <w:gridSpan w:val="3"/>
            <w:shd w:val="clear" w:color="auto" w:fill="auto"/>
          </w:tcPr>
          <w:p w14:paraId="6D86F182" w14:textId="77777777" w:rsidR="007C0FDA" w:rsidRPr="00D92CAC" w:rsidRDefault="007C0FDA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7C0FDA" w:rsidRPr="00536A0E" w14:paraId="497180EB" w14:textId="77777777" w:rsidTr="00DE11CF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602E1674" w14:textId="740FC49E" w:rsidR="007C0FDA" w:rsidRPr="007C5770" w:rsidRDefault="007C0FDA" w:rsidP="007C0FD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sz w:val="20"/>
                <w:szCs w:val="2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  <w:r w:rsidRPr="00E25CA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25CA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62" w:type="dxa"/>
            <w:shd w:val="clear" w:color="auto" w:fill="auto"/>
          </w:tcPr>
          <w:p w14:paraId="6320381B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154716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9550AAE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7A06F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24229965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636DB7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2774DDE6" w14:textId="77777777" w:rsidR="007C0FDA" w:rsidRPr="00670A1D" w:rsidRDefault="007C0FDA" w:rsidP="00DE11CF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7C0FDA" w:rsidRPr="00536A0E" w14:paraId="5006BEC2" w14:textId="77777777" w:rsidTr="00DE11CF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226B9256" w14:textId="732EB3F5" w:rsidR="007C0FDA" w:rsidRPr="00670A1D" w:rsidRDefault="007C0FDA" w:rsidP="007C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14:paraId="13D9B45A" w14:textId="524B3E01" w:rsidR="007C0FDA" w:rsidRPr="007C0FDA" w:rsidRDefault="007C0FDA" w:rsidP="007C0F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21E8A2A2" w14:textId="77777777" w:rsidR="007C0FDA" w:rsidRPr="004A61A6" w:rsidRDefault="007C0FDA" w:rsidP="007C0FDA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B3F4B2" w14:textId="77777777" w:rsidR="007C0FDA" w:rsidRPr="004A61A6" w:rsidRDefault="007C0FDA" w:rsidP="007C0F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F3452" w14:textId="77777777" w:rsidR="007C0FDA" w:rsidRPr="004A61A6" w:rsidRDefault="007C0FDA" w:rsidP="007C0FDA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6046F7BE" w14:textId="118DF1A7" w:rsidR="007C0FDA" w:rsidRPr="004A61A6" w:rsidRDefault="007C0FDA" w:rsidP="007C0FDA">
            <w:pPr>
              <w:pStyle w:val="acctfourfigures"/>
              <w:tabs>
                <w:tab w:val="clear" w:pos="765"/>
                <w:tab w:val="decimal" w:pos="567"/>
                <w:tab w:val="decimal" w:pos="81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B1894" w14:textId="77777777" w:rsidR="007C0FDA" w:rsidRPr="004A61A6" w:rsidRDefault="007C0FDA" w:rsidP="007C0FDA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620AB676" w14:textId="77777777" w:rsidR="007C0FDA" w:rsidRPr="004A61A6" w:rsidRDefault="007C0FDA" w:rsidP="007C0F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A61A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7C0FDA" w:rsidRPr="004149F4" w14:paraId="69D82EE4" w14:textId="77777777" w:rsidTr="00C27E03">
        <w:trPr>
          <w:trHeight w:val="403"/>
        </w:trPr>
        <w:tc>
          <w:tcPr>
            <w:tcW w:w="3978" w:type="dxa"/>
            <w:shd w:val="clear" w:color="auto" w:fill="auto"/>
          </w:tcPr>
          <w:p w14:paraId="3F744CD5" w14:textId="77777777" w:rsidR="007C0FDA" w:rsidRPr="00D92CAC" w:rsidRDefault="007C0FDA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6BB45467" w14:textId="77777777" w:rsidR="007C0FDA" w:rsidRPr="00D92CAC" w:rsidRDefault="007C0FDA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16E922" w14:textId="77777777" w:rsidR="007C0FDA" w:rsidRPr="00D92CAC" w:rsidRDefault="007C0FDA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0" w:type="dxa"/>
            <w:gridSpan w:val="3"/>
            <w:shd w:val="clear" w:color="auto" w:fill="auto"/>
          </w:tcPr>
          <w:p w14:paraId="09FA7E9E" w14:textId="77777777" w:rsidR="007C0FDA" w:rsidRPr="00D92CAC" w:rsidRDefault="007C0FDA" w:rsidP="004A6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</w:tbl>
    <w:p w14:paraId="19D7826D" w14:textId="77777777" w:rsidR="001D74E4" w:rsidRDefault="001D74E4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88F854" w14:textId="77777777" w:rsidR="007C0FDA" w:rsidRDefault="007C0FDA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549149" w14:textId="77777777" w:rsidR="00786FD1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566A18" w14:textId="77777777" w:rsidR="00786FD1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540"/>
        <w:gridCol w:w="270"/>
        <w:gridCol w:w="522"/>
        <w:gridCol w:w="270"/>
        <w:gridCol w:w="1098"/>
        <w:gridCol w:w="270"/>
        <w:gridCol w:w="1080"/>
        <w:gridCol w:w="270"/>
        <w:gridCol w:w="1080"/>
        <w:gridCol w:w="270"/>
        <w:gridCol w:w="1170"/>
      </w:tblGrid>
      <w:tr w:rsidR="00B6100E" w:rsidRPr="00BF2202" w14:paraId="040AE4C3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7BB361DE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shd w:val="clear" w:color="auto" w:fill="auto"/>
          </w:tcPr>
          <w:p w14:paraId="2BBE6C6C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523EE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45062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6AF6D7F8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30F6BC5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45B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0686D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AA7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7B51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A1F4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D06" w:rsidRPr="00BF2202" w14:paraId="1A8B015D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1AC82621" w14:textId="77777777" w:rsidR="00B26D06" w:rsidRPr="00514A88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7C29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86DEE7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2220BA1" w14:textId="77777777" w:rsidR="00B26D06" w:rsidRPr="00F87560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26D0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24CC72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C40AA8" w14:textId="77777777" w:rsidR="00B26D06" w:rsidRPr="00BF2202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6D06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8D98F52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5C10CA" w14:textId="77777777" w:rsidR="00B26D06" w:rsidRPr="00F87560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26D0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3FFCD140" w14:textId="77777777" w:rsidR="00B26D06" w:rsidRPr="00BF2202" w:rsidRDefault="00B26D06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F4631C" w14:textId="77777777" w:rsidR="00B26D06" w:rsidRPr="00BF2202" w:rsidRDefault="007F188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6D06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BF2202" w14:paraId="058E7153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61C01E9B" w14:textId="77777777" w:rsidR="006E7D43" w:rsidRPr="00BF2202" w:rsidRDefault="006E7D43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307A3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28BE33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7707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C8432D8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69F4025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66C7D57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171C2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74602C2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E499CD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ED38B2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A4DBBB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BF2202" w14:paraId="39D934F3" w14:textId="77777777" w:rsidTr="004516AE">
        <w:tc>
          <w:tcPr>
            <w:tcW w:w="2412" w:type="dxa"/>
            <w:shd w:val="clear" w:color="auto" w:fill="auto"/>
          </w:tcPr>
          <w:p w14:paraId="449E2F34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  <w:shd w:val="clear" w:color="auto" w:fill="auto"/>
          </w:tcPr>
          <w:p w14:paraId="0385C49F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D4BC5D" w14:textId="77777777"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254B02E5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ACD21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E5C3ED6" w14:textId="77777777"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E35508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420413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A32385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67E41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7674C1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9F497" w14:textId="77777777" w:rsidR="006E7D43" w:rsidRPr="00B0610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95266" w:rsidRPr="0021476E" w14:paraId="28C73D45" w14:textId="77777777" w:rsidTr="004516AE">
        <w:tc>
          <w:tcPr>
            <w:tcW w:w="2412" w:type="dxa"/>
            <w:shd w:val="clear" w:color="auto" w:fill="auto"/>
          </w:tcPr>
          <w:p w14:paraId="5CD11DED" w14:textId="77777777" w:rsidR="00A95266" w:rsidRPr="00BF2202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shd w:val="clear" w:color="auto" w:fill="auto"/>
          </w:tcPr>
          <w:p w14:paraId="5D75EA28" w14:textId="77777777" w:rsidR="00A95266" w:rsidRPr="00BF2202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A4F14D" w14:textId="77777777" w:rsidR="00A95266" w:rsidRPr="00BF2202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45C9D89C" w14:textId="77777777" w:rsidR="00A95266" w:rsidRPr="00BF2202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7B701" w14:textId="77777777" w:rsidR="00A95266" w:rsidRPr="00BF2202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0849580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83E53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2B9C10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0F0E91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EBB27" w14:textId="77777777" w:rsidR="00A95266" w:rsidRPr="00690D84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0D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E7EE9" w14:textId="77777777" w:rsidR="00A95266" w:rsidRPr="00690D84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67B63D" w14:textId="77777777" w:rsidR="00A95266" w:rsidRPr="00690D84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0D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266" w:rsidRPr="0021476E" w14:paraId="1E95A58C" w14:textId="77777777" w:rsidTr="004516AE">
        <w:tc>
          <w:tcPr>
            <w:tcW w:w="2412" w:type="dxa"/>
            <w:shd w:val="clear" w:color="auto" w:fill="auto"/>
          </w:tcPr>
          <w:p w14:paraId="7E86443F" w14:textId="77777777" w:rsidR="00A95266" w:rsidRPr="00BF2202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  <w:shd w:val="clear" w:color="auto" w:fill="auto"/>
          </w:tcPr>
          <w:p w14:paraId="7FF53053" w14:textId="77777777" w:rsidR="00A95266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7C4BE1B3" w14:textId="77777777" w:rsidR="00A95266" w:rsidRPr="00BF2202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061E927B" w14:textId="77777777" w:rsidR="00A95266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5DE6354D" w14:textId="77777777" w:rsidR="00A95266" w:rsidRPr="00BF2202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397A2C9" w14:textId="77777777" w:rsidR="00A95266" w:rsidRPr="00E24929" w:rsidRDefault="004516AE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2,300</w:t>
            </w:r>
          </w:p>
        </w:tc>
        <w:tc>
          <w:tcPr>
            <w:tcW w:w="270" w:type="dxa"/>
            <w:shd w:val="clear" w:color="auto" w:fill="auto"/>
          </w:tcPr>
          <w:p w14:paraId="4B4CF4BA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555923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7F497E2F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7AD58C" w14:textId="77777777" w:rsidR="00A95266" w:rsidRPr="00E24929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F3B18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6ADC64" w14:textId="77777777" w:rsidR="00A95266" w:rsidRPr="00E24929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5266" w:rsidRPr="0021476E" w14:paraId="6C7E0633" w14:textId="77777777" w:rsidTr="004516AE">
        <w:tc>
          <w:tcPr>
            <w:tcW w:w="2412" w:type="dxa"/>
            <w:shd w:val="clear" w:color="auto" w:fill="auto"/>
          </w:tcPr>
          <w:p w14:paraId="6DFCAEB2" w14:textId="77777777" w:rsidR="00A95266" w:rsidRPr="00E24929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11C6C8E8" w14:textId="77777777" w:rsidR="00A95266" w:rsidRPr="00E24929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  <w:shd w:val="clear" w:color="auto" w:fill="auto"/>
          </w:tcPr>
          <w:p w14:paraId="12162D3F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D28FDE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63E62A83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F9CEF7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5985E" w14:textId="77777777" w:rsidR="00A95266" w:rsidRPr="00E24929" w:rsidRDefault="004516AE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3348A9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72E46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6F3B7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ADD6" w14:textId="77777777" w:rsidR="00A95266" w:rsidRPr="00E24929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9DC56" w14:textId="77777777" w:rsidR="00A95266" w:rsidRPr="00E24929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690CE" w14:textId="77777777" w:rsidR="00A95266" w:rsidRPr="00E24929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9C0CACA" w14:textId="77777777" w:rsidR="006E7D43" w:rsidRPr="002D605D" w:rsidRDefault="006E7D43" w:rsidP="00A810F4">
      <w:pPr>
        <w:pStyle w:val="a0"/>
        <w:tabs>
          <w:tab w:val="clear" w:pos="1080"/>
          <w:tab w:val="left" w:pos="574"/>
        </w:tabs>
        <w:spacing w:before="240" w:line="240" w:lineRule="atLeast"/>
        <w:ind w:left="544" w:firstLine="23"/>
        <w:jc w:val="thaiDistribute"/>
        <w:rPr>
          <w:rFonts w:ascii="Angsana New" w:hAnsi="Angsana New" w:cs="Angsana New"/>
          <w:spacing w:val="-4"/>
          <w:lang w:val="en-US"/>
        </w:rPr>
      </w:pPr>
      <w:r w:rsidRPr="002D605D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รายการเคลื่อนไหวของเงินกู้ยืมจากบุคคลหรือกิจการที่เกี่ยวข้องกัน</w:t>
      </w:r>
      <w:r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p w14:paraId="34306F64" w14:textId="77777777" w:rsidR="006E7D43" w:rsidRPr="00A77C02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134"/>
        <w:gridCol w:w="284"/>
        <w:gridCol w:w="1066"/>
        <w:gridCol w:w="270"/>
        <w:gridCol w:w="1080"/>
        <w:gridCol w:w="270"/>
        <w:gridCol w:w="1183"/>
      </w:tblGrid>
      <w:tr w:rsidR="00B6100E" w:rsidRPr="009375E0" w14:paraId="5D1CB974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412E1829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61A5A7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5B077D63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3203836A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3F0A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E0520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9A63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D06" w:rsidRPr="001E7BA6" w14:paraId="41FE7736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49622C5C" w14:textId="77777777" w:rsidR="00B26D06" w:rsidRPr="00A624D5" w:rsidRDefault="00B26D06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CA6C1" w14:textId="77777777" w:rsidR="00B26D06" w:rsidRPr="00F87560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26D0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A61214" w14:textId="77777777" w:rsidR="00B26D06" w:rsidRPr="00BF2202" w:rsidRDefault="00B26D06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F106C8B" w14:textId="77777777" w:rsidR="00B26D06" w:rsidRPr="00BF2202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6D06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4210430" w14:textId="77777777" w:rsidR="00B26D06" w:rsidRPr="00BF2202" w:rsidRDefault="00B26D06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AA6A4C" w14:textId="77777777" w:rsidR="00B26D06" w:rsidRPr="00F87560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26D0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11BCBCAE" w14:textId="77777777" w:rsidR="00B26D06" w:rsidRPr="00BF2202" w:rsidRDefault="00B26D06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9F153D" w14:textId="77777777" w:rsidR="00B26D06" w:rsidRPr="00BF2202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6D06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100E" w:rsidRPr="001E7BA6" w14:paraId="49F0D73C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5A303958" w14:textId="77777777" w:rsidR="00B6100E" w:rsidRPr="00A624D5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14BFEF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4213FAEE" w14:textId="77777777"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8E64C4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8BC60AF" w14:textId="77777777"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D5FD3A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5608A3D" w14:textId="77777777"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3A41CC8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C7500F" w14:paraId="0FB47793" w14:textId="77777777" w:rsidTr="007D746B">
        <w:tc>
          <w:tcPr>
            <w:tcW w:w="3978" w:type="dxa"/>
            <w:shd w:val="clear" w:color="auto" w:fill="auto"/>
          </w:tcPr>
          <w:p w14:paraId="377DE393" w14:textId="77777777" w:rsidR="006E7D43" w:rsidRPr="0042251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739062E1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52E41D6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5AA0580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5DE19A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A4C1B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84B1E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2569C3C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7D43" w:rsidRPr="00C7500F" w14:paraId="766FAE09" w14:textId="77777777" w:rsidTr="007D746B">
        <w:tc>
          <w:tcPr>
            <w:tcW w:w="3978" w:type="dxa"/>
            <w:shd w:val="clear" w:color="auto" w:fill="auto"/>
          </w:tcPr>
          <w:p w14:paraId="195C0AB6" w14:textId="77777777" w:rsidR="006E7D43" w:rsidRPr="00C750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B13A674" w14:textId="77777777" w:rsidR="006E7D43" w:rsidRPr="008149D5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BE5B524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662E970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A252D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0E45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54961B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F0F3BA3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5266" w:rsidRPr="005332A0" w14:paraId="200DBF91" w14:textId="77777777" w:rsidTr="007D746B">
        <w:tc>
          <w:tcPr>
            <w:tcW w:w="3978" w:type="dxa"/>
            <w:shd w:val="clear" w:color="auto" w:fill="auto"/>
          </w:tcPr>
          <w:p w14:paraId="35747699" w14:textId="77777777" w:rsidR="00A95266" w:rsidRPr="005332A0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4FF691A4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3E140C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0593F78A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C212F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1B674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216AB1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506C703" w14:textId="77777777" w:rsidR="00A95266" w:rsidRPr="006D0D18" w:rsidRDefault="00A95266" w:rsidP="00A952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A95266" w:rsidRPr="005332A0" w14:paraId="77E25B60" w14:textId="77777777" w:rsidTr="007D746B">
        <w:tc>
          <w:tcPr>
            <w:tcW w:w="3978" w:type="dxa"/>
            <w:shd w:val="clear" w:color="auto" w:fill="auto"/>
          </w:tcPr>
          <w:p w14:paraId="4A7AF2B8" w14:textId="77777777" w:rsidR="00A95266" w:rsidRPr="005332A0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9BE5CE6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FEDE83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3AAB2434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8A5D9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1F5032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46A40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A7CFC29" w14:textId="77777777" w:rsidR="00A95266" w:rsidRPr="0012612B" w:rsidRDefault="00A95266" w:rsidP="00A952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55,000</w:t>
            </w:r>
          </w:p>
        </w:tc>
      </w:tr>
      <w:tr w:rsidR="00A95266" w:rsidRPr="005332A0" w14:paraId="28AE3FDC" w14:textId="77777777" w:rsidTr="007D746B">
        <w:tc>
          <w:tcPr>
            <w:tcW w:w="3978" w:type="dxa"/>
            <w:shd w:val="clear" w:color="auto" w:fill="auto"/>
          </w:tcPr>
          <w:p w14:paraId="41D871B4" w14:textId="77777777" w:rsidR="00A95266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278EDBBC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E9090DE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B1258C1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3E897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EA1BB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6F313D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8C0D4BD" w14:textId="77777777" w:rsidR="00A95266" w:rsidRPr="006D0D18" w:rsidRDefault="00A95266" w:rsidP="00A9526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A95266" w:rsidRPr="00C7500F" w14:paraId="247DA082" w14:textId="77777777" w:rsidTr="007D746B">
        <w:tc>
          <w:tcPr>
            <w:tcW w:w="3978" w:type="dxa"/>
            <w:shd w:val="clear" w:color="auto" w:fill="auto"/>
          </w:tcPr>
          <w:p w14:paraId="3FD4B5A9" w14:textId="77777777" w:rsidR="00A95266" w:rsidRPr="00C7500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9ECF5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51467AB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DDD8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06F53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BA468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F2124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7498E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95266" w:rsidRPr="00C7500F" w14:paraId="549E30DC" w14:textId="77777777" w:rsidTr="007D746B">
        <w:trPr>
          <w:trHeight w:val="269"/>
        </w:trPr>
        <w:tc>
          <w:tcPr>
            <w:tcW w:w="3978" w:type="dxa"/>
            <w:shd w:val="clear" w:color="auto" w:fill="auto"/>
          </w:tcPr>
          <w:p w14:paraId="02835F7E" w14:textId="77777777" w:rsidR="00A95266" w:rsidRPr="00C7500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4F30419" w14:textId="77777777" w:rsidR="00A95266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9F0E3B6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shd w:val="clear" w:color="auto" w:fill="auto"/>
          </w:tcPr>
          <w:p w14:paraId="295CA988" w14:textId="77777777" w:rsidR="00A95266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E08AA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3487CE" w14:textId="77777777" w:rsidR="00A95266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4AC0D5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13D45A70" w14:textId="77777777" w:rsidR="00A95266" w:rsidRDefault="00A95266" w:rsidP="00A952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5266" w:rsidRPr="00C7500F" w14:paraId="6AFA905F" w14:textId="77777777" w:rsidTr="007D746B">
        <w:tc>
          <w:tcPr>
            <w:tcW w:w="3978" w:type="dxa"/>
            <w:shd w:val="clear" w:color="auto" w:fill="auto"/>
          </w:tcPr>
          <w:p w14:paraId="53C54E46" w14:textId="77777777" w:rsidR="00A95266" w:rsidRPr="00C7500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5358B1E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CAE39B9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2E92E46" w14:textId="77777777" w:rsidR="00A95266" w:rsidRPr="00A624D5" w:rsidRDefault="00A95266" w:rsidP="00A952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0F286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4AFE9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D3E14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238D90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5266" w:rsidRPr="00C7500F" w14:paraId="03B7CB9E" w14:textId="77777777" w:rsidTr="007D746B">
        <w:tc>
          <w:tcPr>
            <w:tcW w:w="3978" w:type="dxa"/>
            <w:shd w:val="clear" w:color="auto" w:fill="auto"/>
          </w:tcPr>
          <w:p w14:paraId="29817C28" w14:textId="77777777" w:rsidR="00A95266" w:rsidRPr="005332A0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6784D6E2" w14:textId="77777777" w:rsidR="00A95266" w:rsidRPr="00D4284F" w:rsidRDefault="00D4284F" w:rsidP="00A95266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84" w:type="dxa"/>
            <w:shd w:val="clear" w:color="auto" w:fill="auto"/>
          </w:tcPr>
          <w:p w14:paraId="6E347976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E248A24" w14:textId="77777777" w:rsidR="00A95266" w:rsidRPr="00303DC0" w:rsidRDefault="00A95266" w:rsidP="00A952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AD48509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006AC9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D638F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1B123D1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266" w:rsidRPr="00C7500F" w14:paraId="0E52676B" w14:textId="77777777" w:rsidTr="007D746B">
        <w:tc>
          <w:tcPr>
            <w:tcW w:w="3978" w:type="dxa"/>
            <w:shd w:val="clear" w:color="auto" w:fill="auto"/>
          </w:tcPr>
          <w:p w14:paraId="3D0B12D7" w14:textId="77777777" w:rsidR="00A95266" w:rsidRPr="005332A0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CDE938A" w14:textId="294E2F1E" w:rsidR="00A95266" w:rsidRPr="00514813" w:rsidRDefault="00514813" w:rsidP="00A95266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19,172</w:t>
            </w:r>
          </w:p>
        </w:tc>
        <w:tc>
          <w:tcPr>
            <w:tcW w:w="284" w:type="dxa"/>
            <w:shd w:val="clear" w:color="auto" w:fill="auto"/>
          </w:tcPr>
          <w:p w14:paraId="31CF170F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0B47316" w14:textId="77777777" w:rsidR="00A95266" w:rsidRPr="00303DC0" w:rsidRDefault="00A95266" w:rsidP="00A952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5B00E9F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DDEE0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C0D8B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4F3062FD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266" w:rsidRPr="00C7500F" w14:paraId="3D0224C1" w14:textId="77777777" w:rsidTr="007D746B">
        <w:tc>
          <w:tcPr>
            <w:tcW w:w="3978" w:type="dxa"/>
            <w:shd w:val="clear" w:color="auto" w:fill="auto"/>
          </w:tcPr>
          <w:p w14:paraId="0A562FBE" w14:textId="77777777" w:rsidR="00A95266" w:rsidRPr="005332A0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724485" w14:textId="39575D75" w:rsidR="00A95266" w:rsidRPr="008149D5" w:rsidRDefault="00514813" w:rsidP="00A95266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(19,372</w:t>
            </w:r>
            <w:r w:rsidR="00D428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5BB7A81" w14:textId="77777777" w:rsidR="00A95266" w:rsidRPr="005332A0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4579F0C" w14:textId="77777777" w:rsidR="00A95266" w:rsidRPr="00303DC0" w:rsidRDefault="00A95266" w:rsidP="00A952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7D76B0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3F03EC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6413C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D818619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266" w:rsidRPr="00C7500F" w14:paraId="45E404B2" w14:textId="77777777" w:rsidTr="007D746B">
        <w:tc>
          <w:tcPr>
            <w:tcW w:w="3978" w:type="dxa"/>
            <w:shd w:val="clear" w:color="auto" w:fill="auto"/>
          </w:tcPr>
          <w:p w14:paraId="1648D862" w14:textId="77777777" w:rsidR="00A95266" w:rsidRPr="00C7500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DA08" w14:textId="77777777" w:rsidR="00A95266" w:rsidRPr="00795894" w:rsidRDefault="00D4284F" w:rsidP="00A95266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2,300</w:t>
            </w:r>
          </w:p>
        </w:tc>
        <w:tc>
          <w:tcPr>
            <w:tcW w:w="284" w:type="dxa"/>
            <w:shd w:val="clear" w:color="auto" w:fill="auto"/>
          </w:tcPr>
          <w:p w14:paraId="733621BF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891B" w14:textId="77777777" w:rsidR="00A95266" w:rsidRPr="00303DC0" w:rsidRDefault="00A95266" w:rsidP="00A952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03D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ECDC03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4ECF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01798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E522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95266" w:rsidRPr="00C7500F" w14:paraId="781D06EA" w14:textId="77777777" w:rsidTr="007D746B">
        <w:tc>
          <w:tcPr>
            <w:tcW w:w="3978" w:type="dxa"/>
            <w:shd w:val="clear" w:color="auto" w:fill="auto"/>
          </w:tcPr>
          <w:p w14:paraId="5794F51C" w14:textId="77777777" w:rsidR="00A95266" w:rsidRPr="00C7500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8C0D50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FE77D3E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EBCA2C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BE158B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D6091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7E8A2B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0877840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5266" w:rsidRPr="00C7500F" w14:paraId="4D88BEF3" w14:textId="77777777" w:rsidTr="007D746B">
        <w:tc>
          <w:tcPr>
            <w:tcW w:w="3978" w:type="dxa"/>
            <w:shd w:val="clear" w:color="auto" w:fill="auto"/>
          </w:tcPr>
          <w:p w14:paraId="2CEFAC8E" w14:textId="77777777" w:rsidR="00A95266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BB9C3B" w14:textId="77777777" w:rsidR="00BF3C0E" w:rsidRDefault="00BF3C0E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5BB214" w14:textId="77777777" w:rsidR="00BF3C0E" w:rsidRDefault="00BF3C0E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9F2CC8" w14:textId="12D01CF0" w:rsidR="00BF3C0E" w:rsidRPr="00C7500F" w:rsidRDefault="005A1CF5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รวมเงินกู้ยืมระยะสั้นจากบุคคลหรือ</w:t>
            </w:r>
          </w:p>
        </w:tc>
        <w:tc>
          <w:tcPr>
            <w:tcW w:w="1134" w:type="dxa"/>
            <w:shd w:val="clear" w:color="auto" w:fill="auto"/>
          </w:tcPr>
          <w:p w14:paraId="5185AC2D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02B2B0B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31EFFA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42FF37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5AE62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3FB16E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2869BE9" w14:textId="77777777" w:rsidR="00A95266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17F00B" w14:textId="77777777" w:rsidR="00A95266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E60AAE4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5266" w:rsidRPr="00C7500F" w14:paraId="4885D7E3" w14:textId="77777777" w:rsidTr="007D746B">
        <w:tc>
          <w:tcPr>
            <w:tcW w:w="3978" w:type="dxa"/>
            <w:shd w:val="clear" w:color="auto" w:fill="auto"/>
          </w:tcPr>
          <w:p w14:paraId="71D3FF94" w14:textId="77777777" w:rsidR="00A95266" w:rsidRPr="006148F6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8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D00CDF8" w14:textId="77777777" w:rsidR="00A95266" w:rsidRPr="008149D5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2EA9103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0BCA0BE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7D218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3C480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163DEA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F520490" w14:textId="77777777" w:rsidR="00A95266" w:rsidRPr="00C7500F" w:rsidRDefault="00A95266" w:rsidP="00A952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284F" w:rsidRPr="006D0D18" w14:paraId="69117C96" w14:textId="77777777" w:rsidTr="007D746B">
        <w:tc>
          <w:tcPr>
            <w:tcW w:w="3978" w:type="dxa"/>
            <w:shd w:val="clear" w:color="auto" w:fill="auto"/>
          </w:tcPr>
          <w:p w14:paraId="51B7F58F" w14:textId="77777777" w:rsidR="00D4284F" w:rsidRPr="005332A0" w:rsidRDefault="00D4284F" w:rsidP="00D42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19543D7A" w14:textId="77777777" w:rsidR="00D4284F" w:rsidRPr="00D4284F" w:rsidRDefault="00D4284F" w:rsidP="00D4284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84" w:type="dxa"/>
            <w:shd w:val="clear" w:color="auto" w:fill="auto"/>
          </w:tcPr>
          <w:p w14:paraId="4FC73295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7EC5FFD" w14:textId="77777777" w:rsidR="00D4284F" w:rsidRPr="008149D5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  <w:shd w:val="clear" w:color="auto" w:fill="auto"/>
          </w:tcPr>
          <w:p w14:paraId="322B28EE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DF8E5" w14:textId="77777777" w:rsidR="00D4284F" w:rsidRPr="008149D5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23924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FE6ECA6" w14:textId="77777777" w:rsidR="00D4284F" w:rsidRPr="006D0D18" w:rsidRDefault="00D4284F" w:rsidP="00D428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D4284F" w:rsidRPr="0012612B" w14:paraId="403F1785" w14:textId="77777777" w:rsidTr="007D746B">
        <w:tc>
          <w:tcPr>
            <w:tcW w:w="3978" w:type="dxa"/>
            <w:shd w:val="clear" w:color="auto" w:fill="auto"/>
            <w:vAlign w:val="bottom"/>
          </w:tcPr>
          <w:p w14:paraId="5EE56FFD" w14:textId="77777777" w:rsidR="00D4284F" w:rsidRPr="005332A0" w:rsidRDefault="00D4284F" w:rsidP="00D42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23063386" w14:textId="764FAB20" w:rsidR="00D4284F" w:rsidRPr="00795894" w:rsidRDefault="00514813" w:rsidP="00D4284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363C3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746FFA3" w14:textId="77777777" w:rsidR="00D4284F" w:rsidRPr="008149D5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9FB36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72F24" w14:textId="77777777" w:rsidR="00D4284F" w:rsidRPr="008149D5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860E8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ACA5C2D" w14:textId="77777777" w:rsidR="00D4284F" w:rsidRPr="00C92CFD" w:rsidRDefault="00D4284F" w:rsidP="00D4284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C92C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4284F" w:rsidRPr="006D0D18" w14:paraId="2DF25F6A" w14:textId="77777777" w:rsidTr="007D746B">
        <w:tc>
          <w:tcPr>
            <w:tcW w:w="3978" w:type="dxa"/>
            <w:shd w:val="clear" w:color="auto" w:fill="auto"/>
          </w:tcPr>
          <w:p w14:paraId="4F7615D1" w14:textId="77777777" w:rsidR="00D4284F" w:rsidRPr="005332A0" w:rsidRDefault="00D4284F" w:rsidP="00D42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002FDE3A" w14:textId="5B89A71D" w:rsidR="00D4284F" w:rsidRPr="008149D5" w:rsidRDefault="00514813" w:rsidP="00D4284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(19,372</w:t>
            </w:r>
            <w:r w:rsidR="00D428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76D0EBE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3DDB674A" w14:textId="77777777" w:rsidR="00D4284F" w:rsidRPr="008149D5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(68,000)</w:t>
            </w:r>
          </w:p>
        </w:tc>
        <w:tc>
          <w:tcPr>
            <w:tcW w:w="270" w:type="dxa"/>
            <w:shd w:val="clear" w:color="auto" w:fill="auto"/>
          </w:tcPr>
          <w:p w14:paraId="25166910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C942DB" w14:textId="77777777" w:rsidR="00D4284F" w:rsidRPr="008149D5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6C6AB" w14:textId="77777777" w:rsidR="00D4284F" w:rsidRPr="005332A0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7D0524F" w14:textId="77777777" w:rsidR="00D4284F" w:rsidRPr="006D0D18" w:rsidRDefault="00D4284F" w:rsidP="00D428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D4284F" w:rsidRPr="00C7500F" w14:paraId="4D85CD54" w14:textId="77777777" w:rsidTr="007D746B">
        <w:tc>
          <w:tcPr>
            <w:tcW w:w="3978" w:type="dxa"/>
            <w:shd w:val="clear" w:color="auto" w:fill="auto"/>
          </w:tcPr>
          <w:p w14:paraId="4643409F" w14:textId="77777777" w:rsidR="00D4284F" w:rsidRPr="00C7500F" w:rsidRDefault="00D4284F" w:rsidP="00D42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E8CF" w14:textId="77777777" w:rsidR="00D4284F" w:rsidRPr="00795894" w:rsidRDefault="00D4284F" w:rsidP="00D4284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2,300</w:t>
            </w:r>
          </w:p>
        </w:tc>
        <w:tc>
          <w:tcPr>
            <w:tcW w:w="284" w:type="dxa"/>
            <w:shd w:val="clear" w:color="auto" w:fill="auto"/>
          </w:tcPr>
          <w:p w14:paraId="797A06E4" w14:textId="77777777" w:rsidR="00D4284F" w:rsidRPr="00C7500F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753C9" w14:textId="77777777" w:rsidR="00D4284F" w:rsidRPr="00C7500F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6C0622B4" w14:textId="77777777" w:rsidR="00D4284F" w:rsidRPr="00C7500F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E47AE" w14:textId="77777777" w:rsidR="00D4284F" w:rsidRPr="00C7500F" w:rsidRDefault="00D4284F" w:rsidP="00D428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0B475" w14:textId="77777777" w:rsidR="00D4284F" w:rsidRPr="00C7500F" w:rsidRDefault="00D4284F" w:rsidP="00D4284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7A29A" w14:textId="77777777" w:rsidR="00D4284F" w:rsidRPr="00C7500F" w:rsidRDefault="00D4284F" w:rsidP="00D428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122F220" w14:textId="77777777" w:rsidR="006E7D43" w:rsidRPr="000B3C71" w:rsidRDefault="006E7D43" w:rsidP="00FA1634">
      <w:pPr>
        <w:pStyle w:val="a0"/>
        <w:tabs>
          <w:tab w:val="clear" w:pos="1080"/>
          <w:tab w:val="left" w:pos="567"/>
        </w:tabs>
        <w:spacing w:before="120" w:line="240" w:lineRule="atLeast"/>
        <w:ind w:left="720" w:hanging="153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14:paraId="54AF6A99" w14:textId="77777777" w:rsidR="006E7D43" w:rsidRPr="00641B2A" w:rsidRDefault="006E7D43" w:rsidP="00B96F1B">
      <w:pPr>
        <w:pStyle w:val="a0"/>
        <w:tabs>
          <w:tab w:val="clear" w:pos="1080"/>
          <w:tab w:val="left" w:pos="567"/>
        </w:tabs>
        <w:spacing w:before="120" w:line="240" w:lineRule="atLeast"/>
        <w:ind w:left="567"/>
        <w:jc w:val="thaiDistribute"/>
        <w:rPr>
          <w:rFonts w:ascii="Angsana New" w:hAnsi="Angsana New" w:cs="Angsana New"/>
          <w:lang w:val="en-US"/>
        </w:rPr>
      </w:pPr>
      <w:r w:rsidRPr="00641B2A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F1887" w:rsidRPr="00641B2A">
        <w:rPr>
          <w:rFonts w:ascii="Angsana New" w:hAnsi="Angsana New" w:cs="Angsana New"/>
          <w:lang w:val="en-US"/>
        </w:rPr>
        <w:t>1</w:t>
      </w:r>
      <w:r w:rsidRPr="00641B2A">
        <w:rPr>
          <w:rFonts w:ascii="Angsana New" w:hAnsi="Angsana New" w:cs="Angsana New" w:hint="cs"/>
          <w:cs/>
          <w:lang w:val="en-US"/>
        </w:rPr>
        <w:t xml:space="preserve"> มกราคม </w:t>
      </w:r>
      <w:r w:rsidR="007F1887" w:rsidRPr="00641B2A">
        <w:rPr>
          <w:rFonts w:ascii="Angsana New" w:hAnsi="Angsana New" w:cs="Angsana New"/>
          <w:lang w:val="en-US"/>
        </w:rPr>
        <w:t>2563</w:t>
      </w:r>
      <w:r w:rsidRPr="00641B2A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641B2A">
        <w:rPr>
          <w:rFonts w:ascii="Angsana New" w:hAnsi="Angsana New" w:cs="Angsana New"/>
          <w:lang w:val="en-US"/>
        </w:rPr>
        <w:t xml:space="preserve"> </w:t>
      </w:r>
      <w:r w:rsidRPr="00641B2A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ทำบัญชีและสนับสนุนการดำเนินงานแก่บริษัทย่อยแห่งหนึ่งเป็นระยะเวลา </w:t>
      </w:r>
      <w:r w:rsidR="007F1887" w:rsidRPr="00641B2A">
        <w:rPr>
          <w:rFonts w:ascii="Angsana New" w:hAnsi="Angsana New" w:cs="Angsana New"/>
          <w:lang w:val="en-US"/>
        </w:rPr>
        <w:t>1</w:t>
      </w:r>
      <w:r w:rsidR="00771E46" w:rsidRPr="00641B2A">
        <w:rPr>
          <w:rFonts w:ascii="Angsana New" w:hAnsi="Angsana New" w:cs="Angsana New"/>
          <w:lang w:val="en-US"/>
        </w:rPr>
        <w:t xml:space="preserve"> </w:t>
      </w:r>
      <w:r w:rsidRPr="00641B2A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</w:t>
      </w:r>
      <w:r w:rsidR="006148F6" w:rsidRPr="00641B2A">
        <w:rPr>
          <w:rFonts w:ascii="Angsana New" w:hAnsi="Angsana New" w:cs="Angsana New" w:hint="cs"/>
          <w:cs/>
          <w:lang w:val="en-US"/>
        </w:rPr>
        <w:t>รแก่บริษัทย่อยดังกล่าว</w:t>
      </w:r>
      <w:r w:rsidR="00035902" w:rsidRPr="00641B2A">
        <w:rPr>
          <w:rFonts w:ascii="Angsana New" w:hAnsi="Angsana New" w:cs="Angsana New"/>
          <w:lang w:val="en-US"/>
        </w:rPr>
        <w:t xml:space="preserve"> </w:t>
      </w:r>
      <w:r w:rsidRPr="00641B2A">
        <w:rPr>
          <w:rFonts w:ascii="Angsana New" w:hAnsi="Angsana New" w:cs="Angsana New" w:hint="cs"/>
          <w:cs/>
          <w:lang w:val="en-US"/>
        </w:rPr>
        <w:t xml:space="preserve">ในการนี้บริษัทย่อยตกลงที่จะจ่ายค่าบริการในจำนวนเงินตามที่ระบุในสัญญา </w:t>
      </w:r>
    </w:p>
    <w:p w14:paraId="68995987" w14:textId="77777777" w:rsidR="006E7D43" w:rsidRPr="00D13537" w:rsidRDefault="006E7D43" w:rsidP="00B96F1B">
      <w:pPr>
        <w:pStyle w:val="a0"/>
        <w:tabs>
          <w:tab w:val="clear" w:pos="1080"/>
          <w:tab w:val="left" w:pos="567"/>
          <w:tab w:val="left" w:pos="630"/>
        </w:tabs>
        <w:spacing w:before="120" w:line="240" w:lineRule="atLeast"/>
        <w:ind w:left="634" w:hanging="67"/>
        <w:jc w:val="thaiDistribute"/>
        <w:rPr>
          <w:rFonts w:ascii="Angsana New" w:hAnsi="Angsana New" w:cs="Angsana New"/>
          <w:lang w:val="en-US"/>
        </w:rPr>
      </w:pPr>
    </w:p>
    <w:p w14:paraId="5E0C8A1A" w14:textId="77777777"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21ADD2A" w14:textId="77777777" w:rsidR="00696C03" w:rsidRDefault="0069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7BA3664D" w14:textId="77777777" w:rsidR="006E7D43" w:rsidRPr="00A6688A" w:rsidRDefault="006E7D43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FD524A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  <w:r w:rsidR="00EE5763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E95267">
        <w:rPr>
          <w:rFonts w:ascii="Angsana New" w:hAnsi="Angsana New"/>
          <w:bCs/>
          <w:sz w:val="30"/>
          <w:szCs w:val="30"/>
        </w:rPr>
        <w:t xml:space="preserve"> - </w:t>
      </w:r>
      <w:r w:rsidR="00E95267">
        <w:rPr>
          <w:rFonts w:ascii="Angsana New" w:hAnsi="Angsana New" w:hint="cs"/>
          <w:bCs/>
          <w:sz w:val="30"/>
          <w:szCs w:val="30"/>
          <w:cs/>
        </w:rPr>
        <w:t>สุทธิ</w:t>
      </w:r>
    </w:p>
    <w:p w14:paraId="46989434" w14:textId="77777777"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57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07"/>
      </w:tblGrid>
      <w:tr w:rsidR="00EE5763" w:rsidRPr="00B85D43" w14:paraId="340DCE5E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667A6F06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20214BF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E29584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8EB04A" w14:textId="77777777" w:rsidR="00EE5763" w:rsidRPr="009B592D" w:rsidRDefault="00EE576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85D43" w14:paraId="6B790933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0B2AA91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463BEB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756588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1755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1CD459" w14:textId="77777777" w:rsidR="006E7D43" w:rsidRPr="009B592D" w:rsidRDefault="006E7D43" w:rsidP="00F407D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B2436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643" w:rsidRPr="00B85D43" w14:paraId="15C8CEFA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D62E4B6" w14:textId="77777777" w:rsidR="00E23643" w:rsidRPr="00F656B8" w:rsidRDefault="00E23643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5ECE544" w14:textId="77777777" w:rsidR="00E23643" w:rsidRPr="00F656B8" w:rsidRDefault="00E23643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246907" w14:textId="77777777" w:rsidR="00E23643" w:rsidRPr="00F656B8" w:rsidRDefault="00E23643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DDE6D1" w14:textId="77777777" w:rsidR="00E23643" w:rsidRPr="00F87560" w:rsidRDefault="007F188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2364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AECBF62" w14:textId="77777777" w:rsidR="00E23643" w:rsidRPr="00F656B8" w:rsidRDefault="00E23643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76FC2C" w14:textId="77777777" w:rsidR="00E23643" w:rsidRPr="00F656B8" w:rsidRDefault="007F1887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3643"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2AB52191" w14:textId="77777777" w:rsidR="00E23643" w:rsidRPr="00F656B8" w:rsidRDefault="00E23643" w:rsidP="00E236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D57BA4" w14:textId="77777777" w:rsidR="00E23643" w:rsidRPr="00F87560" w:rsidRDefault="007F188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2364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  <w:shd w:val="clear" w:color="auto" w:fill="auto"/>
          </w:tcPr>
          <w:p w14:paraId="75F4EC63" w14:textId="77777777" w:rsidR="00E23643" w:rsidRPr="00F656B8" w:rsidRDefault="00E23643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01D7971" w14:textId="77777777" w:rsidR="00E23643" w:rsidRPr="00F656B8" w:rsidRDefault="007F1887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3643"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B85D43" w14:paraId="15955DA5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53B90803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7547F5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3A567F49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5DE1F9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63B2C7C0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A5F6BA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5F71F93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833AB8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49708966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D53DEC0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C1431" w:rsidRPr="00B85D43" w14:paraId="5CB2BDE3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E363A04" w14:textId="77777777" w:rsidR="00DC1431" w:rsidRPr="00DC1431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5C7256" w14:textId="77777777" w:rsidR="00DC1431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9B20A2" w14:textId="77777777" w:rsidR="00DC1431" w:rsidRPr="00F656B8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3FED6C" w14:textId="77777777" w:rsidR="00DC1431" w:rsidRPr="005B2E80" w:rsidRDefault="00DC1431" w:rsidP="00EE57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3842AC3" w14:textId="77777777"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697592" w14:textId="77777777" w:rsidR="00DC1431" w:rsidRPr="005B2E80" w:rsidRDefault="00DC1431" w:rsidP="00EE57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D0501C" w14:textId="77777777"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9E157D" w14:textId="77777777" w:rsidR="00DC1431" w:rsidRPr="006D0D18" w:rsidRDefault="00DC1431" w:rsidP="00EE576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DAB5C04" w14:textId="77777777"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1F5C5D1" w14:textId="77777777" w:rsidR="00DC1431" w:rsidRPr="005B2E80" w:rsidRDefault="00DC1431" w:rsidP="00EE57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1970" w:rsidRPr="00B85D43" w14:paraId="0F302E5A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502B9AEF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33E3AB20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028BE78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1FE53F" w14:textId="3EB35D8D" w:rsidR="004D1970" w:rsidRPr="00CE02EE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29,02</w:t>
            </w:r>
            <w:r w:rsidR="0051481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0AA920E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B1F9C7" w14:textId="77777777" w:rsidR="004D1970" w:rsidRPr="005B2E80" w:rsidRDefault="004D1970" w:rsidP="004D1970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  <w:tc>
          <w:tcPr>
            <w:tcW w:w="284" w:type="dxa"/>
            <w:shd w:val="clear" w:color="auto" w:fill="auto"/>
          </w:tcPr>
          <w:p w14:paraId="48C82733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94BC8C" w14:textId="77777777" w:rsidR="004D1970" w:rsidRPr="00CE02EE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29,028</w:t>
            </w:r>
          </w:p>
        </w:tc>
        <w:tc>
          <w:tcPr>
            <w:tcW w:w="283" w:type="dxa"/>
            <w:shd w:val="clear" w:color="auto" w:fill="auto"/>
          </w:tcPr>
          <w:p w14:paraId="02122BB8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E23D1B1" w14:textId="77777777" w:rsidR="004D1970" w:rsidRPr="005B2E80" w:rsidRDefault="004D1970" w:rsidP="004D1970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</w:tr>
      <w:tr w:rsidR="004D1970" w:rsidRPr="00B85D43" w14:paraId="16873EEF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466EDBE8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850" w:type="dxa"/>
            <w:shd w:val="clear" w:color="auto" w:fill="auto"/>
          </w:tcPr>
          <w:p w14:paraId="25F72960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5FB1667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972EAE" w14:textId="77777777" w:rsidR="004D1970" w:rsidRPr="00CA7973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9,218)</w:t>
            </w:r>
          </w:p>
        </w:tc>
        <w:tc>
          <w:tcPr>
            <w:tcW w:w="283" w:type="dxa"/>
            <w:shd w:val="clear" w:color="auto" w:fill="auto"/>
          </w:tcPr>
          <w:p w14:paraId="2EE6AB12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3D8D8E" w14:textId="77777777" w:rsidR="004D1970" w:rsidRPr="005B2E80" w:rsidRDefault="004D1970" w:rsidP="004D1970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84" w:type="dxa"/>
            <w:shd w:val="clear" w:color="auto" w:fill="auto"/>
          </w:tcPr>
          <w:p w14:paraId="6E6C6D61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AD188D" w14:textId="77777777" w:rsidR="004D1970" w:rsidRPr="00CA7973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9,218)</w:t>
            </w:r>
          </w:p>
        </w:tc>
        <w:tc>
          <w:tcPr>
            <w:tcW w:w="283" w:type="dxa"/>
            <w:shd w:val="clear" w:color="auto" w:fill="auto"/>
          </w:tcPr>
          <w:p w14:paraId="1B93ABDF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B354AE7" w14:textId="77777777" w:rsidR="004D1970" w:rsidRPr="005B2E80" w:rsidRDefault="004D1970" w:rsidP="004D1970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4D1970" w:rsidRPr="00B85D43" w14:paraId="07BD37B8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5D862772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shd w:val="clear" w:color="auto" w:fill="auto"/>
          </w:tcPr>
          <w:p w14:paraId="7EA42B55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B1F63C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7620" w14:textId="77777777" w:rsidR="004D1970" w:rsidRPr="00454CF4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19,810</w:t>
            </w:r>
          </w:p>
        </w:tc>
        <w:tc>
          <w:tcPr>
            <w:tcW w:w="283" w:type="dxa"/>
            <w:shd w:val="clear" w:color="auto" w:fill="auto"/>
          </w:tcPr>
          <w:p w14:paraId="2374B4EB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689F" w14:textId="77777777" w:rsidR="004D1970" w:rsidRPr="005B2E80" w:rsidDel="00113267" w:rsidRDefault="004D1970" w:rsidP="004D197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  <w:tc>
          <w:tcPr>
            <w:tcW w:w="284" w:type="dxa"/>
            <w:shd w:val="clear" w:color="auto" w:fill="auto"/>
          </w:tcPr>
          <w:p w14:paraId="67B38004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2F4A3" w14:textId="77777777" w:rsidR="004D1970" w:rsidRPr="00454CF4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19,810</w:t>
            </w:r>
          </w:p>
        </w:tc>
        <w:tc>
          <w:tcPr>
            <w:tcW w:w="283" w:type="dxa"/>
            <w:shd w:val="clear" w:color="auto" w:fill="auto"/>
          </w:tcPr>
          <w:p w14:paraId="5FB01397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63CC" w14:textId="77777777" w:rsidR="004D1970" w:rsidRPr="005B2E80" w:rsidDel="00113267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</w:tr>
      <w:tr w:rsidR="004D1970" w:rsidRPr="00F656B8" w14:paraId="6B40BF23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010F4093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412D0542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2F797F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54F9E4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E038A4E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DD8A29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0A06B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B12AD8" w14:textId="77777777" w:rsidR="004D1970" w:rsidRPr="00CA7973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CC5846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07608EA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1970" w:rsidRPr="00F656B8" w14:paraId="119740EC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2DF1A285" w14:textId="77777777" w:rsidR="004D1970" w:rsidRPr="00DC1431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29F48516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A25C62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BEE8B5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DF217B5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B845E2F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1E0C57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CC223A" w14:textId="77777777" w:rsidR="004D1970" w:rsidRPr="00CA7973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149BC87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4D2446A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1970" w:rsidRPr="00F656B8" w14:paraId="54A39132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72A2555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58B1B11F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3.3</w:t>
            </w:r>
          </w:p>
        </w:tc>
        <w:tc>
          <w:tcPr>
            <w:tcW w:w="284" w:type="dxa"/>
            <w:shd w:val="clear" w:color="auto" w:fill="auto"/>
          </w:tcPr>
          <w:p w14:paraId="33E4EAA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0B9E59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C6C2AF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275AE9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D78459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FD0CCC" w14:textId="77777777" w:rsidR="004D1970" w:rsidRPr="00CA7973" w:rsidRDefault="004D1970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83" w:type="dxa"/>
            <w:shd w:val="clear" w:color="auto" w:fill="auto"/>
          </w:tcPr>
          <w:p w14:paraId="10E0A602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54D6189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4D1970" w:rsidRPr="00F656B8" w14:paraId="2787F81C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22060F7F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5D8D36EE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81205B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C2F902" w14:textId="1862A229" w:rsidR="004D1970" w:rsidRPr="00BF2202" w:rsidRDefault="003A08AF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5,974</w:t>
            </w:r>
          </w:p>
        </w:tc>
        <w:tc>
          <w:tcPr>
            <w:tcW w:w="283" w:type="dxa"/>
            <w:shd w:val="clear" w:color="auto" w:fill="auto"/>
          </w:tcPr>
          <w:p w14:paraId="2BD7932D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35E9D6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16,031</w:t>
            </w:r>
          </w:p>
        </w:tc>
        <w:tc>
          <w:tcPr>
            <w:tcW w:w="284" w:type="dxa"/>
            <w:shd w:val="clear" w:color="auto" w:fill="auto"/>
          </w:tcPr>
          <w:p w14:paraId="17586AF8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0C76B9" w14:textId="4B5272A2" w:rsidR="004D1970" w:rsidRPr="00CA7973" w:rsidRDefault="00540069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3,910</w:t>
            </w:r>
          </w:p>
        </w:tc>
        <w:tc>
          <w:tcPr>
            <w:tcW w:w="283" w:type="dxa"/>
            <w:shd w:val="clear" w:color="auto" w:fill="auto"/>
          </w:tcPr>
          <w:p w14:paraId="17336DC1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0630B9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</w:tr>
      <w:tr w:rsidR="004D1970" w:rsidRPr="00F656B8" w14:paraId="44C0282B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264607EA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50" w:type="dxa"/>
            <w:shd w:val="clear" w:color="auto" w:fill="auto"/>
          </w:tcPr>
          <w:p w14:paraId="67AA6942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94ED3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CB9F" w14:textId="2470DD08" w:rsidR="004D1970" w:rsidRPr="0030174E" w:rsidRDefault="003A08AF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5,974</w:t>
            </w:r>
          </w:p>
        </w:tc>
        <w:tc>
          <w:tcPr>
            <w:tcW w:w="283" w:type="dxa"/>
            <w:shd w:val="clear" w:color="auto" w:fill="auto"/>
          </w:tcPr>
          <w:p w14:paraId="2C596EC6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B7DDD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84" w:type="dxa"/>
            <w:shd w:val="clear" w:color="auto" w:fill="auto"/>
          </w:tcPr>
          <w:p w14:paraId="3418829E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7C0A4" w14:textId="3D94E376" w:rsidR="004D1970" w:rsidRPr="00CA7973" w:rsidRDefault="00540069" w:rsidP="004D197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4,144</w:t>
            </w:r>
          </w:p>
        </w:tc>
        <w:tc>
          <w:tcPr>
            <w:tcW w:w="283" w:type="dxa"/>
            <w:shd w:val="clear" w:color="auto" w:fill="auto"/>
          </w:tcPr>
          <w:p w14:paraId="608613DD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FFA5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  <w:tr w:rsidR="004D1970" w:rsidRPr="00F656B8" w14:paraId="37DEA6EA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AD1E18D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0C68F3B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7175F7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C77308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994A0DF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EC4FDF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C0F513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86DCA8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CBCB28" w14:textId="77777777" w:rsidR="004D1970" w:rsidRPr="00BF220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B3DAB39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1970" w:rsidRPr="00F656B8" w14:paraId="2D8C647B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73B62690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มูลค่างานระหว่างทำตามสัญญาที่ยัง</w:t>
            </w:r>
          </w:p>
        </w:tc>
        <w:tc>
          <w:tcPr>
            <w:tcW w:w="284" w:type="dxa"/>
            <w:shd w:val="clear" w:color="auto" w:fill="auto"/>
          </w:tcPr>
          <w:p w14:paraId="2DF24E10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A97715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74A2E1B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D7949A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06CCD23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9066E7D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6C982C8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BAB1689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D1970" w:rsidRPr="00F656B8" w14:paraId="0B06F2F6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7DF78CEF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1CE6AD41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9156FA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AC28FC8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12D920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F2088EC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31BFF1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59D6447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1CEEED" w14:textId="77777777" w:rsidR="004D1970" w:rsidRPr="004F7722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1970" w:rsidRPr="00F656B8" w14:paraId="2926F8D2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24A37A52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84" w:type="dxa"/>
            <w:shd w:val="clear" w:color="auto" w:fill="auto"/>
          </w:tcPr>
          <w:p w14:paraId="2E98630C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1C933C" w14:textId="77777777" w:rsidR="004D1970" w:rsidRPr="003725B7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41,421</w:t>
            </w:r>
          </w:p>
        </w:tc>
        <w:tc>
          <w:tcPr>
            <w:tcW w:w="283" w:type="dxa"/>
            <w:shd w:val="clear" w:color="auto" w:fill="auto"/>
          </w:tcPr>
          <w:p w14:paraId="0E493067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D29D76" w14:textId="77777777" w:rsidR="004D1970" w:rsidRPr="00067EDF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  <w:tc>
          <w:tcPr>
            <w:tcW w:w="284" w:type="dxa"/>
            <w:shd w:val="clear" w:color="auto" w:fill="auto"/>
          </w:tcPr>
          <w:p w14:paraId="32EF7AA1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404643" w14:textId="77777777" w:rsidR="004D1970" w:rsidRPr="003725B7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41,421</w:t>
            </w:r>
          </w:p>
        </w:tc>
        <w:tc>
          <w:tcPr>
            <w:tcW w:w="283" w:type="dxa"/>
            <w:shd w:val="clear" w:color="auto" w:fill="auto"/>
          </w:tcPr>
          <w:p w14:paraId="44D42EAA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B0EFDB0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</w:tr>
      <w:tr w:rsidR="004D1970" w:rsidRPr="00F656B8" w14:paraId="5987A354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57244663" w14:textId="77777777" w:rsidR="004D1970" w:rsidRPr="00067EDF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จำนวนที่เรียกเก็บจากลูกค้า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25AD235A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31EFEF" w14:textId="77777777" w:rsidR="004D1970" w:rsidRPr="003B3011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(31,470)</w:t>
            </w:r>
          </w:p>
        </w:tc>
        <w:tc>
          <w:tcPr>
            <w:tcW w:w="283" w:type="dxa"/>
            <w:shd w:val="clear" w:color="auto" w:fill="auto"/>
          </w:tcPr>
          <w:p w14:paraId="5CCEA586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B0EFB3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(25,429)</w:t>
            </w:r>
          </w:p>
        </w:tc>
        <w:tc>
          <w:tcPr>
            <w:tcW w:w="284" w:type="dxa"/>
            <w:shd w:val="clear" w:color="auto" w:fill="auto"/>
          </w:tcPr>
          <w:p w14:paraId="64E8A70D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5D95D5" w14:textId="77777777" w:rsidR="004D1970" w:rsidRPr="003B3011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(31,470)</w:t>
            </w:r>
          </w:p>
        </w:tc>
        <w:tc>
          <w:tcPr>
            <w:tcW w:w="283" w:type="dxa"/>
            <w:shd w:val="clear" w:color="auto" w:fill="auto"/>
          </w:tcPr>
          <w:p w14:paraId="3D49ECBD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80BD8C3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(25,429)</w:t>
            </w:r>
          </w:p>
        </w:tc>
      </w:tr>
      <w:tr w:rsidR="004D1970" w:rsidRPr="00F656B8" w14:paraId="23B9FA16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4391BC56" w14:textId="5205AAB5" w:rsidR="004D1970" w:rsidRDefault="004D1970" w:rsidP="00B5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</w:t>
            </w:r>
            <w:r w:rsidR="00B567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284" w:type="dxa"/>
            <w:shd w:val="clear" w:color="auto" w:fill="auto"/>
          </w:tcPr>
          <w:p w14:paraId="48F2FB85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A7F3B6" w14:textId="77777777" w:rsidR="004D1970" w:rsidRPr="00424663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(4,483)</w:t>
            </w:r>
          </w:p>
        </w:tc>
        <w:tc>
          <w:tcPr>
            <w:tcW w:w="283" w:type="dxa"/>
            <w:shd w:val="clear" w:color="auto" w:fill="auto"/>
          </w:tcPr>
          <w:p w14:paraId="423D5127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5F1C4F" w14:textId="77777777" w:rsidR="004D1970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  <w:p w14:paraId="6CCDE60D" w14:textId="77777777" w:rsidR="004D1970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31FF7B62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2D1F6A" w14:textId="77777777" w:rsidR="004D1970" w:rsidRPr="00424663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(4,483)</w:t>
            </w:r>
          </w:p>
        </w:tc>
        <w:tc>
          <w:tcPr>
            <w:tcW w:w="283" w:type="dxa"/>
            <w:shd w:val="clear" w:color="auto" w:fill="auto"/>
          </w:tcPr>
          <w:p w14:paraId="2B1B03EB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672231D" w14:textId="77777777" w:rsidR="004D1970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D1970" w:rsidRPr="00F656B8" w14:paraId="4945630A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30BBDCB5" w14:textId="77777777" w:rsidR="004D1970" w:rsidRPr="00067EDF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E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20EE6DE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BBA7B2" w14:textId="77777777" w:rsidR="004D1970" w:rsidRPr="003725B7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5,468</w:t>
            </w:r>
          </w:p>
        </w:tc>
        <w:tc>
          <w:tcPr>
            <w:tcW w:w="283" w:type="dxa"/>
            <w:shd w:val="clear" w:color="auto" w:fill="auto"/>
          </w:tcPr>
          <w:p w14:paraId="3A1D115C" w14:textId="77777777" w:rsidR="004D1970" w:rsidRPr="00067EDF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2FCB05" w14:textId="77777777" w:rsidR="004D1970" w:rsidRPr="00067EDF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16,438</w:t>
            </w:r>
          </w:p>
        </w:tc>
        <w:tc>
          <w:tcPr>
            <w:tcW w:w="284" w:type="dxa"/>
            <w:shd w:val="clear" w:color="auto" w:fill="auto"/>
          </w:tcPr>
          <w:p w14:paraId="2C8C4088" w14:textId="77777777" w:rsidR="004D1970" w:rsidRPr="00067EDF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946059" w14:textId="77777777" w:rsidR="004D1970" w:rsidRPr="003725B7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5,468</w:t>
            </w:r>
          </w:p>
        </w:tc>
        <w:tc>
          <w:tcPr>
            <w:tcW w:w="283" w:type="dxa"/>
            <w:shd w:val="clear" w:color="auto" w:fill="auto"/>
          </w:tcPr>
          <w:p w14:paraId="2640FFFD" w14:textId="77777777" w:rsidR="004D1970" w:rsidRPr="00067EDF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6A95598" w14:textId="77777777" w:rsidR="004D1970" w:rsidRPr="00067EDF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067E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4D1970" w:rsidRPr="00F656B8" w14:paraId="7177EF72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05F540AA" w14:textId="77777777" w:rsidR="004D1970" w:rsidRPr="00067EDF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CBE7EEB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17C9F3" w14:textId="77777777" w:rsidR="004D1970" w:rsidRPr="002B30F1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2AB3B2E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0A2DA0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7852BC4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ECD378" w14:textId="77777777" w:rsidR="004D1970" w:rsidRPr="00EE29B1" w:rsidRDefault="004D1970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A79978E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5B8112E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C0E" w:rsidRPr="00F656B8" w14:paraId="65D6725D" w14:textId="77777777" w:rsidTr="00DE11CF">
        <w:trPr>
          <w:trHeight w:hRule="exact" w:val="403"/>
        </w:trPr>
        <w:tc>
          <w:tcPr>
            <w:tcW w:w="4091" w:type="dxa"/>
            <w:gridSpan w:val="3"/>
            <w:shd w:val="clear" w:color="auto" w:fill="auto"/>
          </w:tcPr>
          <w:p w14:paraId="5B641A0B" w14:textId="193249F6" w:rsidR="00BF3C0E" w:rsidRPr="00F656B8" w:rsidRDefault="00BF3C0E" w:rsidP="00BF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A4807A4" w14:textId="5EB1A097" w:rsidR="00BF3C0E" w:rsidRPr="002B30F1" w:rsidRDefault="00BF3C0E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31,252</w:t>
            </w:r>
          </w:p>
        </w:tc>
        <w:tc>
          <w:tcPr>
            <w:tcW w:w="283" w:type="dxa"/>
            <w:shd w:val="clear" w:color="auto" w:fill="auto"/>
          </w:tcPr>
          <w:p w14:paraId="2859EAC8" w14:textId="77777777" w:rsidR="00BF3C0E" w:rsidRPr="00F656B8" w:rsidRDefault="00BF3C0E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C90CA15" w14:textId="77777777" w:rsidR="00BF3C0E" w:rsidRPr="004F7722" w:rsidRDefault="00BF3C0E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61,484</w:t>
            </w:r>
          </w:p>
        </w:tc>
        <w:tc>
          <w:tcPr>
            <w:tcW w:w="284" w:type="dxa"/>
            <w:shd w:val="clear" w:color="auto" w:fill="auto"/>
          </w:tcPr>
          <w:p w14:paraId="79A54FC8" w14:textId="77777777" w:rsidR="00BF3C0E" w:rsidRPr="00F656B8" w:rsidRDefault="00BF3C0E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F2A8C9" w14:textId="6C8E24B1" w:rsidR="00BF3C0E" w:rsidRPr="003725B7" w:rsidRDefault="00BF3C0E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29,422</w:t>
            </w:r>
          </w:p>
        </w:tc>
        <w:tc>
          <w:tcPr>
            <w:tcW w:w="283" w:type="dxa"/>
            <w:shd w:val="clear" w:color="auto" w:fill="auto"/>
          </w:tcPr>
          <w:p w14:paraId="59420E0B" w14:textId="77777777" w:rsidR="00BF3C0E" w:rsidRPr="00F656B8" w:rsidRDefault="00BF3C0E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621B2D5" w14:textId="77777777" w:rsidR="00BF3C0E" w:rsidRPr="00F656B8" w:rsidRDefault="00BF3C0E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54,246</w:t>
            </w:r>
          </w:p>
        </w:tc>
      </w:tr>
      <w:tr w:rsidR="004D1970" w:rsidRPr="00F656B8" w14:paraId="662BC1E0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6EEE4395" w14:textId="77777777" w:rsidR="004D1970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5A39740" w14:textId="77777777" w:rsidR="004D1970" w:rsidRPr="00F656B8" w:rsidRDefault="004D197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FEE5049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48AD8C8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AB6FCF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4ED3B67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0CCB23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D9ED23" w14:textId="77777777" w:rsidR="004D1970" w:rsidRPr="00F656B8" w:rsidRDefault="004D197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6B0F03" w14:textId="77777777" w:rsidR="004D1970" w:rsidRPr="00F656B8" w:rsidRDefault="004D197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790" w:rsidRPr="00F656B8" w14:paraId="5E4DD77C" w14:textId="77777777" w:rsidTr="00C64801">
        <w:trPr>
          <w:trHeight w:hRule="exact" w:val="403"/>
        </w:trPr>
        <w:tc>
          <w:tcPr>
            <w:tcW w:w="5225" w:type="dxa"/>
            <w:gridSpan w:val="4"/>
            <w:shd w:val="clear" w:color="auto" w:fill="auto"/>
          </w:tcPr>
          <w:p w14:paraId="59620F4A" w14:textId="77777777" w:rsidR="00B56790" w:rsidRPr="004A61A6" w:rsidRDefault="00B56790" w:rsidP="004D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หนี้สูญและหนี้สงสัยจะสูญ (กลับรายการ) สำหรับ</w:t>
            </w:r>
          </w:p>
          <w:p w14:paraId="31E41086" w14:textId="77777777" w:rsidR="00B56790" w:rsidRPr="004A61A6" w:rsidRDefault="00B56790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5AA199" w14:textId="77777777" w:rsidR="00B56790" w:rsidRPr="004A61A6" w:rsidRDefault="00B5679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F637E8" w14:textId="77777777" w:rsidR="00B56790" w:rsidRPr="004A61A6" w:rsidRDefault="00B5679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0CBAA82" w14:textId="77777777" w:rsidR="00B56790" w:rsidRPr="004A61A6" w:rsidRDefault="00B5679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58EDED" w14:textId="77777777" w:rsidR="00B56790" w:rsidRPr="004A61A6" w:rsidRDefault="00B56790" w:rsidP="004D1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EAC9FDA" w14:textId="77777777" w:rsidR="00B56790" w:rsidRPr="004A61A6" w:rsidRDefault="00B56790" w:rsidP="004D1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F7D2052" w14:textId="77777777" w:rsidR="00B56790" w:rsidRPr="004A61A6" w:rsidRDefault="00B56790" w:rsidP="004D1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8E6" w:rsidRPr="00A6688A" w14:paraId="3262211C" w14:textId="77777777" w:rsidTr="005909B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6B5086E3" w14:textId="21F15CC1" w:rsidR="004808E6" w:rsidRPr="004A61A6" w:rsidRDefault="004808E6" w:rsidP="0048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4A61A6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</w:p>
        </w:tc>
        <w:tc>
          <w:tcPr>
            <w:tcW w:w="284" w:type="dxa"/>
            <w:shd w:val="clear" w:color="auto" w:fill="auto"/>
          </w:tcPr>
          <w:p w14:paraId="0B53A050" w14:textId="77777777" w:rsidR="004808E6" w:rsidRPr="004A61A6" w:rsidRDefault="004808E6" w:rsidP="0048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2C07B24" w14:textId="6CAB47ED" w:rsidR="004808E6" w:rsidRPr="004A61A6" w:rsidRDefault="007C0FDA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6,088</w:t>
            </w:r>
          </w:p>
          <w:p w14:paraId="7D40D556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454C76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6C932D65" w14:textId="77777777" w:rsidR="004808E6" w:rsidRPr="004447D8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39DBA1" w14:textId="594A4447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AB7CAB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DDA630B" w14:textId="1D08A38C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61A6">
              <w:rPr>
                <w:rFonts w:ascii="Angsana New" w:hAnsi="Angsana New"/>
                <w:sz w:val="30"/>
                <w:szCs w:val="30"/>
                <w:lang w:val="en-US" w:bidi="th-TH"/>
              </w:rPr>
              <w:t>(418)</w:t>
            </w:r>
          </w:p>
        </w:tc>
        <w:tc>
          <w:tcPr>
            <w:tcW w:w="284" w:type="dxa"/>
            <w:shd w:val="clear" w:color="auto" w:fill="auto"/>
          </w:tcPr>
          <w:p w14:paraId="6E167C4D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FAB97F8" w14:textId="0B785F55" w:rsidR="004808E6" w:rsidRPr="004A61A6" w:rsidRDefault="007C0FDA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6,088</w:t>
            </w:r>
          </w:p>
        </w:tc>
        <w:tc>
          <w:tcPr>
            <w:tcW w:w="283" w:type="dxa"/>
            <w:shd w:val="clear" w:color="auto" w:fill="auto"/>
          </w:tcPr>
          <w:p w14:paraId="24F20AFE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749C7C86" w14:textId="6F770327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61A6">
              <w:rPr>
                <w:rFonts w:ascii="Angsana New" w:hAnsi="Angsana New"/>
                <w:sz w:val="30"/>
                <w:szCs w:val="30"/>
                <w:lang w:val="en-US" w:bidi="th-TH"/>
              </w:rPr>
              <w:t>(180)</w:t>
            </w:r>
          </w:p>
        </w:tc>
      </w:tr>
      <w:tr w:rsidR="004808E6" w:rsidRPr="00A6688A" w14:paraId="333959F3" w14:textId="77777777" w:rsidTr="004A61A6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0D4BD63B" w14:textId="5BD05C05" w:rsidR="004808E6" w:rsidRPr="004A61A6" w:rsidRDefault="004808E6" w:rsidP="0048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4A61A6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</w:p>
        </w:tc>
        <w:tc>
          <w:tcPr>
            <w:tcW w:w="284" w:type="dxa"/>
            <w:shd w:val="clear" w:color="auto" w:fill="auto"/>
          </w:tcPr>
          <w:p w14:paraId="31665E0A" w14:textId="77777777" w:rsidR="004808E6" w:rsidRPr="004A61A6" w:rsidRDefault="004808E6" w:rsidP="0048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F327FD9" w14:textId="3A380EFD" w:rsidR="004808E6" w:rsidRPr="004A61A6" w:rsidRDefault="004A61A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61A6">
              <w:rPr>
                <w:rFonts w:ascii="Angsana New" w:hAnsi="Angsana New"/>
                <w:sz w:val="30"/>
                <w:szCs w:val="30"/>
                <w:lang w:val="en-US" w:bidi="th-TH"/>
              </w:rPr>
              <w:t>13,342</w:t>
            </w:r>
          </w:p>
        </w:tc>
        <w:tc>
          <w:tcPr>
            <w:tcW w:w="283" w:type="dxa"/>
            <w:shd w:val="clear" w:color="auto" w:fill="auto"/>
          </w:tcPr>
          <w:p w14:paraId="0F5F75FC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C3E0954" w14:textId="43C0F271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61A6">
              <w:rPr>
                <w:rFonts w:ascii="Angsana New" w:hAnsi="Angsana New"/>
                <w:sz w:val="30"/>
                <w:szCs w:val="30"/>
                <w:lang w:val="en-US" w:bidi="th-TH"/>
              </w:rPr>
              <w:t>(497)</w:t>
            </w:r>
          </w:p>
        </w:tc>
        <w:tc>
          <w:tcPr>
            <w:tcW w:w="284" w:type="dxa"/>
            <w:shd w:val="clear" w:color="auto" w:fill="auto"/>
          </w:tcPr>
          <w:p w14:paraId="52F8D1FA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E9C4454" w14:textId="3A6F9F67" w:rsidR="004808E6" w:rsidRPr="004A61A6" w:rsidRDefault="004A61A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61A6">
              <w:rPr>
                <w:rFonts w:ascii="Angsana New" w:hAnsi="Angsana New"/>
                <w:sz w:val="30"/>
                <w:szCs w:val="30"/>
                <w:lang w:bidi="th-TH"/>
              </w:rPr>
              <w:t>13,342</w:t>
            </w:r>
          </w:p>
        </w:tc>
        <w:tc>
          <w:tcPr>
            <w:tcW w:w="283" w:type="dxa"/>
            <w:shd w:val="clear" w:color="auto" w:fill="auto"/>
          </w:tcPr>
          <w:p w14:paraId="3BF6228F" w14:textId="77777777" w:rsidR="004808E6" w:rsidRPr="004A61A6" w:rsidRDefault="004808E6" w:rsidP="004808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C988BD5" w14:textId="5C21BBE1" w:rsidR="004808E6" w:rsidRPr="004A61A6" w:rsidRDefault="004808E6" w:rsidP="004808E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61A6">
              <w:rPr>
                <w:rFonts w:ascii="Angsana New" w:hAnsi="Angsana New"/>
                <w:sz w:val="30"/>
                <w:szCs w:val="30"/>
                <w:lang w:bidi="th-TH"/>
              </w:rPr>
              <w:t>(106)</w:t>
            </w:r>
          </w:p>
        </w:tc>
      </w:tr>
    </w:tbl>
    <w:p w14:paraId="799CEF88" w14:textId="77777777" w:rsidR="006E7D43" w:rsidRPr="00D071E6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4A24BA">
        <w:rPr>
          <w:rFonts w:ascii="Angsana New" w:hAnsi="Angsana New"/>
          <w:sz w:val="20"/>
          <w:szCs w:val="20"/>
        </w:rPr>
        <w:t xml:space="preserve"> </w:t>
      </w:r>
      <w:r w:rsidRPr="00D071E6">
        <w:rPr>
          <w:rFonts w:ascii="Angsana New" w:hAnsi="Angsana New"/>
          <w:sz w:val="30"/>
          <w:szCs w:val="30"/>
        </w:rPr>
        <w:t xml:space="preserve">     </w:t>
      </w:r>
      <w:r w:rsidRPr="00D071E6">
        <w:rPr>
          <w:rFonts w:ascii="Angsana New" w:hAnsi="Angsana New"/>
          <w:bCs/>
          <w:sz w:val="30"/>
          <w:szCs w:val="30"/>
        </w:rPr>
        <w:t xml:space="preserve">                                          </w:t>
      </w:r>
    </w:p>
    <w:p w14:paraId="149E35BC" w14:textId="77777777" w:rsidR="00067EDF" w:rsidRDefault="00067EDF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14:paraId="1480348F" w14:textId="77777777" w:rsidR="00067EDF" w:rsidRDefault="00067EDF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14:paraId="4BBCD3C3" w14:textId="77777777" w:rsidR="00FC1C11" w:rsidRDefault="00FC1C11" w:rsidP="009F2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358F1B" w14:textId="77777777" w:rsidR="009F23AF" w:rsidRDefault="009F23AF" w:rsidP="009F2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14B39D" w14:textId="77777777" w:rsidR="006E7D43" w:rsidRDefault="006E7D43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8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33B445D" w14:textId="77777777"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227F6" w:rsidRPr="00034EDD" w14:paraId="51D0D9DE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13BA4B5A" w14:textId="77777777" w:rsidR="003227F6" w:rsidRPr="00384C7A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E96B93" w14:textId="77777777" w:rsidR="003227F6" w:rsidRPr="009B592D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034EDD" w14:paraId="102DAFC7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5442F00A" w14:textId="77777777"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9A0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C4FC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3BB7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22C" w:rsidRPr="00034EDD" w14:paraId="64957288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43BD2608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68D859" w14:textId="77777777" w:rsidR="00D0122C" w:rsidRPr="00F87560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0122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40A733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5B1356" w14:textId="77777777" w:rsidR="00D0122C" w:rsidRPr="00034EDD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0122C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B01B2D8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36D1D2" w14:textId="77777777" w:rsidR="00D0122C" w:rsidRPr="00F87560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0122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611C5ED2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6E8FF5" w14:textId="77777777" w:rsidR="00D0122C" w:rsidRPr="00034EDD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0122C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034EDD" w14:paraId="5A5A7353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5457C504" w14:textId="77777777"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2DFCB9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452FFA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4E83CF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9234495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0B04AA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6BE9CE4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9593F8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E29B1" w:rsidRPr="00034EDD" w14:paraId="1CB75284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B071603" w14:textId="77777777" w:rsidR="00EE29B1" w:rsidRPr="00034EDD" w:rsidRDefault="00EE29B1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39E44948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C20FB" w14:textId="77777777"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E9FE25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7BDC9" w14:textId="77777777"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C8BAE2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65B79" w14:textId="77777777"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E015F6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7D0" w:rsidRPr="00034EDD" w14:paraId="33D822FF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3FE544C1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  <w:shd w:val="clear" w:color="auto" w:fill="auto"/>
          </w:tcPr>
          <w:p w14:paraId="598B7FCC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1,344</w:t>
            </w:r>
          </w:p>
        </w:tc>
        <w:tc>
          <w:tcPr>
            <w:tcW w:w="270" w:type="dxa"/>
            <w:shd w:val="clear" w:color="auto" w:fill="auto"/>
          </w:tcPr>
          <w:p w14:paraId="57B28D39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E0B4EC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  <w:tc>
          <w:tcPr>
            <w:tcW w:w="270" w:type="dxa"/>
            <w:shd w:val="clear" w:color="auto" w:fill="auto"/>
          </w:tcPr>
          <w:p w14:paraId="0289AD30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C5A9D4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1,344</w:t>
            </w:r>
          </w:p>
        </w:tc>
        <w:tc>
          <w:tcPr>
            <w:tcW w:w="270" w:type="dxa"/>
            <w:shd w:val="clear" w:color="auto" w:fill="auto"/>
          </w:tcPr>
          <w:p w14:paraId="18112E58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BA7FB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</w:tr>
      <w:tr w:rsidR="00CC27D0" w:rsidRPr="00034EDD" w14:paraId="75C5E3C8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05C3702D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35B3122A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CA85B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636F65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54257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BEFCD8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F699E7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7AE592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C27D0" w:rsidRPr="00034EDD" w14:paraId="4DA5EFDB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3C07661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498A317E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2,460</w:t>
            </w:r>
          </w:p>
        </w:tc>
        <w:tc>
          <w:tcPr>
            <w:tcW w:w="270" w:type="dxa"/>
            <w:shd w:val="clear" w:color="auto" w:fill="auto"/>
          </w:tcPr>
          <w:p w14:paraId="559988D6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236051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270" w:type="dxa"/>
            <w:shd w:val="clear" w:color="auto" w:fill="auto"/>
          </w:tcPr>
          <w:p w14:paraId="2E32F6D1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337F46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2,460</w:t>
            </w:r>
          </w:p>
        </w:tc>
        <w:tc>
          <w:tcPr>
            <w:tcW w:w="270" w:type="dxa"/>
            <w:shd w:val="clear" w:color="auto" w:fill="auto"/>
          </w:tcPr>
          <w:p w14:paraId="76A687FA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B8338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</w:tr>
      <w:tr w:rsidR="00CC27D0" w:rsidRPr="00034EDD" w14:paraId="7E1F1420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71EF8FC7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0E6BC2BA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4,221</w:t>
            </w:r>
          </w:p>
        </w:tc>
        <w:tc>
          <w:tcPr>
            <w:tcW w:w="270" w:type="dxa"/>
            <w:shd w:val="clear" w:color="auto" w:fill="auto"/>
          </w:tcPr>
          <w:p w14:paraId="571A0FBE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DAD261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  <w:tc>
          <w:tcPr>
            <w:tcW w:w="270" w:type="dxa"/>
            <w:shd w:val="clear" w:color="auto" w:fill="auto"/>
          </w:tcPr>
          <w:p w14:paraId="6EC58B5B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802423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4,221</w:t>
            </w:r>
          </w:p>
        </w:tc>
        <w:tc>
          <w:tcPr>
            <w:tcW w:w="270" w:type="dxa"/>
            <w:shd w:val="clear" w:color="auto" w:fill="auto"/>
          </w:tcPr>
          <w:p w14:paraId="6DF712C7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9841BF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</w:tr>
      <w:tr w:rsidR="00CC27D0" w:rsidRPr="00034EDD" w14:paraId="7D5E2157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0954045E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77383D9F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11,654</w:t>
            </w:r>
          </w:p>
        </w:tc>
        <w:tc>
          <w:tcPr>
            <w:tcW w:w="270" w:type="dxa"/>
            <w:shd w:val="clear" w:color="auto" w:fill="auto"/>
          </w:tcPr>
          <w:p w14:paraId="43A0F4CC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DC0FA7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270" w:type="dxa"/>
            <w:shd w:val="clear" w:color="auto" w:fill="auto"/>
          </w:tcPr>
          <w:p w14:paraId="65512F77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96D21A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11,654</w:t>
            </w:r>
          </w:p>
        </w:tc>
        <w:tc>
          <w:tcPr>
            <w:tcW w:w="270" w:type="dxa"/>
            <w:shd w:val="clear" w:color="auto" w:fill="auto"/>
          </w:tcPr>
          <w:p w14:paraId="1307228A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C4BB9D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</w:tr>
      <w:tr w:rsidR="00CC27D0" w:rsidRPr="00034EDD" w14:paraId="6A18FEBE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1F32065C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5D2AC5B8" w14:textId="77777777" w:rsidR="00CC27D0" w:rsidRPr="00034EDD" w:rsidDel="00CF3381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9,349</w:t>
            </w:r>
          </w:p>
        </w:tc>
        <w:tc>
          <w:tcPr>
            <w:tcW w:w="270" w:type="dxa"/>
            <w:shd w:val="clear" w:color="auto" w:fill="auto"/>
          </w:tcPr>
          <w:p w14:paraId="4CF01CED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929E51" w14:textId="77777777" w:rsidR="00CC27D0" w:rsidRPr="003F7707" w:rsidDel="00CF3381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3DD06AAF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998C91" w14:textId="77777777" w:rsidR="00CC27D0" w:rsidRPr="00034EDD" w:rsidDel="00CF3381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9,349</w:t>
            </w:r>
          </w:p>
        </w:tc>
        <w:tc>
          <w:tcPr>
            <w:tcW w:w="270" w:type="dxa"/>
            <w:shd w:val="clear" w:color="auto" w:fill="auto"/>
          </w:tcPr>
          <w:p w14:paraId="40B2A471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5B5001" w14:textId="77777777" w:rsidR="00CC27D0" w:rsidRPr="003F7707" w:rsidDel="00CF3381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</w:tr>
      <w:tr w:rsidR="00CC27D0" w:rsidRPr="00034EDD" w14:paraId="2829034C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BF1AAB2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2E492D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29,028</w:t>
            </w:r>
          </w:p>
        </w:tc>
        <w:tc>
          <w:tcPr>
            <w:tcW w:w="270" w:type="dxa"/>
            <w:shd w:val="clear" w:color="auto" w:fill="auto"/>
          </w:tcPr>
          <w:p w14:paraId="47BA2D5F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C6B702D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29,374</w:t>
            </w:r>
          </w:p>
        </w:tc>
        <w:tc>
          <w:tcPr>
            <w:tcW w:w="270" w:type="dxa"/>
            <w:shd w:val="clear" w:color="auto" w:fill="auto"/>
          </w:tcPr>
          <w:p w14:paraId="50BB3FF2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90F956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29,028</w:t>
            </w:r>
          </w:p>
        </w:tc>
        <w:tc>
          <w:tcPr>
            <w:tcW w:w="270" w:type="dxa"/>
            <w:shd w:val="clear" w:color="auto" w:fill="auto"/>
          </w:tcPr>
          <w:p w14:paraId="66BA2A96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00AE3D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</w:tr>
      <w:tr w:rsidR="00CC27D0" w:rsidRPr="00034EDD" w14:paraId="71078BA8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87049BC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C983F2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(9,218)</w:t>
            </w:r>
          </w:p>
        </w:tc>
        <w:tc>
          <w:tcPr>
            <w:tcW w:w="270" w:type="dxa"/>
            <w:shd w:val="clear" w:color="auto" w:fill="auto"/>
          </w:tcPr>
          <w:p w14:paraId="4BD79BCD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80ECDA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  <w:shd w:val="clear" w:color="auto" w:fill="auto"/>
          </w:tcPr>
          <w:p w14:paraId="520B37D1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6937DA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(9,218)</w:t>
            </w:r>
          </w:p>
        </w:tc>
        <w:tc>
          <w:tcPr>
            <w:tcW w:w="270" w:type="dxa"/>
            <w:shd w:val="clear" w:color="auto" w:fill="auto"/>
          </w:tcPr>
          <w:p w14:paraId="46906163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F4FFD6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CC27D0" w:rsidRPr="00034EDD" w14:paraId="771F1961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985A0D8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85F34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19,810</w:t>
            </w:r>
          </w:p>
        </w:tc>
        <w:tc>
          <w:tcPr>
            <w:tcW w:w="270" w:type="dxa"/>
            <w:shd w:val="clear" w:color="auto" w:fill="auto"/>
          </w:tcPr>
          <w:p w14:paraId="72E91478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343D7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70" w:type="dxa"/>
            <w:shd w:val="clear" w:color="auto" w:fill="auto"/>
          </w:tcPr>
          <w:p w14:paraId="480E7FDF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C7616" w14:textId="77777777" w:rsidR="00CC27D0" w:rsidRPr="00695DEB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19,810</w:t>
            </w:r>
          </w:p>
        </w:tc>
        <w:tc>
          <w:tcPr>
            <w:tcW w:w="270" w:type="dxa"/>
            <w:shd w:val="clear" w:color="auto" w:fill="auto"/>
          </w:tcPr>
          <w:p w14:paraId="635B0F4B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A044" w14:textId="77777777" w:rsidR="00CC27D0" w:rsidRPr="003F770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</w:tr>
    </w:tbl>
    <w:p w14:paraId="7F1DA5C8" w14:textId="77777777" w:rsidR="00566452" w:rsidRDefault="00566452" w:rsidP="00387D1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24D5">
        <w:rPr>
          <w:rFonts w:ascii="Angsana New" w:hAnsi="Angsana New"/>
          <w:b/>
          <w:bCs/>
          <w:sz w:val="30"/>
          <w:szCs w:val="30"/>
        </w:rPr>
        <w:t>-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566452" w:rsidRPr="00034EDD" w14:paraId="0A2C9971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2F6DDA20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55C9D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452" w:rsidRPr="00034EDD" w14:paraId="17E7DA7C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6C074C34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36405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20FAD7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010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22C" w:rsidRPr="00034EDD" w14:paraId="693931F3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34B58D55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FBB7E4" w14:textId="77777777" w:rsidR="00D0122C" w:rsidRPr="00F87560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0122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CA80A4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5B5F31D" w14:textId="77777777" w:rsidR="00D0122C" w:rsidRPr="00034EDD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0122C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03C69B7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B06494" w14:textId="77777777" w:rsidR="00D0122C" w:rsidRPr="00F87560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0122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620F4619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012018" w14:textId="77777777" w:rsidR="00D0122C" w:rsidRPr="00034EDD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0122C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22C" w:rsidRPr="00BF2202" w14:paraId="61E2A329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523E3395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4DC215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1B6922" w14:textId="77777777" w:rsidR="00D0122C" w:rsidRPr="00BF220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9D1E75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9A657EE" w14:textId="77777777" w:rsidR="00D0122C" w:rsidRPr="00BF220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880EBD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AA5B3A" w14:textId="77777777" w:rsidR="00D0122C" w:rsidRPr="00BF220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7A8F91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122C" w:rsidRPr="00034EDD" w14:paraId="03AE9B8F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E9A54E7" w14:textId="77777777" w:rsidR="00D0122C" w:rsidRPr="0056645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11B8092C" w14:textId="4D0BF40B" w:rsidR="00D0122C" w:rsidRPr="00034EDD" w:rsidRDefault="00CC27D0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8,06</w:t>
            </w:r>
            <w:r w:rsidR="007F7CD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C449BFF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217C9F" w14:textId="77777777" w:rsidR="00D0122C" w:rsidRPr="00034EDD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12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52B6CAAF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8A7D21" w14:textId="77777777" w:rsidR="00D0122C" w:rsidRPr="006B7660" w:rsidRDefault="008B35DB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2,299</w:t>
            </w:r>
          </w:p>
        </w:tc>
        <w:tc>
          <w:tcPr>
            <w:tcW w:w="270" w:type="dxa"/>
            <w:shd w:val="clear" w:color="auto" w:fill="auto"/>
          </w:tcPr>
          <w:p w14:paraId="60EF47DB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A499D6" w14:textId="77777777" w:rsidR="00D0122C" w:rsidRPr="006B7660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122C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D0122C" w:rsidRPr="003F7707" w14:paraId="1BCC0ABF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C92773E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งานระหว่างประกอบและติดตั้ง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9F56B7F" w14:textId="7B4680DC" w:rsidR="00D0122C" w:rsidRPr="00034EDD" w:rsidRDefault="007F7CD2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23,785</w:t>
            </w:r>
          </w:p>
        </w:tc>
        <w:tc>
          <w:tcPr>
            <w:tcW w:w="270" w:type="dxa"/>
            <w:shd w:val="clear" w:color="auto" w:fill="auto"/>
          </w:tcPr>
          <w:p w14:paraId="5729EF81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D6182D" w14:textId="77777777" w:rsidR="00D0122C" w:rsidRPr="003F770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D012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766A8143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EDDE8C" w14:textId="16619076" w:rsidR="00D0122C" w:rsidRPr="006B7660" w:rsidRDefault="007F7CD2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23,053</w:t>
            </w:r>
          </w:p>
        </w:tc>
        <w:tc>
          <w:tcPr>
            <w:tcW w:w="270" w:type="dxa"/>
            <w:shd w:val="clear" w:color="auto" w:fill="auto"/>
          </w:tcPr>
          <w:p w14:paraId="367FA0C3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473513" w14:textId="77777777" w:rsidR="00D0122C" w:rsidRPr="006B7660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D0122C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951</w:t>
            </w:r>
          </w:p>
        </w:tc>
      </w:tr>
      <w:tr w:rsidR="00D0122C" w:rsidRPr="003F7707" w14:paraId="003B5D58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7DC509FD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0B1D2F7E" w14:textId="77777777" w:rsidR="00D0122C" w:rsidRPr="00034EDD" w:rsidRDefault="00CC27D0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4,927</w:t>
            </w:r>
          </w:p>
        </w:tc>
        <w:tc>
          <w:tcPr>
            <w:tcW w:w="270" w:type="dxa"/>
            <w:shd w:val="clear" w:color="auto" w:fill="auto"/>
          </w:tcPr>
          <w:p w14:paraId="79B39C8F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8A0518" w14:textId="77777777" w:rsidR="00D0122C" w:rsidRPr="003F770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012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1BF26055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666509" w14:textId="02154615" w:rsidR="00D0122C" w:rsidRPr="006B7660" w:rsidRDefault="008B35DB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</w:t>
            </w:r>
            <w:r w:rsidR="007F7CD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3EE109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4BFD25" w14:textId="77777777" w:rsidR="00D0122C" w:rsidRPr="006B7660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0122C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</w:tr>
      <w:tr w:rsidR="00D0122C" w:rsidRPr="003F7707" w:rsidDel="00CF3381" w14:paraId="3180CCFA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0078B7D6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2314F6E" w14:textId="77777777" w:rsidR="00D0122C" w:rsidRPr="00034EDD" w:rsidRDefault="00CC27D0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10A23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EB157" w14:textId="77777777" w:rsidR="00D0122C" w:rsidRPr="003F770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14:paraId="18D61B2B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DCFBD0" w14:textId="77777777" w:rsidR="00D0122C" w:rsidRPr="006B7660" w:rsidRDefault="008B35DB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54770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82443E" w14:textId="77777777" w:rsidR="00D0122C" w:rsidRPr="006B7660" w:rsidDel="00CF3381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</w:tr>
      <w:tr w:rsidR="00D0122C" w:rsidRPr="003F7707" w14:paraId="42CEF4AC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35445894" w14:textId="77777777" w:rsidR="00D0122C" w:rsidRPr="0056645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4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0703BA" w14:textId="4D9B8E09" w:rsidR="00D0122C" w:rsidRPr="0049136C" w:rsidRDefault="007F7CD2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36,777</w:t>
            </w:r>
          </w:p>
        </w:tc>
        <w:tc>
          <w:tcPr>
            <w:tcW w:w="270" w:type="dxa"/>
            <w:shd w:val="clear" w:color="auto" w:fill="auto"/>
          </w:tcPr>
          <w:p w14:paraId="1A26C7DF" w14:textId="77777777" w:rsidR="00D0122C" w:rsidRPr="00F25FFB" w:rsidRDefault="00D0122C" w:rsidP="00D012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CE6C8F" w14:textId="77777777" w:rsidR="00D0122C" w:rsidRPr="00705E2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D0122C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76278CC7" w14:textId="77777777" w:rsidR="00D0122C" w:rsidRPr="00705E27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509E89" w14:textId="69AC09BC" w:rsidR="00D0122C" w:rsidRPr="00705E27" w:rsidRDefault="007F7CD2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29,414</w:t>
            </w:r>
          </w:p>
        </w:tc>
        <w:tc>
          <w:tcPr>
            <w:tcW w:w="270" w:type="dxa"/>
            <w:shd w:val="clear" w:color="auto" w:fill="auto"/>
          </w:tcPr>
          <w:p w14:paraId="3DDECB81" w14:textId="77777777" w:rsidR="00D0122C" w:rsidRPr="00705E27" w:rsidRDefault="00D0122C" w:rsidP="00D012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31F69F" w14:textId="77777777" w:rsidR="00D0122C" w:rsidRPr="00705E2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D0122C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</w:t>
            </w:r>
          </w:p>
        </w:tc>
      </w:tr>
      <w:tr w:rsidR="00CC27D0" w:rsidRPr="002D6F00" w14:paraId="6D4A8B48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188D4C32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B0C83E" w14:textId="77777777" w:rsidR="00CC27D0" w:rsidRPr="002D6F00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(1,503)</w:t>
            </w:r>
          </w:p>
        </w:tc>
        <w:tc>
          <w:tcPr>
            <w:tcW w:w="270" w:type="dxa"/>
            <w:shd w:val="clear" w:color="auto" w:fill="auto"/>
          </w:tcPr>
          <w:p w14:paraId="3BFEE790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064EA9" w14:textId="77777777" w:rsidR="00CC27D0" w:rsidRPr="002D6F00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(1,503)</w:t>
            </w:r>
          </w:p>
        </w:tc>
        <w:tc>
          <w:tcPr>
            <w:tcW w:w="270" w:type="dxa"/>
            <w:shd w:val="clear" w:color="auto" w:fill="auto"/>
          </w:tcPr>
          <w:p w14:paraId="360490F2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396ECD" w14:textId="77777777" w:rsidR="00CC27D0" w:rsidRPr="001929A8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(1,503)</w:t>
            </w:r>
          </w:p>
        </w:tc>
        <w:tc>
          <w:tcPr>
            <w:tcW w:w="270" w:type="dxa"/>
            <w:shd w:val="clear" w:color="auto" w:fill="auto"/>
          </w:tcPr>
          <w:p w14:paraId="7E5C94F9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CC00E1" w14:textId="77777777" w:rsidR="00CC27D0" w:rsidRPr="006B7660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C27D0" w:rsidRPr="002D6F00" w14:paraId="08538BDB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FCE374D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C5F6A" w14:textId="7DA2DC54" w:rsidR="00CC27D0" w:rsidRPr="0049136C" w:rsidRDefault="007F7CD2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35,274</w:t>
            </w:r>
          </w:p>
        </w:tc>
        <w:tc>
          <w:tcPr>
            <w:tcW w:w="270" w:type="dxa"/>
            <w:shd w:val="clear" w:color="auto" w:fill="auto"/>
          </w:tcPr>
          <w:p w14:paraId="12552234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DD4F" w14:textId="77777777" w:rsidR="00CC27D0" w:rsidRPr="00705E2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19F0174A" w14:textId="77777777" w:rsidR="00CC27D0" w:rsidRPr="00705E27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2177" w14:textId="3B48545C" w:rsidR="00CC27D0" w:rsidRPr="00705E27" w:rsidRDefault="007F7CD2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27,911</w:t>
            </w:r>
          </w:p>
        </w:tc>
        <w:tc>
          <w:tcPr>
            <w:tcW w:w="270" w:type="dxa"/>
            <w:shd w:val="clear" w:color="auto" w:fill="auto"/>
          </w:tcPr>
          <w:p w14:paraId="41A292D2" w14:textId="77777777" w:rsidR="00CC27D0" w:rsidRPr="00705E27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74BCC" w14:textId="77777777" w:rsidR="00CC27D0" w:rsidRPr="00705E2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084</w:t>
            </w:r>
          </w:p>
        </w:tc>
      </w:tr>
    </w:tbl>
    <w:p w14:paraId="082913A0" w14:textId="77777777" w:rsidR="006E7D43" w:rsidRPr="00621361" w:rsidRDefault="006E7D43" w:rsidP="009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5"/>
        </w:tabs>
        <w:rPr>
          <w:cs/>
          <w:lang w:val="en-GB"/>
        </w:rPr>
        <w:sectPr w:rsidR="006E7D43" w:rsidRPr="00621361" w:rsidSect="00257B37">
          <w:headerReference w:type="default" r:id="rId9"/>
          <w:footerReference w:type="default" r:id="rId10"/>
          <w:headerReference w:type="first" r:id="rId11"/>
          <w:pgSz w:w="11907" w:h="16840" w:code="9"/>
          <w:pgMar w:top="692" w:right="992" w:bottom="578" w:left="1151" w:header="720" w:footer="720" w:gutter="0"/>
          <w:pgNumType w:start="13"/>
          <w:cols w:space="708"/>
          <w:docGrid w:linePitch="360"/>
        </w:sectPr>
      </w:pPr>
    </w:p>
    <w:tbl>
      <w:tblPr>
        <w:tblpPr w:leftFromText="180" w:rightFromText="180" w:vertAnchor="page" w:horzAnchor="margin" w:tblpX="284" w:tblpY="3571"/>
        <w:tblW w:w="14674" w:type="dxa"/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2"/>
        <w:gridCol w:w="284"/>
        <w:gridCol w:w="850"/>
        <w:gridCol w:w="284"/>
        <w:gridCol w:w="850"/>
        <w:gridCol w:w="284"/>
        <w:gridCol w:w="850"/>
        <w:gridCol w:w="284"/>
        <w:gridCol w:w="924"/>
      </w:tblGrid>
      <w:tr w:rsidR="00B82E4D" w:rsidRPr="00715124" w14:paraId="647FA9F3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AE2840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4EF06633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D81F3" w14:textId="77777777" w:rsid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ABF35CD" w14:textId="77777777" w:rsidR="00B82E4D" w:rsidRPr="009B592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2E4D" w:rsidRPr="00715124" w14:paraId="1AC111CA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0A7BD20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0E0F330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25EC3C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1E49F53" w14:textId="77777777" w:rsidR="00B82E4D" w:rsidRPr="009B592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E4D" w:rsidRPr="00715124" w14:paraId="2E3D1418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BD435AA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171BBF4F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3" w:type="dxa"/>
            <w:shd w:val="clear" w:color="auto" w:fill="auto"/>
          </w:tcPr>
          <w:p w14:paraId="1E86F99E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2D38D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A80E" w14:textId="77777777" w:rsidR="00B82E4D" w:rsidRPr="00B82E4D" w:rsidRDefault="00B82E4D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3AE0724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654B2B1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57F622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8A5B48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5DCA654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E5E82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B0872A5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22E02F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4669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2E4D" w:rsidRPr="00715124" w14:paraId="0FC5EF18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838B08F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A67F8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shd w:val="clear" w:color="auto" w:fill="auto"/>
          </w:tcPr>
          <w:p w14:paraId="22D35F0D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233EA" w14:textId="77777777" w:rsidR="00B82E4D" w:rsidRPr="00B82E4D" w:rsidDel="00685444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E68B4" w14:textId="77777777" w:rsidR="00B82E4D" w:rsidRPr="00B82E4D" w:rsidRDefault="00B82E4D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3B349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60C1AE97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3C41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84" w:type="dxa"/>
            <w:shd w:val="clear" w:color="auto" w:fill="auto"/>
          </w:tcPr>
          <w:p w14:paraId="0596ECD8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D451" w14:textId="77777777" w:rsidR="00B82E4D" w:rsidRPr="00B82E4D" w:rsidDel="00685444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111E12" w:rsidRPr="00715124" w14:paraId="64C16944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377220C0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5F3827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FA0A6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6D1FC0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6367F3E5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48EA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7E17D2E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8BFF64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55D1633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D7FE2F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53F3CAB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07660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24E208B1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4223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shd w:val="clear" w:color="auto" w:fill="auto"/>
          </w:tcPr>
          <w:p w14:paraId="1851E031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8127877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7A43DB5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DFFF61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654EFAD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37B859A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11E12" w:rsidRPr="00715124" w14:paraId="32FB0E77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6AF04D83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FDA8571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1D3DF46E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CD6D229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8496390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27D37C0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18D06937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E6119C2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E25E97D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F7B3B39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459BD93E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E9E9B5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56B7717C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6898CBE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75E94809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17D7A82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15D17CCF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0ADD1CA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4755FBE3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48AD1492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11E12" w:rsidRPr="00715124" w14:paraId="322F34C4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6466B482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27D1C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9A8282C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19E825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13EB83D9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2DDC59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36B1BDE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19162C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3074800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5FA77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0A858CB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63586A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4F439553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C4818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03AA9D0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56957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BB0EF76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DF7E05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01F2854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FEF80D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1E12" w:rsidRPr="00715124" w14:paraId="12BBFBC5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8082090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AD61A97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C6EA60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1A1E58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0AFC0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7334F1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FC2D55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07E877B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02140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8A8442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A4A8DF4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34914F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0B766B8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EC68ED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6821BE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750B30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3B18F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F397E1F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BA81C57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B540E78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1E12" w:rsidRPr="00715124" w14:paraId="602075CE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0B676E1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บริษัท บี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มายโค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ไบ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โอ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851" w:type="dxa"/>
            <w:shd w:val="clear" w:color="auto" w:fill="auto"/>
          </w:tcPr>
          <w:p w14:paraId="02FB6611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018742DE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D1CE3F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85.65</w:t>
            </w:r>
          </w:p>
        </w:tc>
        <w:tc>
          <w:tcPr>
            <w:tcW w:w="283" w:type="dxa"/>
            <w:shd w:val="clear" w:color="auto" w:fill="auto"/>
          </w:tcPr>
          <w:p w14:paraId="186256BD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FA6597E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7BC3FF8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92EC632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46,700</w:t>
            </w:r>
          </w:p>
        </w:tc>
        <w:tc>
          <w:tcPr>
            <w:tcW w:w="283" w:type="dxa"/>
            <w:shd w:val="clear" w:color="auto" w:fill="auto"/>
          </w:tcPr>
          <w:p w14:paraId="0276323A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0B71882E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3" w:type="dxa"/>
            <w:shd w:val="clear" w:color="auto" w:fill="auto"/>
          </w:tcPr>
          <w:p w14:paraId="1D820D87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4DC316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  <w:tc>
          <w:tcPr>
            <w:tcW w:w="284" w:type="dxa"/>
            <w:shd w:val="clear" w:color="auto" w:fill="auto"/>
          </w:tcPr>
          <w:p w14:paraId="3F41DF6C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5D250BCF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42F6FD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0A2C3E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500263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89531" w14:textId="2B26DF0F" w:rsidR="004A61A6" w:rsidRPr="00532635" w:rsidRDefault="004A61A6" w:rsidP="00111E12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4" w:type="dxa"/>
            <w:shd w:val="clear" w:color="auto" w:fill="auto"/>
          </w:tcPr>
          <w:p w14:paraId="43002AC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7875F40C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</w:tr>
      <w:tr w:rsidR="00111E12" w:rsidRPr="00715124" w14:paraId="05B56B08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8544D01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า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ยูยู จำกัด</w:t>
            </w:r>
          </w:p>
        </w:tc>
        <w:tc>
          <w:tcPr>
            <w:tcW w:w="851" w:type="dxa"/>
            <w:shd w:val="clear" w:color="auto" w:fill="auto"/>
          </w:tcPr>
          <w:p w14:paraId="351B1228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6A94467F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561584B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83" w:type="dxa"/>
            <w:shd w:val="clear" w:color="auto" w:fill="auto"/>
          </w:tcPr>
          <w:p w14:paraId="12850D24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555D408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8B3E1FE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7F191C2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19719A11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363048CE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3" w:type="dxa"/>
            <w:shd w:val="clear" w:color="auto" w:fill="auto"/>
          </w:tcPr>
          <w:p w14:paraId="7565DD60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FEAA435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  <w:tc>
          <w:tcPr>
            <w:tcW w:w="284" w:type="dxa"/>
            <w:shd w:val="clear" w:color="auto" w:fill="auto"/>
          </w:tcPr>
          <w:p w14:paraId="47AA7AAB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230BDCC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EE267B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54721C4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E710F3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F8235B0" w14:textId="2272148F" w:rsidR="004A61A6" w:rsidRPr="00532635" w:rsidRDefault="004A61A6" w:rsidP="00111E12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11525AA3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1F6BCD73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</w:tr>
      <w:tr w:rsidR="00111E12" w:rsidRPr="00715124" w14:paraId="4C9F7D13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BD7B281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กา เอน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เนอร์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851" w:type="dxa"/>
            <w:shd w:val="clear" w:color="auto" w:fill="auto"/>
          </w:tcPr>
          <w:p w14:paraId="3CE7B2DD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1FC5A460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7C3FB36A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32D2E0B8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F03CC62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2FC4A7C4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664CDB7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0434B236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74A57517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3" w:type="dxa"/>
            <w:shd w:val="clear" w:color="auto" w:fill="auto"/>
          </w:tcPr>
          <w:p w14:paraId="0A89EB65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1834DE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03B104D0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9126313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F9CA2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1D8A655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71B62F" w14:textId="6AC4CD38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86728D4" w14:textId="37AD990C" w:rsidR="004A61A6" w:rsidRPr="00532635" w:rsidRDefault="004A61A6" w:rsidP="00111E12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2896323F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25125DA6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111E12" w:rsidRPr="00715124" w14:paraId="330E4705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D8E1E97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3854C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C1952E6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28E1E18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53EB6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CE3843D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F54F3E0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91C9871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10E623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9CAAC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3" w:type="dxa"/>
            <w:shd w:val="clear" w:color="auto" w:fill="auto"/>
          </w:tcPr>
          <w:p w14:paraId="47C0E8FF" w14:textId="77777777" w:rsidR="004A61A6" w:rsidRPr="00532635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76789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44,049</w:t>
            </w:r>
          </w:p>
        </w:tc>
        <w:tc>
          <w:tcPr>
            <w:tcW w:w="284" w:type="dxa"/>
            <w:shd w:val="clear" w:color="auto" w:fill="auto"/>
          </w:tcPr>
          <w:p w14:paraId="6D0BD7FF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A3AAF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A3EE3" w14:textId="77777777" w:rsidR="004A61A6" w:rsidRPr="00532635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B7949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D8B1CC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9B581" w14:textId="22307D84" w:rsidR="004A61A6" w:rsidRPr="00532635" w:rsidRDefault="004A61A6" w:rsidP="00111E12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4" w:type="dxa"/>
            <w:shd w:val="clear" w:color="auto" w:fill="auto"/>
          </w:tcPr>
          <w:p w14:paraId="2A24D9E6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823B2" w14:textId="77777777" w:rsidR="004A61A6" w:rsidRPr="001B049F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</w:tr>
    </w:tbl>
    <w:p w14:paraId="45C75F1C" w14:textId="77777777" w:rsidR="00B82E4D" w:rsidRPr="00B82E4D" w:rsidRDefault="00B82E4D" w:rsidP="00387D1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 w:hanging="357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E4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C989C47" w14:textId="77777777" w:rsidR="00416EC3" w:rsidRPr="00B82E4D" w:rsidRDefault="006E7D43" w:rsidP="00D54D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 w:right="-348"/>
        <w:jc w:val="thaiDistribute"/>
        <w:rPr>
          <w:rFonts w:ascii="Angsana New" w:hAnsi="Angsana New"/>
          <w:sz w:val="30"/>
          <w:szCs w:val="30"/>
        </w:rPr>
      </w:pPr>
      <w:r w:rsidRPr="00B82E4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7F1887">
        <w:rPr>
          <w:rFonts w:ascii="Angsana New" w:hAnsi="Angsana New"/>
          <w:sz w:val="30"/>
          <w:szCs w:val="30"/>
        </w:rPr>
        <w:t>30</w:t>
      </w:r>
      <w:r w:rsidR="00D0122C">
        <w:rPr>
          <w:rFonts w:ascii="Angsana New" w:hAnsi="Angsana New"/>
          <w:sz w:val="30"/>
          <w:szCs w:val="30"/>
        </w:rPr>
        <w:t xml:space="preserve"> </w:t>
      </w:r>
      <w:r w:rsidR="00D0122C">
        <w:rPr>
          <w:rFonts w:ascii="Angsana New" w:hAnsi="Angsana New" w:hint="cs"/>
          <w:sz w:val="30"/>
          <w:szCs w:val="30"/>
          <w:cs/>
        </w:rPr>
        <w:t>มิถุนายน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2563</w:t>
      </w:r>
      <w:r w:rsidRPr="00B82E4D">
        <w:rPr>
          <w:rFonts w:ascii="Angsana New" w:hAnsi="Angsana New"/>
          <w:sz w:val="30"/>
          <w:szCs w:val="30"/>
          <w:cs/>
        </w:rPr>
        <w:t xml:space="preserve"> และ</w:t>
      </w:r>
      <w:r w:rsidR="005B5E8A" w:rsidRPr="005B5E8A">
        <w:rPr>
          <w:rFonts w:ascii="Angsana New" w:hAnsi="Angsana New" w:hint="cs"/>
          <w:sz w:val="30"/>
          <w:szCs w:val="30"/>
          <w:cs/>
        </w:rPr>
        <w:t>วันที่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B82E4D">
        <w:rPr>
          <w:rFonts w:ascii="Angsana New" w:hAnsi="Angsana New"/>
          <w:sz w:val="30"/>
          <w:szCs w:val="30"/>
        </w:rPr>
        <w:t xml:space="preserve"> </w:t>
      </w:r>
      <w:r w:rsidRPr="00B82E4D">
        <w:rPr>
          <w:rFonts w:ascii="Angsana New" w:hAnsi="Angsana New"/>
          <w:sz w:val="30"/>
          <w:szCs w:val="30"/>
          <w:cs/>
        </w:rPr>
        <w:t>ธันวาคม</w:t>
      </w:r>
      <w:r w:rsidRPr="00B82E4D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Pr="00B82E4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B000DF" w14:textId="77777777" w:rsidR="00416EC3" w:rsidRPr="00416EC3" w:rsidRDefault="00416EC3" w:rsidP="00707E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sz w:val="24"/>
          <w:szCs w:val="24"/>
        </w:rPr>
      </w:pPr>
    </w:p>
    <w:p w14:paraId="5C1E43E0" w14:textId="79680672" w:rsidR="006E7D43" w:rsidRDefault="00792139" w:rsidP="00707E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>7</w:t>
      </w:r>
      <w:r w:rsidR="00AB768E">
        <w:rPr>
          <w:rFonts w:ascii="Angsana New" w:hAnsi="Angsana New"/>
          <w:sz w:val="30"/>
          <w:szCs w:val="30"/>
        </w:rPr>
        <w:t>/2563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 xml:space="preserve">5 </w:t>
      </w:r>
      <w:r w:rsidR="00111E1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กิจการร่วมค้า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ยูเรก้า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ยูยู จำกัด จากทุนจดทะเบียน</w:t>
      </w:r>
      <w:r>
        <w:rPr>
          <w:rFonts w:ascii="Angsana New" w:hAnsi="Angsana New"/>
          <w:sz w:val="30"/>
          <w:szCs w:val="30"/>
        </w:rPr>
        <w:t xml:space="preserve"> 7,000,000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</w:t>
      </w:r>
      <w:r>
        <w:rPr>
          <w:rFonts w:ascii="Angsana New" w:hAnsi="Angsana New"/>
          <w:sz w:val="30"/>
          <w:szCs w:val="30"/>
        </w:rPr>
        <w:t xml:space="preserve"> 120,000,000</w:t>
      </w:r>
      <w:r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>
        <w:rPr>
          <w:rFonts w:ascii="Angsana New" w:hAnsi="Angsana New"/>
          <w:sz w:val="30"/>
          <w:szCs w:val="30"/>
        </w:rPr>
        <w:t>1,130,000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>
        <w:rPr>
          <w:rFonts w:ascii="Angsana New" w:hAnsi="Angsana New"/>
          <w:sz w:val="30"/>
          <w:szCs w:val="30"/>
        </w:rPr>
        <w:t xml:space="preserve"> 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>
        <w:rPr>
          <w:rFonts w:ascii="Angsana New" w:hAnsi="Angsana New"/>
          <w:sz w:val="30"/>
          <w:szCs w:val="30"/>
        </w:rPr>
        <w:t xml:space="preserve"> 9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</w:p>
    <w:p w14:paraId="2A12B9B5" w14:textId="4C4AA8A2" w:rsidR="00792139" w:rsidRDefault="00792139" w:rsidP="00707E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>7</w:t>
      </w:r>
      <w:r w:rsidR="00AB768E">
        <w:rPr>
          <w:rFonts w:ascii="Angsana New" w:hAnsi="Angsana New"/>
          <w:sz w:val="30"/>
          <w:szCs w:val="30"/>
        </w:rPr>
        <w:t>/2563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 xml:space="preserve">5 </w:t>
      </w:r>
      <w:r w:rsidR="00111E1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บี</w:t>
      </w:r>
      <w:proofErr w:type="spellStart"/>
      <w:r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>
        <w:rPr>
          <w:rFonts w:ascii="Angsana New" w:hAnsi="Angsana New" w:hint="cs"/>
          <w:sz w:val="30"/>
          <w:szCs w:val="30"/>
          <w:cs/>
        </w:rPr>
        <w:t>ไบ</w:t>
      </w:r>
      <w:proofErr w:type="spellEnd"/>
      <w:r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จากทุนจดทะเบียน</w:t>
      </w:r>
      <w:r>
        <w:rPr>
          <w:rFonts w:ascii="Angsana New" w:hAnsi="Angsana New"/>
          <w:sz w:val="30"/>
          <w:szCs w:val="30"/>
        </w:rPr>
        <w:t xml:space="preserve"> 46,700,000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</w:rPr>
        <w:t xml:space="preserve"> 72,000,000</w:t>
      </w:r>
      <w:r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>
        <w:rPr>
          <w:rFonts w:ascii="Angsana New" w:hAnsi="Angsana New"/>
          <w:sz w:val="30"/>
          <w:szCs w:val="30"/>
        </w:rPr>
        <w:t>253,000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>
        <w:rPr>
          <w:rFonts w:ascii="Angsana New" w:hAnsi="Angsana New"/>
          <w:sz w:val="30"/>
          <w:szCs w:val="30"/>
        </w:rPr>
        <w:t xml:space="preserve"> 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8B7221">
        <w:rPr>
          <w:rFonts w:ascii="Angsana New" w:hAnsi="Angsana New"/>
          <w:sz w:val="30"/>
          <w:szCs w:val="30"/>
        </w:rPr>
        <w:t>11</w:t>
      </w:r>
      <w:r w:rsidR="008B722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B7221">
        <w:rPr>
          <w:rFonts w:ascii="Angsana New" w:hAnsi="Angsana New"/>
          <w:sz w:val="30"/>
          <w:szCs w:val="30"/>
        </w:rPr>
        <w:t xml:space="preserve"> 2563</w:t>
      </w:r>
    </w:p>
    <w:p w14:paraId="3C11BE94" w14:textId="77777777" w:rsidR="00DA2778" w:rsidRPr="00792139" w:rsidRDefault="00DA2778" w:rsidP="00416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p w14:paraId="24D34AE1" w14:textId="77777777" w:rsidR="006E7D43" w:rsidRPr="0059270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6E7D43" w:rsidRPr="0059270E" w:rsidSect="00F67928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680" w:bottom="576" w:left="1152" w:header="720" w:footer="330" w:gutter="0"/>
          <w:cols w:space="708"/>
          <w:docGrid w:linePitch="360"/>
        </w:sectPr>
      </w:pPr>
    </w:p>
    <w:p w14:paraId="58EC650A" w14:textId="77777777" w:rsidR="002166DB" w:rsidRPr="002166DB" w:rsidRDefault="002166DB" w:rsidP="009F098A">
      <w:pPr>
        <w:spacing w:after="120" w:line="240" w:lineRule="auto"/>
        <w:ind w:left="539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lastRenderedPageBreak/>
        <w:t>การซื้อเงินลงทุน</w:t>
      </w:r>
    </w:p>
    <w:p w14:paraId="7FED1F86" w14:textId="77777777" w:rsidR="002166D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1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F1887">
        <w:rPr>
          <w:rFonts w:ascii="Angsana New" w:hAnsi="Angsana New"/>
          <w:sz w:val="30"/>
          <w:szCs w:val="30"/>
        </w:rPr>
        <w:t>11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2541EB">
        <w:rPr>
          <w:rFonts w:ascii="Angsana New" w:hAnsi="Angsana New"/>
          <w:sz w:val="30"/>
          <w:szCs w:val="30"/>
          <w:cs/>
        </w:rPr>
        <w:t xml:space="preserve"> เป็นจำนวนร้อยละ </w:t>
      </w:r>
      <w:r w:rsidR="007F1887">
        <w:rPr>
          <w:rFonts w:ascii="Angsana New" w:hAnsi="Angsana New"/>
          <w:sz w:val="30"/>
          <w:szCs w:val="30"/>
        </w:rPr>
        <w:t>85</w:t>
      </w:r>
      <w:r w:rsidRPr="002541E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65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="007F1887">
        <w:rPr>
          <w:rFonts w:ascii="Angsana New" w:hAnsi="Angsana New"/>
          <w:sz w:val="30"/>
          <w:szCs w:val="30"/>
        </w:rPr>
        <w:t>12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="007F1887">
        <w:rPr>
          <w:rFonts w:ascii="Angsana New" w:hAnsi="Angsana New"/>
          <w:sz w:val="30"/>
          <w:szCs w:val="30"/>
        </w:rPr>
        <w:t>35</w:t>
      </w:r>
      <w:r w:rsidRPr="002541E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>โดย</w:t>
      </w:r>
      <w:r w:rsidRPr="002541EB">
        <w:rPr>
          <w:rFonts w:ascii="Angsana New" w:hAnsi="Angsana New"/>
          <w:sz w:val="30"/>
          <w:szCs w:val="30"/>
          <w:cs/>
        </w:rPr>
        <w:t>บริษัทจ่ายเงินมัดจำค่าหุ้น จำนวน</w:t>
      </w:r>
      <w:r w:rsidRPr="002541EB">
        <w:rPr>
          <w:rFonts w:ascii="Angsana New" w:hAnsi="Angsana New" w:hint="cs"/>
          <w:sz w:val="30"/>
          <w:szCs w:val="30"/>
          <w:cs/>
        </w:rPr>
        <w:t>เงิน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15</w:t>
      </w:r>
      <w:r w:rsidRPr="002541E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Pr="002541EB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 w:hint="cs"/>
          <w:sz w:val="30"/>
          <w:szCs w:val="30"/>
          <w:cs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>บริษัทดำเนินการตามเงื่อนไขตามสัญญา</w:t>
      </w:r>
      <w:r w:rsidRPr="002541EB">
        <w:rPr>
          <w:rFonts w:ascii="Angsana New" w:hAnsi="Angsana New" w:hint="cs"/>
          <w:sz w:val="30"/>
          <w:szCs w:val="30"/>
          <w:cs/>
        </w:rPr>
        <w:t>จนถึง</w:t>
      </w:r>
      <w:r w:rsidRPr="002541EB">
        <w:rPr>
          <w:rFonts w:ascii="Angsana New" w:hAnsi="Angsana New"/>
          <w:sz w:val="30"/>
          <w:szCs w:val="30"/>
          <w:cs/>
        </w:rPr>
        <w:t xml:space="preserve">วันที่ </w:t>
      </w:r>
      <w:r w:rsidR="007F1887">
        <w:rPr>
          <w:rFonts w:ascii="Angsana New" w:hAnsi="Angsana New"/>
          <w:sz w:val="30"/>
          <w:szCs w:val="30"/>
        </w:rPr>
        <w:t>26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>มิถุนายน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</w:t>
      </w:r>
      <w:r w:rsidRPr="002541EB">
        <w:rPr>
          <w:rFonts w:ascii="Angsana New" w:hAnsi="Angsana New" w:hint="cs"/>
          <w:sz w:val="30"/>
          <w:szCs w:val="30"/>
          <w:cs/>
        </w:rPr>
        <w:t>ธุรกิจและ</w:t>
      </w:r>
      <w:r w:rsidRPr="002541EB">
        <w:rPr>
          <w:rFonts w:ascii="Angsana New" w:hAnsi="Angsana New"/>
          <w:sz w:val="30"/>
          <w:szCs w:val="30"/>
          <w:cs/>
        </w:rPr>
        <w:t xml:space="preserve">ได้มาซึ่งอำนาจควบคุมใน 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ผู้บริหารเชื่อว่าการซื้อธุรกิจ</w:t>
      </w:r>
      <w:r w:rsidRPr="002541EB">
        <w:rPr>
          <w:rFonts w:ascii="Angsana New" w:hAnsi="Angsana New"/>
          <w:sz w:val="30"/>
          <w:szCs w:val="30"/>
          <w:cs/>
        </w:rPr>
        <w:t xml:space="preserve">ในบริษัท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เป็นโอกาสที่จะเพิ่มรายได้ช่องทางใหม่สู่ธุรกิจอื่น</w:t>
      </w:r>
      <w:r w:rsidR="002166DB" w:rsidRPr="002166DB">
        <w:rPr>
          <w:rFonts w:ascii="Angsana New" w:hAnsi="Angsana New"/>
          <w:sz w:val="30"/>
          <w:szCs w:val="30"/>
          <w:cs/>
        </w:rPr>
        <w:t xml:space="preserve"> </w:t>
      </w:r>
    </w:p>
    <w:p w14:paraId="46DF514A" w14:textId="5DA9EAC9" w:rsidR="002541E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F320B">
        <w:rPr>
          <w:rFonts w:ascii="Angsana New" w:hAnsi="Angsana New" w:hint="cs"/>
          <w:sz w:val="30"/>
          <w:szCs w:val="30"/>
          <w:cs/>
        </w:rPr>
        <w:t>นอกจากนี้</w:t>
      </w:r>
      <w:r w:rsidRPr="008F320B">
        <w:rPr>
          <w:rFonts w:ascii="Angsana New" w:hAnsi="Angsana New"/>
          <w:sz w:val="30"/>
          <w:szCs w:val="30"/>
          <w:cs/>
        </w:rPr>
        <w:t>บริษัท</w:t>
      </w:r>
      <w:r w:rsidRPr="008F320B">
        <w:rPr>
          <w:rFonts w:ascii="Angsana New" w:hAnsi="Angsana New" w:hint="cs"/>
          <w:sz w:val="30"/>
          <w:szCs w:val="30"/>
          <w:cs/>
        </w:rPr>
        <w:t>ได้</w:t>
      </w:r>
      <w:r w:rsidRPr="008F320B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 w:rsidRPr="008F320B">
        <w:rPr>
          <w:rFonts w:ascii="Angsana New" w:hAnsi="Angsana New" w:hint="cs"/>
          <w:sz w:val="30"/>
          <w:szCs w:val="30"/>
          <w:cs/>
        </w:rPr>
        <w:t>บี</w:t>
      </w:r>
      <w:proofErr w:type="spellStart"/>
      <w:r w:rsidRPr="008F320B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8F320B"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 w:rsidRPr="008F320B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8F320B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8F320B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8F320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8F320B">
        <w:rPr>
          <w:rFonts w:ascii="Angsana New" w:hAnsi="Angsana New"/>
          <w:sz w:val="30"/>
          <w:szCs w:val="30"/>
        </w:rPr>
        <w:t xml:space="preserve"> </w:t>
      </w:r>
      <w:r w:rsidRPr="008F320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F1887" w:rsidRPr="008F320B">
        <w:rPr>
          <w:rFonts w:ascii="Angsana New" w:hAnsi="Angsana New"/>
          <w:sz w:val="30"/>
          <w:szCs w:val="30"/>
        </w:rPr>
        <w:t>15</w:t>
      </w:r>
      <w:r w:rsidRPr="008F320B">
        <w:rPr>
          <w:rFonts w:ascii="Angsana New" w:hAnsi="Angsana New"/>
          <w:sz w:val="30"/>
          <w:szCs w:val="30"/>
        </w:rPr>
        <w:t>.</w:t>
      </w:r>
      <w:r w:rsidR="007F1887" w:rsidRPr="008F320B">
        <w:rPr>
          <w:rFonts w:ascii="Angsana New" w:hAnsi="Angsana New"/>
          <w:sz w:val="30"/>
          <w:szCs w:val="30"/>
        </w:rPr>
        <w:t>0</w:t>
      </w:r>
      <w:r w:rsidRPr="008F320B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Pr="008F320B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8F320B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Pr="008F320B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8F320B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 w:rsidRPr="008F320B">
        <w:rPr>
          <w:rFonts w:ascii="Angsana New" w:hAnsi="Angsana New" w:hint="cs"/>
          <w:sz w:val="30"/>
          <w:szCs w:val="30"/>
          <w:cs/>
        </w:rPr>
        <w:t>บี</w:t>
      </w:r>
      <w:proofErr w:type="spellStart"/>
      <w:r w:rsidRPr="008F320B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8F320B"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 w:rsidRPr="008F320B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8F320B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8F320B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8F320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8F320B">
        <w:rPr>
          <w:rFonts w:ascii="Angsana New" w:hAnsi="Angsana New"/>
          <w:sz w:val="30"/>
          <w:szCs w:val="30"/>
        </w:rPr>
        <w:t xml:space="preserve"> </w:t>
      </w:r>
      <w:r w:rsidRPr="008F320B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มีกำหนดชำระคืนภายในเดือนมิถุนายน </w:t>
      </w:r>
      <w:r w:rsidR="007F1887" w:rsidRPr="008F320B">
        <w:rPr>
          <w:rFonts w:ascii="Angsana New" w:hAnsi="Angsana New"/>
          <w:sz w:val="30"/>
          <w:szCs w:val="30"/>
        </w:rPr>
        <w:t>2563</w:t>
      </w:r>
      <w:r w:rsidR="00D47584" w:rsidRPr="008F320B">
        <w:rPr>
          <w:rFonts w:ascii="Angsana New" w:hAnsi="Angsana New"/>
          <w:sz w:val="30"/>
          <w:szCs w:val="30"/>
        </w:rPr>
        <w:t xml:space="preserve"> </w:t>
      </w:r>
      <w:r w:rsidR="008F320B" w:rsidRPr="008F320B">
        <w:rPr>
          <w:rFonts w:ascii="Angsana New" w:hAnsi="Angsana New" w:hint="cs"/>
          <w:sz w:val="30"/>
          <w:szCs w:val="30"/>
          <w:cs/>
        </w:rPr>
        <w:t>ปัจจุบัน</w:t>
      </w:r>
      <w:r w:rsidR="009F23AF">
        <w:rPr>
          <w:rFonts w:ascii="Angsana New" w:hAnsi="Angsana New" w:hint="cs"/>
          <w:sz w:val="30"/>
          <w:szCs w:val="30"/>
          <w:cs/>
        </w:rPr>
        <w:t>ได้รับคืนครบถ้วนแล้ว</w:t>
      </w:r>
    </w:p>
    <w:p w14:paraId="003E563C" w14:textId="77777777" w:rsidR="002541E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2541E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7F1887">
        <w:rPr>
          <w:rFonts w:ascii="Angsana New" w:hAnsi="Angsana New"/>
          <w:spacing w:val="-2"/>
          <w:sz w:val="30"/>
          <w:szCs w:val="30"/>
        </w:rPr>
        <w:t>31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7F1887">
        <w:rPr>
          <w:rFonts w:ascii="Angsana New" w:hAnsi="Angsana New"/>
          <w:spacing w:val="-2"/>
          <w:sz w:val="30"/>
          <w:szCs w:val="30"/>
        </w:rPr>
        <w:t>2562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มายโค 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2541EB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541E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>มี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7F1887">
        <w:rPr>
          <w:rFonts w:ascii="Angsana New" w:hAnsi="Angsana New"/>
          <w:spacing w:val="-2"/>
          <w:sz w:val="30"/>
          <w:szCs w:val="30"/>
        </w:rPr>
        <w:t>16</w:t>
      </w:r>
      <w:r w:rsidRPr="002541EB">
        <w:rPr>
          <w:rFonts w:ascii="Angsana New" w:hAnsi="Angsana New"/>
          <w:spacing w:val="-2"/>
          <w:sz w:val="30"/>
          <w:szCs w:val="30"/>
        </w:rPr>
        <w:t>.</w:t>
      </w:r>
      <w:r w:rsidR="007F1887">
        <w:rPr>
          <w:rFonts w:ascii="Angsana New" w:hAnsi="Angsana New"/>
          <w:spacing w:val="-2"/>
          <w:sz w:val="30"/>
          <w:szCs w:val="30"/>
        </w:rPr>
        <w:t>8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7F1887">
        <w:rPr>
          <w:rFonts w:ascii="Angsana New" w:hAnsi="Angsana New"/>
          <w:spacing w:val="-2"/>
          <w:sz w:val="30"/>
          <w:szCs w:val="30"/>
        </w:rPr>
        <w:t>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F1887">
        <w:rPr>
          <w:rFonts w:ascii="Angsana New" w:hAnsi="Angsana New"/>
          <w:spacing w:val="-2"/>
          <w:sz w:val="30"/>
          <w:szCs w:val="30"/>
        </w:rPr>
        <w:t>2562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2541EB">
        <w:rPr>
          <w:rFonts w:ascii="Angsana New" w:hAnsi="Angsana New"/>
          <w:spacing w:val="-2"/>
          <w:sz w:val="30"/>
          <w:szCs w:val="30"/>
          <w:cs/>
        </w:rPr>
        <w:t>สุทธิรวม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7F1887">
        <w:rPr>
          <w:rFonts w:ascii="Angsana New" w:hAnsi="Angsana New"/>
          <w:spacing w:val="-2"/>
          <w:sz w:val="30"/>
          <w:szCs w:val="30"/>
        </w:rPr>
        <w:t>31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="007F1887">
        <w:rPr>
          <w:rFonts w:ascii="Angsana New" w:hAnsi="Angsana New"/>
          <w:spacing w:val="-2"/>
          <w:sz w:val="30"/>
          <w:szCs w:val="30"/>
        </w:rPr>
        <w:t>2562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>ไม่แตกต่างจากที่แสดงอย่างเป็นสาระสำคัญ</w:t>
      </w:r>
    </w:p>
    <w:p w14:paraId="727EE0CF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08835B11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32495266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1EAE7E0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6BCE4787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639AE700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89CC6A3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17D3AAC" w14:textId="77777777" w:rsidR="000D2138" w:rsidRPr="00FC2AAA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7C40C20E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5B6190AA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8F7B415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61C459CD" w14:textId="77777777" w:rsidR="000D2138" w:rsidRDefault="000D2138" w:rsidP="00FC2AAA">
      <w:pPr>
        <w:spacing w:after="120" w:line="240" w:lineRule="auto"/>
        <w:jc w:val="both"/>
        <w:rPr>
          <w:rFonts w:ascii="Angsana New" w:hAnsi="Angsana New"/>
          <w:spacing w:val="-4"/>
          <w:sz w:val="30"/>
          <w:szCs w:val="30"/>
        </w:rPr>
      </w:pPr>
    </w:p>
    <w:p w14:paraId="44B5F4F3" w14:textId="77777777" w:rsidR="00F67928" w:rsidRDefault="00F67928" w:rsidP="00FC2AAA">
      <w:pPr>
        <w:spacing w:after="120" w:line="240" w:lineRule="auto"/>
        <w:jc w:val="both"/>
        <w:rPr>
          <w:rFonts w:ascii="Angsana New" w:hAnsi="Angsana New"/>
          <w:spacing w:val="-4"/>
          <w:sz w:val="30"/>
          <w:szCs w:val="30"/>
        </w:rPr>
      </w:pPr>
    </w:p>
    <w:p w14:paraId="1382E233" w14:textId="77777777" w:rsidR="002541EB" w:rsidRDefault="002541EB" w:rsidP="006A2657">
      <w:pPr>
        <w:tabs>
          <w:tab w:val="clear" w:pos="454"/>
          <w:tab w:val="clear" w:pos="680"/>
          <w:tab w:val="left" w:pos="142"/>
          <w:tab w:val="left" w:pos="284"/>
        </w:tabs>
        <w:spacing w:after="120" w:line="240" w:lineRule="auto"/>
        <w:ind w:left="426"/>
        <w:jc w:val="both"/>
        <w:rPr>
          <w:rFonts w:ascii="Angsana New" w:hAnsi="Angsana New"/>
          <w:spacing w:val="-4"/>
          <w:sz w:val="30"/>
          <w:szCs w:val="30"/>
        </w:rPr>
      </w:pPr>
      <w:r w:rsidRPr="002541EB">
        <w:rPr>
          <w:rFonts w:ascii="Angsana New" w:hAnsi="Angsana New" w:hint="cs"/>
          <w:spacing w:val="-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มีดังนี้</w:t>
      </w:r>
    </w:p>
    <w:p w14:paraId="1F2C82CA" w14:textId="77777777" w:rsidR="002541EB" w:rsidRPr="002541EB" w:rsidRDefault="002541EB" w:rsidP="006A2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540" w:hanging="11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541EB">
        <w:rPr>
          <w:rFonts w:ascii="Angsana New" w:hAnsi="Angsana New" w:hint="cs"/>
          <w:spacing w:val="-4"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6"/>
        <w:gridCol w:w="1530"/>
        <w:gridCol w:w="274"/>
        <w:gridCol w:w="1440"/>
        <w:gridCol w:w="270"/>
        <w:gridCol w:w="1530"/>
      </w:tblGrid>
      <w:tr w:rsidR="002541EB" w:rsidRPr="002541EB" w14:paraId="76FB2556" w14:textId="77777777" w:rsidTr="002541EB">
        <w:trPr>
          <w:trHeight w:val="60"/>
        </w:trPr>
        <w:tc>
          <w:tcPr>
            <w:tcW w:w="4316" w:type="dxa"/>
          </w:tcPr>
          <w:p w14:paraId="09A2451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40742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0B56B0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D83B2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62C6F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781CF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541EB" w:rsidRPr="002541EB" w14:paraId="720D809B" w14:textId="77777777" w:rsidTr="002541EB">
        <w:trPr>
          <w:trHeight w:val="60"/>
        </w:trPr>
        <w:tc>
          <w:tcPr>
            <w:tcW w:w="4316" w:type="dxa"/>
          </w:tcPr>
          <w:p w14:paraId="1BD441A4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38E6EB8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DE731D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796F4EE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E33F42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14:paraId="6A2A410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541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1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541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541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41EB" w:rsidRPr="002541EB" w14:paraId="32BF36F0" w14:textId="77777777" w:rsidTr="002541EB">
        <w:trPr>
          <w:trHeight w:val="60"/>
        </w:trPr>
        <w:tc>
          <w:tcPr>
            <w:tcW w:w="4316" w:type="dxa"/>
          </w:tcPr>
          <w:p w14:paraId="0B0BBD10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530" w:type="dxa"/>
          </w:tcPr>
          <w:p w14:paraId="5C60C0F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6D6A4E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738048F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B336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6F8E9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1887">
              <w:rPr>
                <w:rFonts w:ascii="Angsana New" w:hAnsi="Angsana New"/>
                <w:sz w:val="30"/>
                <w:szCs w:val="30"/>
              </w:rPr>
              <w:t>6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541EB" w:rsidRPr="002541EB" w14:paraId="76968F54" w14:textId="77777777" w:rsidTr="002541EB">
        <w:tc>
          <w:tcPr>
            <w:tcW w:w="4316" w:type="dxa"/>
          </w:tcPr>
          <w:p w14:paraId="6CAB7279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8536B4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346EB5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F481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C776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BCFF30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2541EB" w:rsidRPr="002541EB" w14:paraId="46B0ABE5" w14:textId="77777777" w:rsidTr="002541EB">
        <w:tc>
          <w:tcPr>
            <w:tcW w:w="4316" w:type="dxa"/>
          </w:tcPr>
          <w:p w14:paraId="090580E1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332DF8D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B0971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21E2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BD09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32D94C2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2541EB" w:rsidRPr="002541EB" w14:paraId="051DA9D4" w14:textId="77777777" w:rsidTr="002541EB">
        <w:tc>
          <w:tcPr>
            <w:tcW w:w="4316" w:type="dxa"/>
          </w:tcPr>
          <w:p w14:paraId="02BF583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1A72E2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A1C27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AF3B1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A36C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944B67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2541EB" w:rsidRPr="002541EB" w14:paraId="70D7565E" w14:textId="77777777" w:rsidTr="002541EB">
        <w:tc>
          <w:tcPr>
            <w:tcW w:w="4316" w:type="dxa"/>
          </w:tcPr>
          <w:p w14:paraId="5E08E3B5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14:paraId="161491B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26CFB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FBFFE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4A83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053BE3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541EB" w:rsidRPr="002541EB" w14:paraId="74439567" w14:textId="77777777" w:rsidTr="002541EB">
        <w:tc>
          <w:tcPr>
            <w:tcW w:w="4316" w:type="dxa"/>
          </w:tcPr>
          <w:p w14:paraId="10194B5D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356CE1F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25768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4102E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9BE1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9E9EEC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2541EB" w:rsidRPr="002541EB" w14:paraId="685619C0" w14:textId="77777777" w:rsidTr="002541EB">
        <w:tc>
          <w:tcPr>
            <w:tcW w:w="4316" w:type="dxa"/>
          </w:tcPr>
          <w:p w14:paraId="5FC7902B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05F2B64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B47E13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98CF6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89D7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69EE22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17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404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14:paraId="25A1F2A7" w14:textId="77777777" w:rsidTr="002541EB">
        <w:trPr>
          <w:trHeight w:val="60"/>
        </w:trPr>
        <w:tc>
          <w:tcPr>
            <w:tcW w:w="4316" w:type="dxa"/>
          </w:tcPr>
          <w:p w14:paraId="4A26CE10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4DBC2A8E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14:paraId="46B9754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3D43F7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94887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2E4F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578F8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2940A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305</w:t>
            </w:r>
            <w:r w:rsidRPr="002541E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41EB" w:rsidRPr="002541EB" w14:paraId="19CB9122" w14:textId="77777777" w:rsidTr="002541EB">
        <w:tc>
          <w:tcPr>
            <w:tcW w:w="4316" w:type="dxa"/>
          </w:tcPr>
          <w:p w14:paraId="50E6BC0C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30" w:type="dxa"/>
          </w:tcPr>
          <w:p w14:paraId="3EC8E7D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C73B20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82490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7929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100766A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  <w:tr w:rsidR="002541EB" w:rsidRPr="002541EB" w14:paraId="293D3851" w14:textId="77777777" w:rsidTr="002541EB">
        <w:tc>
          <w:tcPr>
            <w:tcW w:w="4316" w:type="dxa"/>
          </w:tcPr>
          <w:p w14:paraId="318B89EA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7F1887">
              <w:rPr>
                <w:rFonts w:ascii="Angsana New" w:hAnsi="Angsana New"/>
                <w:sz w:val="30"/>
                <w:szCs w:val="30"/>
              </w:rPr>
              <w:t>14</w:t>
            </w:r>
            <w:r w:rsidRPr="002541EB">
              <w:rPr>
                <w:rFonts w:ascii="Angsana New" w:hAnsi="Angsana New"/>
                <w:sz w:val="30"/>
                <w:szCs w:val="30"/>
              </w:rPr>
              <w:t>.</w:t>
            </w:r>
            <w:r w:rsidR="007F1887">
              <w:rPr>
                <w:rFonts w:ascii="Angsana New" w:hAnsi="Angsana New"/>
                <w:sz w:val="30"/>
                <w:szCs w:val="30"/>
              </w:rPr>
              <w:t>35</w:t>
            </w:r>
            <w:r w:rsidRPr="002541EB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530" w:type="dxa"/>
          </w:tcPr>
          <w:p w14:paraId="5136913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56D3E6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FFA5F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F0FE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6217F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10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366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14:paraId="1386B6CE" w14:textId="77777777" w:rsidTr="002541EB">
        <w:tc>
          <w:tcPr>
            <w:tcW w:w="4316" w:type="dxa"/>
          </w:tcPr>
          <w:p w14:paraId="2CA6450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30" w:type="dxa"/>
          </w:tcPr>
          <w:p w14:paraId="01B21F7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96CF0FE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6609EE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7CF26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6F2968F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</w:tr>
      <w:tr w:rsidR="002541EB" w:rsidRPr="002541EB" w14:paraId="140F0E40" w14:textId="77777777" w:rsidTr="002541EB">
        <w:tc>
          <w:tcPr>
            <w:tcW w:w="4316" w:type="dxa"/>
          </w:tcPr>
          <w:p w14:paraId="321FC1EC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530" w:type="dxa"/>
          </w:tcPr>
          <w:p w14:paraId="075F405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C343FF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87CCD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923C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6F39F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26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874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14:paraId="2A4F5B2F" w14:textId="77777777" w:rsidTr="002541EB">
        <w:tc>
          <w:tcPr>
            <w:tcW w:w="4316" w:type="dxa"/>
          </w:tcPr>
          <w:p w14:paraId="20A2611A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30" w:type="dxa"/>
          </w:tcPr>
          <w:p w14:paraId="1073F09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AE1E25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6003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4516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367BC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</w:p>
        </w:tc>
      </w:tr>
      <w:tr w:rsidR="002541EB" w:rsidRPr="002541EB" w14:paraId="19ED57CF" w14:textId="77777777" w:rsidTr="002541EB">
        <w:tc>
          <w:tcPr>
            <w:tcW w:w="4316" w:type="dxa"/>
          </w:tcPr>
          <w:p w14:paraId="4169E348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641066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79EFDD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7E422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BCD2D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F0976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41EB" w:rsidRPr="002541EB" w14:paraId="03FBA9F6" w14:textId="77777777" w:rsidTr="002541EB">
        <w:tc>
          <w:tcPr>
            <w:tcW w:w="4316" w:type="dxa"/>
          </w:tcPr>
          <w:p w14:paraId="414E70AC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30" w:type="dxa"/>
          </w:tcPr>
          <w:p w14:paraId="7945537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3A00C6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08447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6CDC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827CD5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541EB" w:rsidRPr="002541EB" w14:paraId="4159152F" w14:textId="77777777" w:rsidTr="00A37EFD">
        <w:tc>
          <w:tcPr>
            <w:tcW w:w="4316" w:type="dxa"/>
          </w:tcPr>
          <w:p w14:paraId="68B3E6C8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530" w:type="dxa"/>
          </w:tcPr>
          <w:p w14:paraId="58A96B2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7FE771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DED011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E0D2F3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D0985A7" w14:textId="77777777" w:rsidR="002541EB" w:rsidRPr="00490532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2541EB" w:rsidRPr="004905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2541EB" w:rsidRPr="002541EB" w14:paraId="7A630622" w14:textId="77777777" w:rsidTr="002541EB">
        <w:tc>
          <w:tcPr>
            <w:tcW w:w="4316" w:type="dxa"/>
          </w:tcPr>
          <w:p w14:paraId="118E8AC9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530" w:type="dxa"/>
          </w:tcPr>
          <w:p w14:paraId="246F0B4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10567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D3065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777B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A8C38F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</w:tr>
    </w:tbl>
    <w:p w14:paraId="43EF479A" w14:textId="77777777" w:rsidR="002541EB" w:rsidRPr="002541EB" w:rsidRDefault="002541EB" w:rsidP="00254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D9AC586" w14:textId="77777777" w:rsidR="002541EB" w:rsidRDefault="000D2138" w:rsidP="00117425">
      <w:pPr>
        <w:tabs>
          <w:tab w:val="clear" w:pos="454"/>
          <w:tab w:val="clear" w:pos="680"/>
          <w:tab w:val="left" w:pos="284"/>
        </w:tabs>
        <w:spacing w:after="120" w:line="240" w:lineRule="auto"/>
        <w:ind w:left="4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การซื้อธุรกิจดังกล่าวข้างต้น</w:t>
      </w:r>
      <w:r w:rsidR="002541EB" w:rsidRPr="002541EB">
        <w:rPr>
          <w:rFonts w:ascii="Angsana New" w:hAnsi="Angsana New"/>
          <w:sz w:val="30"/>
          <w:szCs w:val="30"/>
          <w:cs/>
        </w:rPr>
        <w:t>บริษัทได้จ้างผู้ประเมินราคาอิสระเพื่อ</w:t>
      </w:r>
      <w:r w:rsidR="002541EB" w:rsidRPr="002541EB">
        <w:rPr>
          <w:rFonts w:ascii="Angsana New" w:hAnsi="Angsana New" w:hint="cs"/>
          <w:sz w:val="30"/>
          <w:szCs w:val="30"/>
          <w:cs/>
        </w:rPr>
        <w:t>ประเมิน</w:t>
      </w:r>
      <w:r w:rsidR="002541EB" w:rsidRPr="002541E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="002541EB" w:rsidRPr="002541EB">
        <w:rPr>
          <w:rFonts w:ascii="Angsana New" w:hAnsi="Angsana New" w:hint="cs"/>
          <w:sz w:val="30"/>
          <w:szCs w:val="30"/>
          <w:cs/>
        </w:rPr>
        <w:t>ที่ได้มา</w:t>
      </w:r>
      <w:r w:rsidR="002541EB" w:rsidRPr="002541EB">
        <w:rPr>
          <w:rFonts w:ascii="Angsana New" w:hAnsi="Angsana New"/>
          <w:sz w:val="30"/>
          <w:szCs w:val="30"/>
          <w:cs/>
        </w:rPr>
        <w:t>และหนี้สิน</w:t>
      </w:r>
      <w:r w:rsidR="002541EB" w:rsidRPr="002541EB">
        <w:rPr>
          <w:rFonts w:ascii="Angsana New" w:hAnsi="Angsana New" w:hint="cs"/>
          <w:sz w:val="30"/>
          <w:szCs w:val="30"/>
          <w:cs/>
        </w:rPr>
        <w:t>ที่รับมา</w:t>
      </w:r>
    </w:p>
    <w:p w14:paraId="459872B5" w14:textId="77777777" w:rsidR="000D2138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5591B" w14:textId="77777777" w:rsidR="000D2138" w:rsidRPr="00117425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E82200" w14:textId="77777777" w:rsidR="000D2138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6D0E86" w14:textId="77777777" w:rsidR="000D2138" w:rsidRPr="002166DB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D3112F" w14:textId="77777777" w:rsidR="002166DB" w:rsidRPr="002166DB" w:rsidRDefault="002166DB" w:rsidP="002166D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มิถุนายน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566CED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ยูเรก</w:t>
      </w:r>
      <w:r w:rsidR="00566CED">
        <w:rPr>
          <w:rFonts w:ascii="Angsana New" w:hAnsi="Angsana New" w:hint="cs"/>
          <w:sz w:val="30"/>
          <w:szCs w:val="30"/>
          <w:cs/>
        </w:rPr>
        <w:t>้</w:t>
      </w:r>
      <w:r w:rsidRPr="002166DB">
        <w:rPr>
          <w:rFonts w:ascii="Angsana New" w:hAnsi="Angsana New" w:hint="cs"/>
          <w:sz w:val="30"/>
          <w:szCs w:val="30"/>
          <w:cs/>
        </w:rPr>
        <w:t>า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70</w:t>
      </w:r>
      <w:r w:rsidRPr="002166DB">
        <w:rPr>
          <w:rFonts w:ascii="Angsana New" w:hAnsi="Angsana New"/>
          <w:sz w:val="30"/>
          <w:szCs w:val="30"/>
        </w:rPr>
        <w:t>,</w:t>
      </w:r>
      <w:r w:rsidR="007F1887"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>)</w:t>
      </w:r>
      <w:r w:rsidRPr="002166DB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เพื่อดำเนินธุรกิจผลิตและจำหน่ายน้ำดื่มและน้ำดิบ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90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6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566CED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ยูเรก</w:t>
      </w:r>
      <w:r w:rsidR="00566CED">
        <w:rPr>
          <w:rFonts w:ascii="Angsana New" w:hAnsi="Angsana New" w:hint="cs"/>
          <w:sz w:val="30"/>
          <w:szCs w:val="30"/>
          <w:cs/>
        </w:rPr>
        <w:t>้</w:t>
      </w:r>
      <w:r w:rsidRPr="002166DB">
        <w:rPr>
          <w:rFonts w:ascii="Angsana New" w:hAnsi="Angsana New" w:hint="cs"/>
          <w:sz w:val="30"/>
          <w:szCs w:val="30"/>
          <w:cs/>
        </w:rPr>
        <w:t>า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5E46FE21" w14:textId="77777777" w:rsidR="00417B3D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เนอร์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50</w:t>
      </w:r>
      <w:r w:rsidRPr="002166DB">
        <w:rPr>
          <w:rFonts w:ascii="Angsana New" w:hAnsi="Angsana New"/>
          <w:sz w:val="30"/>
          <w:szCs w:val="30"/>
        </w:rPr>
        <w:t>,</w:t>
      </w:r>
      <w:r w:rsidR="007F1887"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) </w:t>
      </w:r>
      <w:r w:rsidRPr="002166DB">
        <w:rPr>
          <w:rFonts w:ascii="Angsana New" w:hAnsi="Angsana New" w:hint="cs"/>
          <w:sz w:val="30"/>
          <w:szCs w:val="30"/>
          <w:cs/>
        </w:rPr>
        <w:t>เพื่อดำเนินธุรกิจผลิตพลังงาน 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55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7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เนอร์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649031D2" w14:textId="77777777" w:rsidR="002166DB" w:rsidRPr="002166DB" w:rsidRDefault="002166DB" w:rsidP="009F098A">
      <w:pPr>
        <w:spacing w:before="120" w:after="120" w:line="240" w:lineRule="auto"/>
        <w:ind w:left="544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การจำหน่ายเงินลงทุน</w:t>
      </w:r>
    </w:p>
    <w:p w14:paraId="0AD42C78" w14:textId="77777777" w:rsidR="002166DB" w:rsidRPr="002166DB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ที่ประชุมคณะกรรมการบริษัทมีมติอนุมัติจำหน่ายหุ้นสามัญในบริษัท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เมชั่น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ดีไซน์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อินเตอร์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เนชั่นแนล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ดังนั้น 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กลุ่มบริษัทได้ขายส่วนได้เสียในบริษัท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เมชั่น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ออกไปร้อยละ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29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มีผลให้บริษัท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เมชั่น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ไม่ได้เป็นบริษัทย่อยอีกต่อไป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ณ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วันที่จำหน่าย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z w:val="30"/>
          <w:szCs w:val="30"/>
          <w:cs/>
        </w:rPr>
        <w:t>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เมชั่น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15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และกำไรจากการจำหน่ายเงินลงทุนมีจำนวนเงิน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14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ซึ่งรวมอยู่ในงบกำไรขาดทุนเบ็ดเสร็จรวมสำหรับปีสิ้นสุดวันที่ </w:t>
      </w:r>
      <w:r w:rsidR="007F1887">
        <w:rPr>
          <w:rFonts w:ascii="Angsana New" w:hAnsi="Angsana New"/>
          <w:sz w:val="30"/>
          <w:szCs w:val="30"/>
        </w:rPr>
        <w:t>31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08BAAFA5" w14:textId="77777777" w:rsidR="002166DB" w:rsidRDefault="002166DB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2166DB">
        <w:rPr>
          <w:rFonts w:ascii="Angsana New" w:hAnsi="Angsana New" w:hint="cs"/>
          <w:spacing w:val="-4"/>
          <w:sz w:val="30"/>
          <w:szCs w:val="30"/>
          <w:cs/>
        </w:rPr>
        <w:t>นอกจากนี้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ได้ขายส่วนได้เสียในบริษัท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pacing w:val="-4"/>
          <w:sz w:val="30"/>
          <w:szCs w:val="30"/>
          <w:cs/>
        </w:rPr>
        <w:t>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เนชั่นแนล</w:t>
      </w:r>
      <w:proofErr w:type="spellEnd"/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ออกไปร้อยละ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100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25</w:t>
      </w:r>
      <w:r w:rsidRPr="002166DB">
        <w:rPr>
          <w:rFonts w:ascii="Angsana New" w:hAnsi="Angsana New"/>
          <w:spacing w:val="-4"/>
          <w:sz w:val="30"/>
          <w:szCs w:val="30"/>
          <w:cs/>
        </w:rPr>
        <w:t>.</w:t>
      </w:r>
      <w:r w:rsidR="007F1887">
        <w:rPr>
          <w:rFonts w:ascii="Angsana New" w:hAnsi="Angsana New"/>
          <w:spacing w:val="-4"/>
          <w:sz w:val="30"/>
          <w:szCs w:val="30"/>
        </w:rPr>
        <w:t>5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มีผลให้บริษัท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pacing w:val="-4"/>
          <w:sz w:val="30"/>
          <w:szCs w:val="30"/>
          <w:cs/>
        </w:rPr>
        <w:t>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เนชั่นแนล</w:t>
      </w:r>
      <w:proofErr w:type="spellEnd"/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ไม่ได้เป็นบริษัทย่อยอีกต่อไป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และมีผลให้บริษัท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pacing w:val="-4"/>
          <w:sz w:val="30"/>
          <w:szCs w:val="30"/>
          <w:cs/>
        </w:rPr>
        <w:t>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อินโดนีเซีย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pacing w:val="-4"/>
          <w:sz w:val="30"/>
          <w:szCs w:val="30"/>
          <w:cs/>
        </w:rPr>
        <w:t>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อินเดีย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ซึ่งเป็นบริษัทย่อยทางอ้อมที่กลุ่มบริษัทถือหุ้นผ่านบริษัท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pacing w:val="-4"/>
          <w:sz w:val="30"/>
          <w:szCs w:val="30"/>
          <w:cs/>
        </w:rPr>
        <w:t>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เนชั่นแนล</w:t>
      </w:r>
      <w:proofErr w:type="spellEnd"/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มิได้เป็นบริษัทย่อยทางอ้อมของกลุ่มบริษัทด้วย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วันที่จำหน่ายมูลค่าตามบัญชีของสินทรัพย์สุทธิของบริษัท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2166DB">
        <w:rPr>
          <w:rFonts w:ascii="Angsana New" w:hAnsi="Angsana New" w:hint="cs"/>
          <w:spacing w:val="-4"/>
          <w:sz w:val="30"/>
          <w:szCs w:val="30"/>
          <w:cs/>
        </w:rPr>
        <w:t>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</w:t>
      </w:r>
      <w:proofErr w:type="spellStart"/>
      <w:r w:rsidRPr="002166DB">
        <w:rPr>
          <w:rFonts w:ascii="Angsana New" w:hAnsi="Angsana New" w:hint="cs"/>
          <w:spacing w:val="-4"/>
          <w:sz w:val="30"/>
          <w:szCs w:val="30"/>
          <w:cs/>
        </w:rPr>
        <w:t>เนชั่นแนล</w:t>
      </w:r>
      <w:proofErr w:type="spellEnd"/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ในงบการเงินของกลุ่มบริษัทมีจำนวนเงิน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23</w:t>
      </w:r>
      <w:r w:rsidRPr="002166DB">
        <w:rPr>
          <w:rFonts w:ascii="Angsana New" w:hAnsi="Angsana New"/>
          <w:spacing w:val="-4"/>
          <w:sz w:val="30"/>
          <w:szCs w:val="30"/>
          <w:cs/>
        </w:rPr>
        <w:t>.</w:t>
      </w:r>
      <w:r w:rsidR="007F1887">
        <w:rPr>
          <w:rFonts w:ascii="Angsana New" w:hAnsi="Angsana New"/>
          <w:spacing w:val="-4"/>
          <w:sz w:val="30"/>
          <w:szCs w:val="30"/>
        </w:rPr>
        <w:t>7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และกำไรจากการจำหน่ายเงินลงทุนมีจำนวนเงิน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</w:t>
      </w:r>
      <w:r w:rsidRPr="002166DB">
        <w:rPr>
          <w:rFonts w:ascii="Angsana New" w:hAnsi="Angsana New"/>
          <w:spacing w:val="-4"/>
          <w:sz w:val="30"/>
          <w:szCs w:val="30"/>
          <w:cs/>
        </w:rPr>
        <w:t>.</w:t>
      </w:r>
      <w:r w:rsidR="007F1887">
        <w:rPr>
          <w:rFonts w:ascii="Angsana New" w:hAnsi="Angsana New"/>
          <w:spacing w:val="-4"/>
          <w:sz w:val="30"/>
          <w:szCs w:val="30"/>
        </w:rPr>
        <w:t>8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โดยกลุ่มบริษัทมีขาดทุนจากรายการแปลงค่าหน่วยงานต่างประเทศจำนวนเงิน </w:t>
      </w:r>
      <w:r w:rsidR="007F1887">
        <w:rPr>
          <w:rFonts w:ascii="Angsana New" w:hAnsi="Angsana New"/>
          <w:spacing w:val="-4"/>
          <w:sz w:val="30"/>
          <w:szCs w:val="30"/>
        </w:rPr>
        <w:t>6</w:t>
      </w:r>
      <w:r w:rsidRPr="002166DB">
        <w:rPr>
          <w:rFonts w:ascii="Angsana New" w:hAnsi="Angsana New"/>
          <w:spacing w:val="-4"/>
          <w:sz w:val="30"/>
          <w:szCs w:val="30"/>
        </w:rPr>
        <w:t>.</w:t>
      </w:r>
      <w:r w:rsidR="007F1887">
        <w:rPr>
          <w:rFonts w:ascii="Angsana New" w:hAnsi="Angsana New"/>
          <w:spacing w:val="-4"/>
          <w:sz w:val="30"/>
          <w:szCs w:val="30"/>
        </w:rPr>
        <w:t>4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ส่งผลให้กลุ่มบริษัทมีขาดทุนจากการจำหน่ายเงินลงทุนจำนวนเงิน </w:t>
      </w:r>
      <w:r w:rsidR="007F1887">
        <w:rPr>
          <w:rFonts w:ascii="Angsana New" w:hAnsi="Angsana New"/>
          <w:spacing w:val="-4"/>
          <w:sz w:val="30"/>
          <w:szCs w:val="30"/>
        </w:rPr>
        <w:t>4</w:t>
      </w:r>
      <w:r w:rsidRPr="002166DB">
        <w:rPr>
          <w:rFonts w:ascii="Angsana New" w:hAnsi="Angsana New"/>
          <w:spacing w:val="-4"/>
          <w:sz w:val="30"/>
          <w:szCs w:val="30"/>
        </w:rPr>
        <w:t>.</w:t>
      </w:r>
      <w:r w:rsidR="007F1887">
        <w:rPr>
          <w:rFonts w:ascii="Angsana New" w:hAnsi="Angsana New"/>
          <w:spacing w:val="-4"/>
          <w:sz w:val="30"/>
          <w:szCs w:val="30"/>
        </w:rPr>
        <w:t>6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 ซึ่งรวมอยู่ในงบกำไรขาดทุนเบ็ดเสร็จรวม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7F1887">
        <w:rPr>
          <w:rFonts w:ascii="Angsana New" w:hAnsi="Angsana New"/>
          <w:spacing w:val="-4"/>
          <w:sz w:val="30"/>
          <w:szCs w:val="30"/>
        </w:rPr>
        <w:t>31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F1887">
        <w:rPr>
          <w:rFonts w:ascii="Angsana New" w:hAnsi="Angsana New"/>
          <w:spacing w:val="-4"/>
          <w:sz w:val="30"/>
          <w:szCs w:val="30"/>
        </w:rPr>
        <w:t>2562</w:t>
      </w:r>
    </w:p>
    <w:p w14:paraId="7F077822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C98AE28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5E0D78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47D418" w14:textId="77777777" w:rsidR="00C4572C" w:rsidRDefault="00C4572C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37A5BB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DE01C7" w14:textId="77777777" w:rsidR="006538B9" w:rsidRPr="002166DB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CF0FB52" w14:textId="77777777" w:rsidR="002166DB" w:rsidRPr="002166DB" w:rsidRDefault="002166DB" w:rsidP="00F646D3">
      <w:pPr>
        <w:tabs>
          <w:tab w:val="clear" w:pos="454"/>
          <w:tab w:val="left" w:pos="567"/>
        </w:tabs>
        <w:spacing w:before="120" w:after="120" w:line="240" w:lineRule="auto"/>
        <w:ind w:left="544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lastRenderedPageBreak/>
        <w:t>การคืนทุน</w:t>
      </w:r>
      <w:r w:rsidRPr="002166DB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 </w:t>
      </w:r>
    </w:p>
    <w:p w14:paraId="43E66356" w14:textId="77777777" w:rsidR="002166DB" w:rsidRPr="002166DB" w:rsidRDefault="002166DB" w:rsidP="003E5C13">
      <w:pPr>
        <w:spacing w:before="120" w:line="240" w:lineRule="auto"/>
        <w:ind w:left="547"/>
        <w:jc w:val="both"/>
        <w:rPr>
          <w:rFonts w:ascii="Angsana New" w:hAnsi="Angsana New"/>
          <w:spacing w:val="-4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ฟู</w:t>
      </w:r>
      <w:proofErr w:type="spellStart"/>
      <w:r w:rsidRPr="002166DB">
        <w:rPr>
          <w:rFonts w:ascii="Angsana New" w:hAnsi="Angsana New" w:hint="cs"/>
          <w:sz w:val="30"/>
          <w:szCs w:val="30"/>
          <w:cs/>
        </w:rPr>
        <w:t>จิอิ</w:t>
      </w:r>
      <w:proofErr w:type="spellEnd"/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ไอออน เวิร์ค (ประเทศไทย) 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กันยายน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ตุลาคม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0</w:t>
      </w:r>
      <w:r w:rsidRPr="002166D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9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787DBF78" w14:textId="77777777" w:rsidR="002166DB" w:rsidRDefault="002166DB" w:rsidP="00F646D3">
      <w:pPr>
        <w:tabs>
          <w:tab w:val="clear" w:pos="454"/>
          <w:tab w:val="left" w:pos="70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E5C13">
        <w:rPr>
          <w:rFonts w:ascii="Angsana New" w:hAnsi="Angsana New" w:hint="cs"/>
          <w:sz w:val="30"/>
          <w:szCs w:val="30"/>
          <w:cs/>
        </w:rPr>
        <w:t>บริษัท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3E5C13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Pr="003E5C13">
        <w:rPr>
          <w:rFonts w:ascii="Angsana New" w:hAnsi="Angsana New" w:hint="cs"/>
          <w:sz w:val="30"/>
          <w:szCs w:val="30"/>
          <w:cs/>
        </w:rPr>
        <w:t>กา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เทรด</w:t>
      </w:r>
      <w:proofErr w:type="spellStart"/>
      <w:r w:rsidRPr="003E5C13">
        <w:rPr>
          <w:rFonts w:ascii="Angsana New" w:hAnsi="Angsana New" w:hint="cs"/>
          <w:sz w:val="30"/>
          <w:szCs w:val="30"/>
          <w:cs/>
        </w:rPr>
        <w:t>ดิ้ง</w:t>
      </w:r>
      <w:proofErr w:type="spellEnd"/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จำกัด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0</w:t>
      </w:r>
      <w:r w:rsidRPr="003E5C13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บาท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</w:t>
      </w:r>
      <w:r w:rsidRPr="003E5C13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5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0B2747A6" w14:textId="77777777" w:rsidR="00566CED" w:rsidRDefault="00566CED" w:rsidP="0094352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450"/>
        </w:tabs>
        <w:spacing w:before="240"/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>
        <w:rPr>
          <w:rFonts w:ascii="Angsana New" w:hAnsi="Angsana New"/>
          <w:b/>
          <w:bCs/>
          <w:sz w:val="30"/>
          <w:szCs w:val="30"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7CF451E4" w14:textId="77777777" w:rsidR="00566CED" w:rsidRDefault="00566CED" w:rsidP="00F646D3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รายการเคลื่อนไหวอย่างย่อสำหรับงวดหก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D213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91" w:type="pct"/>
        <w:tblInd w:w="392" w:type="dxa"/>
        <w:tblLook w:val="0000" w:firstRow="0" w:lastRow="0" w:firstColumn="0" w:lastColumn="0" w:noHBand="0" w:noVBand="0"/>
      </w:tblPr>
      <w:tblGrid>
        <w:gridCol w:w="5101"/>
        <w:gridCol w:w="2060"/>
        <w:gridCol w:w="294"/>
        <w:gridCol w:w="2169"/>
      </w:tblGrid>
      <w:tr w:rsidR="00566CED" w:rsidRPr="009E58A4" w14:paraId="7897325E" w14:textId="77777777" w:rsidTr="00566CED">
        <w:trPr>
          <w:trHeight w:hRule="exact" w:val="403"/>
        </w:trPr>
        <w:tc>
          <w:tcPr>
            <w:tcW w:w="2650" w:type="pct"/>
          </w:tcPr>
          <w:p w14:paraId="43F68692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0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CED" w:rsidRPr="009E58A4" w14:paraId="7A468B7D" w14:textId="77777777" w:rsidTr="00566CED">
        <w:trPr>
          <w:trHeight w:hRule="exact" w:val="403"/>
        </w:trPr>
        <w:tc>
          <w:tcPr>
            <w:tcW w:w="2650" w:type="pct"/>
          </w:tcPr>
          <w:p w14:paraId="5B74484B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65EE3DD1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658" w:rsidRPr="009E58A4" w14:paraId="5DAC0983" w14:textId="77777777" w:rsidTr="002623AD">
        <w:trPr>
          <w:trHeight w:hRule="exact" w:val="403"/>
        </w:trPr>
        <w:tc>
          <w:tcPr>
            <w:tcW w:w="2650" w:type="pct"/>
          </w:tcPr>
          <w:p w14:paraId="7F622BEC" w14:textId="77777777" w:rsidR="000A4658" w:rsidRPr="009B592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070" w:type="pct"/>
            <w:shd w:val="clear" w:color="auto" w:fill="auto"/>
          </w:tcPr>
          <w:p w14:paraId="743C0420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43,593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D774885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</w:tcPr>
          <w:p w14:paraId="2425EAC3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43,593</w:t>
            </w:r>
          </w:p>
        </w:tc>
      </w:tr>
      <w:tr w:rsidR="000A4658" w:rsidRPr="009E58A4" w14:paraId="0D99F109" w14:textId="77777777" w:rsidTr="002623AD">
        <w:trPr>
          <w:trHeight w:hRule="exact" w:val="403"/>
        </w:trPr>
        <w:tc>
          <w:tcPr>
            <w:tcW w:w="2650" w:type="pct"/>
          </w:tcPr>
          <w:p w14:paraId="2BF5DC27" w14:textId="77777777" w:rsidR="000A4658" w:rsidRPr="009E58A4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20B9DC9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2B0E4C9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3745D8C6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0A4658" w:rsidRPr="009E58A4" w14:paraId="78462249" w14:textId="77777777" w:rsidTr="002623AD">
        <w:trPr>
          <w:trHeight w:hRule="exact" w:val="403"/>
        </w:trPr>
        <w:tc>
          <w:tcPr>
            <w:tcW w:w="2650" w:type="pct"/>
          </w:tcPr>
          <w:p w14:paraId="65C09639" w14:textId="77777777" w:rsidR="000A4658" w:rsidRPr="009E58A4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1F62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84FEC23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D22D5FB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5C77BACD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0A4658" w:rsidRPr="009E58A4" w14:paraId="17D994CC" w14:textId="77777777" w:rsidTr="002623AD">
        <w:trPr>
          <w:trHeight w:hRule="exact" w:val="403"/>
        </w:trPr>
        <w:tc>
          <w:tcPr>
            <w:tcW w:w="2650" w:type="pct"/>
          </w:tcPr>
          <w:p w14:paraId="359E463A" w14:textId="77777777" w:rsidR="000A4658" w:rsidRPr="009E58A4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3F8F4B7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0D0DB8F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7783D6EF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0A4658" w:rsidRPr="009E58A4" w14:paraId="7B52A247" w14:textId="77777777" w:rsidTr="002623AD">
        <w:trPr>
          <w:trHeight w:hRule="exact" w:val="403"/>
        </w:trPr>
        <w:tc>
          <w:tcPr>
            <w:tcW w:w="2650" w:type="pct"/>
          </w:tcPr>
          <w:p w14:paraId="112E2743" w14:textId="77777777" w:rsidR="000A4658" w:rsidRPr="009E58A4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(1,114)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9E39E59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77777777" w:rsidR="000A4658" w:rsidRPr="002623AD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(1,114)</w:t>
            </w:r>
          </w:p>
        </w:tc>
      </w:tr>
      <w:tr w:rsidR="000A4658" w:rsidRPr="009E58A4" w14:paraId="65D4FF96" w14:textId="77777777" w:rsidTr="002623AD">
        <w:trPr>
          <w:trHeight w:hRule="exact" w:val="403"/>
        </w:trPr>
        <w:tc>
          <w:tcPr>
            <w:tcW w:w="2650" w:type="pct"/>
          </w:tcPr>
          <w:p w14:paraId="2C287BD3" w14:textId="77777777" w:rsidR="000A4658" w:rsidRPr="00BF3C0E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30 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77777777" w:rsidR="000A4658" w:rsidRPr="00BF3C0E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42,479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4F17E00" w14:textId="77777777" w:rsidR="000A4658" w:rsidRPr="00BF3C0E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77777777" w:rsidR="000A4658" w:rsidRPr="00BF3C0E" w:rsidRDefault="000A4658" w:rsidP="000A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42,479</w:t>
            </w:r>
          </w:p>
        </w:tc>
      </w:tr>
    </w:tbl>
    <w:p w14:paraId="51938ACC" w14:textId="77777777" w:rsidR="000271F3" w:rsidRDefault="000A4658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 w:hint="cs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Pr="002623AD">
        <w:rPr>
          <w:rFonts w:ascii="Angsana New" w:hAnsi="Angsana New" w:hint="cs"/>
          <w:sz w:val="30"/>
          <w:szCs w:val="30"/>
          <w:cs/>
        </w:rPr>
        <w:t>า</w:t>
      </w:r>
      <w:r w:rsidRPr="002623AD">
        <w:rPr>
          <w:rFonts w:ascii="Angsana New" w:hAnsi="Angsana New"/>
          <w:sz w:val="30"/>
          <w:szCs w:val="30"/>
          <w:cs/>
        </w:rPr>
        <w:t>สะสมของ</w:t>
      </w:r>
      <w:r w:rsidRPr="002623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623AD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</w:t>
      </w:r>
      <w:r w:rsidRPr="002623AD">
        <w:rPr>
          <w:rFonts w:ascii="Angsana New" w:hAnsi="Angsana New" w:hint="cs"/>
          <w:sz w:val="30"/>
          <w:szCs w:val="30"/>
          <w:cs/>
        </w:rPr>
        <w:t>้</w:t>
      </w:r>
      <w:r w:rsidRPr="002623A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Pr="002623AD">
        <w:rPr>
          <w:rFonts w:ascii="Angsana New" w:hAnsi="Angsana New"/>
          <w:sz w:val="30"/>
          <w:szCs w:val="30"/>
        </w:rPr>
        <w:t xml:space="preserve">30 </w:t>
      </w:r>
      <w:r w:rsidRPr="002623A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623AD">
        <w:rPr>
          <w:rFonts w:ascii="Angsana New" w:hAnsi="Angsana New"/>
          <w:sz w:val="30"/>
          <w:szCs w:val="30"/>
        </w:rPr>
        <w:t xml:space="preserve">2563 </w:t>
      </w:r>
      <w:r w:rsidRPr="002623AD">
        <w:rPr>
          <w:rFonts w:ascii="Angsana New" w:hAnsi="Angsana New"/>
          <w:sz w:val="30"/>
          <w:szCs w:val="30"/>
          <w:cs/>
        </w:rPr>
        <w:t>มีจำนวน</w:t>
      </w:r>
      <w:r w:rsidRPr="002623AD">
        <w:rPr>
          <w:rFonts w:ascii="Angsana New" w:hAnsi="Angsana New"/>
          <w:sz w:val="30"/>
          <w:szCs w:val="30"/>
        </w:rPr>
        <w:t xml:space="preserve"> 8.51 </w:t>
      </w:r>
      <w:r w:rsidRPr="002623AD">
        <w:rPr>
          <w:rFonts w:ascii="Angsana New" w:hAnsi="Angsana New"/>
          <w:sz w:val="30"/>
          <w:szCs w:val="30"/>
          <w:cs/>
        </w:rPr>
        <w:t>ล้านบาท (</w:t>
      </w:r>
      <w:r w:rsidRPr="002623AD">
        <w:rPr>
          <w:rFonts w:ascii="Angsana New" w:hAnsi="Angsana New"/>
          <w:sz w:val="30"/>
          <w:szCs w:val="30"/>
        </w:rPr>
        <w:t xml:space="preserve">31 </w:t>
      </w:r>
      <w:r w:rsidRPr="00262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623AD">
        <w:rPr>
          <w:rFonts w:ascii="Angsana New" w:hAnsi="Angsana New"/>
          <w:sz w:val="30"/>
          <w:szCs w:val="30"/>
        </w:rPr>
        <w:t xml:space="preserve">2562 : 8.38 </w:t>
      </w:r>
      <w:r w:rsidRPr="002623AD">
        <w:rPr>
          <w:rFonts w:ascii="Angsana New" w:hAnsi="Angsana New"/>
          <w:sz w:val="30"/>
          <w:szCs w:val="30"/>
          <w:cs/>
        </w:rPr>
        <w:t>ล้านบาท</w:t>
      </w:r>
      <w:r w:rsidRPr="002623AD">
        <w:rPr>
          <w:rFonts w:ascii="Angsana New" w:hAnsi="Angsana New"/>
          <w:sz w:val="30"/>
          <w:szCs w:val="30"/>
        </w:rPr>
        <w:t>)</w:t>
      </w:r>
    </w:p>
    <w:p w14:paraId="3F310CFC" w14:textId="2440A687" w:rsidR="00786FD1" w:rsidRDefault="00786FD1" w:rsidP="000271F3">
      <w:pPr>
        <w:pStyle w:val="ListParagraph"/>
        <w:tabs>
          <w:tab w:val="clear" w:pos="227"/>
          <w:tab w:val="clear" w:pos="680"/>
        </w:tabs>
        <w:spacing w:before="120" w:line="240" w:lineRule="auto"/>
        <w:ind w:left="448"/>
        <w:contextualSpacing w:val="0"/>
        <w:rPr>
          <w:rFonts w:ascii="Angsana New" w:hAnsi="Angsana New"/>
          <w:sz w:val="30"/>
          <w:szCs w:val="30"/>
        </w:rPr>
      </w:pPr>
      <w:r w:rsidRPr="00786FD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อสังหาริมทรัพย์เพื่อการลงทุนแสดงด้วยวิ</w:t>
      </w:r>
      <w:r>
        <w:rPr>
          <w:rFonts w:ascii="Angsana New" w:hAnsi="Angsana New" w:hint="cs"/>
          <w:sz w:val="30"/>
          <w:szCs w:val="30"/>
          <w:cs/>
        </w:rPr>
        <w:t>ธีราคาทุนหักค่าเสื่อม</w:t>
      </w:r>
      <w:r w:rsidRPr="00786FD1">
        <w:rPr>
          <w:rFonts w:ascii="Angsana New" w:hAnsi="Angsana New" w:hint="cs"/>
          <w:sz w:val="30"/>
          <w:szCs w:val="30"/>
          <w:cs/>
        </w:rPr>
        <w:t>ราคาสะสม</w:t>
      </w:r>
    </w:p>
    <w:p w14:paraId="308E87A8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66F7050E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2D89DFCD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1D5B7CAA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59CA3A48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3E2AC2A9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097A9375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3E779C9C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0DBFF3DA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17FAAA3F" w14:textId="77777777" w:rsidR="002E0BB1" w:rsidRPr="00786FD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1F09F76C" w14:textId="77777777" w:rsidR="00583CA4" w:rsidRPr="00583CA4" w:rsidRDefault="00583CA4" w:rsidP="00583CA4">
      <w:pPr>
        <w:pStyle w:val="ListParagraph"/>
        <w:tabs>
          <w:tab w:val="clear" w:pos="227"/>
          <w:tab w:val="clear" w:pos="454"/>
          <w:tab w:val="left" w:pos="450"/>
        </w:tabs>
        <w:spacing w:before="240" w:line="240" w:lineRule="auto"/>
        <w:ind w:left="539"/>
        <w:jc w:val="thaiDistribute"/>
        <w:rPr>
          <w:rFonts w:ascii="Angsana New" w:hAnsi="Angsana New"/>
          <w:b/>
          <w:bCs/>
          <w:sz w:val="22"/>
        </w:rPr>
      </w:pPr>
    </w:p>
    <w:p w14:paraId="2B14477C" w14:textId="77777777" w:rsidR="006E7D43" w:rsidRPr="002623AD" w:rsidRDefault="000D2138" w:rsidP="00EB487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450"/>
        </w:tabs>
        <w:spacing w:before="24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2623A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831FB" w:rsidRPr="002623AD">
        <w:rPr>
          <w:rFonts w:ascii="Angsana New" w:hAnsi="Angsana New"/>
          <w:b/>
          <w:bCs/>
          <w:sz w:val="30"/>
          <w:szCs w:val="30"/>
        </w:rPr>
        <w:t>-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4071DDD" w14:textId="77777777" w:rsidR="000D2138" w:rsidRDefault="009B592D" w:rsidP="000D2138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รายการเคลื่อนไหวอย่างย่อ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973F85">
        <w:rPr>
          <w:rFonts w:ascii="Angsana New" w:hAnsi="Angsana New" w:hint="cs"/>
          <w:sz w:val="30"/>
          <w:szCs w:val="30"/>
          <w:cs/>
        </w:rPr>
        <w:t>งวดหก</w:t>
      </w:r>
      <w:r w:rsidR="000D2138"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30</w:t>
      </w:r>
      <w:r w:rsidR="00973F85">
        <w:rPr>
          <w:rFonts w:ascii="Angsana New" w:hAnsi="Angsana New"/>
          <w:sz w:val="30"/>
          <w:szCs w:val="30"/>
        </w:rPr>
        <w:t xml:space="preserve"> </w:t>
      </w:r>
      <w:r w:rsidR="00973F85">
        <w:rPr>
          <w:rFonts w:ascii="Angsana New" w:hAnsi="Angsana New" w:hint="cs"/>
          <w:sz w:val="30"/>
          <w:szCs w:val="30"/>
          <w:cs/>
        </w:rPr>
        <w:t>มิถุนายน</w:t>
      </w:r>
      <w:r w:rsidR="000D2138" w:rsidRPr="000D2138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</w:t>
      </w:r>
      <w:r w:rsidR="007F1887">
        <w:rPr>
          <w:rFonts w:ascii="Angsana New" w:hAnsi="Angsana New" w:hint="cs"/>
          <w:sz w:val="30"/>
          <w:szCs w:val="30"/>
        </w:rPr>
        <w:t>6</w:t>
      </w:r>
      <w:r w:rsidR="007F1887">
        <w:rPr>
          <w:rFonts w:ascii="Angsana New" w:hAnsi="Angsana New"/>
          <w:sz w:val="30"/>
          <w:szCs w:val="30"/>
        </w:rPr>
        <w:t>3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91" w:type="pct"/>
        <w:tblInd w:w="392" w:type="dxa"/>
        <w:tblLook w:val="0000" w:firstRow="0" w:lastRow="0" w:firstColumn="0" w:lastColumn="0" w:noHBand="0" w:noVBand="0"/>
      </w:tblPr>
      <w:tblGrid>
        <w:gridCol w:w="5101"/>
        <w:gridCol w:w="2060"/>
        <w:gridCol w:w="294"/>
        <w:gridCol w:w="2169"/>
      </w:tblGrid>
      <w:tr w:rsidR="009E58A4" w:rsidRPr="009E58A4" w14:paraId="58268933" w14:textId="77777777" w:rsidTr="00566CED">
        <w:trPr>
          <w:trHeight w:hRule="exact" w:val="403"/>
        </w:trPr>
        <w:tc>
          <w:tcPr>
            <w:tcW w:w="2650" w:type="pct"/>
          </w:tcPr>
          <w:p w14:paraId="60117B81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0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8A4" w:rsidRPr="009E58A4" w14:paraId="54A0FBCC" w14:textId="77777777" w:rsidTr="00566CED">
        <w:trPr>
          <w:trHeight w:hRule="exact" w:val="403"/>
        </w:trPr>
        <w:tc>
          <w:tcPr>
            <w:tcW w:w="2650" w:type="pct"/>
          </w:tcPr>
          <w:p w14:paraId="596A4204" w14:textId="77777777" w:rsidR="009E58A4" w:rsidRPr="009E58A4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562E65A5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A4" w:rsidRPr="009E58A4" w14:paraId="431C68D5" w14:textId="77777777" w:rsidTr="002623AD">
        <w:trPr>
          <w:trHeight w:hRule="exact" w:val="403"/>
        </w:trPr>
        <w:tc>
          <w:tcPr>
            <w:tcW w:w="2650" w:type="pct"/>
          </w:tcPr>
          <w:p w14:paraId="3EE8A6B6" w14:textId="77777777" w:rsidR="009E58A4" w:rsidRPr="009B592D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 w:rsidR="007F1887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="007F1887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7E5079A4" w14:textId="7458A03E" w:rsidR="009E58A4" w:rsidRPr="009E58A4" w:rsidRDefault="009B447A" w:rsidP="0044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F646D3">
              <w:rPr>
                <w:rFonts w:ascii="Angsana New" w:eastAsia="Calibri" w:hAnsi="Angsana New"/>
                <w:sz w:val="30"/>
                <w:szCs w:val="30"/>
              </w:rPr>
              <w:t>36,258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0578D80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</w:tcPr>
          <w:p w14:paraId="69DC4A54" w14:textId="2897967C" w:rsidR="009E58A4" w:rsidRPr="009E58A4" w:rsidRDefault="002623AD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71,33</w:t>
            </w:r>
            <w:r w:rsidR="00EA303F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9E58A4" w:rsidRPr="009E58A4" w14:paraId="37BF6F2F" w14:textId="77777777" w:rsidTr="002623AD">
        <w:trPr>
          <w:trHeight w:hRule="exact" w:val="403"/>
        </w:trPr>
        <w:tc>
          <w:tcPr>
            <w:tcW w:w="2650" w:type="pct"/>
          </w:tcPr>
          <w:p w14:paraId="33EE97EF" w14:textId="77777777" w:rsidR="009E58A4" w:rsidRPr="009E58A4" w:rsidRDefault="009E58A4" w:rsidP="001F6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63477C85" w14:textId="678CAC87" w:rsidR="009E58A4" w:rsidRPr="009E58A4" w:rsidRDefault="00681187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59,022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880EC35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14F28AB1" w14:textId="77777777" w:rsidR="009E58A4" w:rsidRPr="009E58A4" w:rsidRDefault="002623AD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1,164</w:t>
            </w:r>
          </w:p>
        </w:tc>
      </w:tr>
      <w:tr w:rsidR="001F62BD" w:rsidRPr="009E58A4" w14:paraId="28A1C101" w14:textId="77777777" w:rsidTr="002623AD">
        <w:trPr>
          <w:trHeight w:hRule="exact" w:val="403"/>
        </w:trPr>
        <w:tc>
          <w:tcPr>
            <w:tcW w:w="2650" w:type="pct"/>
          </w:tcPr>
          <w:p w14:paraId="46193178" w14:textId="77777777" w:rsidR="001F62BD" w:rsidRPr="009E58A4" w:rsidRDefault="001F62BD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1F62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4F8BA8CD" w14:textId="7091F561" w:rsidR="001F62BD" w:rsidRDefault="009033E7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114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BD7A301" w14:textId="77777777" w:rsidR="001F62BD" w:rsidRPr="009E58A4" w:rsidRDefault="001F62B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5A9531BB" w14:textId="77777777" w:rsidR="001F62BD" w:rsidRPr="001F62BD" w:rsidRDefault="008B35DB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9E58A4" w:rsidRPr="009E58A4" w14:paraId="4658E10C" w14:textId="77777777" w:rsidTr="002623AD">
        <w:trPr>
          <w:trHeight w:hRule="exact" w:val="403"/>
        </w:trPr>
        <w:tc>
          <w:tcPr>
            <w:tcW w:w="2650" w:type="pct"/>
          </w:tcPr>
          <w:p w14:paraId="607616AF" w14:textId="77777777" w:rsidR="009E58A4" w:rsidRPr="009E58A4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D5110D1" w14:textId="77777777" w:rsidR="009E58A4" w:rsidRPr="009E58A4" w:rsidRDefault="009B447A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9FEE238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62392BF9" w14:textId="77777777" w:rsidR="009E58A4" w:rsidRPr="009E58A4" w:rsidRDefault="008B35DB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9E58A4" w:rsidRPr="009E58A4" w14:paraId="75AAF9B4" w14:textId="77777777" w:rsidTr="002623AD">
        <w:trPr>
          <w:trHeight w:hRule="exact" w:val="403"/>
        </w:trPr>
        <w:tc>
          <w:tcPr>
            <w:tcW w:w="2650" w:type="pct"/>
          </w:tcPr>
          <w:p w14:paraId="5ABE7149" w14:textId="77777777" w:rsidR="009E58A4" w:rsidRPr="009E58A4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D4E3" w14:textId="1F5134E7" w:rsidR="009E58A4" w:rsidRPr="009E58A4" w:rsidRDefault="009033E7" w:rsidP="00F6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(6,109</w:t>
            </w:r>
            <w:r w:rsidR="00F646D3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24FDA5D" w14:textId="77777777" w:rsidR="009E58A4" w:rsidRPr="009E58A4" w:rsidRDefault="009E58A4" w:rsidP="009B4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4F3B39F8" w:rsidR="009E58A4" w:rsidRPr="009E58A4" w:rsidRDefault="008B35DB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</w:t>
            </w:r>
            <w:r w:rsidR="0006358D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EA303F">
              <w:rPr>
                <w:rFonts w:ascii="Angsana New" w:eastAsia="Calibri" w:hAnsi="Angsana New"/>
                <w:sz w:val="30"/>
                <w:szCs w:val="30"/>
              </w:rPr>
              <w:t>544</w:t>
            </w:r>
            <w:r w:rsidR="0006358D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9E58A4" w:rsidRPr="009E58A4" w14:paraId="6BC35D86" w14:textId="77777777" w:rsidTr="002623AD">
        <w:trPr>
          <w:trHeight w:hRule="exact" w:val="403"/>
        </w:trPr>
        <w:tc>
          <w:tcPr>
            <w:tcW w:w="2650" w:type="pct"/>
          </w:tcPr>
          <w:p w14:paraId="3B3A61B5" w14:textId="77777777" w:rsidR="009E58A4" w:rsidRPr="00BF3C0E" w:rsidRDefault="009E58A4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="009B592D"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="007F1887"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30</w:t>
            </w:r>
            <w:r w:rsidR="00973F85"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  <w:r w:rsidR="00973F85"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F1887"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6843B277" w:rsidR="009E58A4" w:rsidRPr="00BF3C0E" w:rsidRDefault="00446370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189,285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E7754E5" w14:textId="77777777" w:rsidR="009E58A4" w:rsidRPr="00BF3C0E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77777777" w:rsidR="009E58A4" w:rsidRPr="00BF3C0E" w:rsidRDefault="002623AD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68,954</w:t>
            </w:r>
          </w:p>
        </w:tc>
      </w:tr>
    </w:tbl>
    <w:p w14:paraId="40E7DB2F" w14:textId="77777777" w:rsidR="009B592D" w:rsidRDefault="009B592D" w:rsidP="009B592D">
      <w:pPr>
        <w:pStyle w:val="ListParagraph"/>
        <w:tabs>
          <w:tab w:val="clear" w:pos="227"/>
          <w:tab w:val="clear" w:pos="680"/>
        </w:tabs>
        <w:spacing w:line="240" w:lineRule="auto"/>
        <w:ind w:left="446"/>
      </w:pPr>
    </w:p>
    <w:p w14:paraId="19D07D82" w14:textId="77777777" w:rsidR="009B592D" w:rsidRPr="00794188" w:rsidRDefault="009B592D" w:rsidP="00EB4879">
      <w:pPr>
        <w:pStyle w:val="ListParagraph"/>
        <w:tabs>
          <w:tab w:val="clear" w:pos="227"/>
          <w:tab w:val="clear" w:pos="680"/>
        </w:tabs>
        <w:spacing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="005738AA" w:rsidRPr="002623AD">
        <w:rPr>
          <w:rFonts w:ascii="Angsana New" w:hAnsi="Angsana New" w:hint="cs"/>
          <w:sz w:val="30"/>
          <w:szCs w:val="30"/>
          <w:cs/>
        </w:rPr>
        <w:t>า</w:t>
      </w:r>
      <w:r w:rsidRPr="002623AD">
        <w:rPr>
          <w:rFonts w:ascii="Angsana New" w:hAnsi="Angsana New"/>
          <w:sz w:val="30"/>
          <w:szCs w:val="30"/>
          <w:cs/>
        </w:rPr>
        <w:t>สะสมของอาคารและอุปกรณ์ ซึ่งได้คิดค่าเสื่อมราคาเต็มจำนวนแล</w:t>
      </w:r>
      <w:r w:rsidR="004D65F0" w:rsidRPr="002623AD">
        <w:rPr>
          <w:rFonts w:ascii="Angsana New" w:hAnsi="Angsana New" w:hint="cs"/>
          <w:sz w:val="30"/>
          <w:szCs w:val="30"/>
          <w:cs/>
        </w:rPr>
        <w:t>้</w:t>
      </w:r>
      <w:r w:rsidRPr="002623AD">
        <w:rPr>
          <w:rFonts w:ascii="Angsana New" w:hAnsi="Angsana New"/>
          <w:sz w:val="30"/>
          <w:szCs w:val="30"/>
          <w:cs/>
        </w:rPr>
        <w:t>วแต่</w:t>
      </w:r>
      <w:r w:rsidRPr="00794188">
        <w:rPr>
          <w:rFonts w:ascii="Angsana New" w:hAnsi="Angsana New"/>
          <w:sz w:val="30"/>
          <w:szCs w:val="30"/>
          <w:cs/>
        </w:rPr>
        <w:t xml:space="preserve">ยังคงใช้งานจนถึงวันที่ </w:t>
      </w:r>
      <w:r w:rsidR="007F1887" w:rsidRPr="00794188">
        <w:rPr>
          <w:rFonts w:ascii="Angsana New" w:hAnsi="Angsana New"/>
          <w:sz w:val="30"/>
          <w:szCs w:val="30"/>
        </w:rPr>
        <w:t>30</w:t>
      </w:r>
      <w:r w:rsidRPr="00794188">
        <w:rPr>
          <w:rFonts w:ascii="Angsana New" w:hAnsi="Angsana New"/>
          <w:sz w:val="30"/>
          <w:szCs w:val="30"/>
        </w:rPr>
        <w:t xml:space="preserve"> </w:t>
      </w:r>
      <w:r w:rsidR="00973F85" w:rsidRPr="00794188">
        <w:rPr>
          <w:rFonts w:ascii="Angsana New" w:hAnsi="Angsana New"/>
          <w:sz w:val="30"/>
          <w:szCs w:val="30"/>
          <w:cs/>
        </w:rPr>
        <w:t>มิถุนายน</w:t>
      </w:r>
      <w:r w:rsidRPr="00794188">
        <w:rPr>
          <w:rFonts w:ascii="Angsana New" w:hAnsi="Angsana New"/>
          <w:sz w:val="30"/>
          <w:szCs w:val="30"/>
          <w:cs/>
        </w:rPr>
        <w:t xml:space="preserve"> </w:t>
      </w:r>
      <w:r w:rsidR="007F1887" w:rsidRPr="00794188">
        <w:rPr>
          <w:rFonts w:ascii="Angsana New" w:hAnsi="Angsana New"/>
          <w:sz w:val="30"/>
          <w:szCs w:val="30"/>
        </w:rPr>
        <w:t>2563</w:t>
      </w:r>
      <w:r w:rsidRPr="00794188">
        <w:rPr>
          <w:rFonts w:ascii="Angsana New" w:hAnsi="Angsana New"/>
          <w:sz w:val="30"/>
          <w:szCs w:val="30"/>
        </w:rPr>
        <w:t xml:space="preserve"> </w:t>
      </w:r>
      <w:r w:rsidRPr="00794188">
        <w:rPr>
          <w:rFonts w:ascii="Angsana New" w:hAnsi="Angsana New"/>
          <w:sz w:val="30"/>
          <w:szCs w:val="30"/>
          <w:cs/>
        </w:rPr>
        <w:t>มี</w:t>
      </w:r>
      <w:r w:rsidR="00A734B5" w:rsidRPr="00794188">
        <w:rPr>
          <w:rFonts w:ascii="Angsana New" w:hAnsi="Angsana New"/>
          <w:sz w:val="30"/>
          <w:szCs w:val="30"/>
          <w:cs/>
        </w:rPr>
        <w:t>จำนวน</w:t>
      </w:r>
      <w:r w:rsidR="00A734B5" w:rsidRPr="00794188">
        <w:rPr>
          <w:rFonts w:ascii="Angsana New" w:hAnsi="Angsana New"/>
          <w:sz w:val="30"/>
          <w:szCs w:val="30"/>
        </w:rPr>
        <w:t xml:space="preserve"> </w:t>
      </w:r>
      <w:r w:rsidR="002623AD" w:rsidRPr="00794188">
        <w:rPr>
          <w:rFonts w:ascii="Angsana New" w:hAnsi="Angsana New"/>
          <w:sz w:val="30"/>
          <w:szCs w:val="30"/>
        </w:rPr>
        <w:t>33.84</w:t>
      </w:r>
      <w:r w:rsidRPr="00794188">
        <w:rPr>
          <w:rFonts w:ascii="Angsana New" w:hAnsi="Angsana New"/>
          <w:sz w:val="30"/>
          <w:szCs w:val="30"/>
        </w:rPr>
        <w:t xml:space="preserve"> </w:t>
      </w:r>
      <w:r w:rsidRPr="00794188">
        <w:rPr>
          <w:rFonts w:ascii="Angsana New" w:hAnsi="Angsana New"/>
          <w:sz w:val="30"/>
          <w:szCs w:val="30"/>
          <w:cs/>
        </w:rPr>
        <w:t>ล้านบาท (</w:t>
      </w:r>
      <w:r w:rsidR="007F1887" w:rsidRPr="00794188">
        <w:rPr>
          <w:rFonts w:ascii="Angsana New" w:hAnsi="Angsana New"/>
          <w:sz w:val="30"/>
          <w:szCs w:val="30"/>
        </w:rPr>
        <w:t>31</w:t>
      </w:r>
      <w:r w:rsidRPr="00794188">
        <w:rPr>
          <w:rFonts w:ascii="Angsana New" w:hAnsi="Angsana New"/>
          <w:sz w:val="30"/>
          <w:szCs w:val="30"/>
        </w:rPr>
        <w:t xml:space="preserve"> </w:t>
      </w:r>
      <w:r w:rsidRPr="007941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1887" w:rsidRPr="00794188">
        <w:rPr>
          <w:rFonts w:ascii="Angsana New" w:hAnsi="Angsana New"/>
          <w:sz w:val="30"/>
          <w:szCs w:val="30"/>
        </w:rPr>
        <w:t>2562</w:t>
      </w:r>
      <w:r w:rsidRPr="00794188">
        <w:rPr>
          <w:rFonts w:ascii="Angsana New" w:hAnsi="Angsana New"/>
          <w:sz w:val="30"/>
          <w:szCs w:val="30"/>
        </w:rPr>
        <w:t xml:space="preserve"> : </w:t>
      </w:r>
      <w:r w:rsidR="002623AD" w:rsidRPr="00794188">
        <w:rPr>
          <w:rFonts w:ascii="Angsana New" w:hAnsi="Angsana New"/>
          <w:sz w:val="30"/>
          <w:szCs w:val="30"/>
        </w:rPr>
        <w:t>29.82</w:t>
      </w:r>
      <w:r w:rsidRPr="00794188">
        <w:rPr>
          <w:rFonts w:ascii="Angsana New" w:hAnsi="Angsana New"/>
          <w:sz w:val="30"/>
          <w:szCs w:val="30"/>
        </w:rPr>
        <w:t xml:space="preserve"> </w:t>
      </w:r>
      <w:r w:rsidRPr="00794188">
        <w:rPr>
          <w:rFonts w:ascii="Angsana New" w:hAnsi="Angsana New"/>
          <w:sz w:val="30"/>
          <w:szCs w:val="30"/>
          <w:cs/>
        </w:rPr>
        <w:t>ล้านบาท)</w:t>
      </w:r>
    </w:p>
    <w:p w14:paraId="6E6B9920" w14:textId="1BA83EC5" w:rsidR="00AE3CAC" w:rsidRPr="00794188" w:rsidRDefault="00AE3CAC" w:rsidP="00EB4879">
      <w:pPr>
        <w:tabs>
          <w:tab w:val="clear" w:pos="454"/>
          <w:tab w:val="left" w:pos="426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794188">
        <w:rPr>
          <w:rFonts w:ascii="Angsana New" w:hAnsi="Angsana New" w:hint="cs"/>
          <w:sz w:val="30"/>
          <w:szCs w:val="30"/>
          <w:cs/>
        </w:rPr>
        <w:t xml:space="preserve">ตามมติที่ประชุมผู้ถือหุ้นเมื่อวันที่ </w:t>
      </w:r>
      <w:r w:rsidRPr="00794188">
        <w:rPr>
          <w:rFonts w:ascii="Angsana New" w:hAnsi="Angsana New"/>
          <w:sz w:val="30"/>
          <w:szCs w:val="30"/>
        </w:rPr>
        <w:t xml:space="preserve">30 </w:t>
      </w:r>
      <w:r w:rsidRPr="0079418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94188">
        <w:rPr>
          <w:rFonts w:ascii="Angsana New" w:hAnsi="Angsana New"/>
          <w:sz w:val="30"/>
          <w:szCs w:val="30"/>
        </w:rPr>
        <w:t xml:space="preserve">2563 </w:t>
      </w:r>
      <w:r w:rsidRPr="00794188">
        <w:rPr>
          <w:rFonts w:ascii="Angsana New" w:hAnsi="Angsana New" w:hint="cs"/>
          <w:sz w:val="30"/>
          <w:szCs w:val="30"/>
          <w:cs/>
        </w:rPr>
        <w:t>มีมติ</w:t>
      </w:r>
      <w:r w:rsidR="00EB4879" w:rsidRPr="00794188">
        <w:rPr>
          <w:rFonts w:ascii="Angsana New" w:hAnsi="Angsana New" w:hint="cs"/>
          <w:sz w:val="30"/>
          <w:szCs w:val="30"/>
          <w:cs/>
        </w:rPr>
        <w:t>ให้บริษัทย่อย</w:t>
      </w:r>
      <w:r w:rsidRPr="00794188">
        <w:rPr>
          <w:rFonts w:ascii="Angsana New" w:hAnsi="Angsana New" w:hint="cs"/>
          <w:sz w:val="30"/>
          <w:szCs w:val="30"/>
          <w:cs/>
        </w:rPr>
        <w:t>อนุมัติ</w:t>
      </w:r>
      <w:r w:rsidRPr="0079418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เข้าลงทุนในโครงการขายน้ำประปาต่อการประปาส่วนภูมิภาค คิดเป็นมูลค่าการลงทุน จำนวน </w:t>
      </w:r>
      <w:r w:rsidR="00912EA2" w:rsidRPr="00794188">
        <w:rPr>
          <w:rFonts w:asciiTheme="majorBidi" w:hAnsiTheme="majorBidi"/>
          <w:spacing w:val="-2"/>
          <w:sz w:val="30"/>
          <w:szCs w:val="30"/>
        </w:rPr>
        <w:t>237</w:t>
      </w:r>
      <w:r w:rsidRPr="0079418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30DE439B" w14:textId="77777777" w:rsidR="00E10394" w:rsidRPr="00794188" w:rsidRDefault="00E10394" w:rsidP="00EB4879">
      <w:pPr>
        <w:tabs>
          <w:tab w:val="clear" w:pos="454"/>
          <w:tab w:val="left" w:pos="426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7941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94188">
        <w:rPr>
          <w:rFonts w:ascii="Angsana New" w:hAnsi="Angsana New"/>
          <w:sz w:val="30"/>
          <w:szCs w:val="30"/>
        </w:rPr>
        <w:t xml:space="preserve">11 </w:t>
      </w:r>
      <w:r w:rsidRPr="00794188">
        <w:rPr>
          <w:rFonts w:ascii="Angsana New" w:hAnsi="Angsana New"/>
          <w:sz w:val="30"/>
          <w:szCs w:val="30"/>
          <w:cs/>
        </w:rPr>
        <w:t xml:space="preserve">เมษายน </w:t>
      </w:r>
      <w:r w:rsidRPr="00794188">
        <w:rPr>
          <w:rFonts w:ascii="Angsana New" w:hAnsi="Angsana New"/>
          <w:sz w:val="30"/>
          <w:szCs w:val="30"/>
        </w:rPr>
        <w:t xml:space="preserve">2563 </w:t>
      </w:r>
      <w:r w:rsidRPr="00794188">
        <w:rPr>
          <w:rFonts w:ascii="Angsana New" w:hAnsi="Angsana New"/>
          <w:sz w:val="30"/>
          <w:szCs w:val="30"/>
          <w:cs/>
        </w:rPr>
        <w:t xml:space="preserve">บริษัทย่อยเข้าทำสัญญาจะซื้อจะขายที่ดิน มูลค่าตามสัญญา จำนวน </w:t>
      </w:r>
      <w:r w:rsidRPr="00794188">
        <w:rPr>
          <w:rFonts w:ascii="Angsana New" w:hAnsi="Angsana New"/>
          <w:sz w:val="30"/>
          <w:szCs w:val="30"/>
        </w:rPr>
        <w:t xml:space="preserve">11 </w:t>
      </w:r>
      <w:r w:rsidRPr="00794188">
        <w:rPr>
          <w:rFonts w:ascii="Angsana New" w:hAnsi="Angsana New"/>
          <w:sz w:val="30"/>
          <w:szCs w:val="30"/>
          <w:cs/>
        </w:rPr>
        <w:t>ล้านบาท ชำระเงิน</w:t>
      </w:r>
      <w:r w:rsidR="00566CED" w:rsidRPr="00794188">
        <w:rPr>
          <w:rFonts w:ascii="Angsana New" w:hAnsi="Angsana New" w:hint="cs"/>
          <w:sz w:val="30"/>
          <w:szCs w:val="30"/>
          <w:cs/>
        </w:rPr>
        <w:t xml:space="preserve">   </w:t>
      </w:r>
      <w:r w:rsidRPr="00794188">
        <w:rPr>
          <w:rFonts w:ascii="Angsana New" w:hAnsi="Angsana New"/>
          <w:sz w:val="30"/>
          <w:szCs w:val="30"/>
          <w:cs/>
        </w:rPr>
        <w:t>มั</w:t>
      </w:r>
      <w:r w:rsidRPr="00794188">
        <w:rPr>
          <w:rFonts w:ascii="Angsana New" w:hAnsi="Angsana New" w:hint="cs"/>
          <w:sz w:val="30"/>
          <w:szCs w:val="30"/>
          <w:cs/>
        </w:rPr>
        <w:t>ด</w:t>
      </w:r>
      <w:r w:rsidRPr="00794188">
        <w:rPr>
          <w:rFonts w:ascii="Angsana New" w:hAnsi="Angsana New"/>
          <w:sz w:val="30"/>
          <w:szCs w:val="30"/>
          <w:cs/>
        </w:rPr>
        <w:t xml:space="preserve">จำงวดแรกในวันทำสัญญา  จำนวน </w:t>
      </w:r>
      <w:r w:rsidRPr="00794188">
        <w:rPr>
          <w:rFonts w:ascii="Angsana New" w:hAnsi="Angsana New"/>
          <w:sz w:val="30"/>
          <w:szCs w:val="30"/>
        </w:rPr>
        <w:t xml:space="preserve">2.3 </w:t>
      </w:r>
      <w:r w:rsidRPr="00794188">
        <w:rPr>
          <w:rFonts w:ascii="Angsana New" w:hAnsi="Angsana New"/>
          <w:sz w:val="30"/>
          <w:szCs w:val="30"/>
          <w:cs/>
        </w:rPr>
        <w:t>ล้านบาท ส่วนที่เหลือชำระในวันที่โอนกรรมสิทธ์</w:t>
      </w:r>
      <w:r w:rsidR="00566CED" w:rsidRPr="00794188">
        <w:rPr>
          <w:rFonts w:ascii="Angsana New" w:hAnsi="Angsana New" w:hint="cs"/>
          <w:sz w:val="30"/>
          <w:szCs w:val="30"/>
          <w:cs/>
        </w:rPr>
        <w:t xml:space="preserve"> (ภายในเดือนสิงหาคม)</w:t>
      </w:r>
    </w:p>
    <w:p w14:paraId="59D46933" w14:textId="464C32AC" w:rsidR="004831FB" w:rsidRPr="004831FB" w:rsidRDefault="004831FB" w:rsidP="00EB4879">
      <w:pPr>
        <w:tabs>
          <w:tab w:val="clear" w:pos="454"/>
          <w:tab w:val="left" w:pos="426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79418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94188">
        <w:rPr>
          <w:rFonts w:ascii="Angsana New" w:hAnsi="Angsana New"/>
          <w:sz w:val="30"/>
          <w:szCs w:val="30"/>
        </w:rPr>
        <w:t xml:space="preserve">30 </w:t>
      </w:r>
      <w:r w:rsidRPr="0079418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94188">
        <w:rPr>
          <w:rFonts w:ascii="Angsana New" w:hAnsi="Angsana New"/>
          <w:sz w:val="30"/>
          <w:szCs w:val="30"/>
        </w:rPr>
        <w:t xml:space="preserve">2563 </w:t>
      </w:r>
      <w:r w:rsidRPr="00794188">
        <w:rPr>
          <w:rFonts w:ascii="Angsana New" w:hAnsi="Angsana New" w:hint="cs"/>
          <w:sz w:val="30"/>
          <w:szCs w:val="30"/>
          <w:cs/>
        </w:rPr>
        <w:t xml:space="preserve">ที่ดินของบริษัทย่อยแห่งหนึ่ง ใช้เป็นหลักประกันสำหรับหนังสือค้ำประกันของธนาคาร จำนวน </w:t>
      </w:r>
      <w:r w:rsidR="00912EA2" w:rsidRPr="00794188">
        <w:rPr>
          <w:rFonts w:ascii="Angsana New" w:hAnsi="Angsana New" w:hint="cs"/>
          <w:sz w:val="30"/>
          <w:szCs w:val="30"/>
        </w:rPr>
        <w:t>77</w:t>
      </w:r>
      <w:r w:rsidR="00155A52" w:rsidRPr="00794188">
        <w:rPr>
          <w:rFonts w:ascii="Angsana New" w:hAnsi="Angsana New" w:hint="cs"/>
          <w:sz w:val="30"/>
          <w:szCs w:val="30"/>
          <w:cs/>
        </w:rPr>
        <w:t>.</w:t>
      </w:r>
      <w:r w:rsidR="00912EA2" w:rsidRPr="00794188">
        <w:rPr>
          <w:rFonts w:ascii="Angsana New" w:hAnsi="Angsana New" w:hint="cs"/>
          <w:sz w:val="30"/>
          <w:szCs w:val="30"/>
        </w:rPr>
        <w:t>9</w:t>
      </w:r>
      <w:r w:rsidRPr="00794188">
        <w:rPr>
          <w:rFonts w:ascii="Angsana New" w:hAnsi="Angsana New"/>
          <w:sz w:val="30"/>
          <w:szCs w:val="30"/>
        </w:rPr>
        <w:t xml:space="preserve"> </w:t>
      </w:r>
      <w:r w:rsidRPr="00794188">
        <w:rPr>
          <w:rFonts w:ascii="Angsana New" w:hAnsi="Angsana New" w:hint="cs"/>
          <w:sz w:val="30"/>
          <w:szCs w:val="30"/>
          <w:cs/>
        </w:rPr>
        <w:t>ล้านบาท ที่ออกให้แก่หน่วยงานราชการ</w:t>
      </w:r>
    </w:p>
    <w:p w14:paraId="44D4A5D7" w14:textId="77777777" w:rsidR="006E7D43" w:rsidRPr="009E58A4" w:rsidRDefault="009E58A4" w:rsidP="0094352E">
      <w:pPr>
        <w:pStyle w:val="ListParagraph"/>
        <w:numPr>
          <w:ilvl w:val="0"/>
          <w:numId w:val="24"/>
        </w:numPr>
        <w:tabs>
          <w:tab w:val="clear" w:pos="227"/>
        </w:tabs>
        <w:spacing w:before="240"/>
        <w:ind w:hanging="540"/>
      </w:pPr>
      <w:r w:rsidRPr="009B592D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เงินเบิกเกินบัญชีและเงินกู้ยืมระยะสั้นสถาบันการเงิน</w:t>
      </w:r>
    </w:p>
    <w:tbl>
      <w:tblPr>
        <w:tblW w:w="9563" w:type="dxa"/>
        <w:tblInd w:w="360" w:type="dxa"/>
        <w:tblLook w:val="04A0" w:firstRow="1" w:lastRow="0" w:firstColumn="1" w:lastColumn="0" w:noHBand="0" w:noVBand="1"/>
      </w:tblPr>
      <w:tblGrid>
        <w:gridCol w:w="3609"/>
        <w:gridCol w:w="1276"/>
        <w:gridCol w:w="284"/>
        <w:gridCol w:w="1275"/>
        <w:gridCol w:w="284"/>
        <w:gridCol w:w="1276"/>
        <w:gridCol w:w="283"/>
        <w:gridCol w:w="1276"/>
      </w:tblGrid>
      <w:tr w:rsidR="009E58A4" w:rsidRPr="00733D53" w14:paraId="49463321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E58A4" w:rsidRPr="00733D53" w14:paraId="734A319C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F85" w:rsidRPr="00733D53" w14:paraId="47203988" w14:textId="77777777" w:rsidTr="00EB4879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973F85" w:rsidRPr="00733D53" w14:paraId="33A13823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104C1B8B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77777777" w:rsidR="00973F85" w:rsidRPr="00733D53" w:rsidRDefault="009B447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325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77777777" w:rsidR="00973F85" w:rsidRPr="00733D53" w:rsidRDefault="009B447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808</w:t>
            </w:r>
          </w:p>
        </w:tc>
      </w:tr>
      <w:tr w:rsidR="00973F85" w:rsidRPr="00733D53" w14:paraId="3A9429C3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77777777" w:rsidR="00973F85" w:rsidRPr="00733D53" w:rsidRDefault="009B447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51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77777777" w:rsidR="00973F85" w:rsidRPr="00733D53" w:rsidRDefault="009B447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973F85" w:rsidRPr="00733D53" w14:paraId="72E6BB2D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นง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8552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85AF8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73F85" w:rsidRPr="00733D53" w14:paraId="1F368178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77777777" w:rsidR="00973F85" w:rsidRPr="005265E3" w:rsidRDefault="009B447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973F85" w:rsidRPr="005265E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3CE3CD" w14:textId="77777777" w:rsidR="00973F85" w:rsidRPr="005265E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</w:t>
            </w:r>
            <w:r w:rsidR="00973F85"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973F85" w:rsidRPr="005265E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77777777" w:rsidR="00973F85" w:rsidRPr="005265E3" w:rsidRDefault="009B447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973F85" w:rsidRPr="005265E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45C52" w14:textId="77777777" w:rsidR="00973F85" w:rsidRPr="005265E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61</w:t>
            </w:r>
            <w:r w:rsidR="00973F85"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09119D9B" w14:textId="394C16F8" w:rsidR="009E58A4" w:rsidRPr="00446370" w:rsidRDefault="009E58A4" w:rsidP="005C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446370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7F1887" w:rsidRPr="00446370">
        <w:rPr>
          <w:rFonts w:ascii="Angsana New" w:eastAsia="MS Mincho" w:hAnsi="Angsana New"/>
          <w:sz w:val="30"/>
          <w:szCs w:val="30"/>
        </w:rPr>
        <w:t>30</w:t>
      </w:r>
      <w:r w:rsidRPr="00446370">
        <w:rPr>
          <w:rFonts w:ascii="Angsana New" w:eastAsia="MS Mincho" w:hAnsi="Angsana New"/>
          <w:sz w:val="30"/>
          <w:szCs w:val="30"/>
        </w:rPr>
        <w:t xml:space="preserve"> </w:t>
      </w:r>
      <w:r w:rsidR="00973F85" w:rsidRPr="00446370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Pr="0044637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F1887" w:rsidRPr="00446370">
        <w:rPr>
          <w:rFonts w:ascii="Angsana New" w:eastAsia="MS Mincho" w:hAnsi="Angsana New"/>
          <w:sz w:val="30"/>
          <w:szCs w:val="30"/>
        </w:rPr>
        <w:t>2563</w:t>
      </w:r>
      <w:r w:rsidRPr="00446370">
        <w:rPr>
          <w:rFonts w:ascii="Angsana New" w:eastAsia="MS Mincho" w:hAnsi="Angsana New"/>
          <w:sz w:val="30"/>
          <w:szCs w:val="30"/>
        </w:rPr>
        <w:t xml:space="preserve"> </w:t>
      </w:r>
      <w:r w:rsidRPr="00446370">
        <w:rPr>
          <w:rFonts w:ascii="Angsana New" w:eastAsia="MS Mincho" w:hAnsi="Angsana New"/>
          <w:sz w:val="30"/>
          <w:szCs w:val="30"/>
          <w:cs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Pr="00446370">
        <w:rPr>
          <w:rFonts w:ascii="Angsana New" w:eastAsia="MS Mincho" w:hAnsi="Angsana New"/>
          <w:sz w:val="30"/>
          <w:szCs w:val="30"/>
        </w:rPr>
        <w:t xml:space="preserve">MOR </w:t>
      </w:r>
      <w:r w:rsidRPr="00446370">
        <w:rPr>
          <w:rFonts w:ascii="Angsana New" w:eastAsia="MS Mincho" w:hAnsi="Angsana New"/>
          <w:sz w:val="30"/>
          <w:szCs w:val="30"/>
          <w:cs/>
        </w:rPr>
        <w:t xml:space="preserve">และ </w:t>
      </w:r>
      <w:r w:rsidRPr="00446370">
        <w:rPr>
          <w:rFonts w:ascii="Angsana New" w:eastAsia="MS Mincho" w:hAnsi="Angsana New"/>
          <w:sz w:val="30"/>
          <w:szCs w:val="30"/>
        </w:rPr>
        <w:t xml:space="preserve">MLR </w:t>
      </w:r>
      <w:r w:rsidRPr="00446370">
        <w:rPr>
          <w:rFonts w:ascii="Angsana New" w:eastAsia="MS Mincho" w:hAnsi="Angsana New"/>
          <w:sz w:val="30"/>
          <w:szCs w:val="30"/>
          <w:cs/>
        </w:rPr>
        <w:t xml:space="preserve">ลบร้อยละ </w:t>
      </w:r>
      <w:r w:rsidR="007F1887" w:rsidRPr="00446370">
        <w:rPr>
          <w:rFonts w:ascii="Angsana New" w:eastAsia="MS Mincho" w:hAnsi="Angsana New"/>
          <w:sz w:val="30"/>
          <w:szCs w:val="30"/>
        </w:rPr>
        <w:t>1</w:t>
      </w:r>
      <w:r w:rsidRPr="00446370">
        <w:rPr>
          <w:rFonts w:ascii="Angsana New" w:eastAsia="MS Mincho" w:hAnsi="Angsana New"/>
          <w:sz w:val="30"/>
          <w:szCs w:val="30"/>
        </w:rPr>
        <w:t xml:space="preserve"> </w:t>
      </w:r>
      <w:r w:rsidRPr="00446370">
        <w:rPr>
          <w:rFonts w:ascii="Angsana New" w:eastAsia="MS Mincho" w:hAnsi="Angsana New"/>
          <w:sz w:val="30"/>
          <w:szCs w:val="30"/>
          <w:cs/>
        </w:rPr>
        <w:t>ต่อปี</w:t>
      </w:r>
    </w:p>
    <w:p w14:paraId="6E267515" w14:textId="0661E145" w:rsidR="00EB4879" w:rsidRPr="001463AC" w:rsidRDefault="009E58A4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46370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F1887" w:rsidRPr="00446370">
        <w:rPr>
          <w:rFonts w:ascii="Angsana New" w:hAnsi="Angsana New"/>
          <w:sz w:val="30"/>
          <w:szCs w:val="30"/>
        </w:rPr>
        <w:t>30</w:t>
      </w:r>
      <w:r w:rsidR="00973F85" w:rsidRPr="00446370">
        <w:rPr>
          <w:rFonts w:ascii="Angsana New" w:hAnsi="Angsana New"/>
          <w:sz w:val="30"/>
          <w:szCs w:val="30"/>
        </w:rPr>
        <w:t xml:space="preserve"> </w:t>
      </w:r>
      <w:r w:rsidR="00973F85" w:rsidRPr="0044637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 w:rsidRPr="00446370">
        <w:rPr>
          <w:rFonts w:ascii="Angsana New" w:hAnsi="Angsana New"/>
          <w:sz w:val="30"/>
          <w:szCs w:val="30"/>
        </w:rPr>
        <w:t>25</w:t>
      </w:r>
      <w:r w:rsidR="007F1887" w:rsidRPr="00446370">
        <w:rPr>
          <w:rFonts w:ascii="Angsana New" w:hAnsi="Angsana New" w:hint="cs"/>
          <w:sz w:val="30"/>
          <w:szCs w:val="30"/>
        </w:rPr>
        <w:t>6</w:t>
      </w:r>
      <w:r w:rsidR="007F1887" w:rsidRPr="00446370">
        <w:rPr>
          <w:rFonts w:ascii="Angsana New" w:hAnsi="Angsana New"/>
          <w:sz w:val="30"/>
          <w:szCs w:val="30"/>
        </w:rPr>
        <w:t>3</w:t>
      </w:r>
      <w:r w:rsidRPr="00446370">
        <w:rPr>
          <w:rFonts w:ascii="Angsana New" w:hAnsi="Angsana New"/>
          <w:sz w:val="30"/>
          <w:szCs w:val="30"/>
        </w:rPr>
        <w:t xml:space="preserve"> </w:t>
      </w:r>
      <w:r w:rsidRPr="00446370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446370">
        <w:rPr>
          <w:rFonts w:ascii="Angsana New" w:hAnsi="Angsana New"/>
          <w:sz w:val="30"/>
          <w:szCs w:val="30"/>
          <w:cs/>
        </w:rPr>
        <w:t>วงเงินสินเชื่อ</w:t>
      </w:r>
      <w:r w:rsidR="00BF3C0E">
        <w:rPr>
          <w:rFonts w:ascii="Angsana New" w:hAnsi="Angsana New" w:hint="cs"/>
          <w:sz w:val="30"/>
          <w:szCs w:val="30"/>
          <w:cs/>
        </w:rPr>
        <w:t>ระยะสั้น</w:t>
      </w:r>
      <w:r w:rsidRPr="00446370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446370">
        <w:rPr>
          <w:rFonts w:ascii="Angsana New" w:hAnsi="Angsana New"/>
          <w:sz w:val="30"/>
          <w:szCs w:val="30"/>
          <w:cs/>
        </w:rPr>
        <w:t>จำนวนเงินรวม</w:t>
      </w:r>
      <w:r w:rsidRPr="00446370">
        <w:rPr>
          <w:rFonts w:ascii="Angsana New" w:hAnsi="Angsana New"/>
          <w:sz w:val="30"/>
          <w:szCs w:val="30"/>
        </w:rPr>
        <w:t xml:space="preserve"> </w:t>
      </w:r>
      <w:r w:rsidR="00446370" w:rsidRPr="00446370">
        <w:rPr>
          <w:rFonts w:ascii="Angsana New" w:hAnsi="Angsana New"/>
          <w:sz w:val="30"/>
          <w:szCs w:val="30"/>
        </w:rPr>
        <w:t>25.0</w:t>
      </w:r>
      <w:r w:rsidRPr="00446370">
        <w:rPr>
          <w:rFonts w:ascii="Angsana New" w:hAnsi="Angsana New"/>
          <w:sz w:val="30"/>
          <w:szCs w:val="30"/>
        </w:rPr>
        <w:t xml:space="preserve"> </w:t>
      </w:r>
      <w:r w:rsidRPr="00446370">
        <w:rPr>
          <w:rFonts w:ascii="Angsana New" w:hAnsi="Angsana New" w:hint="cs"/>
          <w:sz w:val="30"/>
          <w:szCs w:val="30"/>
          <w:cs/>
        </w:rPr>
        <w:t>ล้านบาท</w:t>
      </w:r>
      <w:r w:rsidRPr="00446370">
        <w:rPr>
          <w:rFonts w:ascii="Angsana New" w:hAnsi="Angsana New"/>
          <w:sz w:val="30"/>
          <w:szCs w:val="30"/>
        </w:rPr>
        <w:t xml:space="preserve"> </w:t>
      </w:r>
      <w:r w:rsidRPr="00446370">
        <w:rPr>
          <w:rFonts w:ascii="Angsana New" w:hAnsi="Angsana New"/>
          <w:i/>
          <w:iCs/>
          <w:sz w:val="30"/>
          <w:szCs w:val="30"/>
        </w:rPr>
        <w:t>(</w:t>
      </w:r>
      <w:r w:rsidR="007F1887" w:rsidRPr="00446370">
        <w:rPr>
          <w:rFonts w:ascii="Angsana New" w:hAnsi="Angsana New"/>
          <w:i/>
          <w:iCs/>
          <w:sz w:val="30"/>
          <w:szCs w:val="30"/>
        </w:rPr>
        <w:t>31</w:t>
      </w:r>
      <w:r w:rsidRPr="00446370">
        <w:rPr>
          <w:rFonts w:ascii="Angsana New" w:hAnsi="Angsana New"/>
          <w:i/>
          <w:iCs/>
          <w:sz w:val="30"/>
          <w:szCs w:val="30"/>
        </w:rPr>
        <w:t xml:space="preserve"> </w:t>
      </w:r>
      <w:r w:rsidRPr="0044637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1887" w:rsidRPr="00446370">
        <w:rPr>
          <w:rFonts w:ascii="Angsana New" w:hAnsi="Angsana New"/>
          <w:i/>
          <w:iCs/>
          <w:sz w:val="30"/>
          <w:szCs w:val="30"/>
        </w:rPr>
        <w:t>2562</w:t>
      </w:r>
      <w:r w:rsidR="00F459C2" w:rsidRPr="00446370">
        <w:rPr>
          <w:rFonts w:ascii="Angsana New" w:hAnsi="Angsana New"/>
          <w:i/>
          <w:iCs/>
          <w:sz w:val="30"/>
          <w:szCs w:val="30"/>
        </w:rPr>
        <w:t xml:space="preserve">: </w:t>
      </w:r>
      <w:r w:rsidR="007F1887" w:rsidRPr="00446370">
        <w:rPr>
          <w:rFonts w:ascii="Angsana New" w:hAnsi="Angsana New"/>
          <w:i/>
          <w:iCs/>
          <w:sz w:val="30"/>
          <w:szCs w:val="30"/>
        </w:rPr>
        <w:t>8</w:t>
      </w:r>
      <w:r w:rsidRPr="00446370">
        <w:rPr>
          <w:rFonts w:ascii="Angsana New" w:hAnsi="Angsana New"/>
          <w:i/>
          <w:iCs/>
          <w:sz w:val="30"/>
          <w:szCs w:val="30"/>
        </w:rPr>
        <w:t>.</w:t>
      </w:r>
      <w:r w:rsidR="007F1887" w:rsidRPr="00446370">
        <w:rPr>
          <w:rFonts w:ascii="Angsana New" w:hAnsi="Angsana New"/>
          <w:i/>
          <w:iCs/>
          <w:sz w:val="30"/>
          <w:szCs w:val="30"/>
        </w:rPr>
        <w:t>2</w:t>
      </w:r>
      <w:r w:rsidRPr="00446370">
        <w:rPr>
          <w:rFonts w:ascii="Angsana New" w:hAnsi="Angsana New"/>
          <w:i/>
          <w:iCs/>
          <w:sz w:val="30"/>
          <w:szCs w:val="30"/>
        </w:rPr>
        <w:t xml:space="preserve"> </w:t>
      </w:r>
      <w:r w:rsidRPr="0044637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46370">
        <w:rPr>
          <w:rFonts w:ascii="Angsana New" w:hAnsi="Angsana New"/>
          <w:i/>
          <w:iCs/>
          <w:sz w:val="30"/>
          <w:szCs w:val="30"/>
        </w:rPr>
        <w:t>)</w:t>
      </w:r>
    </w:p>
    <w:p w14:paraId="10CF9B6D" w14:textId="77777777" w:rsidR="0022337C" w:rsidRPr="00F6407A" w:rsidRDefault="00F6407A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  <w:cs/>
          <w:lang w:eastAsia="ja-JP"/>
        </w:rPr>
      </w:pPr>
      <w:r w:rsidRPr="00F6407A">
        <w:rPr>
          <w:rFonts w:ascii="Angsana New" w:hAnsi="Angsana New" w:hint="cs"/>
          <w:bCs/>
          <w:sz w:val="30"/>
          <w:szCs w:val="30"/>
          <w:cs/>
          <w:lang w:eastAsia="ja-JP"/>
        </w:rPr>
        <w:t>เงินกู้ยืมระยะยาว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1275"/>
        <w:gridCol w:w="284"/>
        <w:gridCol w:w="1276"/>
        <w:gridCol w:w="283"/>
        <w:gridCol w:w="1276"/>
        <w:gridCol w:w="283"/>
        <w:gridCol w:w="1276"/>
      </w:tblGrid>
      <w:tr w:rsidR="00F6407A" w:rsidRPr="00F6407A" w14:paraId="192D01C7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5767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7C3BD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407A" w:rsidRPr="00F6407A" w14:paraId="76F7036F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9FA25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E48E4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F1897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F1073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F85" w:rsidRPr="00F6407A" w14:paraId="5A1BC810" w14:textId="77777777" w:rsidTr="007C5282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BC98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1C69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1D876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A0B6C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FEEE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4E259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C7422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0034F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52304D" w:rsidRPr="00F6407A" w14:paraId="1B994A64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E9E5" w14:textId="77777777"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7FF76" w14:textId="52E57F72" w:rsidR="0052304D" w:rsidRPr="00F6407A" w:rsidRDefault="008113A8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16,114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22B7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09FF2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4DC1B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E5CF" w14:textId="331D0A8B" w:rsidR="0052304D" w:rsidRPr="00F6407A" w:rsidRDefault="00844031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</w:t>
            </w:r>
            <w:r w:rsidR="00FA65BA">
              <w:rPr>
                <w:rFonts w:ascii="Angsana New" w:eastAsia="Times New Roman" w:hAnsi="Angsana New"/>
                <w:sz w:val="30"/>
                <w:szCs w:val="30"/>
              </w:rPr>
              <w:t>171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8DC30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3FACC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437</w:t>
            </w:r>
          </w:p>
        </w:tc>
      </w:tr>
      <w:tr w:rsidR="00F6407A" w:rsidRPr="00F6407A" w14:paraId="1FF18A40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78F7B" w14:textId="77777777" w:rsidR="00F6407A" w:rsidRPr="00F6407A" w:rsidRDefault="00F6407A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D84185" w14:textId="72D9E970" w:rsidR="00F6407A" w:rsidRPr="00DD1950" w:rsidRDefault="005131AF" w:rsidP="006E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55</w:t>
            </w:r>
            <w:r w:rsidR="006E722D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64B02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84E57" w14:textId="77777777" w:rsidR="00F6407A" w:rsidRPr="00F6407A" w:rsidRDefault="00107142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22571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D31E9F" w14:textId="77777777" w:rsidR="00F6407A" w:rsidRPr="00F6407A" w:rsidRDefault="00A67A50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A6092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7C4B0" w14:textId="77777777" w:rsidR="00F6407A" w:rsidRPr="00F6407A" w:rsidRDefault="00107142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2304D" w:rsidRPr="00F6407A" w14:paraId="3CD83BE8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18BD3" w14:textId="77777777"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รวมเงินกู้ยืมระยะยาว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6DD793" w14:textId="08E1B99C" w:rsidR="0052304D" w:rsidRPr="00F6407A" w:rsidRDefault="008113A8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16,672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3E58A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B9AF61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0AAE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2C8AB86" w14:textId="5663A45A" w:rsidR="0052304D" w:rsidRPr="00F6407A" w:rsidRDefault="00FA65BA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12,171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0641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321A589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437</w:t>
            </w:r>
          </w:p>
        </w:tc>
      </w:tr>
    </w:tbl>
    <w:p w14:paraId="7DBE97AF" w14:textId="77777777" w:rsidR="00A76D97" w:rsidRDefault="00A76D97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  <w:r w:rsidRPr="00A76D97">
        <w:rPr>
          <w:rFonts w:ascii="Angsana New" w:eastAsia="Calibri" w:hAnsi="Angsana New" w:hint="cs"/>
          <w:b/>
          <w:bCs/>
          <w:sz w:val="30"/>
          <w:szCs w:val="30"/>
          <w:cs/>
        </w:rPr>
        <w:t>ส่วนของหนี้สินระยะยาวที่ถึงกำหนดชำระภายในหนึ่งปี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1275"/>
        <w:gridCol w:w="284"/>
        <w:gridCol w:w="1276"/>
        <w:gridCol w:w="283"/>
        <w:gridCol w:w="1276"/>
        <w:gridCol w:w="283"/>
        <w:gridCol w:w="1276"/>
      </w:tblGrid>
      <w:tr w:rsidR="00A76D97" w:rsidRPr="00F6407A" w14:paraId="5E476885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FD07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0B11C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6D97" w:rsidRPr="00F6407A" w14:paraId="5881AA6A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9EFD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D4699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AA2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25488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F85" w:rsidRPr="00733D53" w14:paraId="5B37917A" w14:textId="77777777" w:rsidTr="00ED1496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8984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F3ABC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D1776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9F504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6AB3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437A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48E8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5BEDA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973F85" w:rsidRPr="00F6407A" w14:paraId="7ADBE0FA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DED1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4EE89" w14:textId="689BA21B" w:rsidR="00973F85" w:rsidRPr="00F6407A" w:rsidRDefault="008113A8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EC4A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8A9A6" w14:textId="77777777" w:rsidR="00973F85" w:rsidRPr="00F6407A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12C2F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8C99B" w14:textId="1F054194" w:rsidR="00973F85" w:rsidRPr="00F6407A" w:rsidRDefault="00FA65B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B4AE7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542AF" w14:textId="77777777" w:rsidR="00973F85" w:rsidRPr="00F6407A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552</w:t>
            </w:r>
          </w:p>
        </w:tc>
      </w:tr>
      <w:tr w:rsidR="00973F85" w:rsidRPr="00F6407A" w14:paraId="4B80D883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2D9DE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D0E03" w14:textId="6FFAA5A4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8F664E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47050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58CD3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8335F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7B09B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F1621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973F85" w:rsidRPr="00F6407A" w14:paraId="373B4E5F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0257" w14:textId="77777777" w:rsidR="00973F85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99AE5" w14:textId="149AB322" w:rsidR="00973F85" w:rsidRPr="00F6407A" w:rsidRDefault="007233E8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8347C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52451A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1B7EF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A1C39" w14:textId="77777777" w:rsidR="00973F85" w:rsidRPr="00F6407A" w:rsidRDefault="00A67A50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98CBA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288321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73F85" w:rsidRPr="00F6407A" w14:paraId="3D826868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73FE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  <w:r w:rsidRPr="00D3507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0BD2D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4263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D9E0B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4C9CF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F04C8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74CCB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BCF2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D1496" w:rsidRPr="00F6407A" w14:paraId="752D2F5B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251D" w14:textId="77777777" w:rsidR="00ED1496" w:rsidRPr="00F6407A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</w:t>
            </w:r>
            <w:r w:rsidRPr="003A39D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58A060" w14:textId="1A9A7CE8" w:rsidR="00ED1496" w:rsidRPr="004B597E" w:rsidRDefault="008113A8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70B8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9AA27A0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E45D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94BA950" w14:textId="622A80D4" w:rsidR="00ED1496" w:rsidRPr="006E734E" w:rsidRDefault="00FA65BA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E734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40A0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DAF672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552</w:t>
            </w:r>
          </w:p>
        </w:tc>
      </w:tr>
    </w:tbl>
    <w:p w14:paraId="617E9BE2" w14:textId="77777777" w:rsidR="00E10394" w:rsidRDefault="00E10394" w:rsidP="00E103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288"/>
        <w:rPr>
          <w:rFonts w:ascii="Angsana New" w:eastAsia="MS Mincho" w:hAnsi="Angsana New"/>
          <w:b/>
          <w:bCs/>
          <w:sz w:val="30"/>
          <w:szCs w:val="30"/>
        </w:rPr>
      </w:pPr>
    </w:p>
    <w:p w14:paraId="512F279C" w14:textId="5119FEBC" w:rsidR="00444E85" w:rsidRPr="00EB4879" w:rsidRDefault="00444E85" w:rsidP="00D8318D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thaiDistribute"/>
        <w:rPr>
          <w:rFonts w:ascii="Angsana New" w:eastAsia="MS Mincho" w:hAnsi="Angsana New"/>
          <w:sz w:val="30"/>
          <w:szCs w:val="30"/>
        </w:rPr>
      </w:pP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EB4879">
        <w:rPr>
          <w:rFonts w:ascii="Angsana New" w:eastAsia="MS Mincho" w:hAnsi="Angsana New"/>
          <w:sz w:val="30"/>
          <w:szCs w:val="30"/>
        </w:rPr>
        <w:t xml:space="preserve">30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EB4879">
        <w:rPr>
          <w:rFonts w:ascii="Angsana New" w:eastAsia="MS Mincho" w:hAnsi="Angsana New"/>
          <w:sz w:val="30"/>
          <w:szCs w:val="30"/>
        </w:rPr>
        <w:t xml:space="preserve">2563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63499E" w:rsidRPr="00EB4879">
        <w:rPr>
          <w:rFonts w:ascii="Angsana New" w:eastAsia="MS Mincho" w:hAnsi="Angsana New"/>
          <w:sz w:val="30"/>
          <w:szCs w:val="30"/>
        </w:rPr>
        <w:t>12</w:t>
      </w:r>
      <w:r w:rsidRPr="00EB4879">
        <w:rPr>
          <w:rFonts w:ascii="Angsana New" w:eastAsia="MS Mincho" w:hAnsi="Angsana New"/>
          <w:sz w:val="30"/>
          <w:szCs w:val="30"/>
        </w:rPr>
        <w:t xml:space="preserve">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ล้านบาท อัตราดอกเบี้ย</w:t>
      </w:r>
      <w:r w:rsidR="0063499E" w:rsidRPr="00EB4879">
        <w:rPr>
          <w:rFonts w:ascii="Angsana New" w:eastAsia="MS Mincho" w:hAnsi="Angsana New" w:hint="cs"/>
          <w:sz w:val="30"/>
          <w:szCs w:val="30"/>
          <w:cs/>
        </w:rPr>
        <w:t>ร้อยละ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63499E" w:rsidRPr="00EB4879">
        <w:rPr>
          <w:rFonts w:ascii="Angsana New" w:eastAsia="MS Mincho" w:hAnsi="Angsana New"/>
          <w:sz w:val="30"/>
          <w:szCs w:val="30"/>
        </w:rPr>
        <w:t>MLR</w:t>
      </w:r>
      <w:r w:rsidR="000671D8" w:rsidRPr="00EB4879">
        <w:rPr>
          <w:rFonts w:ascii="Angsana New" w:eastAsia="MS Mincho" w:hAnsi="Angsana New"/>
          <w:sz w:val="30"/>
          <w:szCs w:val="30"/>
        </w:rPr>
        <w:t xml:space="preserve">-0.6 </w:t>
      </w:r>
      <w:r w:rsidR="0063499E" w:rsidRPr="00EB4879">
        <w:rPr>
          <w:rFonts w:ascii="Angsana New" w:eastAsia="MS Mincho" w:hAnsi="Angsana New" w:hint="cs"/>
          <w:sz w:val="30"/>
          <w:szCs w:val="30"/>
          <w:cs/>
        </w:rPr>
        <w:t>ต่อปี</w:t>
      </w:r>
      <w:r w:rsidRPr="00EB4879">
        <w:rPr>
          <w:rFonts w:ascii="Angsana New" w:eastAsia="MS Mincho" w:hAnsi="Angsana New"/>
          <w:sz w:val="30"/>
          <w:szCs w:val="30"/>
        </w:rPr>
        <w:t xml:space="preserve"> </w:t>
      </w:r>
      <w:r w:rsidR="00FA65BA">
        <w:rPr>
          <w:rFonts w:ascii="Angsana New" w:eastAsia="MS Mincho" w:hAnsi="Angsana New" w:hint="cs"/>
          <w:sz w:val="30"/>
          <w:szCs w:val="30"/>
          <w:cs/>
        </w:rPr>
        <w:t xml:space="preserve">และวงเงิน </w:t>
      </w:r>
      <w:r w:rsidR="00FA65BA">
        <w:rPr>
          <w:rFonts w:ascii="Angsana New" w:eastAsia="MS Mincho" w:hAnsi="Angsana New"/>
          <w:sz w:val="30"/>
          <w:szCs w:val="30"/>
        </w:rPr>
        <w:t xml:space="preserve">0.21 </w:t>
      </w:r>
      <w:r w:rsidR="00FA65BA">
        <w:rPr>
          <w:rFonts w:ascii="Angsana New" w:eastAsia="MS Mincho" w:hAnsi="Angsana New" w:hint="cs"/>
          <w:sz w:val="30"/>
          <w:szCs w:val="30"/>
          <w:cs/>
        </w:rPr>
        <w:t xml:space="preserve">ล้านบาท อัตราดอกเบี้ยร้อยละ </w:t>
      </w:r>
      <w:r w:rsidR="00FA65BA">
        <w:rPr>
          <w:rFonts w:ascii="Angsana New" w:eastAsia="MS Mincho" w:hAnsi="Angsana New"/>
          <w:sz w:val="30"/>
          <w:szCs w:val="30"/>
        </w:rPr>
        <w:t xml:space="preserve">MLR </w:t>
      </w:r>
      <w:r w:rsidR="00FA65BA">
        <w:rPr>
          <w:rFonts w:ascii="Angsana New" w:eastAsia="MS Mincho" w:hAnsi="Angsana New" w:hint="cs"/>
          <w:sz w:val="30"/>
          <w:szCs w:val="30"/>
          <w:cs/>
        </w:rPr>
        <w:t>ต่อปี</w:t>
      </w:r>
    </w:p>
    <w:p w14:paraId="190F64D7" w14:textId="0EBCDB7A" w:rsidR="000671D8" w:rsidRPr="00EB4879" w:rsidRDefault="004E7BEC" w:rsidP="00D8318D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Angsana New" w:eastAsia="MS Mincho" w:hAnsi="Angsana New"/>
          <w:sz w:val="30"/>
          <w:szCs w:val="30"/>
        </w:rPr>
      </w:pPr>
      <w:r w:rsidRPr="00EB4879">
        <w:rPr>
          <w:rFonts w:ascii="Angsana New" w:eastAsia="MS Mincho" w:hAnsi="Angsana New" w:hint="cs"/>
          <w:sz w:val="30"/>
          <w:szCs w:val="30"/>
          <w:cs/>
        </w:rPr>
        <w:t>ณ</w:t>
      </w:r>
      <w:r w:rsidRPr="00EB4879">
        <w:rPr>
          <w:rFonts w:ascii="Angsana New" w:eastAsia="MS Mincho" w:hAnsi="Angsana New"/>
          <w:sz w:val="30"/>
          <w:szCs w:val="30"/>
        </w:rPr>
        <w:t xml:space="preserve"> </w:t>
      </w:r>
      <w:r w:rsidR="000671D8" w:rsidRPr="00EB4879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0671D8" w:rsidRPr="00EB4879">
        <w:rPr>
          <w:rFonts w:ascii="Angsana New" w:eastAsia="MS Mincho" w:hAnsi="Angsana New"/>
          <w:sz w:val="30"/>
          <w:szCs w:val="30"/>
        </w:rPr>
        <w:t xml:space="preserve">30 </w:t>
      </w:r>
      <w:r w:rsidR="000671D8" w:rsidRPr="00EB4879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="000671D8" w:rsidRPr="00EB4879">
        <w:rPr>
          <w:rFonts w:ascii="Angsana New" w:eastAsia="MS Mincho" w:hAnsi="Angsana New"/>
          <w:sz w:val="30"/>
          <w:szCs w:val="30"/>
        </w:rPr>
        <w:t xml:space="preserve">2563 </w:t>
      </w:r>
      <w:r w:rsidR="000671D8" w:rsidRPr="00EB4879">
        <w:rPr>
          <w:rFonts w:ascii="Angsana New" w:eastAsia="MS Mincho" w:hAnsi="Angsana New" w:hint="cs"/>
          <w:sz w:val="30"/>
          <w:szCs w:val="30"/>
          <w:cs/>
        </w:rPr>
        <w:t>บริษัทย่อยแห่ง</w:t>
      </w:r>
      <w:r w:rsidR="004312B5">
        <w:rPr>
          <w:rFonts w:ascii="Angsana New" w:eastAsia="MS Mincho" w:hAnsi="Angsana New" w:hint="cs"/>
          <w:sz w:val="30"/>
          <w:szCs w:val="30"/>
          <w:cs/>
        </w:rPr>
        <w:t>หนึ่ง</w:t>
      </w:r>
      <w:r w:rsidR="000671D8" w:rsidRPr="00EB4879">
        <w:rPr>
          <w:rFonts w:ascii="Angsana New" w:eastAsia="MS Mincho" w:hAnsi="Angsana New" w:hint="cs"/>
          <w:sz w:val="30"/>
          <w:szCs w:val="30"/>
          <w:cs/>
        </w:rPr>
        <w:t>มีการขอวงเงินสินเชื่อระยะยาวกับสถาบันการเงินแห่งหนึ่ง วงเงิน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EB4879">
        <w:rPr>
          <w:rFonts w:ascii="Angsana New" w:eastAsia="MS Mincho" w:hAnsi="Angsana New"/>
          <w:sz w:val="30"/>
          <w:szCs w:val="30"/>
        </w:rPr>
        <w:t xml:space="preserve">3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ล้านบาท อัตราดอกเบี้ยร้อยละ </w:t>
      </w:r>
      <w:r w:rsidRPr="00EB4879">
        <w:rPr>
          <w:rFonts w:ascii="Angsana New" w:eastAsia="MS Mincho" w:hAnsi="Angsana New"/>
          <w:sz w:val="30"/>
          <w:szCs w:val="30"/>
        </w:rPr>
        <w:t xml:space="preserve">MLR-0.5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ต่อ</w:t>
      </w:r>
      <w:r w:rsidR="00BF3C0E">
        <w:rPr>
          <w:rFonts w:ascii="Angsana New" w:eastAsia="MS Mincho" w:hAnsi="Angsana New" w:hint="cs"/>
          <w:sz w:val="30"/>
          <w:szCs w:val="30"/>
          <w:cs/>
        </w:rPr>
        <w:t>ปี</w:t>
      </w:r>
      <w:r w:rsidRPr="00EB4879">
        <w:rPr>
          <w:rFonts w:ascii="Angsana New" w:eastAsia="MS Mincho" w:hAnsi="Angsana New"/>
          <w:sz w:val="30"/>
          <w:szCs w:val="30"/>
        </w:rPr>
        <w:t xml:space="preserve">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ค้ำประกันโดยบริษัทใหญ่และกรรมการของบริษัท</w:t>
      </w:r>
    </w:p>
    <w:p w14:paraId="7E9C456C" w14:textId="0514506D" w:rsidR="004E7BEC" w:rsidRDefault="004E7BEC" w:rsidP="00D8318D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Angsana New" w:eastAsia="MS Mincho" w:hAnsi="Angsana New"/>
          <w:sz w:val="30"/>
          <w:szCs w:val="30"/>
        </w:rPr>
      </w:pP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EB4879">
        <w:rPr>
          <w:rFonts w:ascii="Angsana New" w:eastAsia="MS Mincho" w:hAnsi="Angsana New"/>
          <w:sz w:val="30"/>
          <w:szCs w:val="30"/>
        </w:rPr>
        <w:t xml:space="preserve">30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มิถุน</w:t>
      </w:r>
      <w:r w:rsidR="00A7407B">
        <w:rPr>
          <w:rFonts w:ascii="Angsana New" w:eastAsia="MS Mincho" w:hAnsi="Angsana New" w:hint="cs"/>
          <w:sz w:val="30"/>
          <w:szCs w:val="30"/>
          <w:cs/>
        </w:rPr>
        <w:t>า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ยน </w:t>
      </w:r>
      <w:r w:rsidRPr="00EB4879">
        <w:rPr>
          <w:rFonts w:ascii="Angsana New" w:eastAsia="MS Mincho" w:hAnsi="Angsana New"/>
          <w:sz w:val="30"/>
          <w:szCs w:val="30"/>
        </w:rPr>
        <w:t xml:space="preserve">2563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บริษัทย่อยแห่งหนึ่งเข้าโครงการสินเชื่อดอกเบี้ย </w:t>
      </w:r>
      <w:r w:rsidRPr="00EB4879">
        <w:rPr>
          <w:rFonts w:ascii="Angsana New" w:eastAsia="MS Mincho" w:hAnsi="Angsana New"/>
          <w:sz w:val="30"/>
          <w:szCs w:val="30"/>
        </w:rPr>
        <w:t xml:space="preserve">0%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เพื่อรักษาคนงาน</w:t>
      </w:r>
      <w:proofErr w:type="spellStart"/>
      <w:r w:rsidRPr="00EB4879">
        <w:rPr>
          <w:rFonts w:ascii="Angsana New" w:eastAsia="MS Mincho" w:hAnsi="Angsana New" w:hint="cs"/>
          <w:sz w:val="30"/>
          <w:szCs w:val="30"/>
          <w:cs/>
        </w:rPr>
        <w:t>เอ</w:t>
      </w:r>
      <w:r w:rsidR="007D746B">
        <w:rPr>
          <w:rFonts w:ascii="Angsana New" w:eastAsia="MS Mincho" w:hAnsi="Angsana New" w:hint="cs"/>
          <w:sz w:val="30"/>
          <w:szCs w:val="30"/>
          <w:cs/>
        </w:rPr>
        <w:t>สเอ็ม</w:t>
      </w:r>
      <w:proofErr w:type="spellEnd"/>
      <w:r w:rsidR="007D746B">
        <w:rPr>
          <w:rFonts w:ascii="Angsana New" w:eastAsia="MS Mincho" w:hAnsi="Angsana New" w:hint="cs"/>
          <w:sz w:val="30"/>
          <w:szCs w:val="30"/>
          <w:cs/>
        </w:rPr>
        <w:t xml:space="preserve">อี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วงเงิน</w:t>
      </w:r>
      <w:r w:rsidR="007D746B">
        <w:rPr>
          <w:rFonts w:ascii="Angsana New" w:eastAsia="MS Mincho" w:hAnsi="Angsana New" w:hint="cs"/>
          <w:sz w:val="30"/>
          <w:szCs w:val="30"/>
          <w:cs/>
        </w:rPr>
        <w:t>สินเชื่อ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EB4879">
        <w:rPr>
          <w:rFonts w:ascii="Angsana New" w:eastAsia="MS Mincho" w:hAnsi="Angsana New"/>
          <w:sz w:val="30"/>
          <w:szCs w:val="30"/>
        </w:rPr>
        <w:t xml:space="preserve">4.27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ล้านบาท </w:t>
      </w:r>
      <w:r w:rsidR="0081619B" w:rsidRPr="00EB4879">
        <w:rPr>
          <w:rFonts w:ascii="Angsana New" w:eastAsia="MS Mincho" w:hAnsi="Angsana New" w:hint="cs"/>
          <w:sz w:val="30"/>
          <w:szCs w:val="30"/>
          <w:cs/>
        </w:rPr>
        <w:t xml:space="preserve">คงเหลือเบิกใช้ </w:t>
      </w:r>
      <w:r w:rsidR="0081619B" w:rsidRPr="00EB4879">
        <w:rPr>
          <w:rFonts w:ascii="Angsana New" w:eastAsia="MS Mincho" w:hAnsi="Angsana New"/>
          <w:sz w:val="30"/>
          <w:szCs w:val="30"/>
        </w:rPr>
        <w:t xml:space="preserve">3.29 </w:t>
      </w:r>
      <w:r w:rsidR="0081619B" w:rsidRPr="00EB4879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E40C5E0" w14:textId="78FA5FD3" w:rsidR="00EB4879" w:rsidRPr="00EB4879" w:rsidRDefault="00EB4879" w:rsidP="00BF3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4C203EB7" w14:textId="77777777" w:rsidR="00E10394" w:rsidRDefault="00E10394" w:rsidP="00E103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288"/>
        <w:rPr>
          <w:rFonts w:ascii="Angsana New" w:eastAsia="MS Mincho" w:hAnsi="Angsana New"/>
          <w:sz w:val="30"/>
          <w:szCs w:val="30"/>
        </w:rPr>
      </w:pPr>
    </w:p>
    <w:p w14:paraId="539D5BDF" w14:textId="77777777" w:rsidR="00C4572C" w:rsidRDefault="00C4572C" w:rsidP="00E103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288"/>
        <w:rPr>
          <w:rFonts w:ascii="Angsana New" w:eastAsia="MS Mincho" w:hAnsi="Angsana New"/>
          <w:sz w:val="30"/>
          <w:szCs w:val="30"/>
        </w:rPr>
      </w:pPr>
    </w:p>
    <w:p w14:paraId="740BD840" w14:textId="77777777" w:rsidR="002E0BB1" w:rsidRPr="00B277C6" w:rsidRDefault="002E0BB1" w:rsidP="00B27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E96576" w14:textId="77777777" w:rsidR="00E95267" w:rsidRPr="004831FB" w:rsidRDefault="00E95267" w:rsidP="004831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288" w:hanging="288"/>
        <w:rPr>
          <w:rFonts w:ascii="Angsana New" w:eastAsia="MS Mincho" w:hAnsi="Angsana New"/>
          <w:b/>
          <w:bCs/>
          <w:sz w:val="30"/>
          <w:szCs w:val="30"/>
        </w:rPr>
      </w:pPr>
      <w:r w:rsidRPr="004831F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ทุนเรือนหุ้นและส่วนเกิน(ส่วนต่ำ)มูลค่าหุ้น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273"/>
        <w:gridCol w:w="1144"/>
        <w:gridCol w:w="283"/>
        <w:gridCol w:w="1132"/>
        <w:gridCol w:w="275"/>
        <w:gridCol w:w="6"/>
        <w:gridCol w:w="1279"/>
        <w:gridCol w:w="247"/>
        <w:gridCol w:w="10"/>
        <w:gridCol w:w="1191"/>
      </w:tblGrid>
      <w:tr w:rsidR="00E95267" w:rsidRPr="00A91975" w14:paraId="61E58F94" w14:textId="77777777" w:rsidTr="00844031">
        <w:trPr>
          <w:trHeight w:hRule="exact" w:val="397"/>
          <w:tblHeader/>
        </w:trPr>
        <w:tc>
          <w:tcPr>
            <w:tcW w:w="1517" w:type="pct"/>
            <w:shd w:val="clear" w:color="auto" w:fill="auto"/>
          </w:tcPr>
          <w:p w14:paraId="7EE65607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506" w:type="pct"/>
            <w:shd w:val="clear" w:color="auto" w:fill="auto"/>
          </w:tcPr>
          <w:p w14:paraId="657F359D" w14:textId="75B35F64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C38B79A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77777777" w:rsidR="00E95267" w:rsidRPr="00E10394" w:rsidRDefault="00E95267" w:rsidP="00DE6AC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E6AC7" w:rsidRPr="00E10394">
              <w:rPr>
                <w:rFonts w:ascii="Angsana New" w:hAnsi="Angsana New" w:cs="Angsana New"/>
              </w:rPr>
              <w:t xml:space="preserve">30 </w:t>
            </w:r>
            <w:r w:rsidR="00DE6AC7" w:rsidRPr="00E10394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E6AC7" w:rsidRPr="00E1039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B1FA0B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23FC8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10394">
              <w:rPr>
                <w:rFonts w:ascii="Angsana New" w:hAnsi="Angsana New" w:cs="Angsana New"/>
              </w:rPr>
              <w:t>31</w:t>
            </w:r>
            <w:r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2562</w:t>
            </w:r>
          </w:p>
        </w:tc>
      </w:tr>
      <w:tr w:rsidR="00A72E4D" w:rsidRPr="00A91975" w14:paraId="0371BB10" w14:textId="77777777" w:rsidTr="00681187">
        <w:trPr>
          <w:trHeight w:hRule="exact" w:val="428"/>
          <w:tblHeader/>
        </w:trPr>
        <w:tc>
          <w:tcPr>
            <w:tcW w:w="1517" w:type="pct"/>
            <w:shd w:val="clear" w:color="auto" w:fill="auto"/>
          </w:tcPr>
          <w:p w14:paraId="3EC21C3F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7C283EA" w14:textId="581EAFD2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มูลค่าหุ้น</w:t>
            </w:r>
          </w:p>
        </w:tc>
        <w:tc>
          <w:tcPr>
            <w:tcW w:w="139" w:type="pct"/>
            <w:shd w:val="clear" w:color="auto" w:fill="auto"/>
          </w:tcPr>
          <w:p w14:paraId="3C4B787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4E76B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3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72E4D" w:rsidRPr="00A91975" w14:paraId="7EE466B1" w14:textId="77777777" w:rsidTr="00681187">
        <w:trPr>
          <w:trHeight w:hRule="exact" w:val="428"/>
          <w:tblHeader/>
        </w:trPr>
        <w:tc>
          <w:tcPr>
            <w:tcW w:w="1517" w:type="pct"/>
            <w:shd w:val="clear" w:color="auto" w:fill="auto"/>
          </w:tcPr>
          <w:p w14:paraId="3D220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ต่อหน่วย</w:t>
            </w:r>
          </w:p>
        </w:tc>
        <w:tc>
          <w:tcPr>
            <w:tcW w:w="139" w:type="pct"/>
            <w:shd w:val="clear" w:color="auto" w:fill="auto"/>
          </w:tcPr>
          <w:p w14:paraId="480270F6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vMerge/>
            <w:shd w:val="clear" w:color="auto" w:fill="auto"/>
          </w:tcPr>
          <w:p w14:paraId="45411E6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C93FF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vMerge/>
            <w:shd w:val="clear" w:color="auto" w:fill="auto"/>
          </w:tcPr>
          <w:p w14:paraId="2B1FC9D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F76C5EC" w14:textId="77777777" w:rsidTr="00681187">
        <w:trPr>
          <w:trHeight w:hRule="exact" w:val="90"/>
          <w:tblHeader/>
        </w:trPr>
        <w:tc>
          <w:tcPr>
            <w:tcW w:w="1517" w:type="pct"/>
            <w:shd w:val="clear" w:color="auto" w:fill="auto"/>
          </w:tcPr>
          <w:p w14:paraId="1B4482D3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8A8A4D6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AB738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78774C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06C395EF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A91975" w14:paraId="669B612C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5A93B1A5" w14:textId="77777777" w:rsidR="00A72E4D" w:rsidRPr="00E10394" w:rsidRDefault="00A72E4D" w:rsidP="00A67A50">
            <w:pPr>
              <w:pStyle w:val="BodyText3"/>
              <w:spacing w:line="240" w:lineRule="auto"/>
              <w:ind w:left="-108" w:firstLine="2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ทุนจดทะเบียนประกอบด้วย</w:t>
            </w:r>
          </w:p>
        </w:tc>
        <w:tc>
          <w:tcPr>
            <w:tcW w:w="506" w:type="pct"/>
            <w:shd w:val="clear" w:color="auto" w:fill="auto"/>
          </w:tcPr>
          <w:p w14:paraId="6F12E8A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373FCC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B4208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04FA4A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4A6D099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416AF8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55923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7AE85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0D49E32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C38DBD2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1EBBC4F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7BA40F0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FE20C02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DF3A20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654,500</w:t>
            </w:r>
          </w:p>
        </w:tc>
        <w:tc>
          <w:tcPr>
            <w:tcW w:w="144" w:type="pct"/>
            <w:shd w:val="clear" w:color="auto" w:fill="auto"/>
          </w:tcPr>
          <w:p w14:paraId="069C100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2C1FD7F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163,625</w:t>
            </w:r>
          </w:p>
        </w:tc>
        <w:tc>
          <w:tcPr>
            <w:tcW w:w="140" w:type="pct"/>
            <w:shd w:val="clear" w:color="auto" w:fill="auto"/>
          </w:tcPr>
          <w:p w14:paraId="5CAC655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5CB868D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654,500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99AB65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F52880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163,625</w:t>
            </w:r>
          </w:p>
        </w:tc>
      </w:tr>
      <w:tr w:rsidR="00A72E4D" w:rsidRPr="00A91975" w14:paraId="188DAB65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C55BD02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0040FF00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8834D7C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040678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550,801</w:t>
            </w:r>
          </w:p>
        </w:tc>
        <w:tc>
          <w:tcPr>
            <w:tcW w:w="144" w:type="pct"/>
            <w:shd w:val="clear" w:color="auto" w:fill="auto"/>
          </w:tcPr>
          <w:p w14:paraId="01CFF02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213D8AD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137,700</w:t>
            </w:r>
          </w:p>
        </w:tc>
        <w:tc>
          <w:tcPr>
            <w:tcW w:w="140" w:type="pct"/>
            <w:shd w:val="clear" w:color="auto" w:fill="auto"/>
          </w:tcPr>
          <w:p w14:paraId="5103750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CAD7D1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6A586C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4730071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12371616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0DF4FC97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ลดหุ้นสามัญ</w:t>
            </w:r>
          </w:p>
        </w:tc>
        <w:tc>
          <w:tcPr>
            <w:tcW w:w="506" w:type="pct"/>
            <w:shd w:val="clear" w:color="auto" w:fill="auto"/>
          </w:tcPr>
          <w:p w14:paraId="0A8AD77E" w14:textId="76C2B63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B79BDD1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873A18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(18,960)</w:t>
            </w:r>
          </w:p>
        </w:tc>
        <w:tc>
          <w:tcPr>
            <w:tcW w:w="144" w:type="pct"/>
            <w:shd w:val="clear" w:color="auto" w:fill="auto"/>
          </w:tcPr>
          <w:p w14:paraId="67080D5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3AF4618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(4,740)</w:t>
            </w:r>
          </w:p>
        </w:tc>
        <w:tc>
          <w:tcPr>
            <w:tcW w:w="140" w:type="pct"/>
            <w:shd w:val="clear" w:color="auto" w:fill="auto"/>
          </w:tcPr>
          <w:p w14:paraId="4C4F38B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16406E5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40D51A7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4A64A5B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6367B4A4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6656F5F9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12743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4A49CB07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4" w:type="pct"/>
            <w:shd w:val="clear" w:color="auto" w:fill="auto"/>
          </w:tcPr>
          <w:p w14:paraId="418064C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40" w:type="pct"/>
            <w:shd w:val="clear" w:color="auto" w:fill="auto"/>
          </w:tcPr>
          <w:p w14:paraId="1380398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654,500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30E88F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163,625</w:t>
            </w:r>
          </w:p>
        </w:tc>
      </w:tr>
      <w:tr w:rsidR="00A72E4D" w:rsidRPr="00A91975" w14:paraId="6350C103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1C89F17D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</w:p>
          <w:p w14:paraId="73021030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1340217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3341018D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FE545D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79B5AEE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4A03FE0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63452C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058F4D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1FB58D5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2FBDCC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72E4D" w:rsidRPr="00A91975" w14:paraId="109824EB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2C097552" w14:textId="77777777" w:rsidR="00A72E4D" w:rsidRPr="00E10394" w:rsidRDefault="00A72E4D" w:rsidP="00A67A50">
            <w:pPr>
              <w:pStyle w:val="BodyText3"/>
              <w:spacing w:line="240" w:lineRule="auto"/>
              <w:ind w:left="-108" w:firstLine="284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06" w:type="pct"/>
            <w:shd w:val="clear" w:color="auto" w:fill="auto"/>
          </w:tcPr>
          <w:p w14:paraId="01E68D7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04CE4E2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997DC1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51E2831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79CBA48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474B2F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5C020CB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5AD91C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EBF6BD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72E4D" w:rsidRPr="00A91975" w14:paraId="71043A59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37CD05BE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4F62109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023E833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C8F907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44" w:type="pct"/>
            <w:shd w:val="clear" w:color="auto" w:fill="auto"/>
          </w:tcPr>
          <w:p w14:paraId="2AA712C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68959C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  <w:tc>
          <w:tcPr>
            <w:tcW w:w="140" w:type="pct"/>
            <w:shd w:val="clear" w:color="auto" w:fill="auto"/>
          </w:tcPr>
          <w:p w14:paraId="3E4510B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A9E060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1B5A2F6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6DDA769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17C4ADEC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4A3F4ADD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7927D4BA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818D89D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C3AA80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254,216</w:t>
            </w:r>
          </w:p>
        </w:tc>
        <w:tc>
          <w:tcPr>
            <w:tcW w:w="144" w:type="pct"/>
            <w:shd w:val="clear" w:color="auto" w:fill="auto"/>
          </w:tcPr>
          <w:p w14:paraId="314CAF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5F0840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63,554</w:t>
            </w:r>
          </w:p>
        </w:tc>
        <w:tc>
          <w:tcPr>
            <w:tcW w:w="140" w:type="pct"/>
            <w:shd w:val="clear" w:color="auto" w:fill="auto"/>
          </w:tcPr>
          <w:p w14:paraId="570633C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23FCF8F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AE8D56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14ED16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02DA8762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6F50E51D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D727416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ADC2ED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4" w:type="pct"/>
            <w:shd w:val="clear" w:color="auto" w:fill="auto"/>
          </w:tcPr>
          <w:p w14:paraId="1B32DDA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37621F6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A5C156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0F0E6951" w14:textId="77777777" w:rsidTr="00844031">
        <w:trPr>
          <w:trHeight w:hRule="exact" w:val="379"/>
        </w:trPr>
        <w:tc>
          <w:tcPr>
            <w:tcW w:w="1517" w:type="pct"/>
            <w:shd w:val="clear" w:color="auto" w:fill="auto"/>
          </w:tcPr>
          <w:p w14:paraId="148868AF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5024D040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2F560D74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134EEBB1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55B4A2E4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DD9EA82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C06435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56EAD0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032626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B53C7A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35930DD8" w14:textId="77777777" w:rsidTr="00ED1496">
        <w:trPr>
          <w:trHeight w:hRule="exact" w:val="397"/>
        </w:trPr>
        <w:tc>
          <w:tcPr>
            <w:tcW w:w="2023" w:type="pct"/>
            <w:gridSpan w:val="2"/>
            <w:shd w:val="clear" w:color="auto" w:fill="auto"/>
          </w:tcPr>
          <w:p w14:paraId="36EAF5C2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ทุนที่ออกและชำระแล้วประกอบด้วย</w:t>
            </w:r>
          </w:p>
        </w:tc>
        <w:tc>
          <w:tcPr>
            <w:tcW w:w="139" w:type="pct"/>
            <w:shd w:val="clear" w:color="auto" w:fill="auto"/>
          </w:tcPr>
          <w:p w14:paraId="6EE2E931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218F53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283EE8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7A63CAE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16BC96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F1B156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D1173E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31982A1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7D1EA5EB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6586E35F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02CD8D6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22B7673D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100646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4" w:type="pct"/>
            <w:shd w:val="clear" w:color="auto" w:fill="auto"/>
          </w:tcPr>
          <w:p w14:paraId="3719B59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70573AD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5D7928A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C19E49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8633EB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26A8FE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2EF3BFCF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1BD019E4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197DFA80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10FFBC98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4" w:type="pct"/>
            <w:shd w:val="clear" w:color="auto" w:fill="auto"/>
          </w:tcPr>
          <w:p w14:paraId="299FFF9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4900933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1A40CD2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653324C6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58122F28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4CA7EBE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61118C47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FBA3DE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A0B542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6C98979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4C7DD589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616BF9B" w14:textId="77777777" w:rsidR="00A72E4D" w:rsidRPr="00E10394" w:rsidRDefault="00A72E4D" w:rsidP="00A67A50">
            <w:pPr>
              <w:pStyle w:val="BodyText3"/>
              <w:spacing w:line="240" w:lineRule="auto"/>
              <w:ind w:left="-108" w:firstLine="284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ส่วนเกินมูลค่าหุ้น</w:t>
            </w:r>
          </w:p>
        </w:tc>
        <w:tc>
          <w:tcPr>
            <w:tcW w:w="506" w:type="pct"/>
            <w:shd w:val="clear" w:color="auto" w:fill="auto"/>
          </w:tcPr>
          <w:p w14:paraId="61C18AE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58FB9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7AC3AB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5555EC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2721485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2E101D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4D10F6A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1ED2C16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6516AE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57A1BE39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1275D186" w14:textId="048BD7F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12EA2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912EA2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506" w:type="pct"/>
            <w:shd w:val="clear" w:color="auto" w:fill="auto"/>
          </w:tcPr>
          <w:p w14:paraId="4CF3B29B" w14:textId="77777777" w:rsidR="00A72E4D" w:rsidRPr="00E10394" w:rsidRDefault="00A72E4D" w:rsidP="00B55D29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0.65</w:t>
            </w:r>
          </w:p>
        </w:tc>
        <w:tc>
          <w:tcPr>
            <w:tcW w:w="139" w:type="pct"/>
            <w:shd w:val="clear" w:color="auto" w:fill="auto"/>
          </w:tcPr>
          <w:p w14:paraId="3C17D59A" w14:textId="77777777" w:rsidR="00A72E4D" w:rsidRPr="00E10394" w:rsidRDefault="00A72E4D" w:rsidP="00B55D29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96A40FF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321,740</w:t>
            </w:r>
          </w:p>
        </w:tc>
        <w:tc>
          <w:tcPr>
            <w:tcW w:w="144" w:type="pct"/>
            <w:shd w:val="clear" w:color="auto" w:fill="auto"/>
          </w:tcPr>
          <w:p w14:paraId="7C4C5E7C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18D1B1F6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209,891</w:t>
            </w:r>
          </w:p>
        </w:tc>
        <w:tc>
          <w:tcPr>
            <w:tcW w:w="140" w:type="pct"/>
            <w:shd w:val="clear" w:color="auto" w:fill="auto"/>
          </w:tcPr>
          <w:p w14:paraId="3FA4E809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3466678E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321,740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79F7499" w14:textId="77777777" w:rsidR="00A72E4D" w:rsidRPr="00E10394" w:rsidRDefault="00A72E4D" w:rsidP="00B55D29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B48EC66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209,891</w:t>
            </w:r>
          </w:p>
        </w:tc>
      </w:tr>
      <w:tr w:rsidR="00A72E4D" w:rsidRPr="00A91975" w14:paraId="3B04711F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30B813F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1B6A4759" w14:textId="77777777" w:rsidR="00A72E4D" w:rsidRPr="00E10394" w:rsidRDefault="00A72E4D" w:rsidP="00C3007C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0.55</w:t>
            </w:r>
          </w:p>
        </w:tc>
        <w:tc>
          <w:tcPr>
            <w:tcW w:w="139" w:type="pct"/>
            <w:shd w:val="clear" w:color="auto" w:fill="auto"/>
          </w:tcPr>
          <w:p w14:paraId="573FE5BE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95D7DA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254,216</w:t>
            </w:r>
          </w:p>
        </w:tc>
        <w:tc>
          <w:tcPr>
            <w:tcW w:w="144" w:type="pct"/>
            <w:shd w:val="clear" w:color="auto" w:fill="auto"/>
          </w:tcPr>
          <w:p w14:paraId="22A9F1B1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CA9E977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139,819</w:t>
            </w:r>
          </w:p>
        </w:tc>
        <w:tc>
          <w:tcPr>
            <w:tcW w:w="140" w:type="pct"/>
            <w:shd w:val="clear" w:color="auto" w:fill="auto"/>
          </w:tcPr>
          <w:p w14:paraId="4D6E7616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21B50D93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9D6833D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57595E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39B6AD62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347480B6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ลดลงจากค่าใช้จ่ายในการออกหุ้นใหม่ใหม่</w:t>
            </w:r>
          </w:p>
        </w:tc>
        <w:tc>
          <w:tcPr>
            <w:tcW w:w="506" w:type="pct"/>
            <w:shd w:val="clear" w:color="auto" w:fill="auto"/>
          </w:tcPr>
          <w:p w14:paraId="747AA6C6" w14:textId="77777777" w:rsidR="00A72E4D" w:rsidRPr="00E10394" w:rsidRDefault="00A72E4D" w:rsidP="00C3007C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05CDFE9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606A95D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9C25B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495F7130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(2,590)</w:t>
            </w:r>
          </w:p>
        </w:tc>
        <w:tc>
          <w:tcPr>
            <w:tcW w:w="140" w:type="pct"/>
            <w:shd w:val="clear" w:color="auto" w:fill="auto"/>
          </w:tcPr>
          <w:p w14:paraId="6D860F82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4B0DDC98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6DD4A27C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16A6523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4E96EF52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30264EE3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ลดลงจากการล้างขาดทุนสะสม</w:t>
            </w:r>
          </w:p>
        </w:tc>
        <w:tc>
          <w:tcPr>
            <w:tcW w:w="506" w:type="pct"/>
            <w:shd w:val="clear" w:color="auto" w:fill="auto"/>
          </w:tcPr>
          <w:p w14:paraId="48AD1C7A" w14:textId="77777777" w:rsidR="00A72E4D" w:rsidRPr="00E10394" w:rsidRDefault="00A72E4D" w:rsidP="00C3007C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42A4F22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62AAAE2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DEA90A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ABBDD09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(182,286)</w:t>
            </w:r>
          </w:p>
        </w:tc>
        <w:tc>
          <w:tcPr>
            <w:tcW w:w="140" w:type="pct"/>
            <w:shd w:val="clear" w:color="auto" w:fill="auto"/>
          </w:tcPr>
          <w:p w14:paraId="441B8CF8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6FFBD2BE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AD0BC42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4D305EC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1ED68A3E" w14:textId="77777777" w:rsidTr="007C5282">
        <w:trPr>
          <w:trHeight w:hRule="exact" w:val="494"/>
        </w:trPr>
        <w:tc>
          <w:tcPr>
            <w:tcW w:w="2023" w:type="pct"/>
            <w:gridSpan w:val="2"/>
            <w:shd w:val="clear" w:color="auto" w:fill="auto"/>
            <w:vAlign w:val="bottom"/>
          </w:tcPr>
          <w:p w14:paraId="0F680CA9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 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รวมส่วนเกิน</w:t>
            </w: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มูลค่าหุ้นสามัญ - สุทธิ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BA6A24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B86AA23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575,956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39F05B" w14:textId="77777777" w:rsidR="00A72E4D" w:rsidRPr="00E10394" w:rsidRDefault="00A72E4D" w:rsidP="007C5282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1C6C5C6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164,834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19E1A5E" w14:textId="77777777" w:rsidR="00A72E4D" w:rsidRPr="00E10394" w:rsidRDefault="00A72E4D" w:rsidP="007C5282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14:paraId="49664F08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321,740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4F2B94C" w14:textId="77777777" w:rsidR="00A72E4D" w:rsidRPr="00E10394" w:rsidRDefault="00A72E4D" w:rsidP="007C5282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  <w:gridSpan w:val="2"/>
            <w:shd w:val="clear" w:color="auto" w:fill="auto"/>
            <w:vAlign w:val="bottom"/>
          </w:tcPr>
          <w:p w14:paraId="1EBB9F2F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209,891</w:t>
            </w:r>
          </w:p>
        </w:tc>
      </w:tr>
    </w:tbl>
    <w:p w14:paraId="278240E5" w14:textId="77777777" w:rsidR="00F66D60" w:rsidRDefault="00F66D60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cs/>
        </w:rPr>
      </w:pPr>
    </w:p>
    <w:p w14:paraId="4B0058E6" w14:textId="77777777" w:rsidR="00F66D60" w:rsidRDefault="00F66D60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lang w:val="en-US"/>
        </w:rPr>
      </w:pPr>
    </w:p>
    <w:p w14:paraId="675F42DF" w14:textId="77777777" w:rsidR="00F66D60" w:rsidRDefault="00F66D60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lang w:val="en-US"/>
        </w:rPr>
      </w:pPr>
    </w:p>
    <w:p w14:paraId="4C95649D" w14:textId="77777777" w:rsidR="00F66D60" w:rsidRDefault="00F66D60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lang w:val="en-US"/>
        </w:rPr>
      </w:pPr>
    </w:p>
    <w:p w14:paraId="67B050EE" w14:textId="77777777" w:rsidR="00F66D60" w:rsidRDefault="00F66D60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lang w:val="en-US"/>
        </w:rPr>
      </w:pPr>
    </w:p>
    <w:p w14:paraId="2C7FBB79" w14:textId="77777777" w:rsidR="00C4572C" w:rsidRDefault="00C4572C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lang w:val="en-US"/>
        </w:rPr>
      </w:pPr>
    </w:p>
    <w:p w14:paraId="721DAC0D" w14:textId="77777777" w:rsidR="00973EB6" w:rsidRPr="00794188" w:rsidRDefault="00973EB6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cs/>
        </w:rPr>
      </w:pPr>
      <w:r w:rsidRPr="00794188">
        <w:rPr>
          <w:rFonts w:ascii="Angsana New" w:hAnsi="Angsana New" w:cs="Angsana New" w:hint="cs"/>
          <w:cs/>
        </w:rPr>
        <w:lastRenderedPageBreak/>
        <w:t xml:space="preserve">ตามมติที่ประชุมสามัญผู้ถือหุ้นประจำปี </w:t>
      </w:r>
      <w:r w:rsidRPr="00794188">
        <w:rPr>
          <w:rFonts w:ascii="Angsana New" w:hAnsi="Angsana New" w:cs="Angsana New"/>
          <w:lang w:val="en-US"/>
        </w:rPr>
        <w:t>2563</w:t>
      </w:r>
      <w:r w:rsidRPr="00794188">
        <w:rPr>
          <w:rFonts w:ascii="Angsana New" w:hAnsi="Angsana New" w:cs="Angsana New"/>
          <w:cs/>
        </w:rPr>
        <w:t xml:space="preserve"> </w:t>
      </w:r>
      <w:r w:rsidRPr="00794188">
        <w:rPr>
          <w:rFonts w:ascii="Angsana New" w:hAnsi="Angsana New" w:cs="Angsana New" w:hint="cs"/>
          <w:cs/>
        </w:rPr>
        <w:t xml:space="preserve">ในวันที่ </w:t>
      </w:r>
      <w:r w:rsidRPr="00794188">
        <w:rPr>
          <w:rFonts w:ascii="Angsana New" w:hAnsi="Angsana New" w:cs="Angsana New"/>
          <w:lang w:val="en-GB"/>
        </w:rPr>
        <w:t>30</w:t>
      </w:r>
      <w:r w:rsidRPr="00794188">
        <w:rPr>
          <w:rFonts w:ascii="Angsana New" w:hAnsi="Angsana New" w:cs="Angsana New"/>
          <w:cs/>
        </w:rPr>
        <w:t xml:space="preserve"> </w:t>
      </w:r>
      <w:r w:rsidRPr="00794188">
        <w:rPr>
          <w:rFonts w:ascii="Angsana New" w:hAnsi="Angsana New" w:cs="Angsana New" w:hint="cs"/>
          <w:cs/>
        </w:rPr>
        <w:t xml:space="preserve">เมษายน </w:t>
      </w:r>
      <w:r w:rsidRPr="00794188">
        <w:rPr>
          <w:rFonts w:ascii="Angsana New" w:hAnsi="Angsana New" w:cs="Angsana New"/>
          <w:lang w:val="en-US"/>
        </w:rPr>
        <w:t>2563</w:t>
      </w:r>
      <w:r w:rsidRPr="00794188">
        <w:rPr>
          <w:rFonts w:ascii="Angsana New" w:hAnsi="Angsana New" w:cs="Angsana New"/>
          <w:cs/>
        </w:rPr>
        <w:t xml:space="preserve"> </w:t>
      </w:r>
      <w:r w:rsidRPr="00794188">
        <w:rPr>
          <w:rFonts w:ascii="Angsana New" w:hAnsi="Angsana New" w:cs="Angsana New" w:hint="cs"/>
          <w:cs/>
        </w:rPr>
        <w:t>มีมติเห็น</w:t>
      </w:r>
      <w:r w:rsidR="00A72F43" w:rsidRPr="00794188">
        <w:rPr>
          <w:rFonts w:ascii="Angsana New" w:hAnsi="Angsana New" w:cs="Angsana New" w:hint="cs"/>
          <w:cs/>
        </w:rPr>
        <w:t>อนุมัติ</w:t>
      </w:r>
      <w:r w:rsidRPr="00794188">
        <w:rPr>
          <w:rFonts w:ascii="Angsana New" w:hAnsi="Angsana New" w:cs="Angsana New" w:hint="cs"/>
          <w:cs/>
        </w:rPr>
        <w:t>เรื่อง ดังต่อไปนี้</w:t>
      </w:r>
    </w:p>
    <w:p w14:paraId="775E56A5" w14:textId="77777777" w:rsidR="00973EB6" w:rsidRPr="00794188" w:rsidRDefault="00973EB6" w:rsidP="00DD71C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45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163,625,000 </w:t>
      </w:r>
      <w:r w:rsidRPr="00794188">
        <w:rPr>
          <w:rFonts w:ascii="Angsana New" w:hAnsi="Angsana New"/>
          <w:spacing w:val="-2"/>
          <w:sz w:val="30"/>
          <w:szCs w:val="30"/>
          <w:cs/>
        </w:rPr>
        <w:t>บาท เป็น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 158,884,960.75 </w:t>
      </w:r>
      <w:r w:rsidRPr="00794188">
        <w:rPr>
          <w:rFonts w:ascii="Angsana New" w:hAnsi="Angsana New"/>
          <w:spacing w:val="-2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 18,960,157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มูลค่าที่ตราไว้ หุ้นละ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0.25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792EF5BE" w14:textId="77777777" w:rsidR="00973EB6" w:rsidRPr="00794188" w:rsidRDefault="00973EB6" w:rsidP="00DD71C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อนุมัติการเพิ่มทุนจดทะเบียนของบริษัทอีกจำนวน </w:t>
      </w:r>
      <w:r w:rsidRPr="00794188">
        <w:rPr>
          <w:rFonts w:ascii="Angsana New" w:hAnsi="Angsana New"/>
          <w:spacing w:val="-2"/>
          <w:sz w:val="30"/>
          <w:szCs w:val="30"/>
        </w:rPr>
        <w:t>137,700,299.25</w:t>
      </w:r>
      <w:r w:rsidRPr="00794188">
        <w:rPr>
          <w:rFonts w:ascii="Angsana New" w:hAnsi="Angsana New"/>
          <w:spacing w:val="-2"/>
          <w:sz w:val="30"/>
          <w:szCs w:val="30"/>
          <w:cs/>
        </w:rPr>
        <w:t>บาท จากทุนจดทะเบียนเดิม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158,884,960.75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296,585,260.00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550,801,197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มูลค่าหุ้นที่ตราไว้หุ้นละ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0.25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19967954" w14:textId="77777777" w:rsidR="00973EB6" w:rsidRPr="00794188" w:rsidRDefault="00973EB6" w:rsidP="00DD71C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อนุมัติจัดสรรหุ้นสามัญเพิ่มทุนของบริษัท 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 xml:space="preserve">ด้วยวิธี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Right Offering 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794188">
        <w:rPr>
          <w:rFonts w:ascii="Angsana New" w:hAnsi="Angsana New"/>
          <w:spacing w:val="-2"/>
          <w:sz w:val="30"/>
          <w:szCs w:val="30"/>
          <w:lang w:val="en-GB"/>
        </w:rPr>
        <w:t xml:space="preserve">RO) </w:t>
      </w:r>
      <w:r w:rsidRPr="00794188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>ไม่เกิน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254,215,937 </w:t>
      </w:r>
      <w:r w:rsidRPr="00794188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 xml:space="preserve"> มูลค่าหุ้นที่ตราไว้หุ้นละ </w:t>
      </w:r>
      <w:r w:rsidRPr="00794188">
        <w:rPr>
          <w:rFonts w:ascii="Angsana New" w:hAnsi="Angsana New"/>
          <w:spacing w:val="-2"/>
          <w:sz w:val="30"/>
          <w:szCs w:val="30"/>
          <w:lang w:val="en-GB"/>
        </w:rPr>
        <w:t xml:space="preserve">0.25 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 xml:space="preserve">บาท ราคาเสนอขาย </w:t>
      </w:r>
      <w:r w:rsidRPr="00794188">
        <w:rPr>
          <w:rFonts w:ascii="Angsana New" w:hAnsi="Angsana New"/>
          <w:spacing w:val="-2"/>
          <w:sz w:val="30"/>
          <w:szCs w:val="30"/>
          <w:lang w:val="en-GB"/>
        </w:rPr>
        <w:t xml:space="preserve">0.80 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 ให้แก่ผู้ถือหุ้นเดิม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794188">
        <w:rPr>
          <w:rFonts w:ascii="Angsana New" w:hAnsi="Angsana New"/>
          <w:spacing w:val="-2"/>
          <w:sz w:val="30"/>
          <w:szCs w:val="30"/>
          <w:cs/>
        </w:rPr>
        <w:t>จัดสรร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>ให้แก่ผู้ถือหุ้นเดิมในอัตรา</w:t>
      </w:r>
      <w:r w:rsidR="00A72F43" w:rsidRPr="00794188">
        <w:rPr>
          <w:rFonts w:ascii="Angsana New" w:hAnsi="Angsana New" w:hint="cs"/>
          <w:spacing w:val="-2"/>
          <w:sz w:val="30"/>
          <w:szCs w:val="30"/>
          <w:cs/>
        </w:rPr>
        <w:t>ส่วน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5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หุ้นเดิมต่อ </w:t>
      </w:r>
      <w:r w:rsidRPr="00794188">
        <w:rPr>
          <w:rFonts w:ascii="Angsana New" w:hAnsi="Angsana New"/>
          <w:spacing w:val="-2"/>
          <w:sz w:val="30"/>
          <w:szCs w:val="30"/>
        </w:rPr>
        <w:t xml:space="preserve">2 </w:t>
      </w:r>
      <w:r w:rsidRPr="00794188">
        <w:rPr>
          <w:rFonts w:ascii="Angsana New" w:hAnsi="Angsana New"/>
          <w:spacing w:val="-2"/>
          <w:sz w:val="30"/>
          <w:szCs w:val="30"/>
          <w:cs/>
        </w:rPr>
        <w:t>หุ้นใหม่</w:t>
      </w:r>
      <w:r w:rsidRPr="007941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4188">
        <w:rPr>
          <w:rFonts w:ascii="Angsana New" w:hAnsi="Angsana New"/>
          <w:spacing w:val="-2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3CB9565F" w14:textId="77777777" w:rsidR="00566CED" w:rsidRPr="00794188" w:rsidRDefault="00566CED" w:rsidP="00DD71C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94188">
        <w:rPr>
          <w:rFonts w:ascii="Angsana New" w:hAnsi="Angsana New" w:hint="cs"/>
          <w:spacing w:val="-2"/>
          <w:sz w:val="30"/>
          <w:szCs w:val="30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2D333F99" w14:textId="77777777" w:rsidR="00F67928" w:rsidRPr="00794188" w:rsidRDefault="00F67928" w:rsidP="00F67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221B9631" w14:textId="77777777" w:rsidR="00FB2FB4" w:rsidRPr="00794188" w:rsidRDefault="00FB2FB4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  <w:r w:rsidRPr="00794188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ใบสำคัญแสดงสิทธิซื้อหุ้นสามัญ</w:t>
      </w:r>
    </w:p>
    <w:p w14:paraId="175DA5D4" w14:textId="77777777" w:rsidR="00F66D60" w:rsidRDefault="00FB2FB4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  <w:r w:rsidRPr="00794188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34376A" w:rsidRPr="00794188">
        <w:rPr>
          <w:rFonts w:ascii="Angsana New" w:hAnsi="Angsana New"/>
          <w:spacing w:val="-4"/>
          <w:sz w:val="30"/>
          <w:szCs w:val="30"/>
        </w:rPr>
        <w:t xml:space="preserve">30 </w:t>
      </w:r>
      <w:r w:rsidR="0034376A" w:rsidRPr="00794188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="0034376A" w:rsidRPr="00794188">
        <w:rPr>
          <w:rFonts w:ascii="Angsana New" w:hAnsi="Angsana New"/>
          <w:spacing w:val="-4"/>
          <w:sz w:val="30"/>
          <w:szCs w:val="30"/>
        </w:rPr>
        <w:t>2563</w:t>
      </w:r>
      <w:r w:rsidRPr="00794188">
        <w:rPr>
          <w:rFonts w:ascii="Angsana New" w:hAnsi="Angsana New"/>
          <w:spacing w:val="-4"/>
          <w:sz w:val="30"/>
          <w:szCs w:val="30"/>
        </w:rPr>
        <w:t xml:space="preserve"> </w:t>
      </w:r>
      <w:r w:rsidRPr="00794188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34376A" w:rsidRPr="00794188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="0034376A" w:rsidRPr="00794188">
        <w:rPr>
          <w:rFonts w:ascii="Angsana New" w:hAnsi="Angsana New"/>
          <w:sz w:val="30"/>
          <w:szCs w:val="30"/>
        </w:rPr>
        <w:t xml:space="preserve">2563 </w:t>
      </w:r>
      <w:r w:rsidR="0034376A" w:rsidRPr="00794188">
        <w:rPr>
          <w:rFonts w:ascii="Angsana New" w:hAnsi="Angsana New" w:hint="cs"/>
          <w:sz w:val="30"/>
          <w:szCs w:val="30"/>
          <w:cs/>
        </w:rPr>
        <w:t>มีมติ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อนุมัติออกใบสำคัญแสดงสิทธิที่จะซื้อหุ้นสามัญชนิดระบุชื่อผู้ถือและสามารถโอนเปลี่ยนมือได้ </w:t>
      </w:r>
      <w:r w:rsidR="0034376A" w:rsidRPr="00794188">
        <w:rPr>
          <w:rFonts w:ascii="Angsana New" w:eastAsia="Times New Roman" w:hAnsi="Angsana New"/>
          <w:sz w:val="30"/>
          <w:szCs w:val="30"/>
        </w:rPr>
        <w:t>(UREKA-W2)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โดยจัดสรรให้แก่ผู้ถือหุ้นเดิมตามสัดส่วนการถือหุ้น</w:t>
      </w:r>
      <w:r w:rsidR="0034376A" w:rsidRPr="00794188">
        <w:rPr>
          <w:rFonts w:ascii="Angsana New" w:eastAsia="Times New Roman" w:hAnsi="Angsana New"/>
          <w:sz w:val="30"/>
          <w:szCs w:val="30"/>
        </w:rPr>
        <w:t xml:space="preserve"> (RO)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ใน</w:t>
      </w:r>
      <w:r w:rsidR="0034376A" w:rsidRPr="00794188">
        <w:rPr>
          <w:rFonts w:ascii="Angsana New" w:eastAsia="Times New Roman" w:hAnsi="Angsana New" w:hint="cs"/>
          <w:sz w:val="30"/>
          <w:szCs w:val="30"/>
          <w:cs/>
        </w:rPr>
        <w:t>อัตราส่วน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4376A" w:rsidRPr="00794188">
        <w:rPr>
          <w:rFonts w:ascii="Angsana New" w:eastAsia="Times New Roman" w:hAnsi="Angsana New"/>
          <w:sz w:val="30"/>
          <w:szCs w:val="30"/>
        </w:rPr>
        <w:t>3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="0034376A" w:rsidRPr="00794188">
        <w:rPr>
          <w:rFonts w:ascii="Angsana New" w:eastAsia="Times New Roman" w:hAnsi="Angsana New"/>
          <w:sz w:val="30"/>
          <w:szCs w:val="30"/>
        </w:rPr>
        <w:t>1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หน่วย รวมจำนวนใบสำคัญแสดงสิทธิที่ได้รับการจัดสรรไม่เกิน </w:t>
      </w:r>
      <w:r w:rsidR="008F6C1E" w:rsidRPr="00794188">
        <w:rPr>
          <w:rFonts w:ascii="Angsana New" w:eastAsia="Times New Roman" w:hAnsi="Angsana New"/>
          <w:sz w:val="30"/>
          <w:szCs w:val="30"/>
        </w:rPr>
        <w:t>296,585,260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หน่วย และมีราคาการใช้สิทธิเท่ากับ </w:t>
      </w:r>
      <w:r w:rsidR="008F6C1E" w:rsidRPr="00794188">
        <w:rPr>
          <w:rFonts w:ascii="Angsana New" w:eastAsia="Times New Roman" w:hAnsi="Angsana New"/>
          <w:sz w:val="30"/>
          <w:szCs w:val="30"/>
        </w:rPr>
        <w:t>0.0</w:t>
      </w:r>
      <w:r w:rsidR="0034376A" w:rsidRPr="00794188">
        <w:rPr>
          <w:rFonts w:ascii="Angsana New" w:eastAsia="Times New Roman" w:hAnsi="Angsana New"/>
          <w:sz w:val="30"/>
          <w:szCs w:val="30"/>
        </w:rPr>
        <w:t>0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บาทต่อหุ้น อัตราการใช้สิทธิ ใบสำคัญแสดงสิทธิ </w:t>
      </w:r>
      <w:r w:rsidR="0034376A" w:rsidRPr="00794188">
        <w:rPr>
          <w:rFonts w:ascii="Angsana New" w:eastAsia="Times New Roman" w:hAnsi="Angsana New"/>
          <w:sz w:val="30"/>
          <w:szCs w:val="30"/>
        </w:rPr>
        <w:t>1</w:t>
      </w:r>
      <w:r w:rsidR="008F6C1E" w:rsidRPr="00794188">
        <w:rPr>
          <w:rFonts w:ascii="Angsana New" w:eastAsia="Times New Roman" w:hAnsi="Angsana New" w:hint="cs"/>
          <w:sz w:val="30"/>
          <w:szCs w:val="30"/>
          <w:cs/>
        </w:rPr>
        <w:t xml:space="preserve"> หน่วย มีสิทธิซื้อ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>หุ้นสามัญ</w:t>
      </w:r>
      <w:r w:rsidR="008F6C1E" w:rsidRPr="00794188">
        <w:rPr>
          <w:rFonts w:ascii="Angsana New" w:eastAsia="Times New Roman" w:hAnsi="Angsana New" w:hint="cs"/>
          <w:sz w:val="30"/>
          <w:szCs w:val="30"/>
          <w:cs/>
        </w:rPr>
        <w:t xml:space="preserve">ได้ </w:t>
      </w:r>
      <w:r w:rsidR="008F6C1E" w:rsidRPr="00794188">
        <w:rPr>
          <w:rFonts w:ascii="Angsana New" w:eastAsia="Times New Roman" w:hAnsi="Angsana New"/>
          <w:sz w:val="30"/>
          <w:szCs w:val="30"/>
        </w:rPr>
        <w:t xml:space="preserve">1 </w:t>
      </w:r>
      <w:r w:rsidR="008F6C1E" w:rsidRPr="00794188">
        <w:rPr>
          <w:rFonts w:ascii="Angsana New" w:eastAsia="Times New Roman" w:hAnsi="Angsana New" w:hint="cs"/>
          <w:sz w:val="30"/>
          <w:szCs w:val="30"/>
          <w:cs/>
        </w:rPr>
        <w:t>หุ้น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โดยใบสำคัญแสดงสิทธิมีอายุ </w:t>
      </w:r>
      <w:r w:rsidR="008F6C1E" w:rsidRPr="00794188">
        <w:rPr>
          <w:rFonts w:ascii="Angsana New" w:eastAsia="Times New Roman" w:hAnsi="Angsana New"/>
          <w:sz w:val="30"/>
          <w:szCs w:val="30"/>
        </w:rPr>
        <w:t>3</w:t>
      </w:r>
      <w:r w:rsidR="0034376A" w:rsidRPr="00794188">
        <w:rPr>
          <w:rFonts w:ascii="Angsana New" w:eastAsia="Times New Roman" w:hAnsi="Angsana New"/>
          <w:sz w:val="30"/>
          <w:szCs w:val="30"/>
        </w:rPr>
        <w:t xml:space="preserve"> 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>ปี นับจากวันที่บริษัทออกและเสนอขาย</w:t>
      </w:r>
    </w:p>
    <w:p w14:paraId="7EAF6930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6358F7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58BF64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B339FE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1C496DF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DDCBB70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A3112AF" w14:textId="77777777" w:rsidR="00C4572C" w:rsidRDefault="00C4572C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80F63AB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EE255C9" w14:textId="77777777" w:rsidR="00F66D60" w:rsidRP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C01CF24" w14:textId="77777777" w:rsidR="006E7D43" w:rsidRPr="004464D4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  <w:r w:rsidRPr="004D6D6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C749117" w14:textId="77777777" w:rsidR="006E7D43" w:rsidRPr="00B17CE4" w:rsidRDefault="00C8051B" w:rsidP="00490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เริ่มตั้งแต่วันที่ </w:t>
      </w:r>
      <w:r w:rsidR="007F1887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7F1887"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กลุ่มบริษัทได้นำเสนอและเปิ</w:t>
      </w:r>
      <w:r w:rsidR="00A81206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เผยข้อมูลจำแนกตามส่วนงานเป็น </w:t>
      </w:r>
      <w:r w:rsidR="007F1887">
        <w:rPr>
          <w:rFonts w:ascii="Angsana New" w:hAnsi="Angsana New"/>
          <w:spacing w:val="-4"/>
          <w:sz w:val="30"/>
          <w:szCs w:val="30"/>
        </w:rPr>
        <w:t>5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ส่วนงาน จากเดิมที่มีการแสดงข้อมูลจำแนกส่วนงาน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3</w:t>
      </w:r>
      <w:r w:rsidR="006E7D43"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6E7D43"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E7D43" w:rsidRPr="00B17CE4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 xml:space="preserve">ดยสรุปมีดังนี้ </w:t>
      </w:r>
    </w:p>
    <w:p w14:paraId="3EEEE052" w14:textId="77777777" w:rsidR="006E7D43" w:rsidRPr="006B49E5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14:paraId="6D206FC5" w14:textId="77777777" w:rsidR="006E7D43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14:paraId="106CCB6F" w14:textId="77777777" w:rsidR="00C8051B" w:rsidRDefault="00C8051B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ติดตั้งและบำรุงเครื่องจักร</w:t>
      </w:r>
    </w:p>
    <w:p w14:paraId="38C52655" w14:textId="77777777" w:rsidR="00C8051B" w:rsidRPr="006B49E5" w:rsidRDefault="00C8051B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4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ผลิตสารกำจัดศัตรูพืชและผลิตภัณฑ์เคมีเกษตร</w:t>
      </w:r>
    </w:p>
    <w:p w14:paraId="7E5C6FE1" w14:textId="77777777" w:rsidR="006E7D43" w:rsidRPr="00C426EF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5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14:paraId="3B3D053F" w14:textId="77777777" w:rsidR="006E7D43" w:rsidRPr="00B17CE4" w:rsidRDefault="006E7D43" w:rsidP="003F3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17CE4">
        <w:rPr>
          <w:rFonts w:ascii="Angsana New" w:hAnsi="Angsana New"/>
          <w:spacing w:val="-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การดำเนินงานของกลุ่มบริษัท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FF1B21" w14:textId="77777777" w:rsidR="006E7D43" w:rsidRPr="00D545C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6E7D43" w:rsidRPr="00D545C3" w:rsidSect="00F67928">
          <w:headerReference w:type="default" r:id="rId16"/>
          <w:footerReference w:type="default" r:id="rId17"/>
          <w:pgSz w:w="11907" w:h="16840"/>
          <w:pgMar w:top="691" w:right="927" w:bottom="576" w:left="1152" w:header="720" w:footer="190" w:gutter="0"/>
          <w:cols w:space="708"/>
          <w:docGrid w:linePitch="360"/>
        </w:sectPr>
      </w:pPr>
    </w:p>
    <w:p w14:paraId="0BC08148" w14:textId="77777777" w:rsidR="006E7D43" w:rsidRPr="004464D4" w:rsidRDefault="006E7D43" w:rsidP="00BE6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732C54C9" w14:textId="77777777"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5000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088"/>
        <w:gridCol w:w="727"/>
        <w:gridCol w:w="275"/>
        <w:gridCol w:w="777"/>
        <w:gridCol w:w="275"/>
        <w:gridCol w:w="638"/>
        <w:gridCol w:w="275"/>
        <w:gridCol w:w="733"/>
        <w:gridCol w:w="272"/>
        <w:gridCol w:w="726"/>
        <w:gridCol w:w="272"/>
        <w:gridCol w:w="729"/>
        <w:gridCol w:w="268"/>
        <w:gridCol w:w="723"/>
        <w:gridCol w:w="272"/>
        <w:gridCol w:w="726"/>
        <w:gridCol w:w="268"/>
        <w:gridCol w:w="723"/>
        <w:gridCol w:w="268"/>
        <w:gridCol w:w="726"/>
        <w:gridCol w:w="265"/>
        <w:gridCol w:w="723"/>
        <w:gridCol w:w="268"/>
        <w:gridCol w:w="818"/>
        <w:gridCol w:w="268"/>
        <w:gridCol w:w="723"/>
        <w:gridCol w:w="268"/>
        <w:gridCol w:w="695"/>
      </w:tblGrid>
      <w:tr w:rsidR="00E97B5F" w:rsidRPr="00E97B5F" w14:paraId="071F20F4" w14:textId="77777777" w:rsidTr="00BE65F6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06BD949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39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B0C99" w14:textId="77777777" w:rsidR="00E97B5F" w:rsidRPr="0010714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97B5F" w:rsidRPr="00E97B5F" w14:paraId="22A2F605" w14:textId="77777777" w:rsidTr="00BE65F6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503FDC2C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39" w:type="pct"/>
            <w:gridSpan w:val="27"/>
            <w:tcBorders>
              <w:top w:val="single" w:sz="4" w:space="0" w:color="auto"/>
              <w:left w:val="nil"/>
              <w:right w:val="nil"/>
            </w:tcBorders>
          </w:tcPr>
          <w:p w14:paraId="3CEE7248" w14:textId="77777777" w:rsidR="00E97B5F" w:rsidRPr="0010714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E65F6" w:rsidRPr="00E97B5F" w14:paraId="7AA145CE" w14:textId="77777777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60C4EAB1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C7013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78B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1EC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8C04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8A964B9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9DD0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5A5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763F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223A9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F080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A5B9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E66A397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729EBB95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</w:tcBorders>
          </w:tcPr>
          <w:p w14:paraId="4E8F3A57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14:paraId="67BDF525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</w:tcBorders>
          </w:tcPr>
          <w:p w14:paraId="7D72689A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3C5D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D617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A112A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F3A3B" w:rsidRPr="00E97B5F" w14:paraId="1B21A4A2" w14:textId="77777777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17FFEFF7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nil"/>
              <w:right w:val="nil"/>
            </w:tcBorders>
          </w:tcPr>
          <w:p w14:paraId="50A5A195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7D34BC93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right w:val="nil"/>
            </w:tcBorders>
          </w:tcPr>
          <w:p w14:paraId="6B333F5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81315FA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nil"/>
              <w:right w:val="nil"/>
            </w:tcBorders>
          </w:tcPr>
          <w:p w14:paraId="7F3ED209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80CA8A5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right w:val="nil"/>
            </w:tcBorders>
          </w:tcPr>
          <w:p w14:paraId="08AE81B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9B2C65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4A6F92F4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5657FF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</w:tcPr>
          <w:p w14:paraId="11EA309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" w:type="pct"/>
          </w:tcPr>
          <w:p w14:paraId="605619B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</w:tcPr>
          <w:p w14:paraId="6225890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</w:tcPr>
          <w:p w14:paraId="55069B9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</w:tcPr>
          <w:p w14:paraId="798B1B8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</w:tcPr>
          <w:p w14:paraId="68AD2FE3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571309E1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06EE49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14:paraId="0944454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F3A3B" w:rsidRPr="00E97B5F" w14:paraId="581A5520" w14:textId="77777777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74B5A26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56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45B8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48D82BAD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0596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164277D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top w:val="nil"/>
              <w:left w:val="nil"/>
              <w:right w:val="nil"/>
            </w:tcBorders>
          </w:tcPr>
          <w:p w14:paraId="0EFB7DF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11D56C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72AD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B547C49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DD1B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4" w:type="pct"/>
          </w:tcPr>
          <w:p w14:paraId="249F0D8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</w:tcPr>
          <w:p w14:paraId="04D6E124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4287E789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A5B37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E65F6" w:rsidRPr="00E97B5F" w14:paraId="755AAF60" w14:textId="77777777" w:rsidTr="002F35A2">
        <w:tc>
          <w:tcPr>
            <w:tcW w:w="6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0881E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สิ้นสุดวันที่ </w:t>
            </w:r>
            <w:r w:rsidR="007F18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A0742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0742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2920F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A14E7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0B864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4E78F8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3951D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5D43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CA8C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715CAF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A148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11CCD" w14:textId="77777777" w:rsidR="00E97B5F" w:rsidRPr="002F35A2" w:rsidRDefault="00E97B5F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AAF8D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140D8E37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58D39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7BB38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62252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ACF687F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8BFA2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C681E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1E90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" w:type="pct"/>
            <w:shd w:val="clear" w:color="auto" w:fill="auto"/>
          </w:tcPr>
          <w:p w14:paraId="7EB86814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</w:tcPr>
          <w:p w14:paraId="037DCB71" w14:textId="77777777" w:rsidR="00E97B5F" w:rsidRPr="002F35A2" w:rsidRDefault="007F1887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shd w:val="clear" w:color="auto" w:fill="auto"/>
          </w:tcPr>
          <w:p w14:paraId="0BF2716A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14:paraId="6EF5AE4C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shd w:val="clear" w:color="auto" w:fill="auto"/>
          </w:tcPr>
          <w:p w14:paraId="622C7BB0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064C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0087904" w14:textId="77777777" w:rsidR="00E97B5F" w:rsidRPr="002C3AA4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7350A" w14:textId="77777777" w:rsidR="00E97B5F" w:rsidRPr="002C3AA4" w:rsidRDefault="007F1887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23686B" w:rsidRPr="00E97B5F" w14:paraId="1ADD7CAD" w14:textId="77777777" w:rsidTr="001D7E8D">
        <w:trPr>
          <w:trHeight w:val="243"/>
        </w:trPr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306EF2F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2BAE9" w14:textId="00BF0A37" w:rsidR="0023686B" w:rsidRPr="002F35A2" w:rsidRDefault="009B7B8D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95881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5413A" w14:textId="77777777" w:rsidR="0023686B" w:rsidRPr="00524E34" w:rsidRDefault="007F1887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102</w:t>
            </w:r>
            <w:r w:rsidR="002368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2B47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D4180" w14:textId="399B91CD" w:rsidR="0023686B" w:rsidRPr="00516E54" w:rsidRDefault="00DE11CF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684E6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2446" w14:textId="2BF4547F" w:rsidR="0023686B" w:rsidRPr="0023686B" w:rsidRDefault="00912EA2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23686B" w:rsidRPr="002368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7AD7E86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C681" w14:textId="2539B1A9" w:rsidR="0023686B" w:rsidRPr="002F35A2" w:rsidRDefault="009B7B8D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B5B04F3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C00F" w14:textId="77777777" w:rsidR="0023686B" w:rsidRPr="00516E5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5A9DADD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E1AD7" w14:textId="0022E96F" w:rsidR="0023686B" w:rsidRPr="002F35A2" w:rsidRDefault="009B7B8D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99879AD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DE4D" w14:textId="77777777" w:rsidR="0023686B" w:rsidRPr="00516E5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0FDD24F0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D36B" w14:textId="67CC1B9E" w:rsidR="0023686B" w:rsidRPr="003B4CB1" w:rsidRDefault="009B7B8D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1,31</w:t>
            </w:r>
            <w:r w:rsidR="001D7E8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18D9B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25610" w14:textId="365DB6C7" w:rsidR="0023686B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23686B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84" w:type="pct"/>
            <w:shd w:val="clear" w:color="auto" w:fill="auto"/>
          </w:tcPr>
          <w:p w14:paraId="042C8D17" w14:textId="77777777" w:rsidR="0023686B" w:rsidRPr="00303FB6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D66B3" w14:textId="7A558385" w:rsidR="0023686B" w:rsidRPr="00F17E97" w:rsidRDefault="00DE11CF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4C9B579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B1A2" w14:textId="5EA8A15A" w:rsidR="0023686B" w:rsidRPr="00303FB6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7502630C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EC355" w14:textId="3D749032" w:rsidR="0023686B" w:rsidRPr="002F35A2" w:rsidRDefault="005B2DC7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1,31</w:t>
            </w:r>
            <w:r w:rsidR="001D7E8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0B89D60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14:paraId="657A2B56" w14:textId="3E9A40F0" w:rsidR="0023686B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23686B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601</w:t>
            </w:r>
          </w:p>
        </w:tc>
      </w:tr>
      <w:tr w:rsidR="0023686B" w:rsidRPr="00E97B5F" w14:paraId="053DB2F6" w14:textId="77777777" w:rsidTr="000F716E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CB0B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ตามส่วนงาน</w:t>
            </w:r>
          </w:p>
          <w:p w14:paraId="58EE48CD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BB837" w14:textId="51E0D15F" w:rsidR="0023686B" w:rsidRPr="002F35A2" w:rsidRDefault="00996E3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F716E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="005B2DC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6E45A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350C0" w14:textId="77777777" w:rsidR="0023686B" w:rsidRPr="00524E3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7F188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7F1887">
              <w:rPr>
                <w:rFonts w:ascii="Angsana New" w:hAnsi="Angsana New"/>
                <w:color w:val="000000"/>
                <w:sz w:val="24"/>
                <w:szCs w:val="24"/>
              </w:rPr>
              <w:t>245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="00FF7D01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997C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000C53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0A60BAE" w14:textId="45E595F5" w:rsidR="005B2DC7" w:rsidRPr="00516E54" w:rsidRDefault="005B2DC7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DFB1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435BB" w14:textId="2123E1D5" w:rsidR="0023686B" w:rsidRP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686B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368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162</w:t>
            </w:r>
            <w:r w:rsidRPr="0023686B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B8E3C1F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  <w:p w14:paraId="2AA54E66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6AEA0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BD706E" w14:textId="5B1D7FA1" w:rsidR="005B2DC7" w:rsidRPr="002F35A2" w:rsidRDefault="00996E3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F716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716E">
              <w:rPr>
                <w:rFonts w:ascii="Angsana New" w:hAnsi="Angsana New"/>
                <w:color w:val="000000"/>
                <w:sz w:val="24"/>
                <w:szCs w:val="24"/>
              </w:rPr>
              <w:t>378</w:t>
            </w:r>
            <w:r w:rsidR="005B2DC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88EE97A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FCC07" w14:textId="77777777" w:rsidR="0023686B" w:rsidRPr="00516E5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6631928" w14:textId="77777777" w:rsidR="0023686B" w:rsidRPr="00516E5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52C91408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E6DE2C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7126488" w14:textId="79139C9E" w:rsidR="005B2DC7" w:rsidRPr="002F35A2" w:rsidRDefault="00996E3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(8,859</w:t>
            </w:r>
            <w:r w:rsidR="005B2DC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7A75EEA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F128FA" w14:textId="77777777" w:rsidR="0023686B" w:rsidRPr="00516E5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0BDBCDD" w14:textId="77777777" w:rsidR="0023686B" w:rsidRPr="00516E54" w:rsidRDefault="0023686B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A032D0B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BBFCFF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6E3F921" w14:textId="11E39B75" w:rsidR="005B2DC7" w:rsidRPr="002F35A2" w:rsidRDefault="00996E3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</w:t>
            </w:r>
            <w:r w:rsidR="000F716E">
              <w:rPr>
                <w:rFonts w:ascii="Angsana New" w:hAnsi="Angsana New"/>
                <w:color w:val="000000"/>
                <w:sz w:val="24"/>
                <w:szCs w:val="24"/>
              </w:rPr>
              <w:t>537</w:t>
            </w:r>
            <w:r w:rsidR="005B2DC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943D3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BD183" w14:textId="293FB454" w:rsidR="0023686B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3686B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84" w:type="pct"/>
            <w:shd w:val="clear" w:color="auto" w:fill="auto"/>
          </w:tcPr>
          <w:p w14:paraId="047182F5" w14:textId="77777777" w:rsidR="0023686B" w:rsidRPr="00303FB6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C606E" w14:textId="77777777" w:rsidR="0023686B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1B9A7EE" w14:textId="02C983C9" w:rsidR="005B2DC7" w:rsidRPr="00F17E97" w:rsidRDefault="00996E3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="000F716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141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1A6C0E69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1876B" w14:textId="7EF10642" w:rsidR="0023686B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23686B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85" w:type="pct"/>
            <w:shd w:val="clear" w:color="auto" w:fill="auto"/>
          </w:tcPr>
          <w:p w14:paraId="2464F355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7C717" w14:textId="5FEC06AA" w:rsidR="0023686B" w:rsidRPr="002F35A2" w:rsidRDefault="005B2DC7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(26,00</w:t>
            </w:r>
            <w:r w:rsidR="000F716E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3FD9493" w14:textId="77777777" w:rsidR="0023686B" w:rsidRPr="00E97B5F" w:rsidRDefault="0023686B" w:rsidP="002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98F5D" w14:textId="0B92BCFA" w:rsidR="0023686B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23686B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7F188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303FB6" w:rsidRPr="00E97B5F" w14:paraId="79796CF4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487B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46A9A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8091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9326B9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15E59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CD5FB0" w14:textId="77777777" w:rsidR="00303FB6" w:rsidRPr="00516E54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CB73B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E398A" w14:textId="77777777" w:rsidR="00303FB6" w:rsidRPr="00524E34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3A21437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EE347B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C603CDC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0B8628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C269C40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45166D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579F889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408EAA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EADF164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1256CE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EFA3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2DE8AC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4E4411FC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</w:tcBorders>
            <w:shd w:val="clear" w:color="auto" w:fill="auto"/>
          </w:tcPr>
          <w:p w14:paraId="2472C1FF" w14:textId="77777777" w:rsidR="00303FB6" w:rsidRPr="00F17E97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shd w:val="clear" w:color="auto" w:fill="auto"/>
          </w:tcPr>
          <w:p w14:paraId="6189181F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F37D9" w14:textId="77777777" w:rsidR="00303FB6" w:rsidRPr="000F1B0D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3CBE70D3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FB2531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DCEC122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42AC4" w14:textId="77777777" w:rsidR="00303FB6" w:rsidRPr="000F1B0D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3FB6" w:rsidRPr="00E97B5F" w14:paraId="0F0A2CDF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5BEFB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สำหรับงวดหก</w:t>
            </w: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C8437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91470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1DA3E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E2FEC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</w:tcPr>
          <w:p w14:paraId="73F161CC" w14:textId="77777777" w:rsidR="00303FB6" w:rsidRPr="00516E54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1D2FD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DB67" w14:textId="77777777" w:rsidR="00303FB6" w:rsidRPr="00524E34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5B8A753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7F82219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540F82B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87D505A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A807884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2D9C487B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F955925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7F89BEB3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6265C632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75715F07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77AD8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4C106824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2C780558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</w:tcPr>
          <w:p w14:paraId="1371D9C3" w14:textId="77777777" w:rsidR="00303FB6" w:rsidRPr="00F17E97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shd w:val="clear" w:color="auto" w:fill="auto"/>
          </w:tcPr>
          <w:p w14:paraId="11BBCAAF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C5B61EE" w14:textId="77777777" w:rsidR="00303FB6" w:rsidRPr="000F1B0D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08C8D6CF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  <w:vAlign w:val="bottom"/>
          </w:tcPr>
          <w:p w14:paraId="1BE573AE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C93A1B1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56AEE814" w14:textId="77777777" w:rsidR="00303FB6" w:rsidRPr="000F1B0D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03FB6" w:rsidRPr="00E97B5F" w14:paraId="1A73BE79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262E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สิ้นสุดวันที่ </w:t>
            </w:r>
            <w:r w:rsidR="007F18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D6AE7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B28F7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F47C0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0572E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</w:tcPr>
          <w:p w14:paraId="7FBD7605" w14:textId="77777777" w:rsidR="00303FB6" w:rsidRPr="00516E54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596D4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803FB" w14:textId="77777777" w:rsidR="00303FB6" w:rsidRPr="00524E34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19D7A2C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1649020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9F9E08F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228B77C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F13F6FF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4BF78481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1A329F8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B8DF885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083CFAC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4BC2CCA8" w14:textId="77777777" w:rsidR="00303FB6" w:rsidRPr="002F35A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21456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1B42EFC6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71F5522C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</w:tcPr>
          <w:p w14:paraId="6B5E5A9E" w14:textId="77777777" w:rsidR="00303FB6" w:rsidRPr="00F17E97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shd w:val="clear" w:color="auto" w:fill="auto"/>
          </w:tcPr>
          <w:p w14:paraId="1DC74A53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17B0D6D" w14:textId="77777777" w:rsidR="00303FB6" w:rsidRPr="000F1B0D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68BEB5B5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  <w:vAlign w:val="bottom"/>
          </w:tcPr>
          <w:p w14:paraId="774DD9E9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0ADC04D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24B6F8CE" w14:textId="77777777" w:rsidR="00303FB6" w:rsidRPr="000F1B0D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34B9D" w:rsidRPr="00E97B5F" w14:paraId="1144CB67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ED972" w14:textId="77777777" w:rsidR="00134B9D" w:rsidRPr="00C44A60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42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8D66D" w14:textId="5A622C33" w:rsidR="00134B9D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6D3E2" w14:textId="77777777" w:rsidR="00134B9D" w:rsidRPr="00E97B5F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B7F76" w14:textId="771DB6C1" w:rsidR="00134B9D" w:rsidRPr="00303FB6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185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5B419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B01F0" w14:textId="4C9CE3B7" w:rsidR="00134B9D" w:rsidRPr="00516E54" w:rsidRDefault="00134B9D" w:rsidP="009B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652BF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114EC" w14:textId="4AF64A91" w:rsidR="00134B9D" w:rsidRPr="00303FB6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22C69AB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E86FC" w14:textId="35F79A90" w:rsidR="00134B9D" w:rsidRPr="002F35A2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FED3E6D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09D02" w14:textId="77777777" w:rsidR="00134B9D" w:rsidRPr="00516E54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0144585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D974" w14:textId="446AE874" w:rsidR="00134B9D" w:rsidRPr="002F35A2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17,336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59224B0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63CD8" w14:textId="77777777" w:rsidR="00134B9D" w:rsidRPr="00516E54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8A8FA30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30DD5" w14:textId="1AF1F500" w:rsidR="00134B9D" w:rsidRPr="002F35A2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3,18</w:t>
            </w:r>
            <w:r w:rsidR="00217732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66ABC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14:paraId="40B99DA4" w14:textId="7180BD6F" w:rsidR="00134B9D" w:rsidRPr="00303FB6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34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shd w:val="clear" w:color="auto" w:fill="auto"/>
          </w:tcPr>
          <w:p w14:paraId="2BE1736C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</w:tcPr>
          <w:p w14:paraId="0315BDB8" w14:textId="0377787E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41BFA42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9B94" w14:textId="601FAEDE" w:rsidR="00134B9D" w:rsidRPr="00303FB6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2BC9795F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20E0C" w14:textId="7812A96E" w:rsidR="00134B9D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23,501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021C8B6" w14:textId="77777777" w:rsidR="00134B9D" w:rsidRPr="00303FB6" w:rsidRDefault="00134B9D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CCC1" w14:textId="74FC0F73" w:rsidR="00134B9D" w:rsidRPr="00303FB6" w:rsidRDefault="00134B9D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188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303FB6" w:rsidRPr="00E97B5F" w14:paraId="7023C5E1" w14:textId="77777777" w:rsidTr="000F716E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BE63E" w14:textId="77777777" w:rsidR="00303FB6" w:rsidRPr="00A07427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742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(ขาดทุน) ตามส่วนงาน</w:t>
            </w:r>
          </w:p>
          <w:p w14:paraId="6FFC985C" w14:textId="77777777" w:rsidR="00303FB6" w:rsidRPr="00420162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42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DF855" w14:textId="5F687DE7" w:rsidR="00303FB6" w:rsidRDefault="006C2EF0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(188</w:t>
            </w:r>
            <w:r w:rsidR="009B7B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CB8E9" w14:textId="77777777" w:rsidR="00303FB6" w:rsidRPr="00E97B5F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E88ED" w14:textId="7EA1D802" w:rsidR="00303FB6" w:rsidRPr="00303FB6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567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D479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ACDB3A" w14:textId="77777777" w:rsidR="009B7B8D" w:rsidRDefault="009B7B8D" w:rsidP="009B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2F00C5" w14:textId="142F80E7" w:rsidR="00303FB6" w:rsidRPr="00516E54" w:rsidRDefault="009B7B8D" w:rsidP="009B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D6519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C60A0" w14:textId="4A66282B" w:rsidR="00303FB6" w:rsidRPr="00303FB6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CF3AD38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CC7D9B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B49280B" w14:textId="77FE9DA9" w:rsidR="009B7B8D" w:rsidRPr="002F35A2" w:rsidRDefault="006C2EF0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(17,776</w:t>
            </w:r>
            <w:r w:rsidR="009B7B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091FAA7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852C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E86E524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28117AB5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8A805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19D496C" w14:textId="0438249D" w:rsidR="009B7B8D" w:rsidRPr="002F35A2" w:rsidRDefault="006C2EF0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(18,290</w:t>
            </w:r>
            <w:r w:rsidR="009B7B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A167BA4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922063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FF15FB1" w14:textId="77777777" w:rsidR="00303FB6" w:rsidRPr="00516E54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9F0C817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FA228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538FC6F" w14:textId="0AAFAA1E" w:rsidR="009B7B8D" w:rsidRPr="002F35A2" w:rsidRDefault="006C2EF0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(14,</w:t>
            </w:r>
            <w:r w:rsidR="00457FAA">
              <w:rPr>
                <w:rFonts w:ascii="Angsana New" w:hAnsi="Angsana New"/>
                <w:color w:val="000000"/>
                <w:sz w:val="24"/>
                <w:szCs w:val="24"/>
              </w:rPr>
              <w:t>501</w:t>
            </w:r>
            <w:r w:rsidR="009B7B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9259C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4B21A" w14:textId="7B706E01" w:rsidR="00303FB6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03FB6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84" w:type="pct"/>
            <w:shd w:val="clear" w:color="auto" w:fill="auto"/>
          </w:tcPr>
          <w:p w14:paraId="571186E1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DC0" w14:textId="77777777" w:rsid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70541B" w14:textId="05882509" w:rsidR="009B7B8D" w:rsidRPr="00303FB6" w:rsidRDefault="00003FD5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</w:t>
            </w:r>
            <w:r w:rsidR="00457FAA"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="00D84AC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2E577F01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0121E" w14:textId="0FC8D487" w:rsidR="00303FB6" w:rsidRPr="00303FB6" w:rsidRDefault="00912EA2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303FB6" w:rsidRPr="00303FB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12EA2">
              <w:rPr>
                <w:rFonts w:ascii="Angsana New" w:hAnsi="Angsana New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85" w:type="pct"/>
            <w:shd w:val="clear" w:color="auto" w:fill="auto"/>
          </w:tcPr>
          <w:p w14:paraId="16B3F10D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345C9" w14:textId="6629B015" w:rsidR="00303FB6" w:rsidRDefault="009B7B8D" w:rsidP="006C2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457FAA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="006C2E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57FAA">
              <w:rPr>
                <w:rFonts w:ascii="Angsana New" w:hAnsi="Angsana New"/>
                <w:color w:val="000000"/>
                <w:sz w:val="24"/>
                <w:szCs w:val="24"/>
              </w:rPr>
              <w:t>037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08DD21" w14:textId="77777777" w:rsidR="00303FB6" w:rsidRPr="00303FB6" w:rsidRDefault="00303FB6" w:rsidP="0030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7FBCD" w14:textId="5D5AE2D7" w:rsidR="00303FB6" w:rsidRPr="00303FB6" w:rsidRDefault="00303FB6" w:rsidP="00FF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912EA2" w:rsidRPr="00912EA2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54087E67" w14:textId="77777777" w:rsidR="00FC2AAA" w:rsidRDefault="00FC2AAA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50"/>
          <w:tab w:val="right" w:pos="15573"/>
        </w:tabs>
        <w:jc w:val="both"/>
        <w:rPr>
          <w:rFonts w:ascii="Angsana New" w:hAnsi="Angsana New"/>
          <w:b/>
          <w:bCs/>
          <w:color w:val="FF0000"/>
          <w:sz w:val="30"/>
          <w:szCs w:val="30"/>
          <w:cs/>
        </w:rPr>
        <w:sectPr w:rsidR="00FC2AAA" w:rsidSect="00EE1E6B">
          <w:headerReference w:type="default" r:id="rId18"/>
          <w:footerReference w:type="default" r:id="rId19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14:paraId="64E60C68" w14:textId="77777777" w:rsidR="005F539E" w:rsidRPr="00FC2AAA" w:rsidRDefault="005F539E" w:rsidP="00FC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50"/>
          <w:tab w:val="right" w:pos="15573"/>
        </w:tabs>
        <w:jc w:val="both"/>
        <w:rPr>
          <w:rFonts w:ascii="Angsana New" w:hAnsi="Angsana New"/>
          <w:b/>
          <w:bCs/>
          <w:color w:val="FF0000"/>
          <w:sz w:val="30"/>
          <w:szCs w:val="30"/>
        </w:rPr>
      </w:pPr>
    </w:p>
    <w:tbl>
      <w:tblPr>
        <w:tblStyle w:val="TableGrid"/>
        <w:tblW w:w="153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0"/>
        <w:gridCol w:w="851"/>
        <w:gridCol w:w="283"/>
        <w:gridCol w:w="851"/>
        <w:gridCol w:w="850"/>
        <w:gridCol w:w="284"/>
        <w:gridCol w:w="850"/>
        <w:gridCol w:w="851"/>
        <w:gridCol w:w="283"/>
        <w:gridCol w:w="851"/>
        <w:gridCol w:w="850"/>
        <w:gridCol w:w="284"/>
        <w:gridCol w:w="850"/>
        <w:gridCol w:w="851"/>
        <w:gridCol w:w="283"/>
        <w:gridCol w:w="851"/>
        <w:gridCol w:w="850"/>
        <w:gridCol w:w="284"/>
        <w:gridCol w:w="850"/>
        <w:gridCol w:w="851"/>
      </w:tblGrid>
      <w:tr w:rsidR="00F52418" w:rsidRPr="00002F8F" w14:paraId="38A9302F" w14:textId="77777777" w:rsidTr="00F52418">
        <w:tc>
          <w:tcPr>
            <w:tcW w:w="1701" w:type="dxa"/>
          </w:tcPr>
          <w:p w14:paraId="6876ED90" w14:textId="77777777" w:rsidR="00F52418" w:rsidRPr="00002F8F" w:rsidRDefault="00F52418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08" w:type="dxa"/>
            <w:gridSpan w:val="20"/>
            <w:tcBorders>
              <w:bottom w:val="single" w:sz="4" w:space="0" w:color="auto"/>
            </w:tcBorders>
          </w:tcPr>
          <w:p w14:paraId="358489D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52418" w:rsidRPr="00002F8F" w14:paraId="32E59FD3" w14:textId="77777777" w:rsidTr="00F52418">
        <w:tc>
          <w:tcPr>
            <w:tcW w:w="1701" w:type="dxa"/>
          </w:tcPr>
          <w:p w14:paraId="4DAA598F" w14:textId="77777777" w:rsidR="00F52418" w:rsidRPr="00002F8F" w:rsidRDefault="00F52418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08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1B3A9EA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52418" w:rsidRPr="00002F8F" w14:paraId="38F7F7EE" w14:textId="77777777" w:rsidTr="00F52418">
        <w:tc>
          <w:tcPr>
            <w:tcW w:w="1701" w:type="dxa"/>
          </w:tcPr>
          <w:p w14:paraId="2E3120B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DC1F09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389DD7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B0BFCA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E93BD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FA9430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B7E4068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579CB3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7508D7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0E10B7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4822C66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0EE202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54E6AA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21E7D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C7118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52418" w:rsidRPr="00002F8F" w14:paraId="5A2FC510" w14:textId="77777777" w:rsidTr="00F52418">
        <w:tc>
          <w:tcPr>
            <w:tcW w:w="1701" w:type="dxa"/>
          </w:tcPr>
          <w:p w14:paraId="1BEF2C6C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4187DF3C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283" w:type="dxa"/>
          </w:tcPr>
          <w:p w14:paraId="148BDCE3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54A5AD0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284" w:type="dxa"/>
          </w:tcPr>
          <w:p w14:paraId="72EAF69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3B023ED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283" w:type="dxa"/>
          </w:tcPr>
          <w:p w14:paraId="60329FF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1130A8D8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284" w:type="dxa"/>
          </w:tcPr>
          <w:p w14:paraId="12CA2A9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70D04DDF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248699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2F085A6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E817F0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8F4382A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C1B9BA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52418" w:rsidRPr="00002F8F" w14:paraId="635F5853" w14:textId="77777777" w:rsidTr="00F52418">
        <w:tc>
          <w:tcPr>
            <w:tcW w:w="1701" w:type="dxa"/>
          </w:tcPr>
          <w:p w14:paraId="75A7DDC3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3F371B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283" w:type="dxa"/>
          </w:tcPr>
          <w:p w14:paraId="6D5E0DEF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C497A37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284" w:type="dxa"/>
          </w:tcPr>
          <w:p w14:paraId="39E27B81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0A8D071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283" w:type="dxa"/>
          </w:tcPr>
          <w:p w14:paraId="27514AF4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4B54C8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284" w:type="dxa"/>
          </w:tcPr>
          <w:p w14:paraId="6A46BC39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36AFD26A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83" w:type="dxa"/>
          </w:tcPr>
          <w:p w14:paraId="12280214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3E47D61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</w:tcPr>
          <w:p w14:paraId="0FAAA9F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14807C8" w14:textId="77777777" w:rsidR="00F52418" w:rsidRPr="00002F8F" w:rsidRDefault="00F52418" w:rsidP="0000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52418" w:rsidRPr="00002F8F" w14:paraId="776BB7ED" w14:textId="77777777" w:rsidTr="00F52418">
        <w:trPr>
          <w:trHeight w:val="401"/>
        </w:trPr>
        <w:tc>
          <w:tcPr>
            <w:tcW w:w="1701" w:type="dxa"/>
          </w:tcPr>
          <w:p w14:paraId="5BCC4BB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7822E2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30A91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2DD3AFE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D10BF0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67D8EF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9E36E2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04C95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AC26C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4E579D65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3DF905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86F9A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B2538E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05458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B49CBD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91E227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41D18E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504DE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52CA3CF0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9093B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C807740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F52418" w:rsidRPr="00002F8F" w14:paraId="7D48A002" w14:textId="77777777" w:rsidTr="00F52418">
        <w:tc>
          <w:tcPr>
            <w:tcW w:w="1701" w:type="dxa"/>
          </w:tcPr>
          <w:p w14:paraId="7A7BEB97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F0A00A7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center"/>
          </w:tcPr>
          <w:p w14:paraId="3DC8102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  <w:vAlign w:val="center"/>
          </w:tcPr>
          <w:p w14:paraId="3F20DAB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A73BF4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vAlign w:val="center"/>
          </w:tcPr>
          <w:p w14:paraId="757DD8F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  <w:vAlign w:val="center"/>
          </w:tcPr>
          <w:p w14:paraId="77FA45B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751553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center"/>
          </w:tcPr>
          <w:p w14:paraId="663F3A2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22A6F13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797FA46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vAlign w:val="center"/>
          </w:tcPr>
          <w:p w14:paraId="30D35884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36F789E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1726DD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center"/>
          </w:tcPr>
          <w:p w14:paraId="2DEC7B7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64486994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9073033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vAlign w:val="center"/>
          </w:tcPr>
          <w:p w14:paraId="33D101C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743DDC5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43A3C5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center"/>
          </w:tcPr>
          <w:p w14:paraId="492A77F4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52418" w:rsidRPr="00002F8F" w14:paraId="3C581613" w14:textId="77777777" w:rsidTr="00F52418">
        <w:tc>
          <w:tcPr>
            <w:tcW w:w="1701" w:type="dxa"/>
          </w:tcPr>
          <w:p w14:paraId="662F5AC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41BB1781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41819012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2280E51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5E0B7E9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58FC2D5A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5D64A904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9B4D7B1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29C387F4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4D436FC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F244B30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1E6529C3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29FFCF9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55CBC512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05542EFD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099B658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9926F57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71C63624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5C18059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09BCEF9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145FDAC3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F52418" w:rsidRPr="00002F8F" w14:paraId="64AAD69C" w14:textId="77777777" w:rsidTr="00F52418">
        <w:tc>
          <w:tcPr>
            <w:tcW w:w="1701" w:type="dxa"/>
          </w:tcPr>
          <w:p w14:paraId="1A53A953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693A780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398DA4E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9FB1B3E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150C24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23A3D2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5F495B8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C487B1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3A79A1F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6FD04C8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515033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3229B1C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04969DE7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13462A3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1B8D82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5B489725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ADB5DF5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CB0289E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2D12FA1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4C11CD4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61FDE79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02F8F" w:rsidRPr="00002F8F" w14:paraId="01D735B2" w14:textId="77777777" w:rsidTr="006B7250">
        <w:tc>
          <w:tcPr>
            <w:tcW w:w="1701" w:type="dxa"/>
            <w:vAlign w:val="bottom"/>
          </w:tcPr>
          <w:p w14:paraId="08F80C72" w14:textId="77777777" w:rsidR="00002F8F" w:rsidRPr="00002F8F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0228DD" w14:textId="458F3D38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250">
              <w:rPr>
                <w:rFonts w:ascii="Angsana New" w:hAnsi="Angsana New"/>
                <w:sz w:val="24"/>
                <w:szCs w:val="24"/>
                <w:lang w:val="en-GB"/>
              </w:rPr>
              <w:t>2,889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E669A6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513,774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6FC419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C2AECD" w14:textId="27D62A5C" w:rsidR="00002F8F" w:rsidRPr="006B7250" w:rsidRDefault="006304C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72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B8CAE6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48,724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4CA245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FA28E9" w14:textId="7007BCD5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273,670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007433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43,898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767E40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D64027" w14:textId="3392B3E7" w:rsidR="00002F8F" w:rsidRPr="006B7250" w:rsidRDefault="001219FA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76,936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680F61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39,095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22D5C7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700F75" w14:textId="588B3966" w:rsidR="00002F8F" w:rsidRPr="006B7250" w:rsidRDefault="00D84ACD" w:rsidP="0012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297,</w:t>
            </w:r>
            <w:r w:rsidR="001219FA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DBF03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58,289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65C92D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E3C38D" w14:textId="1A040703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(179,267)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D1C9F7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(366,044)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3E0F74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E39F65" w14:textId="5747C1D4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472,099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66BFC1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337,736</w:t>
            </w:r>
          </w:p>
        </w:tc>
      </w:tr>
      <w:tr w:rsidR="00002F8F" w:rsidRPr="00002F8F" w14:paraId="3940E9DB" w14:textId="77777777" w:rsidTr="006B7250">
        <w:tc>
          <w:tcPr>
            <w:tcW w:w="1701" w:type="dxa"/>
            <w:vAlign w:val="bottom"/>
          </w:tcPr>
          <w:p w14:paraId="38339467" w14:textId="77777777" w:rsidR="00002F8F" w:rsidRPr="00002F8F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109BD" w14:textId="3463EF1B" w:rsidR="00002F8F" w:rsidRPr="006B7250" w:rsidRDefault="000A2A76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6F6BBB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229,927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84B722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7250CB" w14:textId="1401409D" w:rsidR="00002F8F" w:rsidRPr="006B7250" w:rsidRDefault="000A2A76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92537C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21,805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99B0C9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1FE8B6" w14:textId="73E417F5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48,059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2F51DB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19,645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63F9D4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74077F" w14:textId="4CCE729A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10,344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503F91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17,496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A392DE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46056C" w14:textId="3CBD5704" w:rsidR="001619E2" w:rsidRPr="006B7250" w:rsidRDefault="001619E2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33,360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4AD19C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26,086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580B31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20F25" w14:textId="4FA15614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(2,539)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FBEF0F" w14:textId="77777777" w:rsidR="00002F8F" w:rsidRPr="006B7250" w:rsidRDefault="00345B4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7250">
              <w:rPr>
                <w:rFonts w:ascii="Angsana New" w:hAnsi="Angsana New"/>
                <w:color w:val="000000"/>
                <w:sz w:val="24"/>
                <w:szCs w:val="24"/>
              </w:rPr>
              <w:t>(205,445</w:t>
            </w:r>
            <w:r w:rsidR="00002F8F" w:rsidRPr="006B725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0EEC96" w14:textId="77777777" w:rsidR="00002F8F" w:rsidRPr="006B7250" w:rsidRDefault="00002F8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97240A" w14:textId="76E3CB83" w:rsidR="00002F8F" w:rsidRPr="006B7250" w:rsidRDefault="00D84AC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89,731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4E5C89" w14:textId="77777777" w:rsidR="00002F8F" w:rsidRPr="006B7250" w:rsidRDefault="00345B4D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250">
              <w:rPr>
                <w:rFonts w:ascii="Angsana New" w:hAnsi="Angsana New"/>
                <w:sz w:val="24"/>
                <w:szCs w:val="24"/>
              </w:rPr>
              <w:t>109,514</w:t>
            </w:r>
          </w:p>
        </w:tc>
      </w:tr>
    </w:tbl>
    <w:p w14:paraId="0A585A97" w14:textId="13E469D9" w:rsidR="005F539E" w:rsidRPr="00002F8F" w:rsidRDefault="005F539E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7A981923" w14:textId="77777777" w:rsidR="005F539E" w:rsidRPr="00002F8F" w:rsidRDefault="005F539E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38093C17" w14:textId="77777777" w:rsidR="00107142" w:rsidRPr="00002F8F" w:rsidRDefault="00107142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5553193E" w14:textId="77777777" w:rsidR="00744EF4" w:rsidRDefault="00744EF4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FFC4606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C17409A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316277D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3F5D48E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8E825DF" w14:textId="77777777" w:rsidR="00107142" w:rsidRDefault="00107142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  <w:cs/>
        </w:rPr>
      </w:pPr>
    </w:p>
    <w:p w14:paraId="2D01D77F" w14:textId="77777777" w:rsidR="005F539E" w:rsidRDefault="005F539E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4915" w:type="pct"/>
        <w:tblInd w:w="180" w:type="dxa"/>
        <w:tblLayout w:type="fixed"/>
        <w:tblLook w:val="00A0" w:firstRow="1" w:lastRow="0" w:firstColumn="1" w:lastColumn="0" w:noHBand="0" w:noVBand="0"/>
      </w:tblPr>
      <w:tblGrid>
        <w:gridCol w:w="3049"/>
        <w:gridCol w:w="994"/>
        <w:gridCol w:w="287"/>
        <w:gridCol w:w="997"/>
        <w:gridCol w:w="286"/>
        <w:gridCol w:w="996"/>
        <w:gridCol w:w="282"/>
        <w:gridCol w:w="990"/>
        <w:gridCol w:w="286"/>
        <w:gridCol w:w="993"/>
        <w:gridCol w:w="286"/>
        <w:gridCol w:w="993"/>
        <w:gridCol w:w="286"/>
        <w:gridCol w:w="996"/>
        <w:gridCol w:w="282"/>
        <w:gridCol w:w="993"/>
        <w:gridCol w:w="282"/>
        <w:gridCol w:w="996"/>
        <w:gridCol w:w="282"/>
        <w:gridCol w:w="965"/>
      </w:tblGrid>
      <w:tr w:rsidR="00493779" w:rsidRPr="00107142" w14:paraId="70CEC3E6" w14:textId="77777777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B4E3CD" w14:textId="77777777" w:rsidR="00493779" w:rsidRPr="00107142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18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FFF2" w14:textId="77777777" w:rsidR="00493779" w:rsidRPr="00107142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93779" w:rsidRPr="00107142" w14:paraId="0665EFE4" w14:textId="77777777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3E385A" w14:textId="77777777" w:rsidR="00493779" w:rsidRPr="00107142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018" w:type="pct"/>
            <w:gridSpan w:val="19"/>
            <w:tcBorders>
              <w:top w:val="single" w:sz="4" w:space="0" w:color="auto"/>
              <w:left w:val="nil"/>
              <w:right w:val="nil"/>
            </w:tcBorders>
          </w:tcPr>
          <w:p w14:paraId="3904C0D1" w14:textId="77777777" w:rsidR="00493779" w:rsidRPr="00107142" w:rsidRDefault="008D7E1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D7E1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53AE0" w:rsidRPr="00107142" w14:paraId="79ACAC8C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0A8C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71DC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D319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73EB03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B8950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F96E2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C3E42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41DE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4BDF5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857D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  <w:shd w:val="clear" w:color="auto" w:fill="auto"/>
          </w:tcPr>
          <w:p w14:paraId="0ABDB16A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BE3BC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C6DED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1F3A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B53AE0" w:rsidRPr="00107142" w14:paraId="5E7202F3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646C1F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794C57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545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1B9B1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8D8FB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right w:val="nil"/>
            </w:tcBorders>
          </w:tcPr>
          <w:p w14:paraId="6E48F9A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ติดตั้งและ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09EB87E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18630F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9D138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025E76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14:paraId="2CEE8E7D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DD1F0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FC7D00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5455F3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B53AE0" w:rsidRPr="00107142" w14:paraId="4433A06B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7FC8B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0394A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แบบกึ่งอัตโนมัติ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88B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0DED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72C85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3A19E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6A1BDFD3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67FB0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1" w:type="pct"/>
            <w:shd w:val="clear" w:color="auto" w:fill="auto"/>
          </w:tcPr>
          <w:p w14:paraId="593D5B3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B2AF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374F8" w:rsidRPr="00107142" w14:paraId="141940B6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DEF3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F736A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B803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2046F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1035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A2BE6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2E3B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75A38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CF5A7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8E34D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506C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28379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DAA77BF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C0BC78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B1884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86064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14:paraId="3056870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752A5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A266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52E8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5374F8" w:rsidRPr="00107142" w14:paraId="46CD37B3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442F6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199DB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4B18E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DC44E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A4E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5F920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FB67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C6554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EA0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3C87C1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63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96294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FB9B4C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59DE90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F5B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E25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shd w:val="clear" w:color="auto" w:fill="auto"/>
          </w:tcPr>
          <w:p w14:paraId="58CE51E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285E55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02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1F535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F8" w:rsidRPr="00107142" w14:paraId="57ED868C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EBAF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7C059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BA4D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9D6A4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C3F89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46C8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4298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9630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8886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7BC3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9DB7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C3FF5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2FE88F9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992BF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E81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01E4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1" w:type="pct"/>
            <w:shd w:val="clear" w:color="auto" w:fill="auto"/>
          </w:tcPr>
          <w:p w14:paraId="2A265861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93ED5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30B2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E2CD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5374F8" w:rsidRPr="00107142" w14:paraId="42A3FFB1" w14:textId="77777777" w:rsidTr="005374F8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8BE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76EC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32F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A2A0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823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F8E36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F8EB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338A1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1630682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</w:tcPr>
          <w:p w14:paraId="5A17AC8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943930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</w:tcPr>
          <w:p w14:paraId="106BA240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C3C21A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3EA8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9BF66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shd w:val="clear" w:color="auto" w:fill="auto"/>
          </w:tcPr>
          <w:p w14:paraId="06206AE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</w:tcPr>
          <w:p w14:paraId="24B2A26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DD60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1D8F81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E4D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74F8" w:rsidRPr="00107142" w14:paraId="091B3B3E" w14:textId="77777777" w:rsidTr="006B725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F40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1A7DF" w14:textId="5AA5363F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2,273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20A3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F226C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84A6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71ABEC1F" w14:textId="2A306AB5" w:rsidR="005374F8" w:rsidRPr="00BF1A11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47C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3F043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31050DE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29F2853F" w14:textId="2F519F10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215,316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7EE9C2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A3F77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70919F41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1D977787" w14:textId="3C7CFE1C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232,656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B5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99367" w14:textId="3526B2B9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91" w:type="pct"/>
            <w:shd w:val="clear" w:color="auto" w:fill="auto"/>
          </w:tcPr>
          <w:p w14:paraId="1458986F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25DC8EC7" w14:textId="3E543E69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450,245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95E2177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69C69" w14:textId="62AE6AD7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  <w:r w:rsidR="005374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7F188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374F8" w:rsidRPr="00107142" w14:paraId="03D9DC85" w14:textId="77777777" w:rsidTr="006B725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C7DD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52D92" w14:textId="0F1EE55B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2335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8BA2C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ADF7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794C660B" w14:textId="1E7A7347" w:rsidR="005374F8" w:rsidRPr="00751B90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B79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63461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66A44CFF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482AC8B9" w14:textId="694FFBD5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37,812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2C63453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3FB71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1B2066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35AD5E7D" w14:textId="253AD0FF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40,85</w:t>
            </w:r>
            <w:r w:rsidR="00FD1D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A18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86447" w14:textId="63CD2E56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22,515</w:t>
            </w:r>
          </w:p>
        </w:tc>
        <w:tc>
          <w:tcPr>
            <w:tcW w:w="91" w:type="pct"/>
            <w:shd w:val="clear" w:color="auto" w:fill="auto"/>
          </w:tcPr>
          <w:p w14:paraId="450BF1A0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76416E4C" w14:textId="6F314413" w:rsidR="005374F8" w:rsidRPr="00107142" w:rsidRDefault="00BF1A11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</w:t>
            </w:r>
            <w:r w:rsidR="00CA49D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7315E6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EAA58" w14:textId="5E6AEEF0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5374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</w:p>
        </w:tc>
      </w:tr>
    </w:tbl>
    <w:p w14:paraId="57ED9908" w14:textId="77777777" w:rsidR="00493779" w:rsidRDefault="00493779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114A305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FBECBDD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59F96FA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66FEFC8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F4E81FC" w14:textId="77777777" w:rsidR="00F52418" w:rsidRDefault="00F5241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1DD481C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124306A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4622EF8" w14:textId="77777777" w:rsidR="003D7A7A" w:rsidRDefault="003D7A7A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5B0BF7A" w14:textId="77777777" w:rsidR="005F539E" w:rsidRPr="00AB779B" w:rsidRDefault="00AB779B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 w:firstLine="90"/>
        <w:rPr>
          <w:rFonts w:ascii="Angsana New" w:hAnsi="Angsana New"/>
          <w:b/>
          <w:bCs/>
          <w:sz w:val="30"/>
          <w:szCs w:val="30"/>
          <w:cs/>
        </w:rPr>
      </w:pPr>
      <w:r w:rsidRPr="00AB779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รายได้</w:t>
      </w:r>
    </w:p>
    <w:p w14:paraId="78AE8DEC" w14:textId="77777777" w:rsidR="005F539E" w:rsidRPr="00AB779B" w:rsidRDefault="00AB779B" w:rsidP="00A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  <w:r w:rsidRPr="00AB779B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ตารางต่อไปนี้แสดงข้อมูลรายที่ถูกจำแนกตามส่วนงานภูมิศาสตร์หลัก และบริการหลัก และจังหวะเวลาในการรับรู้รายได้ </w:t>
      </w:r>
    </w:p>
    <w:tbl>
      <w:tblPr>
        <w:tblW w:w="491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58"/>
        <w:gridCol w:w="841"/>
        <w:gridCol w:w="264"/>
        <w:gridCol w:w="856"/>
        <w:gridCol w:w="276"/>
        <w:gridCol w:w="915"/>
        <w:gridCol w:w="273"/>
        <w:gridCol w:w="921"/>
        <w:gridCol w:w="273"/>
        <w:gridCol w:w="909"/>
        <w:gridCol w:w="264"/>
        <w:gridCol w:w="931"/>
        <w:gridCol w:w="245"/>
        <w:gridCol w:w="850"/>
        <w:gridCol w:w="251"/>
        <w:gridCol w:w="834"/>
        <w:gridCol w:w="245"/>
        <w:gridCol w:w="838"/>
        <w:gridCol w:w="267"/>
        <w:gridCol w:w="803"/>
        <w:gridCol w:w="245"/>
        <w:gridCol w:w="810"/>
        <w:gridCol w:w="245"/>
        <w:gridCol w:w="797"/>
      </w:tblGrid>
      <w:tr w:rsidR="00AB779B" w:rsidRPr="00AB779B" w14:paraId="384C64FF" w14:textId="77777777" w:rsidTr="00D7306F">
        <w:tc>
          <w:tcPr>
            <w:tcW w:w="760" w:type="pct"/>
            <w:shd w:val="clear" w:color="auto" w:fill="auto"/>
            <w:noWrap/>
          </w:tcPr>
          <w:p w14:paraId="5B87986F" w14:textId="77777777" w:rsidR="00AB779B" w:rsidRPr="00AB779B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240" w:type="pct"/>
            <w:gridSpan w:val="23"/>
            <w:tcBorders>
              <w:bottom w:val="single" w:sz="4" w:space="0" w:color="auto"/>
            </w:tcBorders>
          </w:tcPr>
          <w:p w14:paraId="7BEFC458" w14:textId="77777777" w:rsidR="00AB779B" w:rsidRPr="00107142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AB779B" w:rsidRPr="00AB779B" w14:paraId="3F05D679" w14:textId="77777777" w:rsidTr="00D7306F">
        <w:tc>
          <w:tcPr>
            <w:tcW w:w="760" w:type="pct"/>
            <w:shd w:val="clear" w:color="auto" w:fill="auto"/>
            <w:noWrap/>
          </w:tcPr>
          <w:p w14:paraId="65CB5C62" w14:textId="77777777" w:rsidR="00AB779B" w:rsidRPr="00AB779B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4240" w:type="pct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45A3FBF6" w14:textId="77777777" w:rsidR="00AB779B" w:rsidRPr="00107142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7306F" w:rsidRPr="00BE65F6" w14:paraId="5189ED4A" w14:textId="77777777" w:rsidTr="00A41399">
        <w:trPr>
          <w:trHeight w:val="1657"/>
        </w:trPr>
        <w:tc>
          <w:tcPr>
            <w:tcW w:w="760" w:type="pct"/>
            <w:shd w:val="clear" w:color="auto" w:fill="auto"/>
            <w:noWrap/>
          </w:tcPr>
          <w:p w14:paraId="5E01AC15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339074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239580E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CF3E77A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42939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EAE2F18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7B519F2E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auto" w:fill="auto"/>
          </w:tcPr>
          <w:p w14:paraId="0554A47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653B5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E35FE81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487153BC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88" w:type="pct"/>
            <w:tcBorders>
              <w:top w:val="single" w:sz="4" w:space="0" w:color="auto"/>
            </w:tcBorders>
            <w:shd w:val="clear" w:color="auto" w:fill="auto"/>
          </w:tcPr>
          <w:p w14:paraId="3EA627F7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81250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58C349E6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56F6D74B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56AE30CF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739369DC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511601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ผลิตสารกำจัด</w:t>
            </w:r>
          </w:p>
          <w:p w14:paraId="36C61295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ศัตรูพืชและผลิตภัณฑ์</w:t>
            </w:r>
          </w:p>
          <w:p w14:paraId="67C3BF7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เคมีเกษตร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5B94E9D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73A8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FF0E7B8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67F66910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329883D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9" w:type="pct"/>
            <w:tcBorders>
              <w:top w:val="single" w:sz="4" w:space="0" w:color="auto"/>
            </w:tcBorders>
            <w:shd w:val="clear" w:color="auto" w:fill="auto"/>
          </w:tcPr>
          <w:p w14:paraId="1B5C8EEA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5922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54DF5B0C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17B4B234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0A253C60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306F" w:rsidRPr="00BE65F6" w14:paraId="6ECBE5EF" w14:textId="77777777" w:rsidTr="005374F8">
        <w:tc>
          <w:tcPr>
            <w:tcW w:w="760" w:type="pct"/>
            <w:shd w:val="clear" w:color="auto" w:fill="auto"/>
            <w:noWrap/>
            <w:vAlign w:val="bottom"/>
          </w:tcPr>
          <w:p w14:paraId="3361157D" w14:textId="77777777" w:rsidR="00990BB6" w:rsidRPr="00AB779B" w:rsidRDefault="00990BB6" w:rsidP="0048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F188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4838F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838F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21B93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</w:tcPr>
          <w:p w14:paraId="5068B4F6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3240C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</w:tcPr>
          <w:p w14:paraId="19BAC2AB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2CCAD996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8" w:type="pct"/>
            <w:shd w:val="clear" w:color="auto" w:fill="auto"/>
          </w:tcPr>
          <w:p w14:paraId="7D0A238F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09031D83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8" w:type="pct"/>
            <w:shd w:val="clear" w:color="auto" w:fill="auto"/>
          </w:tcPr>
          <w:p w14:paraId="578FE81B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46C83285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shd w:val="clear" w:color="auto" w:fill="auto"/>
          </w:tcPr>
          <w:p w14:paraId="0946E293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7F6ED519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14:paraId="59F22D05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3AB60C48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1" w:type="pct"/>
            <w:shd w:val="clear" w:color="auto" w:fill="auto"/>
          </w:tcPr>
          <w:p w14:paraId="7501FC79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683F9162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14:paraId="69B95E4D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076399ED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6" w:type="pct"/>
            <w:shd w:val="clear" w:color="auto" w:fill="auto"/>
          </w:tcPr>
          <w:p w14:paraId="1314C66F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14:paraId="1F0D3FAE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14:paraId="5A50C842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681F61D8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79" w:type="pct"/>
            <w:shd w:val="clear" w:color="auto" w:fill="auto"/>
          </w:tcPr>
          <w:p w14:paraId="16F97B74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7C01DEC3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D7306F" w:rsidRPr="00BE65F6" w14:paraId="41AC213F" w14:textId="77777777" w:rsidTr="005374F8">
        <w:tc>
          <w:tcPr>
            <w:tcW w:w="760" w:type="pct"/>
            <w:shd w:val="clear" w:color="auto" w:fill="auto"/>
            <w:vAlign w:val="bottom"/>
          </w:tcPr>
          <w:p w14:paraId="1F40EED9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B966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E304B3B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2F3B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CB92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E8CE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01B064B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7CD54D3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6B3BD381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nil"/>
            </w:tcBorders>
          </w:tcPr>
          <w:p w14:paraId="712DE62F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14:paraId="08E48FB0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nil"/>
            </w:tcBorders>
          </w:tcPr>
          <w:p w14:paraId="43691B1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32413E7D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0C0701ED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</w:tcPr>
          <w:p w14:paraId="03E1A3A3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</w:tcPr>
          <w:p w14:paraId="024F631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3A98DF51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BBF33C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66EEFE1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48F57596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0BACD616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9DAE43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C32F08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941F04B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16208" w:rsidRPr="00BE65F6" w14:paraId="379A5725" w14:textId="77777777" w:rsidTr="00A1168B">
        <w:tc>
          <w:tcPr>
            <w:tcW w:w="760" w:type="pct"/>
            <w:shd w:val="clear" w:color="auto" w:fill="auto"/>
            <w:vAlign w:val="bottom"/>
          </w:tcPr>
          <w:p w14:paraId="038449FA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0516B85E" w14:textId="6E67EDFA" w:rsidR="00516208" w:rsidRPr="00AB779B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53AB98A2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790B5850" w14:textId="27063EFD" w:rsidR="00516208" w:rsidRPr="007E4885" w:rsidRDefault="00516208" w:rsidP="007E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69</w:t>
            </w:r>
            <w:r w:rsidRPr="00B143FF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021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7F09F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39E6CB78" w14:textId="6385116D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66188DE9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5709233F" w14:textId="71C09B76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547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149A0E8B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auto"/>
          </w:tcPr>
          <w:p w14:paraId="752C9820" w14:textId="52F5239C" w:rsidR="00516208" w:rsidRPr="00AB779B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AD4F537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  <w:bottom w:val="nil"/>
            </w:tcBorders>
            <w:shd w:val="clear" w:color="auto" w:fill="auto"/>
          </w:tcPr>
          <w:p w14:paraId="66D026E7" w14:textId="77777777" w:rsidR="00516208" w:rsidRPr="00A938F3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A7169A5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nil"/>
              <w:bottom w:val="nil"/>
            </w:tcBorders>
            <w:shd w:val="clear" w:color="auto" w:fill="auto"/>
          </w:tcPr>
          <w:p w14:paraId="4BEED733" w14:textId="581E40A0" w:rsidR="00516208" w:rsidRPr="00830C47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24C2ADD3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</w:tcPr>
          <w:p w14:paraId="5B933983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A1249D5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nil"/>
              <w:bottom w:val="nil"/>
            </w:tcBorders>
            <w:shd w:val="clear" w:color="auto" w:fill="auto"/>
          </w:tcPr>
          <w:p w14:paraId="6AA731CA" w14:textId="5E762B3B" w:rsidR="00516208" w:rsidRPr="00E86602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2B2E022D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1F16527D" w14:textId="236DF12D" w:rsidR="00516208" w:rsidRPr="00A938F3" w:rsidRDefault="00516208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806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6674C98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22C20" w14:textId="02A6AC16" w:rsidR="00516208" w:rsidRPr="00AB779B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6C939759" w14:textId="77777777" w:rsidR="00516208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7522155C" w14:textId="77777777" w:rsidR="00516208" w:rsidRPr="00A938F3" w:rsidRDefault="00516208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  <w:r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</w:tr>
      <w:tr w:rsidR="00A41399" w:rsidRPr="00BE65F6" w14:paraId="5DB2CE29" w14:textId="77777777" w:rsidTr="00A1168B">
        <w:tc>
          <w:tcPr>
            <w:tcW w:w="760" w:type="pct"/>
            <w:shd w:val="clear" w:color="auto" w:fill="auto"/>
            <w:vAlign w:val="bottom"/>
          </w:tcPr>
          <w:p w14:paraId="370DEF7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2CA9B8CC" w14:textId="36D74B87" w:rsidR="00A41399" w:rsidRPr="00AB779B" w:rsidRDefault="004B5B2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062345E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123D4F97" w14:textId="069823AB" w:rsidR="00A41399" w:rsidRPr="007E4885" w:rsidRDefault="00912EA2" w:rsidP="00A9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9</w:t>
            </w:r>
            <w:r w:rsidR="00A41399" w:rsidRPr="007E4885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070</w:t>
            </w:r>
            <w:r w:rsidR="00A41399"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55230ED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3CFC8C9E" w14:textId="02FA807B" w:rsidR="00A41399" w:rsidRPr="00AB779B" w:rsidRDefault="0002297C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3FAB6CA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2E751C8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5DD49EF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</w:tcPr>
          <w:p w14:paraId="40E44D57" w14:textId="1954F460" w:rsidR="00A41399" w:rsidRPr="00AB779B" w:rsidRDefault="00516208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1177DEF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nil"/>
            </w:tcBorders>
            <w:shd w:val="clear" w:color="auto" w:fill="auto"/>
          </w:tcPr>
          <w:p w14:paraId="3EB28EB0" w14:textId="77777777" w:rsidR="00A41399" w:rsidRPr="00A938F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318DCA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nil"/>
            </w:tcBorders>
            <w:shd w:val="clear" w:color="auto" w:fill="auto"/>
          </w:tcPr>
          <w:p w14:paraId="4BD640B8" w14:textId="45144AA8" w:rsidR="00A41399" w:rsidRPr="00AB779B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757DC05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14:paraId="7447A55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B9FB4A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nil"/>
            </w:tcBorders>
            <w:shd w:val="clear" w:color="auto" w:fill="auto"/>
          </w:tcPr>
          <w:p w14:paraId="38E16838" w14:textId="76655105" w:rsidR="00A41399" w:rsidRPr="00AB779B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3A67FD3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42691A44" w14:textId="5E8E7DDB" w:rsidR="00A41399" w:rsidRPr="00A938F3" w:rsidRDefault="00912EA2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157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52177E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  <w:vAlign w:val="bottom"/>
          </w:tcPr>
          <w:p w14:paraId="00017A31" w14:textId="4F248043" w:rsidR="00A41399" w:rsidRPr="00AB779B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53B94FC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0736D5C0" w14:textId="77777777" w:rsidR="00A41399" w:rsidRPr="00A938F3" w:rsidRDefault="007F1887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227</w:t>
            </w:r>
          </w:p>
        </w:tc>
      </w:tr>
      <w:tr w:rsidR="00830C47" w:rsidRPr="00BE65F6" w14:paraId="02988BBA" w14:textId="77777777" w:rsidTr="00A1168B">
        <w:tc>
          <w:tcPr>
            <w:tcW w:w="760" w:type="pct"/>
            <w:shd w:val="clear" w:color="auto" w:fill="auto"/>
            <w:vAlign w:val="bottom"/>
          </w:tcPr>
          <w:p w14:paraId="2E7F7BE0" w14:textId="77777777" w:rsidR="00830C47" w:rsidRPr="00AB779B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FFF3D" w14:textId="3451C25D" w:rsidR="00830C47" w:rsidRPr="00A41399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FAFB036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D491" w14:textId="44B220FF" w:rsidR="00830C47" w:rsidRPr="00A938F3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78</w:t>
            </w:r>
            <w:r w:rsidRPr="00A41399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091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172AD6C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3CD8A" w14:textId="5C82C639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0A12803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BEC0" w14:textId="691EBBBF" w:rsidR="00830C47" w:rsidRPr="007E4885" w:rsidRDefault="00830C47" w:rsidP="007E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</w:t>
            </w:r>
            <w:r w:rsidRPr="007E4885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547</w:t>
            </w:r>
          </w:p>
        </w:tc>
        <w:tc>
          <w:tcPr>
            <w:tcW w:w="88" w:type="pct"/>
            <w:shd w:val="clear" w:color="auto" w:fill="auto"/>
          </w:tcPr>
          <w:p w14:paraId="660AA669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021B" w14:textId="117A28AC" w:rsidR="00830C47" w:rsidRPr="00A41399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0C20983C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CE1C7" w14:textId="77777777" w:rsidR="00830C47" w:rsidRPr="00A938F3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6EE8109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905C5" w14:textId="35744A6D" w:rsidR="00830C47" w:rsidRPr="00A41399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EBF25B0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5C9F3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139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CF1303D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48082" w14:textId="0A5F6B8A" w:rsidR="00830C47" w:rsidRPr="00A41399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252C7E1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AD59C" w14:textId="613998FE" w:rsidR="00830C47" w:rsidRPr="00A938F3" w:rsidRDefault="00830C47" w:rsidP="00A9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Times New Roman"/>
                <w:color w:val="000000"/>
                <w:sz w:val="30"/>
                <w:szCs w:val="30"/>
                <w:rtl/>
                <w:lang w:bidi="ar-SA"/>
              </w:rPr>
              <w:t>63</w:t>
            </w:r>
          </w:p>
        </w:tc>
        <w:tc>
          <w:tcPr>
            <w:tcW w:w="79" w:type="pct"/>
            <w:shd w:val="clear" w:color="auto" w:fill="auto"/>
          </w:tcPr>
          <w:p w14:paraId="7C719776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C893F" w14:textId="3C7137CB" w:rsidR="00830C47" w:rsidRPr="00A41399" w:rsidRDefault="00A1168B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DBA07A2" w14:textId="77777777" w:rsidR="00830C47" w:rsidRPr="00A41399" w:rsidRDefault="00830C47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3B236" w14:textId="77777777" w:rsidR="00830C47" w:rsidRPr="00A938F3" w:rsidRDefault="00830C47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601</w:t>
            </w:r>
          </w:p>
        </w:tc>
      </w:tr>
      <w:tr w:rsidR="00A41399" w:rsidRPr="00BE65F6" w14:paraId="42EF7507" w14:textId="77777777" w:rsidTr="005374F8">
        <w:trPr>
          <w:trHeight w:hRule="exact" w:val="288"/>
        </w:trPr>
        <w:tc>
          <w:tcPr>
            <w:tcW w:w="760" w:type="pct"/>
            <w:shd w:val="clear" w:color="auto" w:fill="auto"/>
            <w:vAlign w:val="bottom"/>
          </w:tcPr>
          <w:p w14:paraId="3135045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F41FB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570F95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191906" w14:textId="77777777" w:rsidR="00A41399" w:rsidRPr="00A938F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FE1E668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50D47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FF4756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49FBBD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114B6864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</w:tcPr>
          <w:p w14:paraId="14F078E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14:paraId="685C099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</w:tcPr>
          <w:p w14:paraId="2DE7E7FA" w14:textId="77777777" w:rsidR="00A41399" w:rsidRPr="00A938F3" w:rsidRDefault="00A41399" w:rsidP="00A9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34BB35A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</w:tcPr>
          <w:p w14:paraId="0D069E6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</w:tcPr>
          <w:p w14:paraId="51F8125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</w:tcPr>
          <w:p w14:paraId="34E35DA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118DB527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63F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6E61F6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</w:tcPr>
          <w:p w14:paraId="654F2F6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29DB11E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9E829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25C5DA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82046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1399" w:rsidRPr="00BE65F6" w14:paraId="3277C9BE" w14:textId="77777777" w:rsidTr="005374F8">
        <w:tc>
          <w:tcPr>
            <w:tcW w:w="760" w:type="pct"/>
            <w:shd w:val="clear" w:color="auto" w:fill="auto"/>
            <w:vAlign w:val="bottom"/>
          </w:tcPr>
          <w:p w14:paraId="77695B51" w14:textId="77777777" w:rsidR="00A41399" w:rsidRPr="00902CF1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2C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1FE12119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ABF7A8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ECB3FBD" w14:textId="77777777" w:rsidR="00A41399" w:rsidRPr="00A938F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6591B3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374DEF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59BBF5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30768C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6E4C93A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</w:tcPr>
          <w:p w14:paraId="0AC87DC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14:paraId="488EF41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</w:tcPr>
          <w:p w14:paraId="2F380A27" w14:textId="77777777" w:rsidR="00A41399" w:rsidRPr="00A938F3" w:rsidRDefault="00A41399" w:rsidP="00A9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13EA393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</w:tcPr>
          <w:p w14:paraId="1BA090B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</w:tcPr>
          <w:p w14:paraId="79DBE79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</w:tcPr>
          <w:p w14:paraId="0450470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16C28462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F5D6218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C88F8E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2DC27D82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19559CCD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46D1D4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6908ADC4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CFF1FE8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1399" w:rsidRPr="00BE65F6" w14:paraId="48483B13" w14:textId="77777777" w:rsidTr="00F6201D">
        <w:tc>
          <w:tcPr>
            <w:tcW w:w="760" w:type="pct"/>
            <w:shd w:val="clear" w:color="auto" w:fill="auto"/>
            <w:vAlign w:val="bottom"/>
          </w:tcPr>
          <w:p w14:paraId="38835C49" w14:textId="77777777" w:rsidR="00A41399" w:rsidRPr="003F14BF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22782354" w14:textId="658F5723" w:rsidR="00A41399" w:rsidRPr="00AB779B" w:rsidRDefault="00FA1BBA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F019F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72016E2" w14:textId="77777777" w:rsidR="00A41399" w:rsidRPr="007E4885" w:rsidRDefault="00A41399" w:rsidP="00A7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E488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 xml:space="preserve">-   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51A97F8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844E3F4" w14:textId="470EB49A" w:rsidR="00A41399" w:rsidRPr="00AB779B" w:rsidRDefault="00FA1BBA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5E9DFD4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83CC034" w14:textId="77777777" w:rsidR="00A41399" w:rsidRPr="00A734B5" w:rsidRDefault="00A41399" w:rsidP="00A7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34B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3DA64BD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2FB8D68B" w14:textId="2225FCFC" w:rsidR="00A41399" w:rsidRPr="00FA1BBA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10B5EF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</w:tcPr>
          <w:p w14:paraId="0C4847F0" w14:textId="77777777" w:rsidR="00A41399" w:rsidRPr="00A938F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BFC79D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</w:tcPr>
          <w:p w14:paraId="2FDBC530" w14:textId="7AD5579F" w:rsidR="00A41399" w:rsidRPr="00AB779B" w:rsidRDefault="00FA1BBA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D289B3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auto"/>
          </w:tcPr>
          <w:p w14:paraId="39D7E347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A36E127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6685E27" w14:textId="2724E899" w:rsidR="00A41399" w:rsidRPr="00AB779B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CF0AE7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8631E0B" w14:textId="5151B1ED" w:rsidR="00A41399" w:rsidRPr="00A938F3" w:rsidRDefault="00912EA2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910</w:t>
            </w:r>
          </w:p>
        </w:tc>
        <w:tc>
          <w:tcPr>
            <w:tcW w:w="79" w:type="pct"/>
            <w:shd w:val="clear" w:color="auto" w:fill="auto"/>
          </w:tcPr>
          <w:p w14:paraId="0D84790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E237362" w14:textId="71C0C0F6" w:rsidR="00A41399" w:rsidRPr="00AB779B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10E43C8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</w:tcPr>
          <w:p w14:paraId="3B4B0694" w14:textId="77777777" w:rsidR="00A41399" w:rsidRPr="00A938F3" w:rsidRDefault="007F1887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910</w:t>
            </w:r>
          </w:p>
        </w:tc>
      </w:tr>
      <w:tr w:rsidR="00A41399" w:rsidRPr="00BE65F6" w14:paraId="65084E5C" w14:textId="77777777" w:rsidTr="00025C50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160F238B" w14:textId="77777777" w:rsidR="00A41399" w:rsidRPr="003F14BF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34497" w14:textId="02F6A41F" w:rsidR="00A41399" w:rsidRPr="00AB779B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0CFB3E6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6D92E" w14:textId="61CEC5F1" w:rsidR="00A41399" w:rsidRPr="007E4885" w:rsidRDefault="00912EA2" w:rsidP="007E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78</w:t>
            </w:r>
            <w:r w:rsidR="00A41399" w:rsidRPr="000C3679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091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3F167DA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FFA8" w14:textId="043A5777" w:rsidR="00A41399" w:rsidRPr="00AB779B" w:rsidRDefault="00F53A12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185FB78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CA26" w14:textId="03EBFAD1" w:rsidR="00A41399" w:rsidRPr="0029534C" w:rsidRDefault="00912EA2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</w:t>
            </w:r>
            <w:r w:rsidR="00A41399"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547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17CAD81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5BCFC9DC" w14:textId="4853A120" w:rsidR="00A41399" w:rsidRPr="00AB779B" w:rsidRDefault="00F53A12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D7FD3E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3BF18D6D" w14:textId="77777777" w:rsidR="00A41399" w:rsidRPr="00A938F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CCB6B22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62D9DDB4" w14:textId="0F054D6A" w:rsidR="00A41399" w:rsidRPr="00AB779B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5B1B20E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3AC90D1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E07EB6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4D54" w14:textId="684898FD" w:rsidR="00A41399" w:rsidRPr="00AB779B" w:rsidRDefault="00F53A12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31A640B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E9FD3" w14:textId="1A4955EA" w:rsidR="00A41399" w:rsidRPr="00A938F3" w:rsidRDefault="00912EA2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053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616439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947A" w14:textId="3E47BCB0" w:rsidR="00A41399" w:rsidRPr="00AB779B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75EBF4F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7822AB08" w14:textId="77777777" w:rsidR="00A41399" w:rsidRPr="00A938F3" w:rsidRDefault="007F1887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691</w:t>
            </w:r>
          </w:p>
        </w:tc>
      </w:tr>
      <w:tr w:rsidR="00A41399" w:rsidRPr="00A41399" w14:paraId="4813B45B" w14:textId="77777777" w:rsidTr="00025C50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0AB31463" w14:textId="77777777" w:rsidR="00A41399" w:rsidRPr="00DA421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E233" w14:textId="49B126CD" w:rsidR="00A41399" w:rsidRPr="00A41399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15EF75E7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ADB50" w14:textId="338EF9FE" w:rsidR="00A41399" w:rsidRPr="00A938F3" w:rsidRDefault="00912EA2" w:rsidP="007E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78</w:t>
            </w:r>
            <w:r w:rsidR="00A41399" w:rsidRPr="00A41399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091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500C4EF9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E882B" w14:textId="4D3A1565" w:rsidR="00A41399" w:rsidRPr="00A41399" w:rsidRDefault="00F53A12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10FA87B5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4D311" w14:textId="1B0F6BD2" w:rsidR="00A41399" w:rsidRPr="00A41399" w:rsidRDefault="00912EA2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</w:t>
            </w:r>
            <w:r w:rsidR="00A41399" w:rsidRPr="00A413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12EA2">
              <w:rPr>
                <w:rFonts w:asciiTheme="majorBidi" w:hAnsiTheme="majorBidi"/>
                <w:sz w:val="30"/>
                <w:szCs w:val="30"/>
                <w:lang w:eastAsia="en-GB"/>
              </w:rPr>
              <w:t>547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63921960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46EC8" w14:textId="5BBA6E85" w:rsidR="00A41399" w:rsidRPr="00A41399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47AF8FA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E4E48" w14:textId="77777777" w:rsidR="00A41399" w:rsidRPr="00A938F3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5FE1A96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EE534" w14:textId="2AB8DA73" w:rsidR="00A41399" w:rsidRPr="00A41399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5DBBC758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B5171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139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3D000B2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75952" w14:textId="4223D6C2" w:rsidR="00A41399" w:rsidRPr="00A41399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5DEA8284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DF918" w14:textId="5C3763A3" w:rsidR="00A41399" w:rsidRPr="00A938F3" w:rsidRDefault="00912EA2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2EA2">
              <w:rPr>
                <w:rFonts w:ascii="Angsana New" w:hAnsi="Angsana New"/>
                <w:color w:val="000000"/>
                <w:sz w:val="30"/>
                <w:szCs w:val="30"/>
              </w:rPr>
              <w:t>963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69B9DA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BB984" w14:textId="51AB29CC" w:rsidR="00A41399" w:rsidRPr="00A41399" w:rsidRDefault="00C82481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0AD89DDA" w14:textId="77777777" w:rsidR="00A41399" w:rsidRP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C5DB5" w14:textId="77777777" w:rsidR="00A41399" w:rsidRPr="00A938F3" w:rsidRDefault="007F1887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="00A41399" w:rsidRPr="00A938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601</w:t>
            </w:r>
          </w:p>
        </w:tc>
      </w:tr>
      <w:tr w:rsidR="00025C50" w:rsidRPr="00A41399" w14:paraId="7F1FBC10" w14:textId="77777777" w:rsidTr="00025C50">
        <w:tc>
          <w:tcPr>
            <w:tcW w:w="7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F0A8F" w14:textId="77777777" w:rsidR="00025C50" w:rsidRPr="00DA4213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954D1AA" w14:textId="77777777" w:rsidR="00025C50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FC25B3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3F0DAF" w14:textId="77777777" w:rsidR="00025C50" w:rsidRPr="00912EA2" w:rsidRDefault="00025C50" w:rsidP="007E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CBB40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0A88DCC" w14:textId="77777777" w:rsidR="00025C50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9537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ED2B1B" w14:textId="77777777" w:rsidR="00025C50" w:rsidRPr="00912EA2" w:rsidRDefault="00025C50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shd w:val="clear" w:color="auto" w:fill="auto"/>
          </w:tcPr>
          <w:p w14:paraId="359B99A1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6181C4" w14:textId="77777777" w:rsidR="00025C50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10BC1299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223B9F" w14:textId="77777777" w:rsidR="00025C50" w:rsidRPr="00A938F3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E55F38B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26CD87D" w14:textId="77777777" w:rsidR="00025C50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</w:tcPr>
          <w:p w14:paraId="14BA07B5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C66B7E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A169837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DA4ED9" w14:textId="77777777" w:rsidR="00025C50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F9EA4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45E22F" w14:textId="77777777" w:rsidR="00025C50" w:rsidRPr="00912EA2" w:rsidRDefault="00025C50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B02C811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C2075A" w14:textId="77777777" w:rsidR="00025C50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0C3A3" w14:textId="77777777" w:rsidR="00025C50" w:rsidRPr="00A41399" w:rsidRDefault="00025C50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7E2A0B" w14:textId="77777777" w:rsidR="00025C50" w:rsidRDefault="00025C50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1399" w:rsidRPr="00AB779B" w14:paraId="3F3B420B" w14:textId="77777777" w:rsidTr="00025C50">
        <w:tc>
          <w:tcPr>
            <w:tcW w:w="760" w:type="pct"/>
            <w:tcBorders>
              <w:top w:val="nil"/>
            </w:tcBorders>
            <w:shd w:val="clear" w:color="auto" w:fill="auto"/>
            <w:noWrap/>
          </w:tcPr>
          <w:p w14:paraId="36FAEB77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240" w:type="pct"/>
            <w:gridSpan w:val="23"/>
            <w:tcBorders>
              <w:top w:val="nil"/>
              <w:bottom w:val="single" w:sz="4" w:space="0" w:color="auto"/>
            </w:tcBorders>
          </w:tcPr>
          <w:p w14:paraId="5327F6FE" w14:textId="77777777" w:rsidR="00A41399" w:rsidRPr="00107142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A41399" w:rsidRPr="00AB779B" w14:paraId="236DEBBF" w14:textId="77777777" w:rsidTr="0085232E">
        <w:tc>
          <w:tcPr>
            <w:tcW w:w="760" w:type="pct"/>
            <w:shd w:val="clear" w:color="auto" w:fill="auto"/>
            <w:noWrap/>
          </w:tcPr>
          <w:p w14:paraId="5F617CA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4240" w:type="pct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39F91380" w14:textId="77777777" w:rsidR="00A41399" w:rsidRPr="00107142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41399" w:rsidRPr="00BE65F6" w14:paraId="6BCFC6D4" w14:textId="77777777" w:rsidTr="0085232E">
        <w:tc>
          <w:tcPr>
            <w:tcW w:w="760" w:type="pct"/>
            <w:shd w:val="clear" w:color="auto" w:fill="auto"/>
            <w:noWrap/>
          </w:tcPr>
          <w:p w14:paraId="4AF9B47C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8DD86E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4B4D692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98540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BE10B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C551055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36603C3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auto" w:fill="auto"/>
          </w:tcPr>
          <w:p w14:paraId="24F39BD8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E8356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1F15A3A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131F30B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88" w:type="pct"/>
            <w:tcBorders>
              <w:top w:val="single" w:sz="4" w:space="0" w:color="auto"/>
            </w:tcBorders>
            <w:shd w:val="clear" w:color="auto" w:fill="auto"/>
          </w:tcPr>
          <w:p w14:paraId="2E9BFD6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54F8A3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23D3631A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7F8DA6C5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7843DAF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5E33F1E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D3D901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ผลิตสารกำจัด</w:t>
            </w:r>
          </w:p>
          <w:p w14:paraId="1F38A3AD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ศัตรูพืชและผลิตภัณฑ์</w:t>
            </w:r>
          </w:p>
          <w:p w14:paraId="5AEBF30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เคมีเกษตร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28D7ECF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EF95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EB6333E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ED8C524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D0FB40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9" w:type="pct"/>
            <w:tcBorders>
              <w:top w:val="single" w:sz="4" w:space="0" w:color="auto"/>
            </w:tcBorders>
            <w:shd w:val="clear" w:color="auto" w:fill="auto"/>
          </w:tcPr>
          <w:p w14:paraId="6E7AEC2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6C0E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9B857D6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00E853C" w14:textId="77777777" w:rsidR="00A41399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081A1622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9076D" w:rsidRPr="00BE65F6" w14:paraId="6E921030" w14:textId="77777777" w:rsidTr="00B42CDB">
        <w:tc>
          <w:tcPr>
            <w:tcW w:w="760" w:type="pct"/>
            <w:shd w:val="clear" w:color="auto" w:fill="auto"/>
            <w:noWrap/>
            <w:vAlign w:val="bottom"/>
          </w:tcPr>
          <w:p w14:paraId="1D0BA0DD" w14:textId="77777777" w:rsidR="0049076D" w:rsidRPr="00AB779B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FCD9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</w:tcPr>
          <w:p w14:paraId="0CBF0460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78DCD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</w:tcPr>
          <w:p w14:paraId="7DA7AA6A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2441A683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8" w:type="pct"/>
            <w:shd w:val="clear" w:color="auto" w:fill="auto"/>
          </w:tcPr>
          <w:p w14:paraId="059DA8C4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0C600B06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8" w:type="pct"/>
            <w:shd w:val="clear" w:color="auto" w:fill="auto"/>
          </w:tcPr>
          <w:p w14:paraId="5B9391E9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47518258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shd w:val="clear" w:color="auto" w:fill="auto"/>
          </w:tcPr>
          <w:p w14:paraId="1D02369F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78F644A1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14:paraId="1AB3D0A6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7F582307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1" w:type="pct"/>
            <w:shd w:val="clear" w:color="auto" w:fill="auto"/>
          </w:tcPr>
          <w:p w14:paraId="7344C29E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2FEB2A00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14:paraId="6BB70C8D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68697328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6" w:type="pct"/>
            <w:shd w:val="clear" w:color="auto" w:fill="auto"/>
          </w:tcPr>
          <w:p w14:paraId="3073C223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14:paraId="63EB952D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14:paraId="5FC6BEBB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668FEE8A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79" w:type="pct"/>
            <w:shd w:val="clear" w:color="auto" w:fill="auto"/>
          </w:tcPr>
          <w:p w14:paraId="3ABEFF79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4C5B888B" w14:textId="77777777" w:rsidR="0049076D" w:rsidRPr="002C3AA4" w:rsidRDefault="0049076D" w:rsidP="0049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A41399" w:rsidRPr="00BE65F6" w14:paraId="51B6F9A3" w14:textId="77777777" w:rsidTr="0085232E">
        <w:tc>
          <w:tcPr>
            <w:tcW w:w="760" w:type="pct"/>
            <w:shd w:val="clear" w:color="auto" w:fill="auto"/>
            <w:vAlign w:val="bottom"/>
          </w:tcPr>
          <w:p w14:paraId="7483FD84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1A95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2EB2AB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0886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AC63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1F12F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0DE786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1BF046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3819BC2A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nil"/>
            </w:tcBorders>
          </w:tcPr>
          <w:p w14:paraId="4E5466AE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14:paraId="16F40FBC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nil"/>
            </w:tcBorders>
          </w:tcPr>
          <w:p w14:paraId="2C0C4FB4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6F5A6CE7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  <w:vAlign w:val="bottom"/>
          </w:tcPr>
          <w:p w14:paraId="7B10C2D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</w:tcPr>
          <w:p w14:paraId="4D0EB127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</w:tcPr>
          <w:p w14:paraId="47AF0E4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21C4270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19A123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B47B001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6837EC9B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447CD2C5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AEAEF4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F7A82E2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9FBF370" w14:textId="77777777" w:rsidR="00A41399" w:rsidRPr="00AB779B" w:rsidRDefault="00A41399" w:rsidP="00A4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6201D" w:rsidRPr="00BE65F6" w14:paraId="01F1292E" w14:textId="77777777" w:rsidTr="00A807F7">
        <w:tc>
          <w:tcPr>
            <w:tcW w:w="760" w:type="pct"/>
            <w:shd w:val="clear" w:color="auto" w:fill="auto"/>
            <w:vAlign w:val="bottom"/>
          </w:tcPr>
          <w:p w14:paraId="7393B60F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04BC411C" w14:textId="5E6B9020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451A72C3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22B18765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134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181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3FE64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21630DDC" w14:textId="49BEDC7F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701767FE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4CFD6885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13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687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309F89DD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auto"/>
          </w:tcPr>
          <w:p w14:paraId="7378AB10" w14:textId="536B1338" w:rsidR="00F6201D" w:rsidRPr="00AB779B" w:rsidRDefault="00CC596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77478576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  <w:bottom w:val="nil"/>
            </w:tcBorders>
            <w:shd w:val="clear" w:color="auto" w:fill="auto"/>
          </w:tcPr>
          <w:p w14:paraId="0DD7FB6D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1D54C4E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D1FA8" w14:textId="4295FFF1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4144945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</w:tcPr>
          <w:p w14:paraId="794BC2B7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A79E0D6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nil"/>
              <w:bottom w:val="nil"/>
            </w:tcBorders>
            <w:shd w:val="clear" w:color="auto" w:fill="auto"/>
          </w:tcPr>
          <w:p w14:paraId="60B36368" w14:textId="4D6676E4" w:rsidR="00F6201D" w:rsidRPr="00E86602" w:rsidRDefault="00A807F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5CF97BAC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6A0A6F17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27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500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D54BDFE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97DAF" w14:textId="39D39A67" w:rsidR="00F6201D" w:rsidRPr="00AB779B" w:rsidRDefault="00CC596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20,553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3227763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2EEE2AEA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175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368</w:t>
            </w:r>
          </w:p>
        </w:tc>
      </w:tr>
      <w:tr w:rsidR="00F6201D" w:rsidRPr="00BE65F6" w14:paraId="76503569" w14:textId="77777777" w:rsidTr="00A807F7">
        <w:tc>
          <w:tcPr>
            <w:tcW w:w="760" w:type="pct"/>
            <w:shd w:val="clear" w:color="auto" w:fill="auto"/>
            <w:vAlign w:val="bottom"/>
          </w:tcPr>
          <w:p w14:paraId="1BC578D8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01B9B39E" w14:textId="5F850E1D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4C2C60E8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5D8E7A13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12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613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3DEE1AEC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728B9869" w14:textId="3A1DD3D2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7062FBB0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205E7F68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644A84FB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</w:tcPr>
          <w:p w14:paraId="19DC86F9" w14:textId="576C07A9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C32C69D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nil"/>
            </w:tcBorders>
            <w:shd w:val="clear" w:color="auto" w:fill="auto"/>
          </w:tcPr>
          <w:p w14:paraId="02FA4BCE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73ADE59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nil"/>
            </w:tcBorders>
            <w:shd w:val="clear" w:color="auto" w:fill="auto"/>
            <w:vAlign w:val="bottom"/>
          </w:tcPr>
          <w:p w14:paraId="0870E53D" w14:textId="31066F7F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E1704A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14:paraId="041ACDBF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353BFB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nil"/>
            </w:tcBorders>
            <w:shd w:val="clear" w:color="auto" w:fill="auto"/>
          </w:tcPr>
          <w:p w14:paraId="0EEF03E9" w14:textId="6EEBEFA1" w:rsidR="00F6201D" w:rsidRPr="00AB779B" w:rsidRDefault="00A807F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0275C41C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7AF11E11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336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F1B5F5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  <w:vAlign w:val="bottom"/>
          </w:tcPr>
          <w:p w14:paraId="2825BCC3" w14:textId="5B6453F6" w:rsidR="00F6201D" w:rsidRPr="00AB779B" w:rsidRDefault="00A807F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4AC7601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5DBEA86D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12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949</w:t>
            </w:r>
          </w:p>
        </w:tc>
      </w:tr>
      <w:tr w:rsidR="00F6201D" w:rsidRPr="00BE65F6" w14:paraId="749BF14D" w14:textId="77777777" w:rsidTr="00A807F7">
        <w:tc>
          <w:tcPr>
            <w:tcW w:w="760" w:type="pct"/>
            <w:shd w:val="clear" w:color="auto" w:fill="auto"/>
            <w:vAlign w:val="bottom"/>
          </w:tcPr>
          <w:p w14:paraId="7E1DF8D9" w14:textId="5CF92BFD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27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E098D6" w14:textId="0E7B5D5C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</w:tcBorders>
            <w:shd w:val="clear" w:color="auto" w:fill="auto"/>
            <w:vAlign w:val="bottom"/>
          </w:tcPr>
          <w:p w14:paraId="69543B4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7233EF" w14:textId="77777777" w:rsidR="00F6201D" w:rsidRPr="0029534C" w:rsidRDefault="00F6201D" w:rsidP="00A9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  <w:tcBorders>
              <w:top w:val="nil"/>
            </w:tcBorders>
            <w:shd w:val="clear" w:color="auto" w:fill="auto"/>
            <w:vAlign w:val="bottom"/>
          </w:tcPr>
          <w:p w14:paraId="3B3F3350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A05597" w14:textId="2553F768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  <w:vAlign w:val="bottom"/>
          </w:tcPr>
          <w:p w14:paraId="5C0026F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E2E863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</w:tcPr>
          <w:p w14:paraId="77F9D99B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DFFA0" w14:textId="5B467CB8" w:rsidR="00F6201D" w:rsidRPr="00AB779B" w:rsidRDefault="00CC596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tcBorders>
              <w:top w:val="nil"/>
            </w:tcBorders>
            <w:shd w:val="clear" w:color="auto" w:fill="auto"/>
          </w:tcPr>
          <w:p w14:paraId="64E481C0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52A0C8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14:paraId="55EEE010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16A39F" w14:textId="18349D76" w:rsidR="00F6201D" w:rsidRPr="0002297C" w:rsidRDefault="00F6201D" w:rsidP="000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97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14:paraId="278FF47D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A31E33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14:paraId="04CA6C9D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56D98" w14:textId="6C54D56B" w:rsidR="00F6201D" w:rsidRPr="00AB779B" w:rsidRDefault="00A807F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top w:val="nil"/>
            </w:tcBorders>
            <w:shd w:val="clear" w:color="auto" w:fill="auto"/>
            <w:vAlign w:val="bottom"/>
          </w:tcPr>
          <w:p w14:paraId="1F3A40A7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F17BE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14:paraId="5BCE9C07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44A7BD" w14:textId="3BE14D1A" w:rsidR="00F6201D" w:rsidRPr="00AB779B" w:rsidRDefault="00CC596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  <w:vAlign w:val="bottom"/>
          </w:tcPr>
          <w:p w14:paraId="04E3C66B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3FB8A9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-</w:t>
            </w:r>
          </w:p>
        </w:tc>
      </w:tr>
      <w:tr w:rsidR="00F6201D" w:rsidRPr="00BE65F6" w14:paraId="6B383C72" w14:textId="77777777" w:rsidTr="00A807F7">
        <w:trPr>
          <w:trHeight w:val="338"/>
        </w:trPr>
        <w:tc>
          <w:tcPr>
            <w:tcW w:w="760" w:type="pct"/>
            <w:shd w:val="clear" w:color="auto" w:fill="auto"/>
            <w:vAlign w:val="bottom"/>
          </w:tcPr>
          <w:p w14:paraId="1D8502DF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BEE12" w14:textId="2DB93856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478DFD6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FF088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146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794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62B586F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CA204" w14:textId="21471BA3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C1071DB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C8E2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13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687</w:t>
            </w:r>
          </w:p>
        </w:tc>
        <w:tc>
          <w:tcPr>
            <w:tcW w:w="88" w:type="pct"/>
            <w:shd w:val="clear" w:color="auto" w:fill="auto"/>
          </w:tcPr>
          <w:p w14:paraId="6FE35646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A2E7" w14:textId="417BFD83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5B29"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shd w:val="clear" w:color="auto" w:fill="auto"/>
          </w:tcPr>
          <w:p w14:paraId="45837247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3D918" w14:textId="77777777" w:rsidR="00F6201D" w:rsidRPr="0029534C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A6C5C9E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9C648" w14:textId="2A88F754" w:rsidR="00F6201D" w:rsidRPr="0085232E" w:rsidRDefault="00F6201D" w:rsidP="000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shd w:val="clear" w:color="auto" w:fill="auto"/>
          </w:tcPr>
          <w:p w14:paraId="3FA88A6E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625F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23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B71AA22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A91A" w14:textId="6DFD219E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5B29"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59C209C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BFC88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27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836</w:t>
            </w:r>
          </w:p>
        </w:tc>
        <w:tc>
          <w:tcPr>
            <w:tcW w:w="79" w:type="pct"/>
            <w:shd w:val="clear" w:color="auto" w:fill="auto"/>
          </w:tcPr>
          <w:p w14:paraId="5833AA9F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57EF6" w14:textId="6C522088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23,501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6848992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7696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188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317</w:t>
            </w:r>
          </w:p>
        </w:tc>
      </w:tr>
      <w:tr w:rsidR="0085232E" w:rsidRPr="00BE65F6" w14:paraId="3DE8086C" w14:textId="77777777" w:rsidTr="00255173">
        <w:trPr>
          <w:trHeight w:hRule="exact" w:val="288"/>
        </w:trPr>
        <w:tc>
          <w:tcPr>
            <w:tcW w:w="760" w:type="pct"/>
            <w:shd w:val="clear" w:color="auto" w:fill="auto"/>
            <w:vAlign w:val="bottom"/>
          </w:tcPr>
          <w:p w14:paraId="6773C717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A9A9E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AE8CA8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AD95C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58924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02EC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223EFCE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912B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70D0E14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</w:tcPr>
          <w:p w14:paraId="185F745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20FE870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shd w:val="clear" w:color="auto" w:fill="auto"/>
          </w:tcPr>
          <w:p w14:paraId="5F8E8FC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7B2D96C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FE754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22E64A7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</w:tcPr>
          <w:p w14:paraId="77C35BA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1C9FAD6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CD20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30A2A04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</w:tcPr>
          <w:p w14:paraId="69EA903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66AA729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A7C3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2B7D469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0AEB0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232E" w:rsidRPr="00BE65F6" w14:paraId="517AAB9F" w14:textId="77777777" w:rsidTr="00255173">
        <w:tc>
          <w:tcPr>
            <w:tcW w:w="760" w:type="pct"/>
            <w:shd w:val="clear" w:color="auto" w:fill="auto"/>
            <w:vAlign w:val="bottom"/>
          </w:tcPr>
          <w:p w14:paraId="0997E1A5" w14:textId="77777777" w:rsidR="0085232E" w:rsidRPr="00902CF1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2C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22B81FDB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CAACEC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FCB874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E127B1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6095E0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068F44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56F46F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09034EE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5EF6921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3450441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shd w:val="clear" w:color="auto" w:fill="auto"/>
          </w:tcPr>
          <w:p w14:paraId="0651133B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6F5B6EF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1BDAE5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04D6E02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shd w:val="clear" w:color="auto" w:fill="auto"/>
          </w:tcPr>
          <w:p w14:paraId="4262251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4A36A76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DC1A49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8D30957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531A576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3498BE2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2C3919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03B458B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38BD4E8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01D" w:rsidRPr="0029534C" w14:paraId="78732437" w14:textId="77777777" w:rsidTr="00255173">
        <w:tc>
          <w:tcPr>
            <w:tcW w:w="760" w:type="pct"/>
            <w:shd w:val="clear" w:color="auto" w:fill="auto"/>
            <w:vAlign w:val="bottom"/>
          </w:tcPr>
          <w:p w14:paraId="6A16C209" w14:textId="77777777" w:rsidR="00F6201D" w:rsidRPr="003F14BF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061EB3DB" w14:textId="0E82091B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2E69134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25D5E05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2ECAF66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D119DC5" w14:textId="7B9648C5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7DE4D8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6503DE2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88" w:type="pct"/>
            <w:shd w:val="clear" w:color="auto" w:fill="auto"/>
          </w:tcPr>
          <w:p w14:paraId="3F62CFC8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4CCA0CD6" w14:textId="7E952DAE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2,948</w:t>
            </w:r>
          </w:p>
        </w:tc>
        <w:tc>
          <w:tcPr>
            <w:tcW w:w="85" w:type="pct"/>
            <w:shd w:val="clear" w:color="auto" w:fill="auto"/>
          </w:tcPr>
          <w:p w14:paraId="7E5B5E2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</w:tcPr>
          <w:p w14:paraId="123729E0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94E4306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</w:tcPr>
          <w:p w14:paraId="7A6E3669" w14:textId="128B359B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12A564C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auto"/>
          </w:tcPr>
          <w:p w14:paraId="003DA111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758BB9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221E628" w14:textId="340EBFE5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9873AE9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3EBE733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21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675</w:t>
            </w:r>
          </w:p>
        </w:tc>
        <w:tc>
          <w:tcPr>
            <w:tcW w:w="79" w:type="pct"/>
            <w:shd w:val="clear" w:color="auto" w:fill="auto"/>
          </w:tcPr>
          <w:p w14:paraId="0C113EE3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CA63627" w14:textId="7491107F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6,134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F7825AC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</w:tcPr>
          <w:p w14:paraId="1F4A1778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22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395</w:t>
            </w:r>
          </w:p>
        </w:tc>
      </w:tr>
      <w:tr w:rsidR="00F6201D" w:rsidRPr="0029534C" w14:paraId="6FC14E71" w14:textId="77777777" w:rsidTr="00255173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74415913" w14:textId="77777777" w:rsidR="00F6201D" w:rsidRPr="003F14BF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1AED" w14:textId="2DA3FE70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342CB4A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BAAEF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146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074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6A79701C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EC17B" w14:textId="4F729F9B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49E1675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5943F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13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687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73551E75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237E6C16" w14:textId="3C066F90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4054BF4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1A3F9FD1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5E2D60B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3A3A118E" w14:textId="0194486A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0C038D8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4951A284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BD478F2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0B156" w14:textId="34E48C62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440FE66A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56DD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161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19C1FE0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81B5" w14:textId="7C32C4B4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17,367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7F9FD278" w14:textId="77777777" w:rsidR="00F6201D" w:rsidRPr="00AB779B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315A4978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165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922</w:t>
            </w:r>
          </w:p>
        </w:tc>
      </w:tr>
      <w:tr w:rsidR="00F6201D" w:rsidRPr="0029534C" w14:paraId="2613F819" w14:textId="77777777" w:rsidTr="00255173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65EB3AB0" w14:textId="77777777" w:rsidR="00F6201D" w:rsidRPr="00DA4213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752AC" w14:textId="7B61E8AD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416B5711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8050F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146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794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3EE70124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3A31C" w14:textId="76284036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55354BA0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32CE3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13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687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26FDF2A8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2E9F9" w14:textId="5DF2AAD2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2E6F895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B412C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23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360150B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41B97" w14:textId="30AABA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16734C78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95E8D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23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9BD2195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E5394" w14:textId="3EEA5D6C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0B9937C0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7235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27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836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2B60A3B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3755D" w14:textId="42B1353C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23,501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0BAA5B43" w14:textId="77777777" w:rsidR="00F6201D" w:rsidRPr="0085232E" w:rsidRDefault="00F6201D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BD12A" w14:textId="77777777" w:rsidR="00F6201D" w:rsidRPr="0029534C" w:rsidRDefault="00F6201D" w:rsidP="0029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188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317</w:t>
            </w:r>
          </w:p>
        </w:tc>
      </w:tr>
    </w:tbl>
    <w:p w14:paraId="6721A7A1" w14:textId="77777777" w:rsidR="005374F8" w:rsidRDefault="005374F8"/>
    <w:p w14:paraId="1128AF72" w14:textId="77777777" w:rsidR="005374F8" w:rsidRDefault="005374F8"/>
    <w:p w14:paraId="60DF67BA" w14:textId="77777777" w:rsidR="005374F8" w:rsidRDefault="005374F8"/>
    <w:p w14:paraId="759B3710" w14:textId="77777777" w:rsidR="005374F8" w:rsidRDefault="005374F8"/>
    <w:tbl>
      <w:tblPr>
        <w:tblW w:w="480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1"/>
        <w:gridCol w:w="709"/>
        <w:gridCol w:w="1028"/>
        <w:gridCol w:w="285"/>
        <w:gridCol w:w="992"/>
        <w:gridCol w:w="285"/>
        <w:gridCol w:w="992"/>
        <w:gridCol w:w="282"/>
        <w:gridCol w:w="995"/>
        <w:gridCol w:w="285"/>
        <w:gridCol w:w="989"/>
        <w:gridCol w:w="285"/>
        <w:gridCol w:w="1001"/>
        <w:gridCol w:w="285"/>
        <w:gridCol w:w="986"/>
        <w:gridCol w:w="282"/>
        <w:gridCol w:w="1001"/>
        <w:gridCol w:w="282"/>
        <w:gridCol w:w="989"/>
        <w:gridCol w:w="285"/>
        <w:gridCol w:w="995"/>
      </w:tblGrid>
      <w:tr w:rsidR="00D7306F" w:rsidRPr="00AB779B" w14:paraId="09FB2C32" w14:textId="77777777" w:rsidTr="00543C6C">
        <w:tc>
          <w:tcPr>
            <w:tcW w:w="637" w:type="pct"/>
            <w:shd w:val="clear" w:color="auto" w:fill="auto"/>
            <w:noWrap/>
          </w:tcPr>
          <w:p w14:paraId="5E9C619D" w14:textId="77777777" w:rsidR="005374F8" w:rsidRPr="00AB779B" w:rsidRDefault="005374F8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3" w:type="pct"/>
            <w:shd w:val="clear" w:color="auto" w:fill="auto"/>
          </w:tcPr>
          <w:p w14:paraId="3059A72B" w14:textId="77777777"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129" w:type="pct"/>
            <w:gridSpan w:val="19"/>
            <w:tcBorders>
              <w:bottom w:val="single" w:sz="4" w:space="0" w:color="auto"/>
            </w:tcBorders>
          </w:tcPr>
          <w:p w14:paraId="7A6EDC02" w14:textId="77777777" w:rsidR="00D7306F" w:rsidRPr="00107142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D7306F" w:rsidRPr="00AB779B" w14:paraId="5B92D67A" w14:textId="77777777" w:rsidTr="00543C6C">
        <w:tc>
          <w:tcPr>
            <w:tcW w:w="637" w:type="pct"/>
            <w:shd w:val="clear" w:color="auto" w:fill="auto"/>
            <w:noWrap/>
          </w:tcPr>
          <w:p w14:paraId="03DB2A32" w14:textId="77777777"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233" w:type="pct"/>
            <w:shd w:val="clear" w:color="auto" w:fill="auto"/>
          </w:tcPr>
          <w:p w14:paraId="09EE8434" w14:textId="77777777"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9" w:type="pct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E526FAC" w14:textId="77777777" w:rsidR="00D7306F" w:rsidRPr="00107142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10714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D7306F" w:rsidRPr="00AB779B" w14:paraId="28BE70D5" w14:textId="77777777" w:rsidTr="00543C6C">
        <w:tc>
          <w:tcPr>
            <w:tcW w:w="871" w:type="pct"/>
            <w:gridSpan w:val="2"/>
            <w:shd w:val="clear" w:color="auto" w:fill="auto"/>
            <w:noWrap/>
          </w:tcPr>
          <w:p w14:paraId="2B3ADA9E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E1A024" w14:textId="77777777" w:rsidR="00C53DD2" w:rsidRDefault="00C53DD2" w:rsidP="00D7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9C93627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2F7565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78DDE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CA3FE2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4801B0D2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03E93B8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DC90B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1366F68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105CBC68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50B48A2B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569CA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6B583FE0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339757E1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501334F8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0BE3ECF5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624D5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00BFD134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59C978DA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12E2F8C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</w:tcPr>
          <w:p w14:paraId="03E2BF77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7F526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3E48021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0145D37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848B7C2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306F" w:rsidRPr="00AB779B" w14:paraId="31A9A535" w14:textId="77777777" w:rsidTr="00543C6C">
        <w:tc>
          <w:tcPr>
            <w:tcW w:w="871" w:type="pct"/>
            <w:gridSpan w:val="2"/>
            <w:shd w:val="clear" w:color="auto" w:fill="auto"/>
            <w:noWrap/>
            <w:vAlign w:val="bottom"/>
          </w:tcPr>
          <w:p w14:paraId="2CFB6FAD" w14:textId="77777777" w:rsidR="00C53DD2" w:rsidRPr="00AB779B" w:rsidRDefault="00C53DD2" w:rsidP="000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F188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0E66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8009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B51EE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316B0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E4A4843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22C30297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2E4722F0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7A1420FC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71424E8B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17CC130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0B028FA5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7C4D64D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</w:tcPr>
          <w:p w14:paraId="402252EA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</w:tcPr>
          <w:p w14:paraId="7FD3A782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5CE1185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7D831FB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2A6487D3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6DBB631F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48D68250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6852202F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D7306F" w:rsidRPr="00AB779B" w14:paraId="1DA71E18" w14:textId="77777777" w:rsidTr="00543C6C">
        <w:tc>
          <w:tcPr>
            <w:tcW w:w="871" w:type="pct"/>
            <w:gridSpan w:val="2"/>
            <w:shd w:val="clear" w:color="auto" w:fill="auto"/>
            <w:vAlign w:val="bottom"/>
          </w:tcPr>
          <w:p w14:paraId="5433BEF0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0F179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CAB90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3E8FC7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E7E4F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E0A5A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06C76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DAE87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36D4BB4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</w:tcPr>
          <w:p w14:paraId="42FE305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C91BF31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6E60941D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A1F0A29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D5707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8F142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F5C2AE6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2DE67CB1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4A628C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B3834F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11749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51720" w:rsidRPr="00AB779B" w14:paraId="674BE27A" w14:textId="77777777" w:rsidTr="00543C6C">
        <w:tc>
          <w:tcPr>
            <w:tcW w:w="871" w:type="pct"/>
            <w:gridSpan w:val="2"/>
            <w:shd w:val="clear" w:color="auto" w:fill="auto"/>
            <w:vAlign w:val="bottom"/>
          </w:tcPr>
          <w:p w14:paraId="2F3A38A4" w14:textId="77777777" w:rsidR="00051720" w:rsidRPr="00891497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14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BAEB6" w14:textId="7AE3EA2D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A72BA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03805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22,552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1C140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F9F3F" w14:textId="0ECDE3B2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D1C69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7D0F9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2,895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C98985A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3519A1DE" w14:textId="50F53AA5" w:rsidR="00051720" w:rsidRPr="00AB779B" w:rsidRDefault="00051720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36399B1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F0BDF30" w14:textId="77777777" w:rsidR="00051720" w:rsidRPr="00AB779B" w:rsidRDefault="00051720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57DFDA4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bottom w:val="nil"/>
            </w:tcBorders>
            <w:shd w:val="clear" w:color="auto" w:fill="auto"/>
          </w:tcPr>
          <w:p w14:paraId="5D78682C" w14:textId="2BF80FAE" w:rsidR="00051720" w:rsidRPr="00E86602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159E4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39226DF9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5,581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78E1C3E4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08250B40" w14:textId="279DCD09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D4ED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5AD7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31,028</w:t>
            </w:r>
          </w:p>
        </w:tc>
      </w:tr>
      <w:tr w:rsidR="00051720" w:rsidRPr="00AB779B" w14:paraId="6AE04E87" w14:textId="77777777" w:rsidTr="00543C6C">
        <w:tc>
          <w:tcPr>
            <w:tcW w:w="871" w:type="pct"/>
            <w:gridSpan w:val="2"/>
            <w:shd w:val="clear" w:color="auto" w:fill="auto"/>
            <w:vAlign w:val="bottom"/>
          </w:tcPr>
          <w:p w14:paraId="33992B40" w14:textId="77777777" w:rsidR="00051720" w:rsidRPr="007D74D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D74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15C9" w14:textId="36EBCABF" w:rsidR="0005172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74D98A32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7999F" w14:textId="77777777" w:rsidR="0005172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22,552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4AED5389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A8265" w14:textId="4FAA3D0F" w:rsidR="0005172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6159051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4A66F" w14:textId="77777777" w:rsidR="0005172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2,895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2C11C5D2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EC66E" w14:textId="6F7E0A20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3D6F4C31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AD2A8" w14:textId="77777777" w:rsidR="00051720" w:rsidRDefault="00051720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0D007597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BCD63" w14:textId="15FBC9A5" w:rsidR="00051720" w:rsidRPr="00E86602" w:rsidRDefault="00051720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0AF33D4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1F534" w14:textId="77777777" w:rsidR="0005172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5,581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</w:tcPr>
          <w:p w14:paraId="04A898C5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97EFA" w14:textId="13929ED4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48892C9D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15D2C" w14:textId="77777777" w:rsidR="0005172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31,028</w:t>
            </w:r>
          </w:p>
        </w:tc>
      </w:tr>
      <w:tr w:rsidR="00D7306F" w:rsidRPr="00AB779B" w14:paraId="33EB0712" w14:textId="77777777" w:rsidTr="00543C6C">
        <w:trPr>
          <w:trHeight w:hRule="exact" w:val="288"/>
        </w:trPr>
        <w:tc>
          <w:tcPr>
            <w:tcW w:w="871" w:type="pct"/>
            <w:gridSpan w:val="2"/>
            <w:shd w:val="clear" w:color="auto" w:fill="auto"/>
            <w:vAlign w:val="bottom"/>
          </w:tcPr>
          <w:p w14:paraId="3A31805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144CDD" w14:textId="77777777"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DD57EEB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2E5E5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CEA6AF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576D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A7D0778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94800D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31015D6C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</w:tcPr>
          <w:p w14:paraId="1C69C4E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20B30B56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</w:tcPr>
          <w:p w14:paraId="0FC6B80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558F0A4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8A6444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735651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</w:tcPr>
          <w:p w14:paraId="1672E112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5031233D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C1BE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2123CB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AEFB4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AB779B" w14:paraId="21A3D23C" w14:textId="77777777" w:rsidTr="00543C6C">
        <w:tc>
          <w:tcPr>
            <w:tcW w:w="871" w:type="pct"/>
            <w:gridSpan w:val="2"/>
            <w:shd w:val="clear" w:color="auto" w:fill="auto"/>
            <w:vAlign w:val="bottom"/>
          </w:tcPr>
          <w:p w14:paraId="5A7B186D" w14:textId="77777777" w:rsidR="00C53DD2" w:rsidRPr="00C042F7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042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F64F41A" w14:textId="77777777"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EF54F8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43F7DB55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6A6330F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01017E8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15EA2E2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169B7C4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65FBED1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</w:tcPr>
          <w:p w14:paraId="0CC3C1D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4CF050E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</w:tcPr>
          <w:p w14:paraId="3A5BF10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7439735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5B0B222E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52B1A7F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71A46788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4B24ADBD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92A03B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BDCD44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21C8710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AB779B" w14:paraId="497807FF" w14:textId="77777777" w:rsidTr="00543C6C">
        <w:tc>
          <w:tcPr>
            <w:tcW w:w="871" w:type="pct"/>
            <w:gridSpan w:val="2"/>
            <w:shd w:val="clear" w:color="auto" w:fill="auto"/>
            <w:vAlign w:val="bottom"/>
          </w:tcPr>
          <w:p w14:paraId="24C51B58" w14:textId="77777777" w:rsidR="00C53DD2" w:rsidRPr="003F14BF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8B6C6C0" w14:textId="243E8B9D" w:rsidR="00C53DD2" w:rsidRPr="00AB779B" w:rsidRDefault="00CE679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6F38E0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589CEAC0" w14:textId="77777777" w:rsidR="00C53DD2" w:rsidRPr="00AB779B" w:rsidRDefault="000E66EE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6E6AEC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2ACBD8C4" w14:textId="54BA7F63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947B43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7ED87F3C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52960CEB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14:paraId="617A7168" w14:textId="417BCBC9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15D7B0C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</w:tcBorders>
            <w:shd w:val="clear" w:color="auto" w:fill="auto"/>
          </w:tcPr>
          <w:p w14:paraId="6A465426" w14:textId="77777777"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2717190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14:paraId="3C274E73" w14:textId="0D73883F" w:rsidR="00C53DD2" w:rsidRPr="00E86602" w:rsidRDefault="00CE6792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AF95AC2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5B1B9B2B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</w:p>
        </w:tc>
        <w:tc>
          <w:tcPr>
            <w:tcW w:w="93" w:type="pct"/>
            <w:shd w:val="clear" w:color="auto" w:fill="auto"/>
          </w:tcPr>
          <w:p w14:paraId="4D1CA08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E474810" w14:textId="7E2C869E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FA472A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12CFD055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</w:p>
        </w:tc>
      </w:tr>
      <w:tr w:rsidR="00D7306F" w:rsidRPr="00AB779B" w14:paraId="2BC17049" w14:textId="77777777" w:rsidTr="00543C6C">
        <w:tc>
          <w:tcPr>
            <w:tcW w:w="87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D7A78B" w14:textId="77777777" w:rsidR="00C53DD2" w:rsidRPr="003F14BF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342C" w14:textId="0E7EDEC1" w:rsidR="00C53DD2" w:rsidRPr="00AB779B" w:rsidRDefault="00CE679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65354A0F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05A1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334FC5B5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090E4" w14:textId="11B5E7F0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1A33008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65509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895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2A9019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48AF47C9" w14:textId="4545A2CE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0761D7DE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4FA31E10" w14:textId="77777777"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3FC5316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950A" w14:textId="20291956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703358D4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7CE39FB1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053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4372520C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5CDF" w14:textId="0D354AF8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2271879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A941F" w14:textId="77777777" w:rsidR="00C53DD2" w:rsidRPr="00AB779B" w:rsidRDefault="007F1887" w:rsidP="000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</w:tr>
      <w:tr w:rsidR="00D7306F" w:rsidRPr="00AB779B" w14:paraId="121EEC23" w14:textId="77777777" w:rsidTr="00543C6C">
        <w:tc>
          <w:tcPr>
            <w:tcW w:w="87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FD6049" w14:textId="77777777" w:rsidR="00C53DD2" w:rsidRPr="00DA4213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39A1A" w14:textId="343447FD" w:rsidR="00C53DD2" w:rsidRPr="00AB779B" w:rsidRDefault="00CE679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551B9928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F78D6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185B7366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6D8BD" w14:textId="0A8F960B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0F95857B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E89B6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895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7265F6A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3BE3B" w14:textId="1B8388F0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695B062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C5600" w14:textId="77777777"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39C12E5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DAD50" w14:textId="63BDA9EB" w:rsidR="00C53DD2" w:rsidRPr="00E86602" w:rsidRDefault="00CE6792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73EB2E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1FD6A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5943BFDF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4AB3A" w14:textId="5089D167" w:rsidR="00C53DD2" w:rsidRPr="00AB779B" w:rsidRDefault="00CE679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74C9820B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EE61D" w14:textId="77777777" w:rsidR="00C53DD2" w:rsidRPr="00AB779B" w:rsidRDefault="007F1887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0E66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028</w:t>
            </w:r>
          </w:p>
        </w:tc>
      </w:tr>
    </w:tbl>
    <w:p w14:paraId="4755A918" w14:textId="77777777" w:rsidR="0085232E" w:rsidRDefault="0085232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C44E844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3A8F5DC8" w14:textId="3DE712E2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64CC30EE" w14:textId="77777777" w:rsidR="00543C6C" w:rsidRDefault="00543C6C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290D9CC5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480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1"/>
        <w:gridCol w:w="706"/>
        <w:gridCol w:w="1028"/>
        <w:gridCol w:w="285"/>
        <w:gridCol w:w="992"/>
        <w:gridCol w:w="285"/>
        <w:gridCol w:w="992"/>
        <w:gridCol w:w="282"/>
        <w:gridCol w:w="995"/>
        <w:gridCol w:w="285"/>
        <w:gridCol w:w="989"/>
        <w:gridCol w:w="285"/>
        <w:gridCol w:w="1001"/>
        <w:gridCol w:w="285"/>
        <w:gridCol w:w="986"/>
        <w:gridCol w:w="282"/>
        <w:gridCol w:w="1001"/>
        <w:gridCol w:w="282"/>
        <w:gridCol w:w="989"/>
        <w:gridCol w:w="285"/>
        <w:gridCol w:w="998"/>
      </w:tblGrid>
      <w:tr w:rsidR="0085232E" w:rsidRPr="00AB779B" w14:paraId="260EA7BB" w14:textId="77777777" w:rsidTr="0085232E">
        <w:tc>
          <w:tcPr>
            <w:tcW w:w="637" w:type="pct"/>
            <w:shd w:val="clear" w:color="auto" w:fill="auto"/>
            <w:noWrap/>
          </w:tcPr>
          <w:p w14:paraId="0A44069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3" w:type="pct"/>
            <w:shd w:val="clear" w:color="auto" w:fill="auto"/>
          </w:tcPr>
          <w:p w14:paraId="6EBE6EB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130" w:type="pct"/>
            <w:gridSpan w:val="19"/>
            <w:tcBorders>
              <w:bottom w:val="single" w:sz="4" w:space="0" w:color="auto"/>
            </w:tcBorders>
          </w:tcPr>
          <w:p w14:paraId="1AAAD088" w14:textId="77777777" w:rsidR="0085232E" w:rsidRPr="00107142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85232E" w:rsidRPr="00AB779B" w14:paraId="4FBFD13A" w14:textId="77777777" w:rsidTr="0085232E">
        <w:tc>
          <w:tcPr>
            <w:tcW w:w="637" w:type="pct"/>
            <w:shd w:val="clear" w:color="auto" w:fill="auto"/>
            <w:noWrap/>
          </w:tcPr>
          <w:p w14:paraId="1B457ED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233" w:type="pct"/>
            <w:shd w:val="clear" w:color="auto" w:fill="auto"/>
          </w:tcPr>
          <w:p w14:paraId="5420942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30" w:type="pct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0E0EBB9" w14:textId="77777777" w:rsidR="0085232E" w:rsidRPr="00107142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10714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5232E" w:rsidRPr="00AB779B" w14:paraId="5754D772" w14:textId="77777777" w:rsidTr="0085232E">
        <w:tc>
          <w:tcPr>
            <w:tcW w:w="870" w:type="pct"/>
            <w:gridSpan w:val="2"/>
            <w:shd w:val="clear" w:color="auto" w:fill="auto"/>
            <w:noWrap/>
          </w:tcPr>
          <w:p w14:paraId="0CCA80AE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B753A6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710E93C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ED08C2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D501E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B175F4D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6AAFBCA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72E4340B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D75BE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48ADBA8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2E19898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24BD130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8F9C02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1460AF81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5C3992DF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27C458E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3293018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ED563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6A3D1107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3C3201F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FB4124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</w:tcPr>
          <w:p w14:paraId="2A2E703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EFC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3729470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DB54CD3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F51271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5232E" w:rsidRPr="00AB779B" w14:paraId="1A77A267" w14:textId="77777777" w:rsidTr="0085232E">
        <w:tc>
          <w:tcPr>
            <w:tcW w:w="870" w:type="pct"/>
            <w:gridSpan w:val="2"/>
            <w:shd w:val="clear" w:color="auto" w:fill="auto"/>
            <w:noWrap/>
            <w:vAlign w:val="bottom"/>
          </w:tcPr>
          <w:p w14:paraId="6CDA1E8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F188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32E3E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AF5A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0FDB1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BA13BA7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637A5307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66D019D1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587B64CE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0D712AC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25F4102D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F1D50F6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42B7B333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</w:tcPr>
          <w:p w14:paraId="1C629075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</w:tcPr>
          <w:p w14:paraId="0C4CA5AF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37CE17E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18E3A473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028850C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5D85232E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57A3856F" w14:textId="77777777" w:rsidR="0085232E" w:rsidRPr="0061156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3742D87A" w14:textId="77777777" w:rsidR="0085232E" w:rsidRPr="00611567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85232E" w:rsidRPr="00AB779B" w14:paraId="15B58393" w14:textId="77777777" w:rsidTr="0085232E">
        <w:tc>
          <w:tcPr>
            <w:tcW w:w="870" w:type="pct"/>
            <w:gridSpan w:val="2"/>
            <w:shd w:val="clear" w:color="auto" w:fill="auto"/>
            <w:vAlign w:val="bottom"/>
          </w:tcPr>
          <w:p w14:paraId="7A9E1A5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655C0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8BCC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BF13A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0F28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46477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F9EA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750E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1168F2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</w:tcPr>
          <w:p w14:paraId="397E5C4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FA5ECF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</w:tcPr>
          <w:p w14:paraId="5B80F19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CC1CFC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4BF00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469B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</w:tcPr>
          <w:p w14:paraId="2997EF77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44CA703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409CF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3850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345B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232E" w:rsidRPr="00AB779B" w14:paraId="596C4059" w14:textId="77777777" w:rsidTr="00541E7B">
        <w:tc>
          <w:tcPr>
            <w:tcW w:w="870" w:type="pct"/>
            <w:gridSpan w:val="2"/>
            <w:shd w:val="clear" w:color="auto" w:fill="auto"/>
            <w:vAlign w:val="bottom"/>
          </w:tcPr>
          <w:p w14:paraId="6F8563EF" w14:textId="77777777" w:rsidR="0085232E" w:rsidRPr="0089149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14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7B73E" w14:textId="0DD51B53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DA34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CFDCE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1B81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FB4D9" w14:textId="6F5C46EF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9E40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D389C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721734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594FD330" w14:textId="7F6784BF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665D06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</w:tcPr>
          <w:p w14:paraId="6AF8AB7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0D739A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bottom w:val="nil"/>
            </w:tcBorders>
            <w:shd w:val="clear" w:color="auto" w:fill="auto"/>
          </w:tcPr>
          <w:p w14:paraId="3BCC2093" w14:textId="0CF150B8" w:rsidR="0085232E" w:rsidRPr="00E86602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A7DD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</w:tcPr>
          <w:p w14:paraId="2A8B9F04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49602F7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0A0A18B1" w14:textId="1ADDC883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3,217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1E8B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9609E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</w:tr>
      <w:tr w:rsidR="0085232E" w:rsidRPr="00AB779B" w14:paraId="7500F4A7" w14:textId="77777777" w:rsidTr="00541E7B">
        <w:tc>
          <w:tcPr>
            <w:tcW w:w="870" w:type="pct"/>
            <w:gridSpan w:val="2"/>
            <w:shd w:val="clear" w:color="auto" w:fill="auto"/>
            <w:vAlign w:val="bottom"/>
          </w:tcPr>
          <w:p w14:paraId="28ED83F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EBF784" w14:textId="4385E8BD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34E8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6981F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CB00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EA1D0A" w14:textId="421A2181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8E55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248B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51C6AB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717AB" w14:textId="415CA02D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293DAA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293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E91CFB6" w14:textId="37B16CBB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DA7AD1" w14:textId="511C7B28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8DF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07E0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220F380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E4E61E" w14:textId="4961FCFE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CDF9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FB9E9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5232E" w:rsidRPr="00AB779B" w14:paraId="3C63CF34" w14:textId="77777777" w:rsidTr="00541E7B">
        <w:tc>
          <w:tcPr>
            <w:tcW w:w="870" w:type="pct"/>
            <w:gridSpan w:val="2"/>
            <w:shd w:val="clear" w:color="auto" w:fill="auto"/>
            <w:vAlign w:val="bottom"/>
          </w:tcPr>
          <w:p w14:paraId="40B6A207" w14:textId="77777777" w:rsidR="0085232E" w:rsidRPr="007D74D0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D74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2CE05" w14:textId="033E6D3C" w:rsidR="0085232E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045669B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33BED" w14:textId="77777777" w:rsidR="0085232E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1CBE926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3E9DD" w14:textId="7F84343E" w:rsidR="0085232E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6F2FAFB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4863A" w14:textId="77777777" w:rsidR="0085232E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784E200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FBF40" w14:textId="1979C3E1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0AC8ED4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31C93" w14:textId="77777777" w:rsidR="0085232E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7EAC093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99C2E" w14:textId="04958202" w:rsidR="0085232E" w:rsidRPr="00E86602" w:rsidRDefault="00CA74DF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2519627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302DC" w14:textId="77777777" w:rsidR="0085232E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</w:tcPr>
          <w:p w14:paraId="74F1A26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FA274" w14:textId="4F3366FA" w:rsidR="0085232E" w:rsidRPr="00AB779B" w:rsidRDefault="00541E7B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6,165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28382AF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4EBB9" w14:textId="77777777" w:rsidR="0085232E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</w:tr>
      <w:tr w:rsidR="0085232E" w:rsidRPr="00AB779B" w14:paraId="49A96D33" w14:textId="77777777" w:rsidTr="0085232E">
        <w:trPr>
          <w:trHeight w:hRule="exact" w:val="288"/>
        </w:trPr>
        <w:tc>
          <w:tcPr>
            <w:tcW w:w="870" w:type="pct"/>
            <w:gridSpan w:val="2"/>
            <w:shd w:val="clear" w:color="auto" w:fill="auto"/>
            <w:vAlign w:val="bottom"/>
          </w:tcPr>
          <w:p w14:paraId="5C10E42B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E1D2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B80A78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A88BE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A0C529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A639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05BAE9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6823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63FD84B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</w:tcPr>
          <w:p w14:paraId="0FDA38E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41C6B60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</w:tcPr>
          <w:p w14:paraId="7F4169B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0B82003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4E99A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368FEC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</w:tcPr>
          <w:p w14:paraId="6E01BAE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536B2D3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385C1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F1F1BF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0F7A7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232E" w:rsidRPr="00AB779B" w14:paraId="45932213" w14:textId="77777777" w:rsidTr="0085232E">
        <w:tc>
          <w:tcPr>
            <w:tcW w:w="870" w:type="pct"/>
            <w:gridSpan w:val="2"/>
            <w:shd w:val="clear" w:color="auto" w:fill="auto"/>
            <w:vAlign w:val="bottom"/>
          </w:tcPr>
          <w:p w14:paraId="03CF2BD3" w14:textId="77777777" w:rsidR="0085232E" w:rsidRPr="00C042F7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042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DD0FF8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5E737D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6255A7C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B12E02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6E2EF87C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AFF9A9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5ADA824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0BC4951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</w:tcPr>
          <w:p w14:paraId="0F986F2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65ECA57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</w:tcPr>
          <w:p w14:paraId="4294F44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</w:tcPr>
          <w:p w14:paraId="676C92D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4B4A721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2088FD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shd w:val="clear" w:color="auto" w:fill="auto"/>
          </w:tcPr>
          <w:p w14:paraId="1D83D62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65BB208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6DB0E9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CCC92C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3F2690F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232E" w:rsidRPr="00AB779B" w14:paraId="5E7019BB" w14:textId="77777777" w:rsidTr="00672583">
        <w:tc>
          <w:tcPr>
            <w:tcW w:w="870" w:type="pct"/>
            <w:gridSpan w:val="2"/>
            <w:shd w:val="clear" w:color="auto" w:fill="auto"/>
            <w:vAlign w:val="bottom"/>
          </w:tcPr>
          <w:p w14:paraId="388F1968" w14:textId="77777777" w:rsidR="0085232E" w:rsidRPr="003F14BF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64CE70D6" w14:textId="7DABD9A6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ECBBB9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48E7DD94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22C552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79CC7417" w14:textId="5A270079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38E80E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7CF41A1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B9923EB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14:paraId="7D03C01D" w14:textId="70F61E4A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shd w:val="clear" w:color="auto" w:fill="auto"/>
          </w:tcPr>
          <w:p w14:paraId="13EE1F4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</w:tcBorders>
            <w:shd w:val="clear" w:color="auto" w:fill="auto"/>
          </w:tcPr>
          <w:p w14:paraId="3131F13B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4003E7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14:paraId="786A74B6" w14:textId="55312A0C" w:rsidR="0085232E" w:rsidRPr="00E86602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70C5D8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shd w:val="clear" w:color="auto" w:fill="auto"/>
          </w:tcPr>
          <w:p w14:paraId="206C1394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93" w:type="pct"/>
            <w:shd w:val="clear" w:color="auto" w:fill="auto"/>
          </w:tcPr>
          <w:p w14:paraId="6D37D5F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217CC88" w14:textId="313C9EFB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6,134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60E3D9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shd w:val="clear" w:color="auto" w:fill="auto"/>
            <w:vAlign w:val="bottom"/>
          </w:tcPr>
          <w:p w14:paraId="5B5EC9C9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12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011</w:t>
            </w:r>
          </w:p>
        </w:tc>
      </w:tr>
      <w:tr w:rsidR="0085232E" w:rsidRPr="00AB779B" w14:paraId="4E9C2447" w14:textId="77777777" w:rsidTr="00672583">
        <w:tc>
          <w:tcPr>
            <w:tcW w:w="87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98027D" w14:textId="77777777" w:rsidR="0085232E" w:rsidRPr="003F14BF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9F0" w14:textId="44C9A6AC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03E99C5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0893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494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2598C2E0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8CC2F" w14:textId="254A144D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653E2BD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4F894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E6109F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5BC7945B" w14:textId="2CF4F8E4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293422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365E6707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5EA3579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4838A" w14:textId="752E890B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A1721BF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</w:tcPr>
          <w:p w14:paraId="04766359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4CCE0155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5F5F8" w14:textId="6EC00376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6389E7A2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82910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F12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001</w:t>
            </w:r>
          </w:p>
        </w:tc>
      </w:tr>
      <w:tr w:rsidR="0085232E" w:rsidRPr="00AB779B" w14:paraId="7CA23849" w14:textId="77777777" w:rsidTr="00672583">
        <w:tc>
          <w:tcPr>
            <w:tcW w:w="87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288CFC" w14:textId="77777777" w:rsidR="0085232E" w:rsidRPr="00DA4213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58D8B" w14:textId="070BE795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5503D9D9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93732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35573914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58BC8" w14:textId="25F9887E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740577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93C8A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524443B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8532" w14:textId="4CFD0DFB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69908E1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86B76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7D2F7CE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7D4" w14:textId="154C6E20" w:rsidR="0085232E" w:rsidRPr="00E86602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3,186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707FAA1E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E3363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1F64BC8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62A60" w14:textId="5751B8E2" w:rsidR="0085232E" w:rsidRPr="00AB779B" w:rsidRDefault="00672583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6,165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1D545BF3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84029" w14:textId="77777777" w:rsidR="0085232E" w:rsidRPr="00AB779B" w:rsidRDefault="007F1887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="00F120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</w:tr>
    </w:tbl>
    <w:p w14:paraId="76564F16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682507E2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6FAC63E8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4381B052" w14:textId="77777777" w:rsidR="00F340A0" w:rsidRPr="0085232E" w:rsidRDefault="00F340A0" w:rsidP="0085232E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EE1E6B"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14:paraId="61560923" w14:textId="77777777" w:rsidR="006E7D43" w:rsidRPr="005217B6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3CA96B44" w14:textId="77777777" w:rsidR="006E7D43" w:rsidRPr="005217B6" w:rsidRDefault="006E7D43" w:rsidP="00945195">
      <w:pPr>
        <w:pStyle w:val="a0"/>
        <w:tabs>
          <w:tab w:val="clear" w:pos="1080"/>
          <w:tab w:val="left" w:pos="810"/>
        </w:tabs>
        <w:spacing w:before="120" w:line="240" w:lineRule="atLeast"/>
        <w:ind w:left="446" w:right="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ต่อหุ้นขั้นพื้นฐานสำหรับงวดสาม</w:t>
      </w:r>
      <w:r w:rsidR="00F50817">
        <w:rPr>
          <w:rFonts w:ascii="Angsana New" w:hAnsi="Angsana New" w:cs="Angsana New" w:hint="cs"/>
          <w:cs/>
        </w:rPr>
        <w:t>เดือนและหก</w:t>
      </w:r>
      <w:r w:rsidRPr="005217B6">
        <w:rPr>
          <w:rFonts w:ascii="Angsana New" w:hAnsi="Angsana New" w:cs="Angsana New"/>
          <w:cs/>
        </w:rPr>
        <w:t xml:space="preserve">เดือนสิ้นสุดวันที่ </w:t>
      </w:r>
      <w:r w:rsidR="007F1887">
        <w:rPr>
          <w:rFonts w:ascii="Angsana New" w:hAnsi="Angsana New" w:cs="Angsana New"/>
          <w:lang w:val="en-US"/>
        </w:rPr>
        <w:t>30</w:t>
      </w:r>
      <w:r w:rsidR="00F50817">
        <w:rPr>
          <w:rFonts w:ascii="Angsana New" w:hAnsi="Angsana New" w:cs="Angsana New"/>
          <w:lang w:val="en-US"/>
        </w:rPr>
        <w:t xml:space="preserve"> </w:t>
      </w:r>
      <w:r w:rsidR="00F50817">
        <w:rPr>
          <w:rFonts w:ascii="Angsana New" w:hAnsi="Angsana New" w:cs="Angsana New" w:hint="cs"/>
          <w:cs/>
          <w:lang w:val="en-US"/>
        </w:rPr>
        <w:t>มิถุนายน</w:t>
      </w:r>
      <w:r w:rsidRPr="005217B6">
        <w:rPr>
          <w:rFonts w:ascii="Angsana New" w:hAnsi="Angsana New" w:cs="Angsana New"/>
          <w:cs/>
        </w:rPr>
        <w:t xml:space="preserve"> </w:t>
      </w:r>
      <w:r w:rsidR="007F1887">
        <w:rPr>
          <w:rFonts w:ascii="Angsana New" w:hAnsi="Angsana New" w:cs="Angsana New"/>
          <w:lang w:val="en-US"/>
        </w:rPr>
        <w:t>25</w:t>
      </w:r>
      <w:r w:rsidR="007F1887">
        <w:rPr>
          <w:rFonts w:ascii="Angsana New" w:hAnsi="Angsana New" w:cs="Angsana New" w:hint="cs"/>
          <w:lang w:val="en-US"/>
        </w:rPr>
        <w:t>63</w:t>
      </w:r>
      <w:r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7F1887">
        <w:rPr>
          <w:rFonts w:ascii="Angsana New" w:hAnsi="Angsana New" w:cs="Angsana New"/>
          <w:lang w:val="en-US"/>
        </w:rPr>
        <w:t>2562</w:t>
      </w:r>
      <w:r w:rsidRPr="005217B6">
        <w:rPr>
          <w:rFonts w:ascii="Angsana New" w:hAnsi="Angsana New" w:cs="Angsana New"/>
          <w:lang w:val="en-US"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Pr="005217B6">
        <w:rPr>
          <w:rFonts w:ascii="Angsana New" w:hAnsi="Angsana New" w:cs="Angsana New"/>
          <w:cs/>
        </w:rPr>
        <w:t>และ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tbl>
      <w:tblPr>
        <w:tblW w:w="952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3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9362B" w14:paraId="762A547A" w14:textId="77777777" w:rsidTr="00881FE6">
        <w:tc>
          <w:tcPr>
            <w:tcW w:w="4143" w:type="dxa"/>
            <w:shd w:val="clear" w:color="auto" w:fill="auto"/>
          </w:tcPr>
          <w:p w14:paraId="4A84EA97" w14:textId="77777777" w:rsidR="00945195" w:rsidRPr="00C9362B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28895B" w14:textId="77777777" w:rsidR="00945195" w:rsidRPr="00107142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6E7D43" w:rsidRPr="00C9362B" w14:paraId="24DD5037" w14:textId="77777777" w:rsidTr="00881FE6">
        <w:tc>
          <w:tcPr>
            <w:tcW w:w="4143" w:type="dxa"/>
            <w:shd w:val="clear" w:color="auto" w:fill="auto"/>
          </w:tcPr>
          <w:p w14:paraId="50F7C627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AD7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01A71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51CC4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6E7D43" w:rsidRPr="00C9362B" w14:paraId="328690ED" w14:textId="77777777" w:rsidTr="00881FE6">
        <w:tc>
          <w:tcPr>
            <w:tcW w:w="4143" w:type="dxa"/>
            <w:shd w:val="clear" w:color="auto" w:fill="auto"/>
          </w:tcPr>
          <w:p w14:paraId="595B0C9F" w14:textId="77777777" w:rsidR="006E7D43" w:rsidRPr="004C48EA" w:rsidRDefault="006E7D43" w:rsidP="00EC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1887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  <w:r w:rsidR="004C48E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4C48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03E9" w14:textId="77777777" w:rsidR="006E7D43" w:rsidRPr="00C9362B" w:rsidRDefault="007F1887" w:rsidP="00B3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2B472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5919" w14:textId="77777777" w:rsidR="006E7D43" w:rsidRPr="00C9362B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6DF3EC32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92B62" w14:textId="77777777" w:rsidR="006E7D43" w:rsidRPr="00C9362B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77C213C2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EC6A" w14:textId="77777777" w:rsidR="006E7D43" w:rsidRPr="00C9362B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6E7D43" w:rsidRPr="00315E32" w14:paraId="70F3522C" w14:textId="77777777" w:rsidTr="00881FE6">
        <w:tc>
          <w:tcPr>
            <w:tcW w:w="4143" w:type="dxa"/>
            <w:shd w:val="clear" w:color="auto" w:fill="auto"/>
          </w:tcPr>
          <w:p w14:paraId="6F7295A8" w14:textId="77777777" w:rsidR="006E7D43" w:rsidRPr="00370D03" w:rsidRDefault="00897823" w:rsidP="00EC5D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6E7D43"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19E44BC3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3B49E2" w14:textId="77777777"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E5F56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EC1FDC" w14:textId="77777777"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8F2EE9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078161" w14:textId="77777777"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FB2CD2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60A6B" w:rsidRPr="00315E32" w14:paraId="28D73477" w14:textId="77777777" w:rsidTr="00881FE6">
        <w:tc>
          <w:tcPr>
            <w:tcW w:w="4143" w:type="dxa"/>
            <w:shd w:val="clear" w:color="auto" w:fill="auto"/>
          </w:tcPr>
          <w:p w14:paraId="41A452AD" w14:textId="77777777" w:rsidR="00760A6B" w:rsidRPr="00370D03" w:rsidRDefault="00760A6B" w:rsidP="00760A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80497E1" w14:textId="00DFFDE4" w:rsidR="00760A6B" w:rsidRPr="00575DCB" w:rsidRDefault="007233E8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75DCB">
              <w:rPr>
                <w:rFonts w:ascii="Angsana New" w:hAnsi="Angsana New"/>
                <w:sz w:val="30"/>
                <w:szCs w:val="30"/>
              </w:rPr>
              <w:t>2</w:t>
            </w:r>
            <w:r w:rsidR="00AA69E4">
              <w:rPr>
                <w:rFonts w:ascii="Angsana New" w:hAnsi="Angsana New"/>
                <w:sz w:val="30"/>
                <w:szCs w:val="30"/>
                <w:lang w:val="en-US" w:bidi="th-TH"/>
              </w:rPr>
              <w:t>4,801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3437532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F3CC92" w14:textId="77777777" w:rsidR="00760A6B" w:rsidRPr="004C48EA" w:rsidRDefault="00760A6B" w:rsidP="0057389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C48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284" w:type="dxa"/>
            <w:shd w:val="clear" w:color="auto" w:fill="auto"/>
          </w:tcPr>
          <w:p w14:paraId="5CFBA280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9601CF" w14:textId="1F7FE204" w:rsidR="00760A6B" w:rsidRPr="00412F34" w:rsidRDefault="00BF3C0E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="00760A6B" w:rsidRPr="00047A0B">
              <w:rPr>
                <w:rFonts w:ascii="Angsana New" w:hAnsi="Angsana New"/>
                <w:sz w:val="30"/>
                <w:szCs w:val="30"/>
              </w:rPr>
              <w:t xml:space="preserve">)  </w:t>
            </w:r>
          </w:p>
        </w:tc>
        <w:tc>
          <w:tcPr>
            <w:tcW w:w="283" w:type="dxa"/>
            <w:shd w:val="clear" w:color="auto" w:fill="auto"/>
          </w:tcPr>
          <w:p w14:paraId="61D03EF5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0C3844" w14:textId="77777777" w:rsidR="00760A6B" w:rsidRPr="004C48EA" w:rsidRDefault="00760A6B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3898" w:rsidRPr="00315E32" w14:paraId="1C8FEF95" w14:textId="77777777" w:rsidTr="00573898">
        <w:tc>
          <w:tcPr>
            <w:tcW w:w="4143" w:type="dxa"/>
            <w:shd w:val="clear" w:color="auto" w:fill="auto"/>
          </w:tcPr>
          <w:p w14:paraId="38E43CD3" w14:textId="77777777" w:rsidR="00573898" w:rsidRPr="00370D03" w:rsidRDefault="00573898" w:rsidP="00760A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FE2A58" w14:textId="77777777" w:rsidR="00573898" w:rsidRDefault="00573898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FAB3494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0CFDF6" w14:textId="77777777" w:rsidR="00573898" w:rsidRDefault="00573898" w:rsidP="0057389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B77AB4C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F34FC9" w14:textId="77777777" w:rsidR="00573898" w:rsidRPr="00047A0B" w:rsidRDefault="00573898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48AF4F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47A22A5" w14:textId="77777777" w:rsidR="00573898" w:rsidRPr="004C48EA" w:rsidRDefault="00573898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898" w:rsidRPr="00315E32" w14:paraId="6AC838E1" w14:textId="77777777" w:rsidTr="00573898">
        <w:tc>
          <w:tcPr>
            <w:tcW w:w="4143" w:type="dxa"/>
            <w:shd w:val="clear" w:color="auto" w:fill="auto"/>
          </w:tcPr>
          <w:p w14:paraId="46A22038" w14:textId="437FAA5F" w:rsidR="00573898" w:rsidRPr="00370D03" w:rsidRDefault="00573898" w:rsidP="00760A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54BAEC32" w14:textId="09D95EAF" w:rsidR="00573898" w:rsidRDefault="00857DF6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22040A90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160C55" w14:textId="741618F6" w:rsidR="00573898" w:rsidRDefault="00342F63" w:rsidP="0057389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38E3E070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25EE13" w14:textId="168F0A30" w:rsidR="00573898" w:rsidRPr="00047A0B" w:rsidRDefault="00857DF6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5F2B0A05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112C47B9" w14:textId="72B0514C" w:rsidR="00573898" w:rsidRPr="004C48EA" w:rsidRDefault="00342F63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635,540</w:t>
            </w:r>
          </w:p>
        </w:tc>
      </w:tr>
      <w:tr w:rsidR="00573898" w:rsidRPr="00315E32" w14:paraId="0C7DA2C5" w14:textId="77777777" w:rsidTr="00573898">
        <w:tc>
          <w:tcPr>
            <w:tcW w:w="4143" w:type="dxa"/>
            <w:shd w:val="clear" w:color="auto" w:fill="auto"/>
          </w:tcPr>
          <w:p w14:paraId="7C4B88FD" w14:textId="74106DDF" w:rsidR="00573898" w:rsidRPr="00370D03" w:rsidRDefault="00573898" w:rsidP="00760A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D3484B" w14:textId="7859230A" w:rsidR="00573898" w:rsidRPr="00857DF6" w:rsidRDefault="00857DF6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75,427</w:t>
            </w:r>
          </w:p>
        </w:tc>
        <w:tc>
          <w:tcPr>
            <w:tcW w:w="283" w:type="dxa"/>
            <w:shd w:val="clear" w:color="auto" w:fill="auto"/>
          </w:tcPr>
          <w:p w14:paraId="5C896526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FA3F0B" w14:textId="0EC8846A" w:rsidR="00573898" w:rsidRDefault="00342F63" w:rsidP="0057389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51537A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FC37ED" w14:textId="6ABBC9B3" w:rsidR="00573898" w:rsidRPr="00047A0B" w:rsidRDefault="00857DF6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75,427</w:t>
            </w:r>
          </w:p>
        </w:tc>
        <w:tc>
          <w:tcPr>
            <w:tcW w:w="283" w:type="dxa"/>
            <w:shd w:val="clear" w:color="auto" w:fill="auto"/>
          </w:tcPr>
          <w:p w14:paraId="0CFA5951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412036" w14:textId="712BCF63" w:rsidR="00573898" w:rsidRPr="004C48EA" w:rsidRDefault="00342F63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0A6B" w:rsidRPr="00315E32" w14:paraId="73FFA20A" w14:textId="77777777" w:rsidTr="00573898">
        <w:tc>
          <w:tcPr>
            <w:tcW w:w="4143" w:type="dxa"/>
            <w:shd w:val="clear" w:color="auto" w:fill="auto"/>
          </w:tcPr>
          <w:p w14:paraId="63046FB4" w14:textId="77777777" w:rsidR="00760A6B" w:rsidRPr="00370D03" w:rsidRDefault="00760A6B" w:rsidP="00760A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E2841" w14:textId="77777777" w:rsidR="00760A6B" w:rsidRPr="004C48EA" w:rsidRDefault="00760A6B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710,967</w:t>
            </w:r>
          </w:p>
        </w:tc>
        <w:tc>
          <w:tcPr>
            <w:tcW w:w="283" w:type="dxa"/>
            <w:shd w:val="clear" w:color="auto" w:fill="auto"/>
          </w:tcPr>
          <w:p w14:paraId="379B139D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4B3F" w14:textId="77777777" w:rsidR="00760A6B" w:rsidRPr="004C48EA" w:rsidRDefault="00760A6B" w:rsidP="00573898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4" w:type="dxa"/>
            <w:shd w:val="clear" w:color="auto" w:fill="auto"/>
          </w:tcPr>
          <w:p w14:paraId="30EF883A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F8D3" w14:textId="3C33C4D9" w:rsidR="00760A6B" w:rsidRPr="00412F34" w:rsidRDefault="00760A6B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710,967</w:t>
            </w:r>
          </w:p>
        </w:tc>
        <w:tc>
          <w:tcPr>
            <w:tcW w:w="283" w:type="dxa"/>
            <w:shd w:val="clear" w:color="auto" w:fill="auto"/>
          </w:tcPr>
          <w:p w14:paraId="60DBBC19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F840" w14:textId="77777777" w:rsidR="00760A6B" w:rsidRPr="004C48EA" w:rsidRDefault="00760A6B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573898" w:rsidRPr="00315E32" w14:paraId="7015024D" w14:textId="77777777" w:rsidTr="00573898">
        <w:tc>
          <w:tcPr>
            <w:tcW w:w="4143" w:type="dxa"/>
            <w:shd w:val="clear" w:color="auto" w:fill="auto"/>
          </w:tcPr>
          <w:p w14:paraId="3071B3FC" w14:textId="77777777" w:rsidR="00573898" w:rsidRPr="00370D03" w:rsidRDefault="00573898" w:rsidP="00760A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5129B9F" w14:textId="77777777" w:rsidR="00573898" w:rsidRDefault="00573898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5E8EAC6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3835065" w14:textId="77777777" w:rsidR="00573898" w:rsidRDefault="00573898" w:rsidP="00573898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B021CF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30DEA59" w14:textId="77777777" w:rsidR="00573898" w:rsidRDefault="00573898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7E444C1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B2E7395" w14:textId="77777777" w:rsidR="00573898" w:rsidRDefault="00573898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A6B" w:rsidRPr="00D20731" w14:paraId="4F7F9424" w14:textId="77777777" w:rsidTr="00573898">
        <w:tc>
          <w:tcPr>
            <w:tcW w:w="4143" w:type="dxa"/>
            <w:shd w:val="clear" w:color="auto" w:fill="auto"/>
          </w:tcPr>
          <w:p w14:paraId="30F83DF7" w14:textId="77777777" w:rsidR="00760A6B" w:rsidRPr="00370D03" w:rsidRDefault="00760A6B" w:rsidP="00760A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E6DE899" w14:textId="3DC5CF06" w:rsidR="00760A6B" w:rsidRPr="00412F34" w:rsidRDefault="00AA69E4" w:rsidP="005738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(0.035</w:t>
            </w:r>
            <w:r w:rsidR="00760A6B"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9811472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7FA0B3F" w14:textId="77777777" w:rsidR="00760A6B" w:rsidRPr="00171965" w:rsidRDefault="00760A6B" w:rsidP="00573898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1965">
              <w:rPr>
                <w:rFonts w:ascii="Angsana New" w:hAnsi="Angsana New"/>
                <w:sz w:val="30"/>
                <w:szCs w:val="30"/>
                <w:lang w:val="en-US" w:bidi="th-TH"/>
              </w:rPr>
              <w:t>0.002</w:t>
            </w:r>
          </w:p>
        </w:tc>
        <w:tc>
          <w:tcPr>
            <w:tcW w:w="284" w:type="dxa"/>
            <w:shd w:val="clear" w:color="auto" w:fill="auto"/>
          </w:tcPr>
          <w:p w14:paraId="1E8E1B59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CBBE64B" w14:textId="6E36AA6E" w:rsidR="00760A6B" w:rsidRPr="00412F34" w:rsidRDefault="00760A6B" w:rsidP="005738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(0.022</w:t>
            </w:r>
            <w:r w:rsidRPr="00047A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F7EB797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560EB9" w14:textId="77777777" w:rsidR="00760A6B" w:rsidRPr="00412F34" w:rsidRDefault="00760A6B" w:rsidP="0057389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12F34">
              <w:rPr>
                <w:rFonts w:ascii="Angsana New" w:hAnsi="Angsana New"/>
                <w:sz w:val="30"/>
                <w:szCs w:val="30"/>
              </w:rPr>
              <w:t>(0.020)</w:t>
            </w:r>
          </w:p>
        </w:tc>
      </w:tr>
      <w:tr w:rsidR="00760A6B" w:rsidRPr="00C9362B" w14:paraId="6C758069" w14:textId="77777777" w:rsidTr="00881FE6">
        <w:tc>
          <w:tcPr>
            <w:tcW w:w="4143" w:type="dxa"/>
            <w:shd w:val="clear" w:color="auto" w:fill="auto"/>
          </w:tcPr>
          <w:p w14:paraId="6C63071C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shd w:val="clear" w:color="auto" w:fill="auto"/>
          </w:tcPr>
          <w:p w14:paraId="2E14BBCD" w14:textId="77777777" w:rsidR="00760A6B" w:rsidRPr="0010714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0A6B" w:rsidRPr="00C9362B" w14:paraId="6EE13F8B" w14:textId="77777777" w:rsidTr="00881FE6">
        <w:tc>
          <w:tcPr>
            <w:tcW w:w="4143" w:type="dxa"/>
            <w:shd w:val="clear" w:color="auto" w:fill="auto"/>
          </w:tcPr>
          <w:p w14:paraId="72CC2D49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F22E27" w14:textId="77777777" w:rsidR="00760A6B" w:rsidRPr="0010714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760A6B" w:rsidRPr="00C9362B" w14:paraId="0EAA35DD" w14:textId="77777777" w:rsidTr="00881FE6">
        <w:tc>
          <w:tcPr>
            <w:tcW w:w="4143" w:type="dxa"/>
            <w:shd w:val="clear" w:color="auto" w:fill="auto"/>
          </w:tcPr>
          <w:p w14:paraId="524FAC3C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53A3" w14:textId="77777777" w:rsidR="00760A6B" w:rsidRPr="0010714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68865E2" w14:textId="77777777" w:rsidR="00760A6B" w:rsidRPr="0010714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8EDA" w14:textId="77777777" w:rsidR="00760A6B" w:rsidRPr="0010714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760A6B" w:rsidRPr="00C9362B" w14:paraId="7E8A5814" w14:textId="77777777" w:rsidTr="00881FE6">
        <w:tc>
          <w:tcPr>
            <w:tcW w:w="4143" w:type="dxa"/>
            <w:shd w:val="clear" w:color="auto" w:fill="auto"/>
          </w:tcPr>
          <w:p w14:paraId="32E10BA5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สำหรับงวดหก</w:t>
            </w: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80CB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5C1F35E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2E4D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44D6E895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A58735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0409F06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216772" w14:textId="77777777" w:rsidR="00760A6B" w:rsidRPr="00C9362B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760A6B" w:rsidRPr="00315E32" w14:paraId="28A3F1BD" w14:textId="77777777" w:rsidTr="00881FE6">
        <w:tc>
          <w:tcPr>
            <w:tcW w:w="4143" w:type="dxa"/>
            <w:shd w:val="clear" w:color="auto" w:fill="auto"/>
          </w:tcPr>
          <w:p w14:paraId="1C61F36D" w14:textId="77777777" w:rsidR="00760A6B" w:rsidRPr="00370D03" w:rsidRDefault="00760A6B" w:rsidP="00760A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74C44F52" w14:textId="77777777" w:rsidR="00760A6B" w:rsidRPr="00315E32" w:rsidRDefault="00760A6B" w:rsidP="00760A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23FBDE" w14:textId="77777777" w:rsidR="00760A6B" w:rsidRPr="00315E3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824FE3" w14:textId="77777777" w:rsidR="00760A6B" w:rsidRPr="00315E32" w:rsidRDefault="00760A6B" w:rsidP="00760A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3F81F2" w14:textId="77777777" w:rsidR="00760A6B" w:rsidRPr="00315E3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68E986" w14:textId="77777777" w:rsidR="00760A6B" w:rsidRPr="00315E32" w:rsidRDefault="00760A6B" w:rsidP="00760A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DD36D89" w14:textId="77777777" w:rsidR="00760A6B" w:rsidRPr="00315E32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DC890" w14:textId="77777777" w:rsidR="00760A6B" w:rsidRPr="00315E32" w:rsidRDefault="00760A6B" w:rsidP="00760A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60A6B" w:rsidRPr="00315E32" w14:paraId="156A384F" w14:textId="77777777" w:rsidTr="00881FE6">
        <w:tc>
          <w:tcPr>
            <w:tcW w:w="4143" w:type="dxa"/>
            <w:shd w:val="clear" w:color="auto" w:fill="auto"/>
          </w:tcPr>
          <w:p w14:paraId="347DA6B2" w14:textId="77777777" w:rsidR="00760A6B" w:rsidRPr="00370D03" w:rsidRDefault="00760A6B" w:rsidP="00760A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370CCA2" w14:textId="7209E6E7" w:rsidR="00760A6B" w:rsidRPr="00412F34" w:rsidRDefault="00AA69E4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(46,698</w:t>
            </w:r>
            <w:r w:rsidR="00760A6B"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67581E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CAC34A3" w14:textId="77777777" w:rsidR="00760A6B" w:rsidRPr="004C48EA" w:rsidRDefault="00760A6B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56C44D4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995D58" w14:textId="0084E615" w:rsidR="00760A6B" w:rsidRPr="00412F34" w:rsidRDefault="00AA69E4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(27,402</w:t>
            </w:r>
            <w:r w:rsidR="00760A6B"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79EDB32" w14:textId="77777777" w:rsidR="00760A6B" w:rsidRPr="00370D03" w:rsidRDefault="00760A6B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44C1263" w14:textId="77777777" w:rsidR="00760A6B" w:rsidRPr="004C48EA" w:rsidRDefault="00760A6B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3898" w:rsidRPr="00315E32" w14:paraId="3CF59B57" w14:textId="77777777" w:rsidTr="00573898">
        <w:tc>
          <w:tcPr>
            <w:tcW w:w="4143" w:type="dxa"/>
            <w:shd w:val="clear" w:color="auto" w:fill="auto"/>
          </w:tcPr>
          <w:p w14:paraId="208D3DAC" w14:textId="77777777" w:rsidR="00573898" w:rsidRPr="00370D03" w:rsidRDefault="00573898" w:rsidP="00760A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83C38D" w14:textId="77777777" w:rsidR="00573898" w:rsidRDefault="00573898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AF1F0C9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AF0C75" w14:textId="77777777" w:rsidR="00573898" w:rsidRPr="004C48EA" w:rsidRDefault="00573898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7DE29C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6B4920" w14:textId="77777777" w:rsidR="00573898" w:rsidRPr="00412F34" w:rsidRDefault="00573898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2E10AEB" w14:textId="77777777" w:rsidR="00573898" w:rsidRPr="00370D03" w:rsidRDefault="00573898" w:rsidP="0076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E6CBF59" w14:textId="77777777" w:rsidR="00573898" w:rsidRPr="004C48EA" w:rsidRDefault="00573898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898" w:rsidRPr="00315E32" w14:paraId="4F52615A" w14:textId="77777777" w:rsidTr="00573898">
        <w:tc>
          <w:tcPr>
            <w:tcW w:w="4143" w:type="dxa"/>
            <w:shd w:val="clear" w:color="auto" w:fill="auto"/>
          </w:tcPr>
          <w:p w14:paraId="7B8997DD" w14:textId="5B4013D2" w:rsidR="00573898" w:rsidRPr="00370D03" w:rsidRDefault="00573898" w:rsidP="0057389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6893FF1B" w14:textId="32A1B299" w:rsidR="00573898" w:rsidRDefault="00857DF6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10AE9889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51E7E90" w14:textId="39F87AA5" w:rsidR="00573898" w:rsidRPr="00342F63" w:rsidRDefault="00342F63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4DEA1608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5C01D5" w14:textId="29FE122C" w:rsidR="00573898" w:rsidRPr="00412F34" w:rsidRDefault="00857DF6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6CBF0272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6CDC6D9" w14:textId="548BA8A8" w:rsidR="00573898" w:rsidRPr="004C48EA" w:rsidRDefault="00342F63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573898" w:rsidRPr="00315E32" w14:paraId="26FB1C59" w14:textId="77777777" w:rsidTr="00573898">
        <w:tc>
          <w:tcPr>
            <w:tcW w:w="4143" w:type="dxa"/>
            <w:shd w:val="clear" w:color="auto" w:fill="auto"/>
          </w:tcPr>
          <w:p w14:paraId="6ED7308B" w14:textId="44453C33" w:rsidR="00573898" w:rsidRPr="00370D03" w:rsidRDefault="00573898" w:rsidP="0057389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6E4645" w14:textId="7EFE9F49" w:rsidR="00573898" w:rsidRDefault="00857DF6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37,713</w:t>
            </w:r>
          </w:p>
        </w:tc>
        <w:tc>
          <w:tcPr>
            <w:tcW w:w="283" w:type="dxa"/>
            <w:shd w:val="clear" w:color="auto" w:fill="auto"/>
          </w:tcPr>
          <w:p w14:paraId="318AB5FC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74541F" w14:textId="0C85E7E2" w:rsidR="00573898" w:rsidRPr="004C48EA" w:rsidRDefault="00342F63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CBFF5A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101495" w14:textId="73D19C8C" w:rsidR="00573898" w:rsidRPr="00342F63" w:rsidRDefault="00857DF6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37,713</w:t>
            </w:r>
          </w:p>
        </w:tc>
        <w:tc>
          <w:tcPr>
            <w:tcW w:w="283" w:type="dxa"/>
            <w:shd w:val="clear" w:color="auto" w:fill="auto"/>
          </w:tcPr>
          <w:p w14:paraId="62F27FC1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1BF10C" w14:textId="0CD2298C" w:rsidR="00573898" w:rsidRPr="004C48EA" w:rsidRDefault="00342F63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3898" w:rsidRPr="00315E32" w14:paraId="1C7CE4D5" w14:textId="77777777" w:rsidTr="00573898">
        <w:tc>
          <w:tcPr>
            <w:tcW w:w="4143" w:type="dxa"/>
            <w:shd w:val="clear" w:color="auto" w:fill="auto"/>
          </w:tcPr>
          <w:p w14:paraId="26FEE819" w14:textId="77777777" w:rsidR="00573898" w:rsidRPr="00370D03" w:rsidRDefault="00573898" w:rsidP="00573898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ABFCE" w14:textId="272D29EC" w:rsidR="00573898" w:rsidRPr="004C48EA" w:rsidRDefault="00573898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673,253</w:t>
            </w:r>
          </w:p>
        </w:tc>
        <w:tc>
          <w:tcPr>
            <w:tcW w:w="283" w:type="dxa"/>
            <w:shd w:val="clear" w:color="auto" w:fill="auto"/>
          </w:tcPr>
          <w:p w14:paraId="493D0891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8E7F" w14:textId="77777777" w:rsidR="00573898" w:rsidRPr="004C48EA" w:rsidRDefault="00573898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4" w:type="dxa"/>
            <w:shd w:val="clear" w:color="auto" w:fill="auto"/>
          </w:tcPr>
          <w:p w14:paraId="232D8697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10A47" w14:textId="58F214BC" w:rsidR="00573898" w:rsidRPr="00412F34" w:rsidRDefault="00573898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673,253</w:t>
            </w:r>
          </w:p>
        </w:tc>
        <w:tc>
          <w:tcPr>
            <w:tcW w:w="283" w:type="dxa"/>
            <w:shd w:val="clear" w:color="auto" w:fill="auto"/>
          </w:tcPr>
          <w:p w14:paraId="6B43FAD7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AFB06" w14:textId="77777777" w:rsidR="00573898" w:rsidRPr="004C48EA" w:rsidRDefault="00573898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573898" w:rsidRPr="00315E32" w14:paraId="6EBC1E6A" w14:textId="77777777" w:rsidTr="00573898">
        <w:tc>
          <w:tcPr>
            <w:tcW w:w="4143" w:type="dxa"/>
            <w:shd w:val="clear" w:color="auto" w:fill="auto"/>
          </w:tcPr>
          <w:p w14:paraId="05E360FC" w14:textId="77777777" w:rsidR="00573898" w:rsidRPr="00370D03" w:rsidRDefault="00573898" w:rsidP="00573898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F0C518D" w14:textId="77777777" w:rsidR="00573898" w:rsidRDefault="00573898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6A17C4C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C2A1CA4" w14:textId="77777777" w:rsidR="00573898" w:rsidRDefault="00573898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6999FCA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E93C48D" w14:textId="77777777" w:rsidR="00573898" w:rsidRDefault="00573898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E82998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69073EE" w14:textId="77777777" w:rsidR="00573898" w:rsidRDefault="00573898" w:rsidP="00857DF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73898" w:rsidRPr="00D20731" w14:paraId="5C9D71D1" w14:textId="77777777" w:rsidTr="00573898">
        <w:tc>
          <w:tcPr>
            <w:tcW w:w="4143" w:type="dxa"/>
            <w:shd w:val="clear" w:color="auto" w:fill="auto"/>
          </w:tcPr>
          <w:p w14:paraId="7E637613" w14:textId="77777777" w:rsidR="00573898" w:rsidRPr="00370D03" w:rsidRDefault="00573898" w:rsidP="00573898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8B5A7AB" w14:textId="2489640F" w:rsidR="00573898" w:rsidRPr="00412F34" w:rsidRDefault="00573898" w:rsidP="00857D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(0.069</w:t>
            </w:r>
            <w:r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BEE3331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C2EEA77" w14:textId="77777777" w:rsidR="00573898" w:rsidRPr="004C48EA" w:rsidRDefault="00573898" w:rsidP="00857DF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C4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004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EE5C740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019AB01" w14:textId="77777777" w:rsidR="00573898" w:rsidRPr="00412F34" w:rsidRDefault="00573898" w:rsidP="00857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F34">
              <w:rPr>
                <w:rFonts w:ascii="Angsana New" w:hAnsi="Angsana New"/>
                <w:sz w:val="30"/>
                <w:szCs w:val="30"/>
              </w:rPr>
              <w:t>(0.041)</w:t>
            </w:r>
          </w:p>
        </w:tc>
        <w:tc>
          <w:tcPr>
            <w:tcW w:w="283" w:type="dxa"/>
            <w:shd w:val="clear" w:color="auto" w:fill="auto"/>
          </w:tcPr>
          <w:p w14:paraId="33C22D84" w14:textId="77777777" w:rsidR="00573898" w:rsidRPr="00370D03" w:rsidRDefault="00573898" w:rsidP="0057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B58E6DD" w14:textId="77777777" w:rsidR="00573898" w:rsidRPr="004C48EA" w:rsidRDefault="00573898" w:rsidP="00857D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C4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032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F244E59" w14:textId="77777777" w:rsidR="00F50817" w:rsidRDefault="00F50817" w:rsidP="00F50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DE63A1" w14:textId="77777777" w:rsidR="00F50817" w:rsidRDefault="00F50817" w:rsidP="00F50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1178E" w14:textId="784DA628" w:rsidR="00506A13" w:rsidRPr="00573898" w:rsidRDefault="00506A13" w:rsidP="0057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219CDE" w14:textId="77777777" w:rsidR="006E7D43" w:rsidRPr="004D3DD6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D8BDB46" w14:textId="77777777" w:rsidR="006E7D43" w:rsidRDefault="006E7D43" w:rsidP="00945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 xml:space="preserve">. </w:t>
      </w:r>
      <w:r w:rsidR="007F1887">
        <w:rPr>
          <w:rFonts w:ascii="Angsana New" w:hAnsi="Angsana New"/>
          <w:sz w:val="30"/>
          <w:szCs w:val="30"/>
        </w:rPr>
        <w:t>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14:paraId="3967D230" w14:textId="77777777" w:rsidR="006E7D43" w:rsidRPr="007E4B7A" w:rsidRDefault="006E7D43" w:rsidP="00945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14:paraId="5EF75965" w14:textId="77777777" w:rsidR="006E7D43" w:rsidRPr="007E4B7A" w:rsidRDefault="006E7D43" w:rsidP="0094519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7F1887">
        <w:rPr>
          <w:rFonts w:ascii="Angsana New" w:hAnsi="Angsana New"/>
          <w:sz w:val="30"/>
          <w:szCs w:val="30"/>
        </w:rPr>
        <w:t>8</w:t>
      </w:r>
      <w:r w:rsidRPr="007E4B7A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 </w:t>
      </w:r>
    </w:p>
    <w:p w14:paraId="522D6F5A" w14:textId="77777777" w:rsidR="006E7D43" w:rsidRDefault="006E7D43" w:rsidP="00945195">
      <w:pPr>
        <w:pStyle w:val="a0"/>
        <w:tabs>
          <w:tab w:val="clear" w:pos="1080"/>
        </w:tabs>
        <w:spacing w:before="120"/>
        <w:ind w:left="446"/>
        <w:jc w:val="thaiDistribute"/>
        <w:rPr>
          <w:rFonts w:ascii="Angsana New" w:hAnsi="Angsana New" w:cs="Angsana New" w:hint="cs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415AC9C" w14:textId="77777777" w:rsidR="00DD71C3" w:rsidRDefault="00DD71C3" w:rsidP="00DD71C3">
      <w:pPr>
        <w:pStyle w:val="a0"/>
        <w:tabs>
          <w:tab w:val="clear" w:pos="1080"/>
        </w:tabs>
        <w:ind w:left="446"/>
        <w:jc w:val="thaiDistribute"/>
        <w:rPr>
          <w:rFonts w:ascii="Angsana New" w:hAnsi="Angsana New" w:cs="Angsana New"/>
          <w:lang w:val="en-US"/>
        </w:rPr>
      </w:pPr>
    </w:p>
    <w:p w14:paraId="3E8B9924" w14:textId="77777777" w:rsidR="006E7D43" w:rsidRPr="001159DE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C7EC3F6" w14:textId="77777777" w:rsidR="006E7D43" w:rsidRPr="005E741B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446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14:paraId="76306B96" w14:textId="77777777"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3A9C54AD" w14:textId="77777777" w:rsidR="006E7D43" w:rsidRPr="00693525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1A693C01" w14:textId="77777777"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522FACF5" w14:textId="77777777"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0A0B0E7F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6537C94B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28323410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29042048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E573529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29F38EB" w14:textId="77777777" w:rsidR="009F098A" w:rsidRDefault="009F098A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01574CBE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48E7D7D2" w14:textId="77777777" w:rsidR="006E7D43" w:rsidRDefault="006E7D43" w:rsidP="00F3402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 w:hanging="450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61B2D4E" w14:textId="3F855BFB" w:rsidR="00321F66" w:rsidRPr="001159DE" w:rsidRDefault="00321F66" w:rsidP="00F340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500" w:lineRule="exact"/>
        <w:ind w:left="448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18.1 </w:t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C563B">
        <w:rPr>
          <w:rFonts w:ascii="Angsana New" w:hAnsi="Angsana New" w:hint="cs"/>
          <w:b/>
          <w:bCs/>
          <w:sz w:val="30"/>
          <w:szCs w:val="30"/>
          <w:cs/>
        </w:rPr>
        <w:t>ตามสัญญาเช่าและบริการ</w:t>
      </w:r>
    </w:p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170"/>
        <w:gridCol w:w="270"/>
        <w:gridCol w:w="1287"/>
        <w:gridCol w:w="284"/>
        <w:gridCol w:w="1134"/>
      </w:tblGrid>
      <w:tr w:rsidR="007B771D" w:rsidRPr="001159DE" w14:paraId="2CABC1D5" w14:textId="77777777" w:rsidTr="00CA5AD6">
        <w:tc>
          <w:tcPr>
            <w:tcW w:w="3888" w:type="dxa"/>
            <w:shd w:val="clear" w:color="auto" w:fill="auto"/>
          </w:tcPr>
          <w:p w14:paraId="014F781C" w14:textId="77777777" w:rsidR="007B771D" w:rsidRPr="004464C7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BF79AD" w14:textId="77777777" w:rsidR="007B771D" w:rsidRPr="00107142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1159DE" w14:paraId="3EB2FC99" w14:textId="77777777" w:rsidTr="00CA5AD6">
        <w:tc>
          <w:tcPr>
            <w:tcW w:w="3888" w:type="dxa"/>
            <w:shd w:val="clear" w:color="auto" w:fill="auto"/>
          </w:tcPr>
          <w:p w14:paraId="5437E178" w14:textId="77777777" w:rsidR="006E7D43" w:rsidRPr="004464C7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1914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1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C05FF0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D44B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1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F85" w:rsidRPr="001159DE" w14:paraId="0D3A7975" w14:textId="77777777" w:rsidTr="00CA5AD6">
        <w:tc>
          <w:tcPr>
            <w:tcW w:w="3888" w:type="dxa"/>
            <w:shd w:val="clear" w:color="auto" w:fill="auto"/>
          </w:tcPr>
          <w:p w14:paraId="73914FAC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6E60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591A24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4C9292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73F85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A9FCD6B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F986EAC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shd w:val="clear" w:color="auto" w:fill="auto"/>
          </w:tcPr>
          <w:p w14:paraId="65DA6611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8A931D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73F85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3F85" w:rsidRPr="001159DE" w14:paraId="422FB5C4" w14:textId="77777777" w:rsidTr="00CA5AD6">
        <w:tc>
          <w:tcPr>
            <w:tcW w:w="3888" w:type="dxa"/>
            <w:shd w:val="clear" w:color="auto" w:fill="auto"/>
          </w:tcPr>
          <w:p w14:paraId="175240A4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86A3D3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47C419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AC2E1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A531CBC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18240D2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CFDA10A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17D414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3F85" w:rsidRPr="001159DE" w14:paraId="6F1B89F0" w14:textId="77777777" w:rsidTr="00CA5AD6">
        <w:tc>
          <w:tcPr>
            <w:tcW w:w="3888" w:type="dxa"/>
            <w:shd w:val="clear" w:color="auto" w:fill="auto"/>
          </w:tcPr>
          <w:p w14:paraId="3B5D0A61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7B63ED79" w14:textId="77777777" w:rsidR="00770DE9" w:rsidRPr="002B60FD" w:rsidRDefault="00770DE9" w:rsidP="00770DE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1,615</w:t>
            </w:r>
          </w:p>
        </w:tc>
        <w:tc>
          <w:tcPr>
            <w:tcW w:w="270" w:type="dxa"/>
            <w:shd w:val="clear" w:color="auto" w:fill="auto"/>
          </w:tcPr>
          <w:p w14:paraId="439A2AAD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640219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73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73B124FD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DE4E8AE" w14:textId="77777777" w:rsidR="00973F85" w:rsidRPr="00EB5F18" w:rsidRDefault="00770DE9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284" w:type="dxa"/>
            <w:shd w:val="clear" w:color="auto" w:fill="auto"/>
          </w:tcPr>
          <w:p w14:paraId="01BF5546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370DDC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672</w:t>
            </w:r>
          </w:p>
        </w:tc>
      </w:tr>
      <w:tr w:rsidR="00973F85" w:rsidRPr="001159DE" w14:paraId="7FB0C22E" w14:textId="77777777" w:rsidTr="00CA5AD6">
        <w:tc>
          <w:tcPr>
            <w:tcW w:w="3888" w:type="dxa"/>
            <w:shd w:val="clear" w:color="auto" w:fill="auto"/>
          </w:tcPr>
          <w:p w14:paraId="0E87A4F1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F62A2" w14:textId="77777777" w:rsidR="00973F85" w:rsidRPr="002B60FD" w:rsidRDefault="00770DE9" w:rsidP="00973F8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2307935B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ACCDDE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2462A640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790AE9A" w14:textId="77777777" w:rsidR="00973F85" w:rsidRPr="001159DE" w:rsidRDefault="00770DE9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84" w:type="dxa"/>
            <w:shd w:val="clear" w:color="auto" w:fill="auto"/>
          </w:tcPr>
          <w:p w14:paraId="0487437C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349123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</w:tr>
      <w:tr w:rsidR="00973F85" w:rsidRPr="001159DE" w14:paraId="43372EC9" w14:textId="77777777" w:rsidTr="00CA5AD6">
        <w:tc>
          <w:tcPr>
            <w:tcW w:w="3888" w:type="dxa"/>
            <w:shd w:val="clear" w:color="auto" w:fill="auto"/>
          </w:tcPr>
          <w:p w14:paraId="3B165014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E25C" w14:textId="77777777" w:rsidR="00973F85" w:rsidRPr="007F059B" w:rsidRDefault="00770DE9" w:rsidP="00973F8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1,822</w:t>
            </w:r>
          </w:p>
        </w:tc>
        <w:tc>
          <w:tcPr>
            <w:tcW w:w="270" w:type="dxa"/>
            <w:shd w:val="clear" w:color="auto" w:fill="auto"/>
          </w:tcPr>
          <w:p w14:paraId="569ACE1E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47EB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973F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02EDAEE2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AC387" w14:textId="77777777" w:rsidR="00973F85" w:rsidRPr="001159DE" w:rsidRDefault="00770DE9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84" w:type="dxa"/>
            <w:shd w:val="clear" w:color="auto" w:fill="auto"/>
          </w:tcPr>
          <w:p w14:paraId="7C0C116C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450E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973F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150</w:t>
            </w:r>
          </w:p>
        </w:tc>
      </w:tr>
    </w:tbl>
    <w:p w14:paraId="48035602" w14:textId="0FE5E69D" w:rsidR="00BF3C0E" w:rsidRPr="00BF3C0E" w:rsidRDefault="00BF3C0E" w:rsidP="00BF3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  <w:r w:rsidRPr="00F340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402B">
        <w:rPr>
          <w:rFonts w:ascii="Angsana New" w:hAnsi="Angsana New"/>
          <w:sz w:val="30"/>
          <w:szCs w:val="30"/>
        </w:rPr>
        <w:t xml:space="preserve">30 </w:t>
      </w:r>
      <w:r w:rsidRPr="00F3402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3402B">
        <w:rPr>
          <w:rFonts w:ascii="Angsana New" w:hAnsi="Angsana New"/>
          <w:sz w:val="30"/>
          <w:szCs w:val="30"/>
        </w:rPr>
        <w:t xml:space="preserve">2563 </w:t>
      </w:r>
      <w:r w:rsidRPr="00F3402B">
        <w:rPr>
          <w:rFonts w:ascii="Angsana New" w:hAnsi="Angsana New" w:hint="cs"/>
          <w:sz w:val="30"/>
          <w:szCs w:val="30"/>
          <w:cs/>
        </w:rPr>
        <w:t>บริษัทย่อยแห่งหนึ่งทำสัญญาเช่าที่ดินกับบุคคลที่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F3402B">
        <w:rPr>
          <w:rFonts w:ascii="Angsana New" w:hAnsi="Angsana New" w:hint="cs"/>
          <w:sz w:val="30"/>
          <w:szCs w:val="30"/>
          <w:cs/>
        </w:rPr>
        <w:t xml:space="preserve">เกี่ยวข้องกันเป็นระยะเวลา </w:t>
      </w:r>
      <w:r w:rsidRPr="00F3402B">
        <w:rPr>
          <w:rFonts w:ascii="Angsana New" w:hAnsi="Angsana New"/>
          <w:sz w:val="30"/>
          <w:szCs w:val="30"/>
        </w:rPr>
        <w:t xml:space="preserve">3 </w:t>
      </w:r>
      <w:r w:rsidRPr="00F3402B">
        <w:rPr>
          <w:rFonts w:ascii="Angsana New" w:hAnsi="Angsana New" w:hint="cs"/>
          <w:sz w:val="30"/>
          <w:szCs w:val="30"/>
          <w:cs/>
        </w:rPr>
        <w:t xml:space="preserve">ปี สัญญามีผลตั้งแต่สิงหาคม </w:t>
      </w:r>
      <w:r w:rsidRPr="00F3402B">
        <w:rPr>
          <w:rFonts w:ascii="Angsana New" w:hAnsi="Angsana New" w:hint="cs"/>
          <w:sz w:val="30"/>
          <w:szCs w:val="30"/>
        </w:rPr>
        <w:t>2563</w:t>
      </w:r>
      <w:r w:rsidRPr="00F3402B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2E17144A" w14:textId="59E49608" w:rsidR="00980A28" w:rsidRPr="00321F66" w:rsidRDefault="00912EA2" w:rsidP="00F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500" w:lineRule="exact"/>
        <w:ind w:left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2EA2">
        <w:rPr>
          <w:rFonts w:ascii="Angsana New" w:hAnsi="Angsana New" w:hint="cs"/>
          <w:b/>
          <w:bCs/>
          <w:sz w:val="30"/>
          <w:szCs w:val="30"/>
        </w:rPr>
        <w:t>18</w:t>
      </w:r>
      <w:r w:rsidR="00321F66" w:rsidRPr="00321F66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912EA2">
        <w:rPr>
          <w:rFonts w:ascii="Angsana New" w:hAnsi="Angsana New" w:hint="cs"/>
          <w:b/>
          <w:bCs/>
          <w:sz w:val="30"/>
          <w:szCs w:val="30"/>
        </w:rPr>
        <w:t>2</w:t>
      </w:r>
      <w:r w:rsidR="00321F66" w:rsidRPr="00321F6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80A28" w:rsidRPr="00321F66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หนังสือค้ำประกันผลงาน</w:t>
      </w:r>
    </w:p>
    <w:p w14:paraId="4672151A" w14:textId="1835AB9F" w:rsidR="00980A28" w:rsidRPr="00482CD7" w:rsidRDefault="00980A28" w:rsidP="00CA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C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1887" w:rsidRPr="00482CD7">
        <w:rPr>
          <w:rFonts w:ascii="Angsana New" w:hAnsi="Angsana New"/>
          <w:sz w:val="30"/>
          <w:szCs w:val="30"/>
        </w:rPr>
        <w:t>30</w:t>
      </w:r>
      <w:r w:rsidR="00973F85" w:rsidRPr="00482CD7">
        <w:rPr>
          <w:rFonts w:ascii="Angsana New" w:hAnsi="Angsana New"/>
          <w:sz w:val="30"/>
          <w:szCs w:val="30"/>
        </w:rPr>
        <w:t xml:space="preserve"> </w:t>
      </w:r>
      <w:r w:rsidR="00973F85" w:rsidRPr="00482C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 w:rsidRPr="00482CD7">
        <w:rPr>
          <w:rFonts w:ascii="Angsana New" w:hAnsi="Angsana New"/>
          <w:sz w:val="30"/>
          <w:szCs w:val="30"/>
        </w:rPr>
        <w:t>2563</w:t>
      </w:r>
      <w:r w:rsidR="00973F85" w:rsidRPr="00482CD7">
        <w:rPr>
          <w:rFonts w:ascii="Angsana New" w:hAnsi="Angsana New"/>
          <w:sz w:val="30"/>
          <w:szCs w:val="30"/>
        </w:rPr>
        <w:t xml:space="preserve"> </w:t>
      </w:r>
      <w:r w:rsidR="00C54F73" w:rsidRPr="00482CD7">
        <w:rPr>
          <w:rFonts w:ascii="Angsana New" w:hAnsi="Angsana New" w:hint="cs"/>
          <w:sz w:val="30"/>
          <w:szCs w:val="30"/>
          <w:cs/>
        </w:rPr>
        <w:t>กลุ่ม</w:t>
      </w:r>
      <w:r w:rsidRPr="00482CD7">
        <w:rPr>
          <w:rFonts w:ascii="Angsana New" w:hAnsi="Angsana New"/>
          <w:sz w:val="30"/>
          <w:szCs w:val="30"/>
          <w:cs/>
        </w:rPr>
        <w:t>บริษัทมี</w:t>
      </w:r>
      <w:r w:rsidRPr="00482CD7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482CD7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482CD7">
        <w:rPr>
          <w:rFonts w:ascii="Angsana New" w:hAnsi="Angsana New" w:hint="cs"/>
          <w:sz w:val="30"/>
          <w:szCs w:val="30"/>
          <w:cs/>
        </w:rPr>
        <w:t>อ</w:t>
      </w:r>
      <w:r w:rsidR="004425E4" w:rsidRPr="00482CD7">
        <w:rPr>
          <w:rFonts w:ascii="Angsana New" w:hAnsi="Angsana New"/>
          <w:sz w:val="30"/>
          <w:szCs w:val="30"/>
          <w:cs/>
        </w:rPr>
        <w:t>ค้ำประก</w:t>
      </w:r>
      <w:r w:rsidR="004425E4" w:rsidRPr="00482CD7">
        <w:rPr>
          <w:rFonts w:ascii="Angsana New" w:hAnsi="Angsana New" w:hint="cs"/>
          <w:sz w:val="30"/>
          <w:szCs w:val="30"/>
          <w:cs/>
        </w:rPr>
        <w:t>ัน</w:t>
      </w:r>
      <w:r w:rsidR="00321F66">
        <w:rPr>
          <w:rFonts w:ascii="Angsana New" w:hAnsi="Angsana New" w:hint="cs"/>
          <w:sz w:val="30"/>
          <w:szCs w:val="30"/>
          <w:cs/>
        </w:rPr>
        <w:t>ซอง</w:t>
      </w:r>
      <w:r w:rsidR="004425E4" w:rsidRPr="00482CD7">
        <w:rPr>
          <w:rFonts w:ascii="Angsana New" w:hAnsi="Angsana New" w:hint="cs"/>
          <w:sz w:val="30"/>
          <w:szCs w:val="30"/>
          <w:cs/>
        </w:rPr>
        <w:t>ตามสัญญากับหน่วยงานราชการ</w:t>
      </w:r>
      <w:r w:rsidRPr="00482CD7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7F1887" w:rsidRPr="00482CD7">
        <w:rPr>
          <w:rFonts w:ascii="Angsana New" w:hAnsi="Angsana New"/>
          <w:sz w:val="30"/>
          <w:szCs w:val="30"/>
          <w:lang w:val="en-GB"/>
        </w:rPr>
        <w:t>77</w:t>
      </w:r>
      <w:r w:rsidR="00C54F73" w:rsidRPr="00482CD7">
        <w:rPr>
          <w:rFonts w:ascii="Angsana New" w:hAnsi="Angsana New"/>
          <w:sz w:val="30"/>
          <w:szCs w:val="30"/>
          <w:lang w:val="en-GB"/>
        </w:rPr>
        <w:t>.</w:t>
      </w:r>
      <w:r w:rsidR="007F1887" w:rsidRPr="00482CD7">
        <w:rPr>
          <w:rFonts w:ascii="Angsana New" w:hAnsi="Angsana New"/>
          <w:sz w:val="30"/>
          <w:szCs w:val="30"/>
          <w:lang w:val="en-GB"/>
        </w:rPr>
        <w:t>9</w:t>
      </w:r>
      <w:r w:rsidRPr="00482CD7">
        <w:rPr>
          <w:rFonts w:ascii="Angsana New" w:hAnsi="Angsana New"/>
          <w:sz w:val="30"/>
          <w:szCs w:val="30"/>
        </w:rPr>
        <w:t xml:space="preserve"> </w:t>
      </w:r>
      <w:r w:rsidRPr="00482CD7">
        <w:rPr>
          <w:rFonts w:ascii="Angsana New" w:hAnsi="Angsana New" w:hint="cs"/>
          <w:sz w:val="30"/>
          <w:szCs w:val="30"/>
          <w:cs/>
        </w:rPr>
        <w:t>ล้านบาท</w:t>
      </w:r>
      <w:r w:rsidRPr="00482CD7">
        <w:rPr>
          <w:rFonts w:ascii="Angsana New" w:hAnsi="Angsana New"/>
          <w:sz w:val="30"/>
          <w:szCs w:val="30"/>
        </w:rPr>
        <w:t xml:space="preserve"> </w:t>
      </w:r>
      <w:r w:rsidRPr="00482CD7">
        <w:rPr>
          <w:rFonts w:ascii="Angsana New" w:hAnsi="Angsana New"/>
          <w:i/>
          <w:iCs/>
          <w:sz w:val="30"/>
          <w:szCs w:val="30"/>
        </w:rPr>
        <w:t>(</w:t>
      </w:r>
      <w:r w:rsidR="007F1887" w:rsidRPr="00482CD7">
        <w:rPr>
          <w:rFonts w:ascii="Angsana New" w:hAnsi="Angsana New"/>
          <w:i/>
          <w:iCs/>
          <w:sz w:val="30"/>
          <w:szCs w:val="30"/>
        </w:rPr>
        <w:t>31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1887" w:rsidRPr="00482CD7">
        <w:rPr>
          <w:rFonts w:ascii="Angsana New" w:hAnsi="Angsana New"/>
          <w:i/>
          <w:iCs/>
          <w:sz w:val="30"/>
          <w:szCs w:val="30"/>
        </w:rPr>
        <w:t>2562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: </w:t>
      </w:r>
      <w:r w:rsidR="007B771D" w:rsidRPr="00482CD7">
        <w:rPr>
          <w:rFonts w:ascii="Angsana New" w:hAnsi="Angsana New" w:hint="cs"/>
          <w:i/>
          <w:iCs/>
          <w:sz w:val="30"/>
          <w:szCs w:val="30"/>
          <w:cs/>
        </w:rPr>
        <w:t>กลุ่มบริษัทไม่มีภาระผูกพันจากหนังสือค้ำประกันที</w:t>
      </w:r>
      <w:r w:rsidR="00E55317">
        <w:rPr>
          <w:rFonts w:ascii="Angsana New" w:hAnsi="Angsana New" w:hint="cs"/>
          <w:i/>
          <w:iCs/>
          <w:sz w:val="30"/>
          <w:szCs w:val="30"/>
          <w:cs/>
        </w:rPr>
        <w:t>่ออกโดยธนาคารเพื่อค้ำประกันซองตามสัญญา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1A06575" w14:textId="23C64658" w:rsidR="00DD71C3" w:rsidRDefault="00622E75" w:rsidP="00622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C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82CD7">
        <w:rPr>
          <w:rFonts w:ascii="Angsana New" w:hAnsi="Angsana New"/>
          <w:sz w:val="30"/>
          <w:szCs w:val="30"/>
        </w:rPr>
        <w:t xml:space="preserve">30 </w:t>
      </w:r>
      <w:r w:rsidRPr="00482C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82CD7">
        <w:rPr>
          <w:rFonts w:ascii="Angsana New" w:hAnsi="Angsana New"/>
          <w:sz w:val="30"/>
          <w:szCs w:val="30"/>
        </w:rPr>
        <w:t xml:space="preserve">2563 </w:t>
      </w:r>
      <w:r w:rsidRPr="00482CD7">
        <w:rPr>
          <w:rFonts w:ascii="Angsana New" w:hAnsi="Angsana New" w:hint="cs"/>
          <w:sz w:val="30"/>
          <w:szCs w:val="30"/>
          <w:cs/>
        </w:rPr>
        <w:t>กลุ่ม</w:t>
      </w:r>
      <w:r w:rsidRPr="00482CD7">
        <w:rPr>
          <w:rFonts w:ascii="Angsana New" w:hAnsi="Angsana New"/>
          <w:sz w:val="30"/>
          <w:szCs w:val="30"/>
          <w:cs/>
        </w:rPr>
        <w:t>บริษัทมี</w:t>
      </w:r>
      <w:r w:rsidRPr="00482CD7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482CD7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482CD7">
        <w:rPr>
          <w:rFonts w:ascii="Angsana New" w:hAnsi="Angsana New" w:hint="cs"/>
          <w:sz w:val="30"/>
          <w:szCs w:val="30"/>
          <w:cs/>
        </w:rPr>
        <w:t>อ</w:t>
      </w:r>
      <w:r w:rsidRPr="00482CD7">
        <w:rPr>
          <w:rFonts w:ascii="Angsana New" w:hAnsi="Angsana New"/>
          <w:sz w:val="30"/>
          <w:szCs w:val="30"/>
          <w:cs/>
        </w:rPr>
        <w:t>ค้ำประกัน</w:t>
      </w:r>
      <w:r w:rsidR="00321F66">
        <w:rPr>
          <w:rFonts w:ascii="Angsana New" w:hAnsi="Angsana New" w:hint="cs"/>
          <w:sz w:val="30"/>
          <w:szCs w:val="30"/>
          <w:cs/>
        </w:rPr>
        <w:t>ผลงาน</w:t>
      </w:r>
      <w:r w:rsidR="00C91FF5" w:rsidRPr="00482CD7">
        <w:rPr>
          <w:rFonts w:ascii="Angsana New" w:hAnsi="Angsana New" w:hint="cs"/>
          <w:sz w:val="30"/>
          <w:szCs w:val="30"/>
          <w:cs/>
        </w:rPr>
        <w:t>ตามสัญญากับหน่วยงานราชการ</w:t>
      </w:r>
      <w:r w:rsidRPr="00482CD7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912EA2" w:rsidRPr="00912EA2">
        <w:rPr>
          <w:rFonts w:ascii="Angsana New" w:hAnsi="Angsana New" w:hint="cs"/>
          <w:sz w:val="30"/>
          <w:szCs w:val="30"/>
        </w:rPr>
        <w:t>5</w:t>
      </w:r>
      <w:r w:rsidR="00C91FF5" w:rsidRPr="00482CD7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912EA2" w:rsidRPr="00912EA2">
        <w:rPr>
          <w:rFonts w:ascii="Angsana New" w:hAnsi="Angsana New" w:hint="cs"/>
          <w:sz w:val="30"/>
          <w:szCs w:val="30"/>
        </w:rPr>
        <w:t>21</w:t>
      </w:r>
      <w:r w:rsidRPr="00482CD7">
        <w:rPr>
          <w:rFonts w:ascii="Angsana New" w:hAnsi="Angsana New"/>
          <w:sz w:val="30"/>
          <w:szCs w:val="30"/>
        </w:rPr>
        <w:t xml:space="preserve"> </w:t>
      </w:r>
      <w:r w:rsidRPr="00482CD7">
        <w:rPr>
          <w:rFonts w:ascii="Angsana New" w:hAnsi="Angsana New" w:hint="cs"/>
          <w:sz w:val="30"/>
          <w:szCs w:val="30"/>
          <w:cs/>
        </w:rPr>
        <w:t>ล้านบาท</w:t>
      </w:r>
      <w:r w:rsidRPr="00482CD7">
        <w:rPr>
          <w:rFonts w:ascii="Angsana New" w:hAnsi="Angsana New"/>
          <w:sz w:val="30"/>
          <w:szCs w:val="30"/>
        </w:rPr>
        <w:t xml:space="preserve"> 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กลุ่มบริษัทไม่มีภาระผูกพันจากหนังสือค้ำประกัน</w:t>
      </w:r>
      <w:r w:rsidR="00321F66">
        <w:rPr>
          <w:rFonts w:ascii="Angsana New" w:hAnsi="Angsana New" w:hint="cs"/>
          <w:i/>
          <w:iCs/>
          <w:sz w:val="30"/>
          <w:szCs w:val="30"/>
          <w:cs/>
        </w:rPr>
        <w:t>ผลงาน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ที่ออกโดยธนาคารเพื่อค้ำประกันผลงาน)</w:t>
      </w:r>
    </w:p>
    <w:p w14:paraId="71D6DDF7" w14:textId="7A1AE46F" w:rsidR="00321F66" w:rsidRDefault="00321F66" w:rsidP="002E1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F66">
        <w:rPr>
          <w:rFonts w:ascii="Angsana New" w:hAnsi="Angsana New"/>
          <w:b/>
          <w:bCs/>
          <w:sz w:val="30"/>
          <w:szCs w:val="30"/>
        </w:rPr>
        <w:t>18.3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ภาระผูกพันรายจ่ายฝ่ายทุน</w:t>
      </w:r>
    </w:p>
    <w:p w14:paraId="12E714F1" w14:textId="0CB097C9" w:rsidR="00321F66" w:rsidRPr="00321F66" w:rsidRDefault="00321F66" w:rsidP="00321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30"/>
          <w:szCs w:val="30"/>
        </w:rPr>
      </w:pPr>
      <w:r w:rsidRPr="00321F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21F66">
        <w:rPr>
          <w:rFonts w:ascii="Angsana New" w:hAnsi="Angsana New"/>
          <w:sz w:val="30"/>
          <w:szCs w:val="30"/>
        </w:rPr>
        <w:t xml:space="preserve">30 </w:t>
      </w:r>
      <w:r w:rsidRPr="00321F6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21F66">
        <w:rPr>
          <w:rFonts w:ascii="Angsana New" w:hAnsi="Angsana New"/>
          <w:sz w:val="30"/>
          <w:szCs w:val="30"/>
        </w:rPr>
        <w:t xml:space="preserve">2563 </w:t>
      </w:r>
      <w:r w:rsidRPr="00321F66">
        <w:rPr>
          <w:rFonts w:ascii="Angsana New" w:hAnsi="Angsana New" w:hint="cs"/>
          <w:sz w:val="30"/>
          <w:szCs w:val="30"/>
          <w:cs/>
        </w:rPr>
        <w:t>บริษัทย่อยม</w:t>
      </w:r>
      <w:r>
        <w:rPr>
          <w:rFonts w:ascii="Angsana New" w:hAnsi="Angsana New" w:hint="cs"/>
          <w:sz w:val="30"/>
          <w:szCs w:val="30"/>
          <w:cs/>
        </w:rPr>
        <w:t>ี</w:t>
      </w:r>
      <w:r w:rsidRPr="00321F66">
        <w:rPr>
          <w:rFonts w:ascii="Angsana New" w:hAnsi="Angsana New" w:hint="cs"/>
          <w:sz w:val="30"/>
          <w:szCs w:val="30"/>
          <w:cs/>
        </w:rPr>
        <w:t xml:space="preserve">ภาระผูกพันจากสัญญารับบริการสำรวจและออกแบบ จำนวน </w:t>
      </w:r>
      <w:r w:rsidRPr="00321F66">
        <w:rPr>
          <w:rFonts w:ascii="Angsana New" w:hAnsi="Angsana New"/>
          <w:sz w:val="30"/>
          <w:szCs w:val="30"/>
        </w:rPr>
        <w:t xml:space="preserve">1.37 </w:t>
      </w:r>
      <w:r w:rsidRPr="00321F66">
        <w:rPr>
          <w:rFonts w:ascii="Angsana New" w:hAnsi="Angsana New" w:hint="cs"/>
          <w:sz w:val="30"/>
          <w:szCs w:val="30"/>
          <w:cs/>
        </w:rPr>
        <w:t>ล้านบาท</w:t>
      </w:r>
    </w:p>
    <w:p w14:paraId="0EAEC207" w14:textId="77777777" w:rsidR="00BF3C0E" w:rsidRPr="007D746B" w:rsidRDefault="0076282C" w:rsidP="00DE11C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 w:hanging="446"/>
        <w:jc w:val="thaiDistribute"/>
        <w:rPr>
          <w:rFonts w:ascii="Angsana New" w:hAnsi="Angsana New"/>
          <w:sz w:val="30"/>
          <w:szCs w:val="30"/>
        </w:rPr>
      </w:pPr>
      <w:r w:rsidRPr="007D746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44673661" w14:textId="6730F8DC" w:rsidR="00BF3C0E" w:rsidRPr="00E42FB8" w:rsidRDefault="00BF3C0E" w:rsidP="00BF3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42FB8">
        <w:rPr>
          <w:rFonts w:ascii="Angsana New" w:hAnsi="Angsana New" w:hint="cs"/>
          <w:sz w:val="30"/>
          <w:szCs w:val="30"/>
          <w:cs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Pr="00E42FB8">
        <w:rPr>
          <w:rFonts w:ascii="Angsana New" w:hAnsi="Angsana New"/>
          <w:sz w:val="30"/>
          <w:szCs w:val="30"/>
        </w:rPr>
        <w:t xml:space="preserve">4.3 </w:t>
      </w:r>
      <w:r w:rsidRPr="00E42FB8">
        <w:rPr>
          <w:rFonts w:ascii="Angsana New" w:hAnsi="Angsana New" w:hint="cs"/>
          <w:sz w:val="30"/>
          <w:szCs w:val="30"/>
          <w:cs/>
        </w:rPr>
        <w:t>ล้านบาท ปัจจุบันคดีความดังกล่าวอยู่ในกระบวนการของศาล อย่างไรก็ตามผู้บริหารเชื่อว่าบริษัท</w:t>
      </w:r>
      <w:r w:rsidR="00E42FB8" w:rsidRPr="00E42FB8">
        <w:rPr>
          <w:rFonts w:ascii="Angsana New" w:hAnsi="Angsana New" w:hint="cs"/>
          <w:sz w:val="30"/>
          <w:szCs w:val="30"/>
          <w:cs/>
        </w:rPr>
        <w:t>จะมี</w:t>
      </w:r>
      <w:r w:rsidRPr="00E42FB8">
        <w:rPr>
          <w:rFonts w:ascii="Angsana New" w:hAnsi="Angsana New" w:hint="cs"/>
          <w:sz w:val="30"/>
          <w:szCs w:val="30"/>
          <w:cs/>
        </w:rPr>
        <w:t>ภาระที่จะต้องจ่ายค่าเสียหายจากการฟ้องร้องดังกล่าว</w:t>
      </w:r>
      <w:r w:rsidR="00E42FB8" w:rsidRPr="00E42FB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42FB8" w:rsidRPr="00E42FB8">
        <w:rPr>
          <w:rFonts w:ascii="Angsana New" w:hAnsi="Angsana New"/>
          <w:sz w:val="30"/>
          <w:szCs w:val="30"/>
        </w:rPr>
        <w:t xml:space="preserve">982,800 </w:t>
      </w:r>
      <w:r w:rsidR="00E42FB8" w:rsidRPr="00E42FB8">
        <w:rPr>
          <w:rFonts w:ascii="Angsana New" w:hAnsi="Angsana New" w:hint="cs"/>
          <w:sz w:val="30"/>
          <w:szCs w:val="30"/>
          <w:cs/>
        </w:rPr>
        <w:t>บาท</w:t>
      </w:r>
      <w:r w:rsidRPr="00E42FB8">
        <w:rPr>
          <w:rFonts w:ascii="Angsana New" w:hAnsi="Angsana New" w:hint="cs"/>
          <w:sz w:val="30"/>
          <w:szCs w:val="30"/>
          <w:cs/>
        </w:rPr>
        <w:t xml:space="preserve"> จึงตั้งประมาณการหนี้สินจากคดีความดังกล่าวในงบการเงิน ณ วันที่ </w:t>
      </w:r>
      <w:r w:rsidRPr="00E42FB8">
        <w:rPr>
          <w:rFonts w:ascii="Angsana New" w:hAnsi="Angsana New"/>
          <w:sz w:val="30"/>
          <w:szCs w:val="30"/>
        </w:rPr>
        <w:t xml:space="preserve">30 </w:t>
      </w:r>
      <w:r w:rsidRPr="00E42FB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42FB8">
        <w:rPr>
          <w:rFonts w:ascii="Angsana New" w:hAnsi="Angsana New"/>
          <w:sz w:val="30"/>
          <w:szCs w:val="30"/>
        </w:rPr>
        <w:t>2563</w:t>
      </w:r>
    </w:p>
    <w:p w14:paraId="23F0AB13" w14:textId="77777777" w:rsidR="00E55317" w:rsidRDefault="00E55317" w:rsidP="00BF3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2DFCCDF" w14:textId="77777777" w:rsidR="00E55317" w:rsidRDefault="00E55317" w:rsidP="00BF3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C3601A" w14:textId="77777777" w:rsidR="00E55317" w:rsidRPr="00BF3C0E" w:rsidRDefault="00E55317" w:rsidP="00BF3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7D6BEEC" w14:textId="77777777" w:rsidR="00BF3C0E" w:rsidRPr="00BF3C0E" w:rsidRDefault="00BF3C0E" w:rsidP="00BF3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6816226" w14:textId="716F6945" w:rsidR="002E14FC" w:rsidRPr="00E55317" w:rsidRDefault="00BF3C0E" w:rsidP="00DE11C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531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B22789D" w14:textId="3C9FF2BD" w:rsidR="00583CA4" w:rsidRPr="00E55317" w:rsidRDefault="00BF3C0E" w:rsidP="008700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553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55317">
        <w:rPr>
          <w:rFonts w:ascii="Angsana New" w:hAnsi="Angsana New"/>
          <w:sz w:val="30"/>
          <w:szCs w:val="30"/>
        </w:rPr>
        <w:t xml:space="preserve">3 </w:t>
      </w:r>
      <w:r w:rsidRPr="00E5531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E55317">
        <w:rPr>
          <w:rFonts w:ascii="Angsana New" w:hAnsi="Angsana New"/>
          <w:sz w:val="30"/>
          <w:szCs w:val="30"/>
        </w:rPr>
        <w:t xml:space="preserve">2563 </w:t>
      </w:r>
      <w:r w:rsidRPr="00E55317">
        <w:rPr>
          <w:rFonts w:ascii="Angsana New" w:hAnsi="Angsana New" w:hint="cs"/>
          <w:sz w:val="30"/>
          <w:szCs w:val="30"/>
          <w:cs/>
        </w:rPr>
        <w:t>บริษัทย่อยมีภาระผูกพันจากการทำสัญญา</w:t>
      </w:r>
      <w:r w:rsidR="00E55317" w:rsidRPr="00E55317">
        <w:rPr>
          <w:rFonts w:ascii="Angsana New" w:hAnsi="Angsana New" w:hint="cs"/>
          <w:sz w:val="30"/>
          <w:szCs w:val="30"/>
          <w:cs/>
        </w:rPr>
        <w:t>ว่าจ้างก่อสร้างระบบผลิตน้ำประปากับบริษัท</w:t>
      </w:r>
      <w:r w:rsidR="00E55317">
        <w:rPr>
          <w:rFonts w:ascii="Angsana New" w:hAnsi="Angsana New" w:hint="cs"/>
          <w:sz w:val="30"/>
          <w:szCs w:val="30"/>
          <w:cs/>
        </w:rPr>
        <w:t xml:space="preserve">ที่ไม่เกี่ยวข้องกัน มูลค่าสัญญา </w:t>
      </w:r>
      <w:r w:rsidR="00E55317">
        <w:rPr>
          <w:rFonts w:ascii="Angsana New" w:hAnsi="Angsana New"/>
          <w:sz w:val="30"/>
          <w:szCs w:val="30"/>
        </w:rPr>
        <w:t xml:space="preserve">100 </w:t>
      </w:r>
      <w:r w:rsidR="00E55317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43B8BD22" w14:textId="77777777" w:rsidR="00373899" w:rsidRPr="005C04CF" w:rsidRDefault="00373899" w:rsidP="00E5531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0" w:lineRule="exact"/>
        <w:ind w:left="448" w:hanging="448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C04C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  <w:bookmarkStart w:id="0" w:name="_GoBack"/>
      <w:bookmarkEnd w:id="0"/>
    </w:p>
    <w:p w14:paraId="4DFF1134" w14:textId="4B9504C4" w:rsidR="00622E75" w:rsidRPr="00A15A98" w:rsidRDefault="005314F6" w:rsidP="002E1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46"/>
        <w:jc w:val="thaiDistribute"/>
        <w:rPr>
          <w:rFonts w:ascii="Angsana New" w:hAnsi="Angsana New"/>
          <w:spacing w:val="-2"/>
          <w:sz w:val="30"/>
          <w:szCs w:val="30"/>
        </w:rPr>
      </w:pPr>
      <w:r w:rsidRPr="005314F6">
        <w:rPr>
          <w:rFonts w:ascii="Angsana New" w:hAnsi="Angsana New" w:hint="cs"/>
          <w:spacing w:val="-2"/>
          <w:sz w:val="30"/>
          <w:szCs w:val="30"/>
          <w:cs/>
        </w:rPr>
        <w:t>บริษัทได้จัดประเภทรายการบัญชีบางรายการในงบ</w:t>
      </w:r>
      <w:r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แสดงฐานะการเงินสำหรับปีสิ้นสุด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EA2" w:rsidRPr="00912EA2">
        <w:rPr>
          <w:rFonts w:ascii="Angsana New" w:hAnsi="Angsana New"/>
          <w:spacing w:val="-2"/>
          <w:sz w:val="30"/>
          <w:szCs w:val="30"/>
        </w:rPr>
        <w:t>31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EA2" w:rsidRPr="00912EA2">
        <w:rPr>
          <w:rFonts w:ascii="Angsana New" w:hAnsi="Angsana New"/>
          <w:spacing w:val="-2"/>
          <w:sz w:val="30"/>
          <w:szCs w:val="30"/>
        </w:rPr>
        <w:t>2562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เพื่อให้สอดคล้องกับการจัดประเภทรายการบัญชีในงวดปัจจุบัน</w:t>
      </w:r>
    </w:p>
    <w:p w14:paraId="4D43C3CB" w14:textId="77777777" w:rsidR="00373899" w:rsidRDefault="00BE264F" w:rsidP="002E14F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8" w:hanging="448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การบริหารจ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ั</w:t>
      </w: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ดการทุน</w:t>
      </w:r>
    </w:p>
    <w:p w14:paraId="3BBB1CA9" w14:textId="77777777" w:rsidR="00F267D7" w:rsidRPr="00F267D7" w:rsidRDefault="00F267D7" w:rsidP="00C7567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F267D7">
        <w:rPr>
          <w:rFonts w:ascii="Angsana New" w:hAnsi="Angsana New" w:hint="cs"/>
          <w:spacing w:val="6"/>
          <w:sz w:val="30"/>
          <w:szCs w:val="30"/>
          <w:cs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>
        <w:rPr>
          <w:rFonts w:ascii="Angsana New" w:hAnsi="Angsana New" w:hint="cs"/>
          <w:spacing w:val="6"/>
          <w:sz w:val="30"/>
          <w:szCs w:val="30"/>
          <w:cs/>
        </w:rPr>
        <w:t>ถ</w:t>
      </w:r>
      <w:r w:rsidRPr="00F267D7">
        <w:rPr>
          <w:rFonts w:ascii="Angsana New" w:hAnsi="Angsana New" w:hint="cs"/>
          <w:spacing w:val="6"/>
          <w:sz w:val="30"/>
          <w:szCs w:val="30"/>
          <w:cs/>
        </w:rPr>
        <w:t>ในการดำเนินงานต่อเนื่อง และการดำรงไว้ซึ่งโครงสร้างของทุนที่เหมาะสม</w:t>
      </w:r>
    </w:p>
    <w:p w14:paraId="1447580A" w14:textId="51B8DC45" w:rsidR="00A15A98" w:rsidRDefault="00C7567A" w:rsidP="00E54D1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</w:rPr>
      </w:pPr>
      <w:r w:rsidRPr="00F267D7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7F1887">
        <w:rPr>
          <w:rFonts w:ascii="Angsana New" w:hAnsi="Angsana New"/>
          <w:spacing w:val="6"/>
          <w:sz w:val="30"/>
          <w:szCs w:val="30"/>
        </w:rPr>
        <w:t>30</w:t>
      </w:r>
      <w:r w:rsidRPr="00F267D7">
        <w:rPr>
          <w:rFonts w:ascii="Angsana New" w:hAnsi="Angsana New"/>
          <w:spacing w:val="6"/>
          <w:sz w:val="30"/>
          <w:szCs w:val="30"/>
        </w:rPr>
        <w:t xml:space="preserve"> </w:t>
      </w:r>
      <w:r w:rsidR="00973F85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F267D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6"/>
          <w:sz w:val="30"/>
          <w:szCs w:val="30"/>
        </w:rPr>
        <w:t>2563</w:t>
      </w:r>
      <w:r w:rsidRPr="00F267D7">
        <w:rPr>
          <w:rFonts w:ascii="Angsana New" w:hAnsi="Angsana New"/>
          <w:spacing w:val="6"/>
          <w:sz w:val="30"/>
          <w:szCs w:val="30"/>
        </w:rPr>
        <w:t xml:space="preserve"> </w:t>
      </w:r>
      <w:r w:rsidR="00F267D7" w:rsidRPr="00F267D7">
        <w:rPr>
          <w:rFonts w:ascii="Angsana New" w:hAnsi="Angsana New" w:hint="cs"/>
          <w:spacing w:val="6"/>
          <w:sz w:val="30"/>
          <w:szCs w:val="30"/>
          <w:cs/>
        </w:rPr>
        <w:t>งบการเงิน</w:t>
      </w:r>
      <w:r w:rsidR="00B10D03">
        <w:rPr>
          <w:rFonts w:ascii="Angsana New" w:hAnsi="Angsana New" w:hint="cs"/>
          <w:spacing w:val="6"/>
          <w:sz w:val="30"/>
          <w:szCs w:val="30"/>
          <w:cs/>
        </w:rPr>
        <w:t>เฉพาะกิจการ</w:t>
      </w:r>
      <w:r w:rsidR="00F267D7" w:rsidRPr="00F267D7">
        <w:rPr>
          <w:rFonts w:ascii="Angsana New" w:hAnsi="Angsana New" w:hint="cs"/>
          <w:spacing w:val="6"/>
          <w:sz w:val="30"/>
          <w:szCs w:val="30"/>
          <w:cs/>
        </w:rPr>
        <w:t>แสดงอัตราส่วนหนี้สินต่อทุน</w:t>
      </w:r>
      <w:r w:rsidR="00627FFC" w:rsidRPr="00575DCB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="00B10D03" w:rsidRPr="00575DCB">
        <w:rPr>
          <w:rFonts w:ascii="Angsana New" w:hAnsi="Angsana New"/>
          <w:spacing w:val="6"/>
          <w:sz w:val="30"/>
          <w:szCs w:val="30"/>
        </w:rPr>
        <w:t xml:space="preserve"> </w:t>
      </w:r>
      <w:r w:rsidR="007F1887" w:rsidRPr="00575DCB">
        <w:rPr>
          <w:rFonts w:ascii="Angsana New" w:hAnsi="Angsana New"/>
          <w:spacing w:val="6"/>
          <w:sz w:val="30"/>
          <w:szCs w:val="30"/>
        </w:rPr>
        <w:t>0</w:t>
      </w:r>
      <w:r w:rsidR="00B10D03" w:rsidRPr="00575DCB">
        <w:rPr>
          <w:rFonts w:ascii="Angsana New" w:hAnsi="Angsana New"/>
          <w:spacing w:val="6"/>
          <w:sz w:val="30"/>
          <w:szCs w:val="30"/>
        </w:rPr>
        <w:t>.</w:t>
      </w:r>
      <w:r w:rsidR="00575DCB" w:rsidRPr="00575DCB">
        <w:rPr>
          <w:rFonts w:ascii="Angsana New" w:hAnsi="Angsana New"/>
          <w:spacing w:val="6"/>
          <w:sz w:val="30"/>
          <w:szCs w:val="30"/>
        </w:rPr>
        <w:t>21</w:t>
      </w:r>
      <w:r w:rsidR="00F267D7" w:rsidRPr="00575DCB">
        <w:rPr>
          <w:rFonts w:ascii="Angsana New" w:hAnsi="Angsana New"/>
          <w:spacing w:val="6"/>
          <w:sz w:val="30"/>
          <w:szCs w:val="30"/>
        </w:rPr>
        <w:t xml:space="preserve"> : </w:t>
      </w:r>
      <w:r w:rsidR="007F1887" w:rsidRPr="00575DCB">
        <w:rPr>
          <w:rFonts w:ascii="Angsana New" w:hAnsi="Angsana New"/>
          <w:spacing w:val="6"/>
          <w:sz w:val="30"/>
          <w:szCs w:val="30"/>
        </w:rPr>
        <w:t>1</w:t>
      </w:r>
      <w:r w:rsidRPr="00C7567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1009268B" w14:textId="77777777" w:rsidR="00373899" w:rsidRPr="00BE264F" w:rsidRDefault="00BE264F" w:rsidP="002E14F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8" w:hanging="448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การอนุมัติ</w:t>
      </w:r>
      <w:r w:rsidR="002114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14:paraId="4A184ABB" w14:textId="15024D0E" w:rsidR="00351A83" w:rsidRPr="002114E8" w:rsidRDefault="002114E8" w:rsidP="00211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2114E8">
        <w:rPr>
          <w:rFonts w:ascii="Angsana New" w:hAnsi="Angsana New" w:hint="cs"/>
          <w:sz w:val="30"/>
          <w:szCs w:val="30"/>
          <w:cs/>
          <w:lang w:eastAsia="ja-JP"/>
        </w:rPr>
        <w:t>ข้อมูลทางการเงินระหว่างกาลนี้ได้รับการอนุมัติให้ออกงบการเงินโดยคณะกรรมการของ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บริษัท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เมื่อวันที่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AF7E86">
        <w:rPr>
          <w:rFonts w:ascii="Angsana New" w:hAnsi="Angsana New"/>
          <w:sz w:val="30"/>
          <w:szCs w:val="30"/>
          <w:lang w:eastAsia="ja-JP"/>
        </w:rPr>
        <w:t xml:space="preserve">6 </w:t>
      </w:r>
      <w:r w:rsidR="00973F85" w:rsidRPr="00662A5E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Pr="00662A5E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7F1887">
        <w:rPr>
          <w:rFonts w:ascii="Angsana New" w:hAnsi="Angsana New"/>
          <w:sz w:val="30"/>
          <w:szCs w:val="30"/>
          <w:lang w:eastAsia="ja-JP"/>
        </w:rPr>
        <w:t>2563</w:t>
      </w:r>
    </w:p>
    <w:p w14:paraId="20F7D688" w14:textId="77777777" w:rsidR="00EE359F" w:rsidRPr="002114E8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RPr="002114E8" w:rsidSect="007A6007">
      <w:headerReference w:type="default" r:id="rId20"/>
      <w:footerReference w:type="default" r:id="rId21"/>
      <w:pgSz w:w="11907" w:h="16840"/>
      <w:pgMar w:top="691" w:right="927" w:bottom="576" w:left="1152" w:header="720" w:footer="720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E9579" w14:textId="77777777" w:rsidR="00E37FF2" w:rsidRDefault="00E37FF2" w:rsidP="004956B4">
      <w:r>
        <w:separator/>
      </w:r>
    </w:p>
  </w:endnote>
  <w:endnote w:type="continuationSeparator" w:id="0">
    <w:p w14:paraId="7BCF1452" w14:textId="77777777" w:rsidR="00E37FF2" w:rsidRDefault="00E37FF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096327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A62C47C" w14:textId="77777777" w:rsidR="00E42FB8" w:rsidRPr="00596DDD" w:rsidRDefault="00E42FB8" w:rsidP="00730E1D">
        <w:pPr>
          <w:pStyle w:val="Footer"/>
          <w:tabs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left" w:pos="1034"/>
            <w:tab w:val="left" w:pos="3170"/>
            <w:tab w:val="right" w:pos="9764"/>
          </w:tabs>
          <w:jc w:val="right"/>
          <w:rPr>
            <w:rFonts w:ascii="Angsana New" w:hAnsi="Angsana New"/>
            <w:sz w:val="30"/>
            <w:szCs w:val="30"/>
          </w:rPr>
        </w:pPr>
        <w:r>
          <w:tab/>
        </w:r>
        <w:r>
          <w:tab/>
        </w:r>
        <w:r>
          <w:tab/>
        </w:r>
        <w:r w:rsidRPr="00596DDD">
          <w:rPr>
            <w:rFonts w:ascii="Angsana New" w:hAnsi="Angsana New"/>
            <w:sz w:val="30"/>
            <w:szCs w:val="30"/>
          </w:rPr>
          <w:fldChar w:fldCharType="begin"/>
        </w:r>
        <w:r w:rsidRPr="00596D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96DDD">
          <w:rPr>
            <w:rFonts w:ascii="Angsana New" w:hAnsi="Angsana New"/>
            <w:sz w:val="30"/>
            <w:szCs w:val="30"/>
          </w:rPr>
          <w:fldChar w:fldCharType="separate"/>
        </w:r>
        <w:r w:rsidR="00386495">
          <w:rPr>
            <w:rFonts w:ascii="Angsana New" w:hAnsi="Angsana New"/>
            <w:noProof/>
            <w:sz w:val="30"/>
            <w:szCs w:val="30"/>
          </w:rPr>
          <w:t>26</w:t>
        </w:r>
        <w:r w:rsidRPr="00596D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74506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E03A09" w14:textId="77777777" w:rsidR="00E42FB8" w:rsidRPr="00596DDD" w:rsidRDefault="00E42FB8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386495">
          <w:rPr>
            <w:rFonts w:ascii="Angsana New" w:hAnsi="Angsana New"/>
            <w:noProof/>
            <w:sz w:val="28"/>
            <w:szCs w:val="28"/>
          </w:rPr>
          <w:t>27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431F5585" w14:textId="77777777" w:rsidR="00E42FB8" w:rsidRPr="009B6BFE" w:rsidRDefault="00E42FB8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218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404ACF" w14:textId="77777777" w:rsidR="00E42FB8" w:rsidRPr="00FC2AAA" w:rsidRDefault="00E42FB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386495">
          <w:rPr>
            <w:rFonts w:ascii="Angsana New" w:hAnsi="Angsana New"/>
            <w:noProof/>
            <w:sz w:val="30"/>
            <w:szCs w:val="30"/>
          </w:rPr>
          <w:t>36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782BA85" w14:textId="77777777" w:rsidR="00E42FB8" w:rsidRPr="00F325DB" w:rsidRDefault="00E42FB8" w:rsidP="00FC2A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158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DE85511" w14:textId="77777777" w:rsidR="00E42FB8" w:rsidRPr="00FC2AAA" w:rsidRDefault="00E42FB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386495">
          <w:rPr>
            <w:rFonts w:ascii="Angsana New" w:hAnsi="Angsana New"/>
            <w:noProof/>
            <w:sz w:val="30"/>
            <w:szCs w:val="30"/>
          </w:rPr>
          <w:t>43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514430B" w14:textId="77777777" w:rsidR="00E42FB8" w:rsidRPr="00F325DB" w:rsidRDefault="00E42FB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50966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2457B50" w14:textId="77777777" w:rsidR="00E42FB8" w:rsidRPr="00FC2AAA" w:rsidRDefault="00E42FB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386495">
          <w:rPr>
            <w:rFonts w:ascii="Angsana New" w:hAnsi="Angsana New"/>
            <w:noProof/>
            <w:sz w:val="30"/>
            <w:szCs w:val="30"/>
          </w:rPr>
          <w:t>47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85AC4" w14:textId="77777777" w:rsidR="00E37FF2" w:rsidRDefault="00E37FF2" w:rsidP="004956B4">
      <w:r>
        <w:separator/>
      </w:r>
    </w:p>
  </w:footnote>
  <w:footnote w:type="continuationSeparator" w:id="0">
    <w:p w14:paraId="40B0E41E" w14:textId="77777777" w:rsidR="00E37FF2" w:rsidRDefault="00E37FF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BC20B" w14:textId="77777777" w:rsidR="00E42FB8" w:rsidRPr="00A408D3" w:rsidRDefault="00E42FB8" w:rsidP="00147FE1">
    <w:pPr>
      <w:pStyle w:val="acctmainheading"/>
      <w:tabs>
        <w:tab w:val="left" w:pos="7797"/>
        <w:tab w:val="left" w:pos="9781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A408D3">
      <w:rPr>
        <w:rFonts w:ascii="Angsana New" w:hAnsi="Angsana New"/>
        <w:b w:val="0"/>
        <w:bCs/>
        <w:sz w:val="30"/>
        <w:szCs w:val="30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15005C0" w14:textId="77777777" w:rsidR="00E42FB8" w:rsidRPr="00A408D3" w:rsidRDefault="00E42FB8" w:rsidP="00D54D56">
    <w:pPr>
      <w:pStyle w:val="acctmainheading"/>
      <w:spacing w:after="0" w:line="240" w:lineRule="atLeast"/>
      <w:ind w:right="-159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แล้ว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45F96400" w14:textId="77777777" w:rsidR="00E42FB8" w:rsidRPr="00A408D3" w:rsidRDefault="00E42FB8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>
      <w:rPr>
        <w:rFonts w:ascii="Angsana New" w:hAnsi="Angsana New"/>
        <w:b w:val="0"/>
        <w:bCs/>
        <w:sz w:val="30"/>
        <w:szCs w:val="30"/>
        <w:cs/>
        <w:lang w:bidi="th-TH"/>
      </w:rPr>
      <w:t>วันที่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 xml:space="preserve">30 </w:t>
    </w:r>
    <w:r w:rsidRPr="00E77EAB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8C7ADE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hint="cs"/>
        <w:sz w:val="30"/>
        <w:szCs w:val="30"/>
        <w:lang w:val="en-US" w:bidi="th-TH"/>
      </w:rPr>
      <w:t>25</w:t>
    </w:r>
    <w:r>
      <w:rPr>
        <w:rFonts w:ascii="Angsana New" w:hAnsi="Angsana New"/>
        <w:sz w:val="30"/>
        <w:szCs w:val="30"/>
        <w:lang w:bidi="th-TH"/>
      </w:rPr>
      <w:t>63</w:t>
    </w:r>
    <w:r w:rsidRPr="008C7ADE">
      <w:rPr>
        <w:rFonts w:ascii="Angsana New" w:hAnsi="Angsana New" w:hint="cs"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cs/>
        <w:lang w:bidi="th-TH"/>
      </w:rPr>
      <w:tab/>
    </w:r>
  </w:p>
  <w:p w14:paraId="0B7E3842" w14:textId="77777777" w:rsidR="00E42FB8" w:rsidRPr="00E3228D" w:rsidRDefault="00E42FB8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E2C84" w14:textId="77777777" w:rsidR="00E42FB8" w:rsidRPr="004809C6" w:rsidRDefault="00E42FB8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7E9D0B" w14:textId="77777777" w:rsidR="00E42FB8" w:rsidRPr="004809C6" w:rsidRDefault="00E42FB8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95B87B6" w14:textId="77777777" w:rsidR="00E42FB8" w:rsidRPr="007B2C1E" w:rsidRDefault="00E42FB8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b w:val="0"/>
        <w:bCs/>
        <w:sz w:val="32"/>
        <w:szCs w:val="32"/>
      </w:rPr>
      <w:t>25</w:t>
    </w:r>
    <w:r>
      <w:rPr>
        <w:rFonts w:ascii="Angsana New" w:hAnsi="Angsana New" w:cs="Times New Roman"/>
        <w:b w:val="0"/>
        <w:bCs/>
        <w:sz w:val="32"/>
        <w:szCs w:val="32"/>
        <w:rtl/>
      </w:rPr>
      <w:t>49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7722D5A" w14:textId="77777777" w:rsidR="00E42FB8" w:rsidRPr="007B6271" w:rsidRDefault="00E42FB8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64BC" w14:textId="77777777" w:rsidR="00E42FB8" w:rsidRDefault="00E42FB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CDF87" w14:textId="20E397DB" w:rsidR="00E42FB8" w:rsidRPr="00147FE1" w:rsidRDefault="00E42FB8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DE802D4" w14:textId="77777777" w:rsidR="00E42FB8" w:rsidRPr="00147FE1" w:rsidRDefault="00E42FB8" w:rsidP="00D54D56">
    <w:pPr>
      <w:pStyle w:val="acctmainheading"/>
      <w:spacing w:after="0" w:line="240" w:lineRule="auto"/>
      <w:ind w:right="-490"/>
      <w:rPr>
        <w:rFonts w:ascii="Angsana New" w:hAnsi="Angsana New"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หมายเหตุประกอบงบการเงินระหว่างกาล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        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”    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สำหรับงวดสามเดือนและหกเดือนสิ้นสุดวันที่ </w:t>
    </w:r>
    <w:r w:rsidRPr="00147FE1">
      <w:rPr>
        <w:rFonts w:ascii="Angsana New" w:hAnsi="Angsana New"/>
        <w:sz w:val="30"/>
        <w:szCs w:val="30"/>
        <w:lang w:val="en-US" w:bidi="th-TH"/>
      </w:rPr>
      <w:t xml:space="preserve">30 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147FE1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Pr="00147FE1">
      <w:rPr>
        <w:rFonts w:ascii="Angsana New" w:hAnsi="Angsana New"/>
        <w:sz w:val="30"/>
        <w:szCs w:val="30"/>
        <w:lang w:val="en-US" w:bidi="th-TH"/>
      </w:rPr>
      <w:t>2563</w:t>
    </w:r>
  </w:p>
  <w:p w14:paraId="68C14F1D" w14:textId="77777777" w:rsidR="00E42FB8" w:rsidRPr="00E73CC4" w:rsidRDefault="00E42FB8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811EB" w14:textId="77777777" w:rsidR="00E42FB8" w:rsidRDefault="00E42FB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23C5D" w14:textId="10460ECE" w:rsidR="00E42FB8" w:rsidRPr="00147FE1" w:rsidRDefault="00E42FB8" w:rsidP="00147FE1">
    <w:pPr>
      <w:pStyle w:val="acctmainheading"/>
      <w:spacing w:after="0" w:line="240" w:lineRule="auto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</w:t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7C92BC6F" w14:textId="6AB29BB9" w:rsidR="00E42FB8" w:rsidRPr="00147FE1" w:rsidRDefault="00E42FB8" w:rsidP="00DE3A29">
    <w:pPr>
      <w:pStyle w:val="acctmainheading"/>
      <w:spacing w:after="0" w:line="240" w:lineRule="auto"/>
      <w:rPr>
        <w:rFonts w:ascii="Angsana New" w:hAnsi="Angsana New"/>
        <w:sz w:val="30"/>
        <w:szCs w:val="30"/>
        <w:cs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หมายเหตุประกอบงบการเงินระหว่างกาล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           </w:t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สำหรับงวดสามเดือนและหกเดือนสิ้นสุดวันที่ </w:t>
    </w:r>
    <w:r w:rsidRPr="00147FE1">
      <w:rPr>
        <w:rFonts w:ascii="Angsana New" w:hAnsi="Angsana New"/>
        <w:sz w:val="30"/>
        <w:szCs w:val="30"/>
        <w:lang w:val="en-US" w:bidi="th-TH"/>
      </w:rPr>
      <w:t xml:space="preserve">30 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147FE1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Pr="00147FE1">
      <w:rPr>
        <w:rFonts w:ascii="Angsana New" w:hAnsi="Angsana New"/>
        <w:sz w:val="30"/>
        <w:szCs w:val="30"/>
        <w:lang w:val="en-US" w:bidi="th-TH"/>
      </w:rPr>
      <w:t>2563</w:t>
    </w:r>
    <w:r w:rsidRPr="00147FE1">
      <w:rPr>
        <w:rFonts w:ascii="Angsana New" w:hAnsi="Angsana New"/>
        <w:sz w:val="30"/>
        <w:szCs w:val="30"/>
        <w:cs/>
        <w:lang w:val="en-US" w:bidi="th-TH"/>
      </w:rP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98F29" w14:textId="6DF7F760" w:rsidR="00E42FB8" w:rsidRPr="00147FE1" w:rsidRDefault="00E42FB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6355BCC2" w14:textId="77777777" w:rsidR="00E42FB8" w:rsidRPr="00147FE1" w:rsidRDefault="00E42FB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147FE1">
      <w:rPr>
        <w:rFonts w:ascii="Angsana New" w:hAnsi="Angsana New"/>
        <w:sz w:val="30"/>
        <w:szCs w:val="30"/>
        <w:lang w:val="en-US" w:bidi="th-TH"/>
      </w:rPr>
      <w:t>30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มิถุนายน </w:t>
    </w:r>
    <w:r w:rsidRPr="00147FE1">
      <w:rPr>
        <w:rFonts w:ascii="Angsana New" w:hAnsi="Angsana New" w:hint="cs"/>
        <w:sz w:val="30"/>
        <w:szCs w:val="30"/>
        <w:lang w:val="en-US" w:bidi="th-TH"/>
      </w:rPr>
      <w:t>25</w:t>
    </w:r>
    <w:r w:rsidRPr="00147FE1">
      <w:rPr>
        <w:rFonts w:ascii="Angsana New" w:hAnsi="Angsana New"/>
        <w:sz w:val="30"/>
        <w:szCs w:val="30"/>
        <w:lang w:bidi="th-TH"/>
      </w:rPr>
      <w:t>63</w:t>
    </w:r>
    <w:r w:rsidRPr="00147FE1">
      <w:rPr>
        <w:rFonts w:ascii="Angsana New" w:hAnsi="Angsana New" w:hint="cs"/>
        <w:sz w:val="30"/>
        <w:szCs w:val="30"/>
        <w:cs/>
        <w:lang w:bidi="th-TH"/>
      </w:rPr>
      <w:t xml:space="preserve"> </w:t>
    </w:r>
  </w:p>
  <w:p w14:paraId="6B374666" w14:textId="77777777" w:rsidR="00E42FB8" w:rsidRDefault="00E42FB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656CF" w14:textId="53A200B9" w:rsidR="00E42FB8" w:rsidRPr="00147FE1" w:rsidRDefault="00E42FB8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408D23EF" w14:textId="0213151E" w:rsidR="00E42FB8" w:rsidRPr="00147FE1" w:rsidRDefault="00E42FB8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01A84E69" w14:textId="77777777" w:rsidR="00E42FB8" w:rsidRPr="00147FE1" w:rsidRDefault="00E42FB8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147FE1">
      <w:rPr>
        <w:rFonts w:ascii="Angsana New" w:hAnsi="Angsana New" w:hint="cs"/>
        <w:sz w:val="30"/>
        <w:szCs w:val="30"/>
        <w:lang w:val="en-US" w:bidi="th-TH"/>
      </w:rPr>
      <w:t>3</w:t>
    </w:r>
    <w:r w:rsidRPr="00147FE1">
      <w:rPr>
        <w:rFonts w:ascii="Angsana New" w:hAnsi="Angsana New"/>
        <w:sz w:val="30"/>
        <w:szCs w:val="30"/>
        <w:lang w:val="en-US" w:bidi="th-TH"/>
      </w:rPr>
      <w:t xml:space="preserve">0 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147FE1">
      <w:rPr>
        <w:rFonts w:ascii="Angsana New" w:hAnsi="Angsana New" w:hint="cs"/>
        <w:sz w:val="30"/>
        <w:szCs w:val="30"/>
        <w:lang w:val="en-US" w:bidi="th-TH"/>
      </w:rPr>
      <w:t>25</w:t>
    </w:r>
    <w:r w:rsidRPr="00147FE1">
      <w:rPr>
        <w:rFonts w:ascii="Angsana New" w:hAnsi="Angsana New"/>
        <w:sz w:val="30"/>
        <w:szCs w:val="30"/>
        <w:lang w:bidi="th-TH"/>
      </w:rPr>
      <w:t>63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</w:p>
  <w:p w14:paraId="30D4C9AB" w14:textId="77777777" w:rsidR="00E42FB8" w:rsidRDefault="00E42FB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743969"/>
    <w:multiLevelType w:val="multilevel"/>
    <w:tmpl w:val="E83A7520"/>
    <w:lvl w:ilvl="0">
      <w:start w:val="1"/>
      <w:numFmt w:val="decimal"/>
      <w:lvlText w:val="%1."/>
      <w:lvlJc w:val="left"/>
      <w:pPr>
        <w:ind w:left="806" w:hanging="360"/>
      </w:pPr>
      <w:rPr>
        <w:rFonts w:ascii="Angsana New" w:hAnsi="Angsana New" w:cs="Angsana New" w:hint="default"/>
        <w:b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6" w:hanging="1440"/>
      </w:pPr>
      <w:rPr>
        <w:rFonts w:hint="default"/>
      </w:r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F904B62"/>
    <w:multiLevelType w:val="multilevel"/>
    <w:tmpl w:val="1F56ABFA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1B9549E7"/>
    <w:multiLevelType w:val="multilevel"/>
    <w:tmpl w:val="D1A8D604"/>
    <w:lvl w:ilvl="0">
      <w:start w:val="1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2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4">
    <w:nsid w:val="23412CB5"/>
    <w:multiLevelType w:val="hybridMultilevel"/>
    <w:tmpl w:val="22428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E9D4C7B"/>
    <w:multiLevelType w:val="multilevel"/>
    <w:tmpl w:val="925C76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60FE357F"/>
    <w:multiLevelType w:val="multilevel"/>
    <w:tmpl w:val="E83A7520"/>
    <w:lvl w:ilvl="0">
      <w:start w:val="1"/>
      <w:numFmt w:val="decimal"/>
      <w:lvlText w:val="%1."/>
      <w:lvlJc w:val="left"/>
      <w:pPr>
        <w:ind w:left="806" w:hanging="360"/>
      </w:pPr>
      <w:rPr>
        <w:rFonts w:ascii="Angsana New" w:hAnsi="Angsana New" w:cs="Angsana New" w:hint="default"/>
        <w:b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6" w:hanging="1440"/>
      </w:pPr>
      <w:rPr>
        <w:rFonts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28"/>
  </w:num>
  <w:num w:numId="17">
    <w:abstractNumId w:val="29"/>
  </w:num>
  <w:num w:numId="18">
    <w:abstractNumId w:val="23"/>
  </w:num>
  <w:num w:numId="19">
    <w:abstractNumId w:val="21"/>
  </w:num>
  <w:num w:numId="20">
    <w:abstractNumId w:val="22"/>
  </w:num>
  <w:num w:numId="21">
    <w:abstractNumId w:val="24"/>
  </w:num>
  <w:num w:numId="22">
    <w:abstractNumId w:val="16"/>
  </w:num>
  <w:num w:numId="23">
    <w:abstractNumId w:val="11"/>
  </w:num>
  <w:num w:numId="24">
    <w:abstractNumId w:val="12"/>
  </w:num>
  <w:num w:numId="25">
    <w:abstractNumId w:val="10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25"/>
  </w:num>
  <w:num w:numId="33">
    <w:abstractNumId w:val="27"/>
  </w:num>
  <w:num w:numId="34">
    <w:abstractNumId w:val="19"/>
  </w:num>
  <w:num w:numId="35">
    <w:abstractNumId w:val="5"/>
  </w:num>
  <w:num w:numId="36">
    <w:abstractNumId w:val="5"/>
  </w:num>
  <w:num w:numId="37">
    <w:abstractNumId w:val="13"/>
  </w:num>
  <w:num w:numId="38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23"/>
    <w:rsid w:val="00003FD5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2427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297C"/>
    <w:rsid w:val="00023E11"/>
    <w:rsid w:val="000247FD"/>
    <w:rsid w:val="00024E7C"/>
    <w:rsid w:val="00025C50"/>
    <w:rsid w:val="00026855"/>
    <w:rsid w:val="000271F2"/>
    <w:rsid w:val="000271F3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33A8"/>
    <w:rsid w:val="00033524"/>
    <w:rsid w:val="000336E0"/>
    <w:rsid w:val="000339B8"/>
    <w:rsid w:val="00034EDD"/>
    <w:rsid w:val="00035048"/>
    <w:rsid w:val="00035712"/>
    <w:rsid w:val="00035902"/>
    <w:rsid w:val="00035AA5"/>
    <w:rsid w:val="00036904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69FA"/>
    <w:rsid w:val="00046BD1"/>
    <w:rsid w:val="00046C99"/>
    <w:rsid w:val="00047325"/>
    <w:rsid w:val="00050F21"/>
    <w:rsid w:val="00051720"/>
    <w:rsid w:val="000521AD"/>
    <w:rsid w:val="000525A3"/>
    <w:rsid w:val="000525BE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987"/>
    <w:rsid w:val="00060B69"/>
    <w:rsid w:val="00061BDB"/>
    <w:rsid w:val="0006210C"/>
    <w:rsid w:val="000622A5"/>
    <w:rsid w:val="000622B0"/>
    <w:rsid w:val="000623CF"/>
    <w:rsid w:val="00062A6C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1735"/>
    <w:rsid w:val="00072604"/>
    <w:rsid w:val="00073068"/>
    <w:rsid w:val="000730CF"/>
    <w:rsid w:val="0007324F"/>
    <w:rsid w:val="00073CD3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2A76"/>
    <w:rsid w:val="000A30D7"/>
    <w:rsid w:val="000A4658"/>
    <w:rsid w:val="000A4B9D"/>
    <w:rsid w:val="000A4F05"/>
    <w:rsid w:val="000A4F2B"/>
    <w:rsid w:val="000A50BC"/>
    <w:rsid w:val="000A5EC4"/>
    <w:rsid w:val="000A617F"/>
    <w:rsid w:val="000A6C35"/>
    <w:rsid w:val="000A755E"/>
    <w:rsid w:val="000A7F04"/>
    <w:rsid w:val="000B09FA"/>
    <w:rsid w:val="000B0E74"/>
    <w:rsid w:val="000B140E"/>
    <w:rsid w:val="000B1454"/>
    <w:rsid w:val="000B1801"/>
    <w:rsid w:val="000B1B44"/>
    <w:rsid w:val="000B2267"/>
    <w:rsid w:val="000B23DC"/>
    <w:rsid w:val="000B2459"/>
    <w:rsid w:val="000B3747"/>
    <w:rsid w:val="000B37D0"/>
    <w:rsid w:val="000B3C71"/>
    <w:rsid w:val="000B3E80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643"/>
    <w:rsid w:val="000D194B"/>
    <w:rsid w:val="000D1AB9"/>
    <w:rsid w:val="000D2138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716E"/>
    <w:rsid w:val="000F7387"/>
    <w:rsid w:val="000F7429"/>
    <w:rsid w:val="000F7944"/>
    <w:rsid w:val="000F7B70"/>
    <w:rsid w:val="001004B6"/>
    <w:rsid w:val="00100A58"/>
    <w:rsid w:val="00100ACD"/>
    <w:rsid w:val="001010A7"/>
    <w:rsid w:val="001013CD"/>
    <w:rsid w:val="00101867"/>
    <w:rsid w:val="00101E87"/>
    <w:rsid w:val="00101F85"/>
    <w:rsid w:val="00101FDA"/>
    <w:rsid w:val="001022E0"/>
    <w:rsid w:val="00102467"/>
    <w:rsid w:val="001032E9"/>
    <w:rsid w:val="00103DA0"/>
    <w:rsid w:val="00105275"/>
    <w:rsid w:val="00105CB6"/>
    <w:rsid w:val="00105D78"/>
    <w:rsid w:val="00106179"/>
    <w:rsid w:val="0010634C"/>
    <w:rsid w:val="00106368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134B"/>
    <w:rsid w:val="00111AB8"/>
    <w:rsid w:val="00111E12"/>
    <w:rsid w:val="00112B10"/>
    <w:rsid w:val="00112FDA"/>
    <w:rsid w:val="00113267"/>
    <w:rsid w:val="00113510"/>
    <w:rsid w:val="00113822"/>
    <w:rsid w:val="00113C6D"/>
    <w:rsid w:val="00114521"/>
    <w:rsid w:val="00114E94"/>
    <w:rsid w:val="00114FA2"/>
    <w:rsid w:val="001150B6"/>
    <w:rsid w:val="0011540A"/>
    <w:rsid w:val="00115976"/>
    <w:rsid w:val="001159DE"/>
    <w:rsid w:val="00115EBD"/>
    <w:rsid w:val="00115F14"/>
    <w:rsid w:val="00116701"/>
    <w:rsid w:val="00116D9C"/>
    <w:rsid w:val="00117425"/>
    <w:rsid w:val="00117D5E"/>
    <w:rsid w:val="001201D0"/>
    <w:rsid w:val="00120302"/>
    <w:rsid w:val="00120F9C"/>
    <w:rsid w:val="0012132F"/>
    <w:rsid w:val="001219FA"/>
    <w:rsid w:val="001222EB"/>
    <w:rsid w:val="00122744"/>
    <w:rsid w:val="001227D2"/>
    <w:rsid w:val="001230EE"/>
    <w:rsid w:val="00123655"/>
    <w:rsid w:val="00123D4C"/>
    <w:rsid w:val="00123F87"/>
    <w:rsid w:val="001245DB"/>
    <w:rsid w:val="00124623"/>
    <w:rsid w:val="00124652"/>
    <w:rsid w:val="001246E7"/>
    <w:rsid w:val="00125DE2"/>
    <w:rsid w:val="00125EC1"/>
    <w:rsid w:val="0012612B"/>
    <w:rsid w:val="001263EC"/>
    <w:rsid w:val="00126412"/>
    <w:rsid w:val="00126C10"/>
    <w:rsid w:val="00127299"/>
    <w:rsid w:val="00127FA1"/>
    <w:rsid w:val="00130522"/>
    <w:rsid w:val="00130A03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4B9D"/>
    <w:rsid w:val="00134F6C"/>
    <w:rsid w:val="00135584"/>
    <w:rsid w:val="00135614"/>
    <w:rsid w:val="001358D7"/>
    <w:rsid w:val="0014014D"/>
    <w:rsid w:val="00140203"/>
    <w:rsid w:val="00140421"/>
    <w:rsid w:val="0014043C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AFF"/>
    <w:rsid w:val="00160077"/>
    <w:rsid w:val="0016043C"/>
    <w:rsid w:val="00160A29"/>
    <w:rsid w:val="00160A6E"/>
    <w:rsid w:val="00160FCF"/>
    <w:rsid w:val="0016107E"/>
    <w:rsid w:val="001619E2"/>
    <w:rsid w:val="001620C9"/>
    <w:rsid w:val="0016229E"/>
    <w:rsid w:val="001629D3"/>
    <w:rsid w:val="00162E5F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67470"/>
    <w:rsid w:val="001704A1"/>
    <w:rsid w:val="0017121D"/>
    <w:rsid w:val="00171965"/>
    <w:rsid w:val="00171C8F"/>
    <w:rsid w:val="00171D05"/>
    <w:rsid w:val="00171F32"/>
    <w:rsid w:val="001721ED"/>
    <w:rsid w:val="00172A69"/>
    <w:rsid w:val="00172B9D"/>
    <w:rsid w:val="0017323F"/>
    <w:rsid w:val="001736A4"/>
    <w:rsid w:val="00173A04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6E72"/>
    <w:rsid w:val="00187060"/>
    <w:rsid w:val="0018743A"/>
    <w:rsid w:val="00187CE3"/>
    <w:rsid w:val="00187DA1"/>
    <w:rsid w:val="0019058A"/>
    <w:rsid w:val="001909B0"/>
    <w:rsid w:val="00191B63"/>
    <w:rsid w:val="00192018"/>
    <w:rsid w:val="001929A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93A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49F"/>
    <w:rsid w:val="001B04D4"/>
    <w:rsid w:val="001B0F3C"/>
    <w:rsid w:val="001B1BF9"/>
    <w:rsid w:val="001B1C98"/>
    <w:rsid w:val="001B207E"/>
    <w:rsid w:val="001B20F7"/>
    <w:rsid w:val="001B25EA"/>
    <w:rsid w:val="001B2D5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3EC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1F7D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260"/>
    <w:rsid w:val="001D32AF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A64"/>
    <w:rsid w:val="001D7E8D"/>
    <w:rsid w:val="001E03CB"/>
    <w:rsid w:val="001E0449"/>
    <w:rsid w:val="001E1037"/>
    <w:rsid w:val="001E13AA"/>
    <w:rsid w:val="001E1C75"/>
    <w:rsid w:val="001E2104"/>
    <w:rsid w:val="001E23E9"/>
    <w:rsid w:val="001E2904"/>
    <w:rsid w:val="001E3861"/>
    <w:rsid w:val="001E3981"/>
    <w:rsid w:val="001E479C"/>
    <w:rsid w:val="001E4CE6"/>
    <w:rsid w:val="001E5423"/>
    <w:rsid w:val="001E789C"/>
    <w:rsid w:val="001E7BA6"/>
    <w:rsid w:val="001F0F3F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660"/>
    <w:rsid w:val="001F5C62"/>
    <w:rsid w:val="001F5C69"/>
    <w:rsid w:val="001F60A6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448"/>
    <w:rsid w:val="002114E8"/>
    <w:rsid w:val="00211542"/>
    <w:rsid w:val="0021161B"/>
    <w:rsid w:val="002116E9"/>
    <w:rsid w:val="00211701"/>
    <w:rsid w:val="00211981"/>
    <w:rsid w:val="00212857"/>
    <w:rsid w:val="00212F70"/>
    <w:rsid w:val="002146F2"/>
    <w:rsid w:val="0021476E"/>
    <w:rsid w:val="002148F1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7732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2F05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86B"/>
    <w:rsid w:val="00236D3C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C18"/>
    <w:rsid w:val="00250DA3"/>
    <w:rsid w:val="00251ACD"/>
    <w:rsid w:val="00251B29"/>
    <w:rsid w:val="00251DBA"/>
    <w:rsid w:val="00251EC5"/>
    <w:rsid w:val="0025269E"/>
    <w:rsid w:val="00252A3C"/>
    <w:rsid w:val="00252FDE"/>
    <w:rsid w:val="0025337C"/>
    <w:rsid w:val="00253BED"/>
    <w:rsid w:val="002541EB"/>
    <w:rsid w:val="0025437C"/>
    <w:rsid w:val="00254558"/>
    <w:rsid w:val="002546A9"/>
    <w:rsid w:val="00254EC3"/>
    <w:rsid w:val="00255173"/>
    <w:rsid w:val="00255FEF"/>
    <w:rsid w:val="00256995"/>
    <w:rsid w:val="00256E75"/>
    <w:rsid w:val="00256EE6"/>
    <w:rsid w:val="002571ED"/>
    <w:rsid w:val="002573C7"/>
    <w:rsid w:val="00257AB0"/>
    <w:rsid w:val="00257B37"/>
    <w:rsid w:val="00257CBD"/>
    <w:rsid w:val="00257E2F"/>
    <w:rsid w:val="00257E56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3F11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2A5F"/>
    <w:rsid w:val="00283571"/>
    <w:rsid w:val="002837DD"/>
    <w:rsid w:val="00283B75"/>
    <w:rsid w:val="002846B4"/>
    <w:rsid w:val="00284AE0"/>
    <w:rsid w:val="0028649C"/>
    <w:rsid w:val="00287955"/>
    <w:rsid w:val="00287A0A"/>
    <w:rsid w:val="00287D37"/>
    <w:rsid w:val="00291288"/>
    <w:rsid w:val="0029147A"/>
    <w:rsid w:val="00292301"/>
    <w:rsid w:val="002925C4"/>
    <w:rsid w:val="00292869"/>
    <w:rsid w:val="00293278"/>
    <w:rsid w:val="00293CC9"/>
    <w:rsid w:val="00293D6A"/>
    <w:rsid w:val="002946ED"/>
    <w:rsid w:val="00294730"/>
    <w:rsid w:val="00294828"/>
    <w:rsid w:val="00294AC8"/>
    <w:rsid w:val="00294BB1"/>
    <w:rsid w:val="00294DAC"/>
    <w:rsid w:val="0029534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BAD"/>
    <w:rsid w:val="002A1BE2"/>
    <w:rsid w:val="002A1CEE"/>
    <w:rsid w:val="002A1D54"/>
    <w:rsid w:val="002A298E"/>
    <w:rsid w:val="002A29C4"/>
    <w:rsid w:val="002A2CB1"/>
    <w:rsid w:val="002A2EE3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235E"/>
    <w:rsid w:val="002B241B"/>
    <w:rsid w:val="002B2C0D"/>
    <w:rsid w:val="002B30F1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3AA4"/>
    <w:rsid w:val="002C40ED"/>
    <w:rsid w:val="002C4DB9"/>
    <w:rsid w:val="002C532F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FC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0F0"/>
    <w:rsid w:val="002E42EA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A46"/>
    <w:rsid w:val="002F3C1D"/>
    <w:rsid w:val="002F4D6A"/>
    <w:rsid w:val="002F53B8"/>
    <w:rsid w:val="002F564F"/>
    <w:rsid w:val="002F7562"/>
    <w:rsid w:val="002F79B7"/>
    <w:rsid w:val="002F7B68"/>
    <w:rsid w:val="002F7F74"/>
    <w:rsid w:val="00300121"/>
    <w:rsid w:val="00300D09"/>
    <w:rsid w:val="00300F44"/>
    <w:rsid w:val="0030174E"/>
    <w:rsid w:val="003019B9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3FB6"/>
    <w:rsid w:val="00304315"/>
    <w:rsid w:val="003048A7"/>
    <w:rsid w:val="00304951"/>
    <w:rsid w:val="00304B5C"/>
    <w:rsid w:val="00305033"/>
    <w:rsid w:val="00305502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287"/>
    <w:rsid w:val="00310820"/>
    <w:rsid w:val="00310C90"/>
    <w:rsid w:val="0031135A"/>
    <w:rsid w:val="00312415"/>
    <w:rsid w:val="00312758"/>
    <w:rsid w:val="00312B58"/>
    <w:rsid w:val="00312FE0"/>
    <w:rsid w:val="00313ACA"/>
    <w:rsid w:val="00314A0E"/>
    <w:rsid w:val="00315001"/>
    <w:rsid w:val="0031515B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1D3"/>
    <w:rsid w:val="00321F66"/>
    <w:rsid w:val="00321FF8"/>
    <w:rsid w:val="003225B7"/>
    <w:rsid w:val="003227F6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CD5"/>
    <w:rsid w:val="00330E4C"/>
    <w:rsid w:val="00332921"/>
    <w:rsid w:val="00332941"/>
    <w:rsid w:val="00332B32"/>
    <w:rsid w:val="0033301C"/>
    <w:rsid w:val="00333109"/>
    <w:rsid w:val="00334670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B4D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416"/>
    <w:rsid w:val="003554E9"/>
    <w:rsid w:val="003559EB"/>
    <w:rsid w:val="00355A0A"/>
    <w:rsid w:val="0035613F"/>
    <w:rsid w:val="00356A46"/>
    <w:rsid w:val="00356D40"/>
    <w:rsid w:val="0035711C"/>
    <w:rsid w:val="00357905"/>
    <w:rsid w:val="00357C07"/>
    <w:rsid w:val="00360376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3820"/>
    <w:rsid w:val="00373899"/>
    <w:rsid w:val="00374017"/>
    <w:rsid w:val="003745F8"/>
    <w:rsid w:val="0037484A"/>
    <w:rsid w:val="00374A94"/>
    <w:rsid w:val="00375287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32"/>
    <w:rsid w:val="003821BA"/>
    <w:rsid w:val="00382987"/>
    <w:rsid w:val="00383C18"/>
    <w:rsid w:val="00384C7A"/>
    <w:rsid w:val="003854A9"/>
    <w:rsid w:val="00385A14"/>
    <w:rsid w:val="00386090"/>
    <w:rsid w:val="00386495"/>
    <w:rsid w:val="00386967"/>
    <w:rsid w:val="00386EBC"/>
    <w:rsid w:val="0038706D"/>
    <w:rsid w:val="003873D0"/>
    <w:rsid w:val="00387D14"/>
    <w:rsid w:val="00387E9E"/>
    <w:rsid w:val="0039184C"/>
    <w:rsid w:val="00391B41"/>
    <w:rsid w:val="00391D76"/>
    <w:rsid w:val="00391FA3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46C3"/>
    <w:rsid w:val="00394BBB"/>
    <w:rsid w:val="003954C7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5266"/>
    <w:rsid w:val="003C68DF"/>
    <w:rsid w:val="003C6CFB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A7A"/>
    <w:rsid w:val="003D7D4A"/>
    <w:rsid w:val="003E0A46"/>
    <w:rsid w:val="003E0B8C"/>
    <w:rsid w:val="003E15EF"/>
    <w:rsid w:val="003E164D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C13"/>
    <w:rsid w:val="003E609F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4BF"/>
    <w:rsid w:val="003F1968"/>
    <w:rsid w:val="003F1AD0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302A"/>
    <w:rsid w:val="003F3144"/>
    <w:rsid w:val="003F3A3B"/>
    <w:rsid w:val="003F40CF"/>
    <w:rsid w:val="003F47F4"/>
    <w:rsid w:val="003F5777"/>
    <w:rsid w:val="003F5802"/>
    <w:rsid w:val="003F5E8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5EA3"/>
    <w:rsid w:val="0040687C"/>
    <w:rsid w:val="004068F3"/>
    <w:rsid w:val="00407448"/>
    <w:rsid w:val="0040771E"/>
    <w:rsid w:val="0041241B"/>
    <w:rsid w:val="00412A8A"/>
    <w:rsid w:val="00412F34"/>
    <w:rsid w:val="004130C9"/>
    <w:rsid w:val="00413250"/>
    <w:rsid w:val="004133E4"/>
    <w:rsid w:val="0041361E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5CE0"/>
    <w:rsid w:val="00416072"/>
    <w:rsid w:val="004163FA"/>
    <w:rsid w:val="0041664B"/>
    <w:rsid w:val="00416828"/>
    <w:rsid w:val="00416EC3"/>
    <w:rsid w:val="00417575"/>
    <w:rsid w:val="004179E7"/>
    <w:rsid w:val="00417B3D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663"/>
    <w:rsid w:val="0042495F"/>
    <w:rsid w:val="00425829"/>
    <w:rsid w:val="0042582E"/>
    <w:rsid w:val="00426CA1"/>
    <w:rsid w:val="00426DF3"/>
    <w:rsid w:val="00426E76"/>
    <w:rsid w:val="004270D4"/>
    <w:rsid w:val="00427D5F"/>
    <w:rsid w:val="00427FD2"/>
    <w:rsid w:val="00430144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5E79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1E"/>
    <w:rsid w:val="004410D7"/>
    <w:rsid w:val="00441674"/>
    <w:rsid w:val="004417D8"/>
    <w:rsid w:val="004425E4"/>
    <w:rsid w:val="00443CDB"/>
    <w:rsid w:val="00444037"/>
    <w:rsid w:val="0044405F"/>
    <w:rsid w:val="00444068"/>
    <w:rsid w:val="0044466B"/>
    <w:rsid w:val="004447D8"/>
    <w:rsid w:val="00444E85"/>
    <w:rsid w:val="0044509F"/>
    <w:rsid w:val="004452F2"/>
    <w:rsid w:val="0044558E"/>
    <w:rsid w:val="00445B70"/>
    <w:rsid w:val="004463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F36"/>
    <w:rsid w:val="00454CF4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57FAA"/>
    <w:rsid w:val="0046138B"/>
    <w:rsid w:val="0046160E"/>
    <w:rsid w:val="00461D42"/>
    <w:rsid w:val="00462282"/>
    <w:rsid w:val="00462377"/>
    <w:rsid w:val="00462A6A"/>
    <w:rsid w:val="00463F7D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0872"/>
    <w:rsid w:val="004715C8"/>
    <w:rsid w:val="00471DED"/>
    <w:rsid w:val="004720B3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E6"/>
    <w:rsid w:val="00480E51"/>
    <w:rsid w:val="00480E53"/>
    <w:rsid w:val="004812D0"/>
    <w:rsid w:val="00481795"/>
    <w:rsid w:val="00482666"/>
    <w:rsid w:val="00482CD7"/>
    <w:rsid w:val="00482D28"/>
    <w:rsid w:val="004831FB"/>
    <w:rsid w:val="004838F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FA6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4FA"/>
    <w:rsid w:val="004A28A1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4BE8"/>
    <w:rsid w:val="004A50CE"/>
    <w:rsid w:val="004A5F71"/>
    <w:rsid w:val="004A61A6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5169"/>
    <w:rsid w:val="004D52CD"/>
    <w:rsid w:val="004D609F"/>
    <w:rsid w:val="004D65F0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29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BEC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6F"/>
    <w:rsid w:val="004F4FFF"/>
    <w:rsid w:val="004F65FD"/>
    <w:rsid w:val="004F6704"/>
    <w:rsid w:val="004F675A"/>
    <w:rsid w:val="004F6996"/>
    <w:rsid w:val="004F6EF1"/>
    <w:rsid w:val="004F7722"/>
    <w:rsid w:val="004F78A9"/>
    <w:rsid w:val="0050005D"/>
    <w:rsid w:val="00500119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B0"/>
    <w:rsid w:val="00502EEC"/>
    <w:rsid w:val="0050313D"/>
    <w:rsid w:val="005033F8"/>
    <w:rsid w:val="00503519"/>
    <w:rsid w:val="00503C4D"/>
    <w:rsid w:val="00503C97"/>
    <w:rsid w:val="00504B67"/>
    <w:rsid w:val="00504C06"/>
    <w:rsid w:val="00504D4A"/>
    <w:rsid w:val="00505CC6"/>
    <w:rsid w:val="00506596"/>
    <w:rsid w:val="00506A13"/>
    <w:rsid w:val="0050775B"/>
    <w:rsid w:val="005111CF"/>
    <w:rsid w:val="005116F8"/>
    <w:rsid w:val="0051290F"/>
    <w:rsid w:val="005129E6"/>
    <w:rsid w:val="00512F91"/>
    <w:rsid w:val="005131AF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E54"/>
    <w:rsid w:val="0051751E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04D"/>
    <w:rsid w:val="00523FA6"/>
    <w:rsid w:val="00524E34"/>
    <w:rsid w:val="005257B8"/>
    <w:rsid w:val="00525A6D"/>
    <w:rsid w:val="005265E3"/>
    <w:rsid w:val="00526EBC"/>
    <w:rsid w:val="00527215"/>
    <w:rsid w:val="005302DC"/>
    <w:rsid w:val="00530343"/>
    <w:rsid w:val="00531237"/>
    <w:rsid w:val="005314F6"/>
    <w:rsid w:val="005315B6"/>
    <w:rsid w:val="00531A7A"/>
    <w:rsid w:val="0053262F"/>
    <w:rsid w:val="00532635"/>
    <w:rsid w:val="005329C5"/>
    <w:rsid w:val="00532C9B"/>
    <w:rsid w:val="005332A0"/>
    <w:rsid w:val="0053343C"/>
    <w:rsid w:val="00533A13"/>
    <w:rsid w:val="00533B64"/>
    <w:rsid w:val="005345C3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C6C"/>
    <w:rsid w:val="00544196"/>
    <w:rsid w:val="005441B6"/>
    <w:rsid w:val="00544522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8F4"/>
    <w:rsid w:val="0055196C"/>
    <w:rsid w:val="0055266D"/>
    <w:rsid w:val="005528B5"/>
    <w:rsid w:val="00552C2A"/>
    <w:rsid w:val="00552C37"/>
    <w:rsid w:val="00552E98"/>
    <w:rsid w:val="00553622"/>
    <w:rsid w:val="00553A03"/>
    <w:rsid w:val="00553D54"/>
    <w:rsid w:val="00554921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76E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35F"/>
    <w:rsid w:val="005743FD"/>
    <w:rsid w:val="00574557"/>
    <w:rsid w:val="005750FF"/>
    <w:rsid w:val="00575B17"/>
    <w:rsid w:val="00575DCB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EFF"/>
    <w:rsid w:val="00581F8C"/>
    <w:rsid w:val="00582290"/>
    <w:rsid w:val="005825BC"/>
    <w:rsid w:val="00583CA4"/>
    <w:rsid w:val="00583E21"/>
    <w:rsid w:val="005850E5"/>
    <w:rsid w:val="005866BB"/>
    <w:rsid w:val="00586D3D"/>
    <w:rsid w:val="00587426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61BE"/>
    <w:rsid w:val="00596263"/>
    <w:rsid w:val="00596DDD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4D3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2DC7"/>
    <w:rsid w:val="005B347E"/>
    <w:rsid w:val="005B3759"/>
    <w:rsid w:val="005B4003"/>
    <w:rsid w:val="005B43C0"/>
    <w:rsid w:val="005B4674"/>
    <w:rsid w:val="005B4A88"/>
    <w:rsid w:val="005B54F7"/>
    <w:rsid w:val="005B5A21"/>
    <w:rsid w:val="005B5AFD"/>
    <w:rsid w:val="005B5E8A"/>
    <w:rsid w:val="005B6855"/>
    <w:rsid w:val="005B6A7C"/>
    <w:rsid w:val="005B741B"/>
    <w:rsid w:val="005B7718"/>
    <w:rsid w:val="005B7842"/>
    <w:rsid w:val="005C0711"/>
    <w:rsid w:val="005C126A"/>
    <w:rsid w:val="005C18DC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52D"/>
    <w:rsid w:val="005C58AF"/>
    <w:rsid w:val="005C59F7"/>
    <w:rsid w:val="005C5BF2"/>
    <w:rsid w:val="005C6216"/>
    <w:rsid w:val="005C6D2A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E25"/>
    <w:rsid w:val="005D0111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E64"/>
    <w:rsid w:val="005E2F87"/>
    <w:rsid w:val="005E306A"/>
    <w:rsid w:val="005E384A"/>
    <w:rsid w:val="005E3A30"/>
    <w:rsid w:val="005E3DE4"/>
    <w:rsid w:val="005E453A"/>
    <w:rsid w:val="005E4712"/>
    <w:rsid w:val="005E4ADB"/>
    <w:rsid w:val="005E5268"/>
    <w:rsid w:val="005E559C"/>
    <w:rsid w:val="005E5975"/>
    <w:rsid w:val="005E62A8"/>
    <w:rsid w:val="005E66CF"/>
    <w:rsid w:val="005E6B54"/>
    <w:rsid w:val="005E741B"/>
    <w:rsid w:val="005E747A"/>
    <w:rsid w:val="005E7ADE"/>
    <w:rsid w:val="005E7BE2"/>
    <w:rsid w:val="005E7C1D"/>
    <w:rsid w:val="005F025E"/>
    <w:rsid w:val="005F0EBD"/>
    <w:rsid w:val="005F13C1"/>
    <w:rsid w:val="005F171C"/>
    <w:rsid w:val="005F197A"/>
    <w:rsid w:val="005F1B9F"/>
    <w:rsid w:val="005F1BA9"/>
    <w:rsid w:val="005F2203"/>
    <w:rsid w:val="005F23FB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766E"/>
    <w:rsid w:val="00600225"/>
    <w:rsid w:val="00600920"/>
    <w:rsid w:val="00600A0B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567"/>
    <w:rsid w:val="00611CCE"/>
    <w:rsid w:val="00612235"/>
    <w:rsid w:val="00612C57"/>
    <w:rsid w:val="0061319C"/>
    <w:rsid w:val="00613F39"/>
    <w:rsid w:val="006143B6"/>
    <w:rsid w:val="0061444D"/>
    <w:rsid w:val="006145C4"/>
    <w:rsid w:val="006148F6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B64"/>
    <w:rsid w:val="00630E82"/>
    <w:rsid w:val="00631EEA"/>
    <w:rsid w:val="0063292E"/>
    <w:rsid w:val="006342DB"/>
    <w:rsid w:val="006343CF"/>
    <w:rsid w:val="0063499E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463"/>
    <w:rsid w:val="00646967"/>
    <w:rsid w:val="00646BD4"/>
    <w:rsid w:val="00651978"/>
    <w:rsid w:val="0065232E"/>
    <w:rsid w:val="006529D0"/>
    <w:rsid w:val="006534F5"/>
    <w:rsid w:val="00653580"/>
    <w:rsid w:val="006538B9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15E5"/>
    <w:rsid w:val="00662A5E"/>
    <w:rsid w:val="00662DC1"/>
    <w:rsid w:val="006631D6"/>
    <w:rsid w:val="00663DA0"/>
    <w:rsid w:val="00664070"/>
    <w:rsid w:val="00664348"/>
    <w:rsid w:val="00664733"/>
    <w:rsid w:val="00664999"/>
    <w:rsid w:val="006649E1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583"/>
    <w:rsid w:val="006725F5"/>
    <w:rsid w:val="00672C06"/>
    <w:rsid w:val="00674687"/>
    <w:rsid w:val="00675231"/>
    <w:rsid w:val="00675BEC"/>
    <w:rsid w:val="00676812"/>
    <w:rsid w:val="00676A1F"/>
    <w:rsid w:val="00676A67"/>
    <w:rsid w:val="00681187"/>
    <w:rsid w:val="00681A91"/>
    <w:rsid w:val="0068203D"/>
    <w:rsid w:val="0068207F"/>
    <w:rsid w:val="00682647"/>
    <w:rsid w:val="006826F1"/>
    <w:rsid w:val="00682AC2"/>
    <w:rsid w:val="00682E5F"/>
    <w:rsid w:val="00683CBF"/>
    <w:rsid w:val="00683F9C"/>
    <w:rsid w:val="0068409B"/>
    <w:rsid w:val="00684150"/>
    <w:rsid w:val="00685444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776"/>
    <w:rsid w:val="00693906"/>
    <w:rsid w:val="00694981"/>
    <w:rsid w:val="00694ECD"/>
    <w:rsid w:val="00695335"/>
    <w:rsid w:val="00695585"/>
    <w:rsid w:val="00695CDF"/>
    <w:rsid w:val="00695CE2"/>
    <w:rsid w:val="00695DEB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00D"/>
    <w:rsid w:val="006B0991"/>
    <w:rsid w:val="006B0E6E"/>
    <w:rsid w:val="006B0E92"/>
    <w:rsid w:val="006B19AB"/>
    <w:rsid w:val="006B2043"/>
    <w:rsid w:val="006B21B2"/>
    <w:rsid w:val="006B2B83"/>
    <w:rsid w:val="006B2D1C"/>
    <w:rsid w:val="006B3BEF"/>
    <w:rsid w:val="006B4D02"/>
    <w:rsid w:val="006B5332"/>
    <w:rsid w:val="006B56B4"/>
    <w:rsid w:val="006B5970"/>
    <w:rsid w:val="006B61F2"/>
    <w:rsid w:val="006B7250"/>
    <w:rsid w:val="006B7660"/>
    <w:rsid w:val="006B76C8"/>
    <w:rsid w:val="006C04D0"/>
    <w:rsid w:val="006C074A"/>
    <w:rsid w:val="006C1F7B"/>
    <w:rsid w:val="006C24D9"/>
    <w:rsid w:val="006C2506"/>
    <w:rsid w:val="006C2EF0"/>
    <w:rsid w:val="006C3247"/>
    <w:rsid w:val="006C52BB"/>
    <w:rsid w:val="006C5A15"/>
    <w:rsid w:val="006D03AB"/>
    <w:rsid w:val="006D0821"/>
    <w:rsid w:val="006D0C36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AE0"/>
    <w:rsid w:val="006E41D5"/>
    <w:rsid w:val="006E4730"/>
    <w:rsid w:val="006E47ED"/>
    <w:rsid w:val="006E4B71"/>
    <w:rsid w:val="006E5648"/>
    <w:rsid w:val="006E6143"/>
    <w:rsid w:val="006E6A0A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499F"/>
    <w:rsid w:val="00705C11"/>
    <w:rsid w:val="00705D23"/>
    <w:rsid w:val="00705E27"/>
    <w:rsid w:val="00706512"/>
    <w:rsid w:val="00706658"/>
    <w:rsid w:val="0070672C"/>
    <w:rsid w:val="0070698B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38D5"/>
    <w:rsid w:val="007142C7"/>
    <w:rsid w:val="00714725"/>
    <w:rsid w:val="0071474D"/>
    <w:rsid w:val="00715124"/>
    <w:rsid w:val="007157A4"/>
    <w:rsid w:val="007157B9"/>
    <w:rsid w:val="00716DCD"/>
    <w:rsid w:val="0071738F"/>
    <w:rsid w:val="007201EB"/>
    <w:rsid w:val="007208A7"/>
    <w:rsid w:val="00720EAF"/>
    <w:rsid w:val="00722B71"/>
    <w:rsid w:val="00722EDB"/>
    <w:rsid w:val="0072333A"/>
    <w:rsid w:val="007233E8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926"/>
    <w:rsid w:val="00727E80"/>
    <w:rsid w:val="00730833"/>
    <w:rsid w:val="00730E1D"/>
    <w:rsid w:val="0073115A"/>
    <w:rsid w:val="00731649"/>
    <w:rsid w:val="007319CE"/>
    <w:rsid w:val="00731D02"/>
    <w:rsid w:val="00732A2E"/>
    <w:rsid w:val="00732B35"/>
    <w:rsid w:val="0073330C"/>
    <w:rsid w:val="00733D53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B90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6DC"/>
    <w:rsid w:val="007738AA"/>
    <w:rsid w:val="007742BA"/>
    <w:rsid w:val="007744C4"/>
    <w:rsid w:val="007746F5"/>
    <w:rsid w:val="007749D6"/>
    <w:rsid w:val="00774DF7"/>
    <w:rsid w:val="00775BA3"/>
    <w:rsid w:val="00775D8D"/>
    <w:rsid w:val="00776170"/>
    <w:rsid w:val="00776499"/>
    <w:rsid w:val="007764CC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6FD1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139"/>
    <w:rsid w:val="007922E5"/>
    <w:rsid w:val="00792541"/>
    <w:rsid w:val="00792866"/>
    <w:rsid w:val="00792B97"/>
    <w:rsid w:val="00793740"/>
    <w:rsid w:val="00793B1D"/>
    <w:rsid w:val="00793DCD"/>
    <w:rsid w:val="00793ECA"/>
    <w:rsid w:val="0079415A"/>
    <w:rsid w:val="00794188"/>
    <w:rsid w:val="007941B5"/>
    <w:rsid w:val="007942DC"/>
    <w:rsid w:val="00795088"/>
    <w:rsid w:val="007957B6"/>
    <w:rsid w:val="00795894"/>
    <w:rsid w:val="0079626F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73B"/>
    <w:rsid w:val="007B1B64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53B1"/>
    <w:rsid w:val="007B59E5"/>
    <w:rsid w:val="007B6258"/>
    <w:rsid w:val="007B6271"/>
    <w:rsid w:val="007B6348"/>
    <w:rsid w:val="007B639C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2844"/>
    <w:rsid w:val="007C2935"/>
    <w:rsid w:val="007C29B3"/>
    <w:rsid w:val="007C2B0B"/>
    <w:rsid w:val="007C3734"/>
    <w:rsid w:val="007C40F3"/>
    <w:rsid w:val="007C473C"/>
    <w:rsid w:val="007C4818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8C1"/>
    <w:rsid w:val="007C78CB"/>
    <w:rsid w:val="007D00F0"/>
    <w:rsid w:val="007D03E7"/>
    <w:rsid w:val="007D05A7"/>
    <w:rsid w:val="007D0D63"/>
    <w:rsid w:val="007D0DF4"/>
    <w:rsid w:val="007D1CB3"/>
    <w:rsid w:val="007D21D8"/>
    <w:rsid w:val="007D2936"/>
    <w:rsid w:val="007D2D67"/>
    <w:rsid w:val="007D2E25"/>
    <w:rsid w:val="007D2E26"/>
    <w:rsid w:val="007D406E"/>
    <w:rsid w:val="007D4351"/>
    <w:rsid w:val="007D4B41"/>
    <w:rsid w:val="007D4C0B"/>
    <w:rsid w:val="007D4C54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885"/>
    <w:rsid w:val="007E4BB6"/>
    <w:rsid w:val="007E5226"/>
    <w:rsid w:val="007E5667"/>
    <w:rsid w:val="007E5714"/>
    <w:rsid w:val="007E5EC4"/>
    <w:rsid w:val="007E61C0"/>
    <w:rsid w:val="007F031E"/>
    <w:rsid w:val="007F059B"/>
    <w:rsid w:val="007F08DB"/>
    <w:rsid w:val="007F0D0C"/>
    <w:rsid w:val="007F1887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63D7"/>
    <w:rsid w:val="007F63EC"/>
    <w:rsid w:val="007F6D5B"/>
    <w:rsid w:val="007F6E06"/>
    <w:rsid w:val="007F717E"/>
    <w:rsid w:val="007F76E2"/>
    <w:rsid w:val="007F7CD2"/>
    <w:rsid w:val="00800405"/>
    <w:rsid w:val="00800584"/>
    <w:rsid w:val="00801093"/>
    <w:rsid w:val="00801CA9"/>
    <w:rsid w:val="008025F4"/>
    <w:rsid w:val="008030DD"/>
    <w:rsid w:val="00803F3C"/>
    <w:rsid w:val="00804095"/>
    <w:rsid w:val="008045B8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9B"/>
    <w:rsid w:val="00816200"/>
    <w:rsid w:val="008168B8"/>
    <w:rsid w:val="00816A2F"/>
    <w:rsid w:val="0081743B"/>
    <w:rsid w:val="00820004"/>
    <w:rsid w:val="008208E3"/>
    <w:rsid w:val="00820E29"/>
    <w:rsid w:val="0082122D"/>
    <w:rsid w:val="008212F0"/>
    <w:rsid w:val="00821C60"/>
    <w:rsid w:val="00821C8A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C8C"/>
    <w:rsid w:val="00826E40"/>
    <w:rsid w:val="00826ED3"/>
    <w:rsid w:val="008279DF"/>
    <w:rsid w:val="008300A4"/>
    <w:rsid w:val="008301A0"/>
    <w:rsid w:val="00830AD9"/>
    <w:rsid w:val="00830C47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031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32E"/>
    <w:rsid w:val="008527EA"/>
    <w:rsid w:val="0085284B"/>
    <w:rsid w:val="0085289B"/>
    <w:rsid w:val="00852E96"/>
    <w:rsid w:val="008530A4"/>
    <w:rsid w:val="0085317F"/>
    <w:rsid w:val="00853196"/>
    <w:rsid w:val="00853505"/>
    <w:rsid w:val="00853A7A"/>
    <w:rsid w:val="00854543"/>
    <w:rsid w:val="0085460D"/>
    <w:rsid w:val="0085512B"/>
    <w:rsid w:val="00855198"/>
    <w:rsid w:val="00855878"/>
    <w:rsid w:val="008559AE"/>
    <w:rsid w:val="00855C11"/>
    <w:rsid w:val="00855E6B"/>
    <w:rsid w:val="008563B4"/>
    <w:rsid w:val="00856BD9"/>
    <w:rsid w:val="00857259"/>
    <w:rsid w:val="00857BA5"/>
    <w:rsid w:val="00857DF6"/>
    <w:rsid w:val="008601D5"/>
    <w:rsid w:val="00860498"/>
    <w:rsid w:val="008604A6"/>
    <w:rsid w:val="00860856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07A"/>
    <w:rsid w:val="00870470"/>
    <w:rsid w:val="0087116F"/>
    <w:rsid w:val="008712D9"/>
    <w:rsid w:val="008719B6"/>
    <w:rsid w:val="00871D58"/>
    <w:rsid w:val="00871ED7"/>
    <w:rsid w:val="00872305"/>
    <w:rsid w:val="00872ADF"/>
    <w:rsid w:val="008734C4"/>
    <w:rsid w:val="008747DB"/>
    <w:rsid w:val="00874B29"/>
    <w:rsid w:val="00874B42"/>
    <w:rsid w:val="00874D20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497"/>
    <w:rsid w:val="00891B4E"/>
    <w:rsid w:val="0089233C"/>
    <w:rsid w:val="00892437"/>
    <w:rsid w:val="008924F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823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8A2"/>
    <w:rsid w:val="008B2FEB"/>
    <w:rsid w:val="008B35D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42BA"/>
    <w:rsid w:val="008C460B"/>
    <w:rsid w:val="008C4C9C"/>
    <w:rsid w:val="008C4DF8"/>
    <w:rsid w:val="008C50C2"/>
    <w:rsid w:val="008C54C8"/>
    <w:rsid w:val="008C54C9"/>
    <w:rsid w:val="008C554F"/>
    <w:rsid w:val="008C60D2"/>
    <w:rsid w:val="008C69C0"/>
    <w:rsid w:val="008C700D"/>
    <w:rsid w:val="008C77DC"/>
    <w:rsid w:val="008C7ADE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A4F"/>
    <w:rsid w:val="008D5BDF"/>
    <w:rsid w:val="008D632D"/>
    <w:rsid w:val="008D7E18"/>
    <w:rsid w:val="008E049B"/>
    <w:rsid w:val="008E0671"/>
    <w:rsid w:val="008E1DBA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8AF"/>
    <w:rsid w:val="008E6B62"/>
    <w:rsid w:val="008E749E"/>
    <w:rsid w:val="008E7659"/>
    <w:rsid w:val="008E7666"/>
    <w:rsid w:val="008E7BF7"/>
    <w:rsid w:val="008F081C"/>
    <w:rsid w:val="008F0C82"/>
    <w:rsid w:val="008F1506"/>
    <w:rsid w:val="008F1C33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B39"/>
    <w:rsid w:val="00902BA1"/>
    <w:rsid w:val="00902CF1"/>
    <w:rsid w:val="009030FD"/>
    <w:rsid w:val="009033E7"/>
    <w:rsid w:val="009035DA"/>
    <w:rsid w:val="00903836"/>
    <w:rsid w:val="00903B6D"/>
    <w:rsid w:val="00903FD4"/>
    <w:rsid w:val="00904050"/>
    <w:rsid w:val="0090452D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2343"/>
    <w:rsid w:val="00912EA2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385"/>
    <w:rsid w:val="009427DB"/>
    <w:rsid w:val="00942BB5"/>
    <w:rsid w:val="00942DC2"/>
    <w:rsid w:val="00942F4F"/>
    <w:rsid w:val="0094306B"/>
    <w:rsid w:val="0094309F"/>
    <w:rsid w:val="0094352E"/>
    <w:rsid w:val="00944275"/>
    <w:rsid w:val="009446A4"/>
    <w:rsid w:val="009447CF"/>
    <w:rsid w:val="00945118"/>
    <w:rsid w:val="00945195"/>
    <w:rsid w:val="00945725"/>
    <w:rsid w:val="00945E34"/>
    <w:rsid w:val="009462E7"/>
    <w:rsid w:val="00946307"/>
    <w:rsid w:val="009471F5"/>
    <w:rsid w:val="00947E57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3C1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3EB6"/>
    <w:rsid w:val="00973F85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2B1"/>
    <w:rsid w:val="00986667"/>
    <w:rsid w:val="009866E5"/>
    <w:rsid w:val="00986812"/>
    <w:rsid w:val="009868FF"/>
    <w:rsid w:val="00987DC3"/>
    <w:rsid w:val="00990889"/>
    <w:rsid w:val="009908A6"/>
    <w:rsid w:val="00990BB6"/>
    <w:rsid w:val="00990E8B"/>
    <w:rsid w:val="0099244F"/>
    <w:rsid w:val="009944B4"/>
    <w:rsid w:val="00994A30"/>
    <w:rsid w:val="009954B2"/>
    <w:rsid w:val="00996727"/>
    <w:rsid w:val="009969B2"/>
    <w:rsid w:val="00996E3B"/>
    <w:rsid w:val="009973F0"/>
    <w:rsid w:val="009975B0"/>
    <w:rsid w:val="009A0014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A7D"/>
    <w:rsid w:val="009A5CC1"/>
    <w:rsid w:val="009A5CDA"/>
    <w:rsid w:val="009A5D24"/>
    <w:rsid w:val="009A5F09"/>
    <w:rsid w:val="009A6916"/>
    <w:rsid w:val="009A74BB"/>
    <w:rsid w:val="009A7564"/>
    <w:rsid w:val="009A7BDE"/>
    <w:rsid w:val="009B02D5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47A"/>
    <w:rsid w:val="009B471B"/>
    <w:rsid w:val="009B4995"/>
    <w:rsid w:val="009B4E93"/>
    <w:rsid w:val="009B50A3"/>
    <w:rsid w:val="009B5120"/>
    <w:rsid w:val="009B52AC"/>
    <w:rsid w:val="009B592D"/>
    <w:rsid w:val="009B5DE0"/>
    <w:rsid w:val="009B5F61"/>
    <w:rsid w:val="009B6842"/>
    <w:rsid w:val="009B6BFE"/>
    <w:rsid w:val="009B6CD3"/>
    <w:rsid w:val="009B7183"/>
    <w:rsid w:val="009B7472"/>
    <w:rsid w:val="009B74C2"/>
    <w:rsid w:val="009B76F6"/>
    <w:rsid w:val="009B7B8D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B39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76F"/>
    <w:rsid w:val="009D28F8"/>
    <w:rsid w:val="009D2A4E"/>
    <w:rsid w:val="009D37E1"/>
    <w:rsid w:val="009D3FDB"/>
    <w:rsid w:val="009D4295"/>
    <w:rsid w:val="009D4C41"/>
    <w:rsid w:val="009D5242"/>
    <w:rsid w:val="009D5D58"/>
    <w:rsid w:val="009D67AD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31AF"/>
    <w:rsid w:val="009E4E0C"/>
    <w:rsid w:val="009E539C"/>
    <w:rsid w:val="009E542D"/>
    <w:rsid w:val="009E58A4"/>
    <w:rsid w:val="009E5A2E"/>
    <w:rsid w:val="009E644F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486"/>
    <w:rsid w:val="009F4A26"/>
    <w:rsid w:val="009F5739"/>
    <w:rsid w:val="009F5B93"/>
    <w:rsid w:val="009F6220"/>
    <w:rsid w:val="009F6736"/>
    <w:rsid w:val="009F67F8"/>
    <w:rsid w:val="009F6BC5"/>
    <w:rsid w:val="009F752C"/>
    <w:rsid w:val="00A0019E"/>
    <w:rsid w:val="00A001C7"/>
    <w:rsid w:val="00A003F2"/>
    <w:rsid w:val="00A00FC7"/>
    <w:rsid w:val="00A015A1"/>
    <w:rsid w:val="00A01670"/>
    <w:rsid w:val="00A01815"/>
    <w:rsid w:val="00A01FDF"/>
    <w:rsid w:val="00A021CB"/>
    <w:rsid w:val="00A0228B"/>
    <w:rsid w:val="00A022DC"/>
    <w:rsid w:val="00A02A92"/>
    <w:rsid w:val="00A03123"/>
    <w:rsid w:val="00A03145"/>
    <w:rsid w:val="00A033F4"/>
    <w:rsid w:val="00A03B63"/>
    <w:rsid w:val="00A03BB3"/>
    <w:rsid w:val="00A04BC4"/>
    <w:rsid w:val="00A05221"/>
    <w:rsid w:val="00A05764"/>
    <w:rsid w:val="00A06F17"/>
    <w:rsid w:val="00A07154"/>
    <w:rsid w:val="00A07307"/>
    <w:rsid w:val="00A07427"/>
    <w:rsid w:val="00A07A54"/>
    <w:rsid w:val="00A07CF1"/>
    <w:rsid w:val="00A100A3"/>
    <w:rsid w:val="00A100BF"/>
    <w:rsid w:val="00A100C6"/>
    <w:rsid w:val="00A109BE"/>
    <w:rsid w:val="00A1117C"/>
    <w:rsid w:val="00A1168B"/>
    <w:rsid w:val="00A119D7"/>
    <w:rsid w:val="00A12728"/>
    <w:rsid w:val="00A12AB4"/>
    <w:rsid w:val="00A12B08"/>
    <w:rsid w:val="00A13011"/>
    <w:rsid w:val="00A13391"/>
    <w:rsid w:val="00A13853"/>
    <w:rsid w:val="00A14916"/>
    <w:rsid w:val="00A15011"/>
    <w:rsid w:val="00A151B0"/>
    <w:rsid w:val="00A15A98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11B8"/>
    <w:rsid w:val="00A21A01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201"/>
    <w:rsid w:val="00A24394"/>
    <w:rsid w:val="00A2445C"/>
    <w:rsid w:val="00A24B86"/>
    <w:rsid w:val="00A265AA"/>
    <w:rsid w:val="00A2662A"/>
    <w:rsid w:val="00A27178"/>
    <w:rsid w:val="00A2731F"/>
    <w:rsid w:val="00A273C4"/>
    <w:rsid w:val="00A27B00"/>
    <w:rsid w:val="00A30D77"/>
    <w:rsid w:val="00A30E88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5B"/>
    <w:rsid w:val="00A40E38"/>
    <w:rsid w:val="00A41399"/>
    <w:rsid w:val="00A41666"/>
    <w:rsid w:val="00A41985"/>
    <w:rsid w:val="00A421B0"/>
    <w:rsid w:val="00A43743"/>
    <w:rsid w:val="00A43B2D"/>
    <w:rsid w:val="00A43CC9"/>
    <w:rsid w:val="00A44B86"/>
    <w:rsid w:val="00A44FC7"/>
    <w:rsid w:val="00A45518"/>
    <w:rsid w:val="00A456B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C5"/>
    <w:rsid w:val="00A71C43"/>
    <w:rsid w:val="00A72590"/>
    <w:rsid w:val="00A72E4D"/>
    <w:rsid w:val="00A72F43"/>
    <w:rsid w:val="00A72F54"/>
    <w:rsid w:val="00A7334D"/>
    <w:rsid w:val="00A73372"/>
    <w:rsid w:val="00A734B5"/>
    <w:rsid w:val="00A73676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5E5"/>
    <w:rsid w:val="00A77C02"/>
    <w:rsid w:val="00A8041F"/>
    <w:rsid w:val="00A807F7"/>
    <w:rsid w:val="00A810F4"/>
    <w:rsid w:val="00A81206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047D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347"/>
    <w:rsid w:val="00A94A61"/>
    <w:rsid w:val="00A95266"/>
    <w:rsid w:val="00A95427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5B5"/>
    <w:rsid w:val="00AA0897"/>
    <w:rsid w:val="00AA1E53"/>
    <w:rsid w:val="00AA2799"/>
    <w:rsid w:val="00AA286B"/>
    <w:rsid w:val="00AA3933"/>
    <w:rsid w:val="00AA3C5C"/>
    <w:rsid w:val="00AA638B"/>
    <w:rsid w:val="00AA667C"/>
    <w:rsid w:val="00AA69E4"/>
    <w:rsid w:val="00AA6AF3"/>
    <w:rsid w:val="00AA6B59"/>
    <w:rsid w:val="00AA7118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253F"/>
    <w:rsid w:val="00AC296C"/>
    <w:rsid w:val="00AC326C"/>
    <w:rsid w:val="00AC340D"/>
    <w:rsid w:val="00AC371E"/>
    <w:rsid w:val="00AC3A30"/>
    <w:rsid w:val="00AC422D"/>
    <w:rsid w:val="00AC4ED8"/>
    <w:rsid w:val="00AC51B5"/>
    <w:rsid w:val="00AC5233"/>
    <w:rsid w:val="00AC537F"/>
    <w:rsid w:val="00AC55CC"/>
    <w:rsid w:val="00AC55FD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EA9"/>
    <w:rsid w:val="00AD3EC3"/>
    <w:rsid w:val="00AD410A"/>
    <w:rsid w:val="00AD417A"/>
    <w:rsid w:val="00AD44C8"/>
    <w:rsid w:val="00AD54F4"/>
    <w:rsid w:val="00AD555A"/>
    <w:rsid w:val="00AD5652"/>
    <w:rsid w:val="00AD6438"/>
    <w:rsid w:val="00AD6A0E"/>
    <w:rsid w:val="00AD74CC"/>
    <w:rsid w:val="00AE0493"/>
    <w:rsid w:val="00AE0AB9"/>
    <w:rsid w:val="00AE1803"/>
    <w:rsid w:val="00AE199A"/>
    <w:rsid w:val="00AE29CF"/>
    <w:rsid w:val="00AE3BB6"/>
    <w:rsid w:val="00AE3C37"/>
    <w:rsid w:val="00AE3CAC"/>
    <w:rsid w:val="00AE3F8B"/>
    <w:rsid w:val="00AE4453"/>
    <w:rsid w:val="00AE488B"/>
    <w:rsid w:val="00AE52EF"/>
    <w:rsid w:val="00AE60FD"/>
    <w:rsid w:val="00AE671D"/>
    <w:rsid w:val="00AE6D29"/>
    <w:rsid w:val="00AE7C5B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46D2"/>
    <w:rsid w:val="00AF539E"/>
    <w:rsid w:val="00AF5821"/>
    <w:rsid w:val="00AF5BE6"/>
    <w:rsid w:val="00AF6661"/>
    <w:rsid w:val="00AF795C"/>
    <w:rsid w:val="00AF79B7"/>
    <w:rsid w:val="00AF7AB8"/>
    <w:rsid w:val="00AF7DCD"/>
    <w:rsid w:val="00AF7E86"/>
    <w:rsid w:val="00B008BF"/>
    <w:rsid w:val="00B00960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CC6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21C"/>
    <w:rsid w:val="00B1176A"/>
    <w:rsid w:val="00B11BBF"/>
    <w:rsid w:val="00B11E79"/>
    <w:rsid w:val="00B12EC2"/>
    <w:rsid w:val="00B13D6F"/>
    <w:rsid w:val="00B14630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D06"/>
    <w:rsid w:val="00B26E61"/>
    <w:rsid w:val="00B26E9E"/>
    <w:rsid w:val="00B275BA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BA2"/>
    <w:rsid w:val="00B33C4A"/>
    <w:rsid w:val="00B33DD3"/>
    <w:rsid w:val="00B346E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98D"/>
    <w:rsid w:val="00B41E0D"/>
    <w:rsid w:val="00B41F58"/>
    <w:rsid w:val="00B42CDB"/>
    <w:rsid w:val="00B42F2B"/>
    <w:rsid w:val="00B4438B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F67"/>
    <w:rsid w:val="00B53AE0"/>
    <w:rsid w:val="00B53C9A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60866"/>
    <w:rsid w:val="00B60934"/>
    <w:rsid w:val="00B60BA5"/>
    <w:rsid w:val="00B6100E"/>
    <w:rsid w:val="00B63794"/>
    <w:rsid w:val="00B63A3C"/>
    <w:rsid w:val="00B64103"/>
    <w:rsid w:val="00B642E3"/>
    <w:rsid w:val="00B64AD1"/>
    <w:rsid w:val="00B65426"/>
    <w:rsid w:val="00B6546B"/>
    <w:rsid w:val="00B6546D"/>
    <w:rsid w:val="00B661B9"/>
    <w:rsid w:val="00B66629"/>
    <w:rsid w:val="00B6702C"/>
    <w:rsid w:val="00B710B7"/>
    <w:rsid w:val="00B717DA"/>
    <w:rsid w:val="00B71F50"/>
    <w:rsid w:val="00B72A24"/>
    <w:rsid w:val="00B72B28"/>
    <w:rsid w:val="00B72C9C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0A27"/>
    <w:rsid w:val="00B81370"/>
    <w:rsid w:val="00B81708"/>
    <w:rsid w:val="00B817A8"/>
    <w:rsid w:val="00B81D22"/>
    <w:rsid w:val="00B81DA3"/>
    <w:rsid w:val="00B8221D"/>
    <w:rsid w:val="00B82E4D"/>
    <w:rsid w:val="00B82FF6"/>
    <w:rsid w:val="00B830D0"/>
    <w:rsid w:val="00B83394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13EF"/>
    <w:rsid w:val="00B91C3A"/>
    <w:rsid w:val="00B91C46"/>
    <w:rsid w:val="00B924D5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92A"/>
    <w:rsid w:val="00B97F2E"/>
    <w:rsid w:val="00BA045B"/>
    <w:rsid w:val="00BA0900"/>
    <w:rsid w:val="00BA0AA8"/>
    <w:rsid w:val="00BA1E23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5084"/>
    <w:rsid w:val="00BA57EF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362"/>
    <w:rsid w:val="00BC3C55"/>
    <w:rsid w:val="00BC5010"/>
    <w:rsid w:val="00BC52DA"/>
    <w:rsid w:val="00BC5A3E"/>
    <w:rsid w:val="00BC5BA6"/>
    <w:rsid w:val="00BC698C"/>
    <w:rsid w:val="00BC7104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0BF1"/>
    <w:rsid w:val="00BF1418"/>
    <w:rsid w:val="00BF1A11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3C0E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2F1"/>
    <w:rsid w:val="00C01865"/>
    <w:rsid w:val="00C02497"/>
    <w:rsid w:val="00C02559"/>
    <w:rsid w:val="00C029E7"/>
    <w:rsid w:val="00C02D0A"/>
    <w:rsid w:val="00C03215"/>
    <w:rsid w:val="00C036B7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24C"/>
    <w:rsid w:val="00C23540"/>
    <w:rsid w:val="00C23606"/>
    <w:rsid w:val="00C236D6"/>
    <w:rsid w:val="00C23A44"/>
    <w:rsid w:val="00C24109"/>
    <w:rsid w:val="00C24291"/>
    <w:rsid w:val="00C2460D"/>
    <w:rsid w:val="00C24634"/>
    <w:rsid w:val="00C2477C"/>
    <w:rsid w:val="00C24AA1"/>
    <w:rsid w:val="00C25601"/>
    <w:rsid w:val="00C27225"/>
    <w:rsid w:val="00C276A9"/>
    <w:rsid w:val="00C27E03"/>
    <w:rsid w:val="00C27E78"/>
    <w:rsid w:val="00C3007C"/>
    <w:rsid w:val="00C30A1E"/>
    <w:rsid w:val="00C30A92"/>
    <w:rsid w:val="00C30CF6"/>
    <w:rsid w:val="00C311B9"/>
    <w:rsid w:val="00C31633"/>
    <w:rsid w:val="00C31B26"/>
    <w:rsid w:val="00C32BB3"/>
    <w:rsid w:val="00C32E2E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36B8B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5046"/>
    <w:rsid w:val="00C4572C"/>
    <w:rsid w:val="00C4577A"/>
    <w:rsid w:val="00C45B48"/>
    <w:rsid w:val="00C462F2"/>
    <w:rsid w:val="00C468A2"/>
    <w:rsid w:val="00C46A04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00"/>
    <w:rsid w:val="00C51A34"/>
    <w:rsid w:val="00C52317"/>
    <w:rsid w:val="00C52C9B"/>
    <w:rsid w:val="00C53074"/>
    <w:rsid w:val="00C53594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801"/>
    <w:rsid w:val="00C64900"/>
    <w:rsid w:val="00C64B92"/>
    <w:rsid w:val="00C64EC1"/>
    <w:rsid w:val="00C66F23"/>
    <w:rsid w:val="00C671BE"/>
    <w:rsid w:val="00C67949"/>
    <w:rsid w:val="00C7048C"/>
    <w:rsid w:val="00C70BF3"/>
    <w:rsid w:val="00C70DA6"/>
    <w:rsid w:val="00C71282"/>
    <w:rsid w:val="00C714F2"/>
    <w:rsid w:val="00C71934"/>
    <w:rsid w:val="00C71DD9"/>
    <w:rsid w:val="00C7245A"/>
    <w:rsid w:val="00C72F1A"/>
    <w:rsid w:val="00C73CF7"/>
    <w:rsid w:val="00C73EC6"/>
    <w:rsid w:val="00C74BC7"/>
    <w:rsid w:val="00C7500F"/>
    <w:rsid w:val="00C7567A"/>
    <w:rsid w:val="00C7632D"/>
    <w:rsid w:val="00C76CEF"/>
    <w:rsid w:val="00C76D79"/>
    <w:rsid w:val="00C77385"/>
    <w:rsid w:val="00C77705"/>
    <w:rsid w:val="00C8051B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AD1"/>
    <w:rsid w:val="00C91B5F"/>
    <w:rsid w:val="00C91D65"/>
    <w:rsid w:val="00C91FF5"/>
    <w:rsid w:val="00C92087"/>
    <w:rsid w:val="00C92CFD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9D1"/>
    <w:rsid w:val="00CA4ED3"/>
    <w:rsid w:val="00CA5070"/>
    <w:rsid w:val="00CA5125"/>
    <w:rsid w:val="00CA5AD6"/>
    <w:rsid w:val="00CA6338"/>
    <w:rsid w:val="00CA6805"/>
    <w:rsid w:val="00CA6C1E"/>
    <w:rsid w:val="00CA6F3B"/>
    <w:rsid w:val="00CA74DF"/>
    <w:rsid w:val="00CA792E"/>
    <w:rsid w:val="00CA7973"/>
    <w:rsid w:val="00CA7F5B"/>
    <w:rsid w:val="00CB008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F9C"/>
    <w:rsid w:val="00CC2176"/>
    <w:rsid w:val="00CC27D0"/>
    <w:rsid w:val="00CC28EF"/>
    <w:rsid w:val="00CC2A4D"/>
    <w:rsid w:val="00CC3C72"/>
    <w:rsid w:val="00CC480A"/>
    <w:rsid w:val="00CC4CF3"/>
    <w:rsid w:val="00CC4DE6"/>
    <w:rsid w:val="00CC5370"/>
    <w:rsid w:val="00CC5455"/>
    <w:rsid w:val="00CC5963"/>
    <w:rsid w:val="00CC6065"/>
    <w:rsid w:val="00CC60EA"/>
    <w:rsid w:val="00CC6170"/>
    <w:rsid w:val="00CC62C8"/>
    <w:rsid w:val="00CC7640"/>
    <w:rsid w:val="00CC7968"/>
    <w:rsid w:val="00CC7970"/>
    <w:rsid w:val="00CC7DB5"/>
    <w:rsid w:val="00CC7F40"/>
    <w:rsid w:val="00CD0071"/>
    <w:rsid w:val="00CD00D2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9BB"/>
    <w:rsid w:val="00CD3F4E"/>
    <w:rsid w:val="00CD4407"/>
    <w:rsid w:val="00CD446C"/>
    <w:rsid w:val="00CD4958"/>
    <w:rsid w:val="00CD4DC2"/>
    <w:rsid w:val="00CD5340"/>
    <w:rsid w:val="00CD59B1"/>
    <w:rsid w:val="00CD5E01"/>
    <w:rsid w:val="00CD75F7"/>
    <w:rsid w:val="00CD7E70"/>
    <w:rsid w:val="00CE02EE"/>
    <w:rsid w:val="00CE0504"/>
    <w:rsid w:val="00CE0C6D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6792"/>
    <w:rsid w:val="00CE7EF0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359"/>
    <w:rsid w:val="00D006A2"/>
    <w:rsid w:val="00D0122C"/>
    <w:rsid w:val="00D01338"/>
    <w:rsid w:val="00D01442"/>
    <w:rsid w:val="00D015B9"/>
    <w:rsid w:val="00D01F06"/>
    <w:rsid w:val="00D027B6"/>
    <w:rsid w:val="00D02DF5"/>
    <w:rsid w:val="00D03D11"/>
    <w:rsid w:val="00D04BA3"/>
    <w:rsid w:val="00D05619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3537"/>
    <w:rsid w:val="00D142C4"/>
    <w:rsid w:val="00D1435C"/>
    <w:rsid w:val="00D14AED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619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071"/>
    <w:rsid w:val="00D3545D"/>
    <w:rsid w:val="00D36550"/>
    <w:rsid w:val="00D370EE"/>
    <w:rsid w:val="00D371A4"/>
    <w:rsid w:val="00D400F3"/>
    <w:rsid w:val="00D40CAE"/>
    <w:rsid w:val="00D41197"/>
    <w:rsid w:val="00D414E1"/>
    <w:rsid w:val="00D41865"/>
    <w:rsid w:val="00D41ACF"/>
    <w:rsid w:val="00D41C03"/>
    <w:rsid w:val="00D422AD"/>
    <w:rsid w:val="00D4284F"/>
    <w:rsid w:val="00D43787"/>
    <w:rsid w:val="00D43C65"/>
    <w:rsid w:val="00D44524"/>
    <w:rsid w:val="00D447FD"/>
    <w:rsid w:val="00D454B0"/>
    <w:rsid w:val="00D45AFC"/>
    <w:rsid w:val="00D46735"/>
    <w:rsid w:val="00D46BA7"/>
    <w:rsid w:val="00D46F3B"/>
    <w:rsid w:val="00D47584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842"/>
    <w:rsid w:val="00D54C53"/>
    <w:rsid w:val="00D54D56"/>
    <w:rsid w:val="00D5534A"/>
    <w:rsid w:val="00D55DE5"/>
    <w:rsid w:val="00D5616F"/>
    <w:rsid w:val="00D5648A"/>
    <w:rsid w:val="00D56966"/>
    <w:rsid w:val="00D56A17"/>
    <w:rsid w:val="00D56E06"/>
    <w:rsid w:val="00D60E27"/>
    <w:rsid w:val="00D60FFC"/>
    <w:rsid w:val="00D6134C"/>
    <w:rsid w:val="00D61F96"/>
    <w:rsid w:val="00D6270E"/>
    <w:rsid w:val="00D62FF1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D07"/>
    <w:rsid w:val="00D716F3"/>
    <w:rsid w:val="00D719EC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5203"/>
    <w:rsid w:val="00D760D3"/>
    <w:rsid w:val="00D76302"/>
    <w:rsid w:val="00D76567"/>
    <w:rsid w:val="00D76906"/>
    <w:rsid w:val="00D77495"/>
    <w:rsid w:val="00D778B7"/>
    <w:rsid w:val="00D77C35"/>
    <w:rsid w:val="00D77D0C"/>
    <w:rsid w:val="00D80A44"/>
    <w:rsid w:val="00D8136B"/>
    <w:rsid w:val="00D813EC"/>
    <w:rsid w:val="00D814AF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9E1"/>
    <w:rsid w:val="00D95C94"/>
    <w:rsid w:val="00D96CEC"/>
    <w:rsid w:val="00D97B83"/>
    <w:rsid w:val="00D97E1B"/>
    <w:rsid w:val="00DA14FB"/>
    <w:rsid w:val="00DA1E87"/>
    <w:rsid w:val="00DA1FBD"/>
    <w:rsid w:val="00DA1FD5"/>
    <w:rsid w:val="00DA2778"/>
    <w:rsid w:val="00DA334D"/>
    <w:rsid w:val="00DA349C"/>
    <w:rsid w:val="00DA36A7"/>
    <w:rsid w:val="00DA3A4C"/>
    <w:rsid w:val="00DA4122"/>
    <w:rsid w:val="00DA4213"/>
    <w:rsid w:val="00DA509B"/>
    <w:rsid w:val="00DA6278"/>
    <w:rsid w:val="00DA6536"/>
    <w:rsid w:val="00DA6F95"/>
    <w:rsid w:val="00DA7041"/>
    <w:rsid w:val="00DA7A60"/>
    <w:rsid w:val="00DA7D5C"/>
    <w:rsid w:val="00DA7D7E"/>
    <w:rsid w:val="00DB0146"/>
    <w:rsid w:val="00DB0298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53A8"/>
    <w:rsid w:val="00DB5608"/>
    <w:rsid w:val="00DB5BCB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615C"/>
    <w:rsid w:val="00DC6538"/>
    <w:rsid w:val="00DC6FF4"/>
    <w:rsid w:val="00DC7F07"/>
    <w:rsid w:val="00DD005E"/>
    <w:rsid w:val="00DD0492"/>
    <w:rsid w:val="00DD06D0"/>
    <w:rsid w:val="00DD06F7"/>
    <w:rsid w:val="00DD0D78"/>
    <w:rsid w:val="00DD110E"/>
    <w:rsid w:val="00DD14FF"/>
    <w:rsid w:val="00DD1950"/>
    <w:rsid w:val="00DD25E9"/>
    <w:rsid w:val="00DD2DFE"/>
    <w:rsid w:val="00DD33C3"/>
    <w:rsid w:val="00DD3DF5"/>
    <w:rsid w:val="00DD4A68"/>
    <w:rsid w:val="00DD4BA0"/>
    <w:rsid w:val="00DD588B"/>
    <w:rsid w:val="00DD617A"/>
    <w:rsid w:val="00DD6869"/>
    <w:rsid w:val="00DD688B"/>
    <w:rsid w:val="00DD71C3"/>
    <w:rsid w:val="00DD7AD8"/>
    <w:rsid w:val="00DE0B25"/>
    <w:rsid w:val="00DE11CF"/>
    <w:rsid w:val="00DE16C6"/>
    <w:rsid w:val="00DE1702"/>
    <w:rsid w:val="00DE1B0B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6AC7"/>
    <w:rsid w:val="00DE707A"/>
    <w:rsid w:val="00DE70A5"/>
    <w:rsid w:val="00DE7110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237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394"/>
    <w:rsid w:val="00E10A81"/>
    <w:rsid w:val="00E11500"/>
    <w:rsid w:val="00E129DD"/>
    <w:rsid w:val="00E129E6"/>
    <w:rsid w:val="00E12FD2"/>
    <w:rsid w:val="00E13DAF"/>
    <w:rsid w:val="00E13FAE"/>
    <w:rsid w:val="00E141F0"/>
    <w:rsid w:val="00E143D1"/>
    <w:rsid w:val="00E14426"/>
    <w:rsid w:val="00E14E32"/>
    <w:rsid w:val="00E15826"/>
    <w:rsid w:val="00E1633A"/>
    <w:rsid w:val="00E1640C"/>
    <w:rsid w:val="00E1675B"/>
    <w:rsid w:val="00E16ABF"/>
    <w:rsid w:val="00E204BE"/>
    <w:rsid w:val="00E208D4"/>
    <w:rsid w:val="00E20A13"/>
    <w:rsid w:val="00E21350"/>
    <w:rsid w:val="00E21D37"/>
    <w:rsid w:val="00E233A7"/>
    <w:rsid w:val="00E23643"/>
    <w:rsid w:val="00E24285"/>
    <w:rsid w:val="00E244B1"/>
    <w:rsid w:val="00E246B5"/>
    <w:rsid w:val="00E24929"/>
    <w:rsid w:val="00E24931"/>
    <w:rsid w:val="00E24B72"/>
    <w:rsid w:val="00E25162"/>
    <w:rsid w:val="00E25CAD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0EB"/>
    <w:rsid w:val="00E34154"/>
    <w:rsid w:val="00E3480A"/>
    <w:rsid w:val="00E34C67"/>
    <w:rsid w:val="00E351AC"/>
    <w:rsid w:val="00E354F7"/>
    <w:rsid w:val="00E356D3"/>
    <w:rsid w:val="00E365D6"/>
    <w:rsid w:val="00E36728"/>
    <w:rsid w:val="00E37B1E"/>
    <w:rsid w:val="00E37FF2"/>
    <w:rsid w:val="00E40BC5"/>
    <w:rsid w:val="00E42791"/>
    <w:rsid w:val="00E42FB8"/>
    <w:rsid w:val="00E44186"/>
    <w:rsid w:val="00E44248"/>
    <w:rsid w:val="00E443E2"/>
    <w:rsid w:val="00E444AE"/>
    <w:rsid w:val="00E44758"/>
    <w:rsid w:val="00E4487C"/>
    <w:rsid w:val="00E4569A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600B"/>
    <w:rsid w:val="00E560F0"/>
    <w:rsid w:val="00E56858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5711"/>
    <w:rsid w:val="00E65BDA"/>
    <w:rsid w:val="00E66735"/>
    <w:rsid w:val="00E669D0"/>
    <w:rsid w:val="00E67AEB"/>
    <w:rsid w:val="00E711D6"/>
    <w:rsid w:val="00E71395"/>
    <w:rsid w:val="00E71439"/>
    <w:rsid w:val="00E71B72"/>
    <w:rsid w:val="00E71C0F"/>
    <w:rsid w:val="00E7236E"/>
    <w:rsid w:val="00E73779"/>
    <w:rsid w:val="00E73CC4"/>
    <w:rsid w:val="00E74A82"/>
    <w:rsid w:val="00E74BFF"/>
    <w:rsid w:val="00E754B8"/>
    <w:rsid w:val="00E75C82"/>
    <w:rsid w:val="00E76A41"/>
    <w:rsid w:val="00E774D3"/>
    <w:rsid w:val="00E77DB6"/>
    <w:rsid w:val="00E77EAB"/>
    <w:rsid w:val="00E80539"/>
    <w:rsid w:val="00E80796"/>
    <w:rsid w:val="00E81352"/>
    <w:rsid w:val="00E832BD"/>
    <w:rsid w:val="00E83564"/>
    <w:rsid w:val="00E83E8F"/>
    <w:rsid w:val="00E84485"/>
    <w:rsid w:val="00E84971"/>
    <w:rsid w:val="00E84C0C"/>
    <w:rsid w:val="00E8575B"/>
    <w:rsid w:val="00E86602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971C3"/>
    <w:rsid w:val="00E97B5F"/>
    <w:rsid w:val="00EA0C27"/>
    <w:rsid w:val="00EA0D24"/>
    <w:rsid w:val="00EA1091"/>
    <w:rsid w:val="00EA1129"/>
    <w:rsid w:val="00EA1DAA"/>
    <w:rsid w:val="00EA232D"/>
    <w:rsid w:val="00EA25D9"/>
    <w:rsid w:val="00EA28F3"/>
    <w:rsid w:val="00EA2B48"/>
    <w:rsid w:val="00EA303F"/>
    <w:rsid w:val="00EA3091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879"/>
    <w:rsid w:val="00EB4C97"/>
    <w:rsid w:val="00EB4E5C"/>
    <w:rsid w:val="00EB55CB"/>
    <w:rsid w:val="00EB5F18"/>
    <w:rsid w:val="00EB60AC"/>
    <w:rsid w:val="00EB6606"/>
    <w:rsid w:val="00EB66E3"/>
    <w:rsid w:val="00EB6A04"/>
    <w:rsid w:val="00EB6E87"/>
    <w:rsid w:val="00EB7257"/>
    <w:rsid w:val="00EB7A82"/>
    <w:rsid w:val="00EB7ECB"/>
    <w:rsid w:val="00EC0286"/>
    <w:rsid w:val="00EC0311"/>
    <w:rsid w:val="00EC075C"/>
    <w:rsid w:val="00EC09CF"/>
    <w:rsid w:val="00EC0BD2"/>
    <w:rsid w:val="00EC1F71"/>
    <w:rsid w:val="00EC2211"/>
    <w:rsid w:val="00EC22E5"/>
    <w:rsid w:val="00EC29C8"/>
    <w:rsid w:val="00EC2B7D"/>
    <w:rsid w:val="00EC3039"/>
    <w:rsid w:val="00EC341D"/>
    <w:rsid w:val="00EC35FC"/>
    <w:rsid w:val="00EC3826"/>
    <w:rsid w:val="00EC435C"/>
    <w:rsid w:val="00EC456E"/>
    <w:rsid w:val="00EC4684"/>
    <w:rsid w:val="00EC5D6B"/>
    <w:rsid w:val="00EC5EAE"/>
    <w:rsid w:val="00EC6172"/>
    <w:rsid w:val="00EC6503"/>
    <w:rsid w:val="00EC65D3"/>
    <w:rsid w:val="00EC6C07"/>
    <w:rsid w:val="00EC7DC7"/>
    <w:rsid w:val="00ED0847"/>
    <w:rsid w:val="00ED1496"/>
    <w:rsid w:val="00ED2358"/>
    <w:rsid w:val="00ED261F"/>
    <w:rsid w:val="00ED2847"/>
    <w:rsid w:val="00ED2DCF"/>
    <w:rsid w:val="00ED33E2"/>
    <w:rsid w:val="00ED34FE"/>
    <w:rsid w:val="00ED3939"/>
    <w:rsid w:val="00ED39BA"/>
    <w:rsid w:val="00ED595D"/>
    <w:rsid w:val="00ED59A9"/>
    <w:rsid w:val="00ED6168"/>
    <w:rsid w:val="00ED63B2"/>
    <w:rsid w:val="00ED6425"/>
    <w:rsid w:val="00ED6859"/>
    <w:rsid w:val="00ED69F6"/>
    <w:rsid w:val="00ED702D"/>
    <w:rsid w:val="00ED704B"/>
    <w:rsid w:val="00ED7497"/>
    <w:rsid w:val="00EE0534"/>
    <w:rsid w:val="00EE1E6B"/>
    <w:rsid w:val="00EE2207"/>
    <w:rsid w:val="00EE29B1"/>
    <w:rsid w:val="00EE2E61"/>
    <w:rsid w:val="00EE359F"/>
    <w:rsid w:val="00EE3EEF"/>
    <w:rsid w:val="00EE43BE"/>
    <w:rsid w:val="00EE4AC6"/>
    <w:rsid w:val="00EE4E13"/>
    <w:rsid w:val="00EE53CA"/>
    <w:rsid w:val="00EE570B"/>
    <w:rsid w:val="00EE5763"/>
    <w:rsid w:val="00EE5AC4"/>
    <w:rsid w:val="00EE6868"/>
    <w:rsid w:val="00EE738D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0F8A"/>
    <w:rsid w:val="00F013C7"/>
    <w:rsid w:val="00F0182A"/>
    <w:rsid w:val="00F01979"/>
    <w:rsid w:val="00F01E97"/>
    <w:rsid w:val="00F01F9B"/>
    <w:rsid w:val="00F0207A"/>
    <w:rsid w:val="00F024C0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0B8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33E"/>
    <w:rsid w:val="00F25623"/>
    <w:rsid w:val="00F25B33"/>
    <w:rsid w:val="00F25FFB"/>
    <w:rsid w:val="00F267D7"/>
    <w:rsid w:val="00F267DE"/>
    <w:rsid w:val="00F26D14"/>
    <w:rsid w:val="00F26D5B"/>
    <w:rsid w:val="00F26DF6"/>
    <w:rsid w:val="00F273AE"/>
    <w:rsid w:val="00F2750C"/>
    <w:rsid w:val="00F27AE9"/>
    <w:rsid w:val="00F27E57"/>
    <w:rsid w:val="00F27E95"/>
    <w:rsid w:val="00F300D9"/>
    <w:rsid w:val="00F30518"/>
    <w:rsid w:val="00F320AC"/>
    <w:rsid w:val="00F325DB"/>
    <w:rsid w:val="00F3402B"/>
    <w:rsid w:val="00F340A0"/>
    <w:rsid w:val="00F34A30"/>
    <w:rsid w:val="00F34BAD"/>
    <w:rsid w:val="00F34F2C"/>
    <w:rsid w:val="00F352F4"/>
    <w:rsid w:val="00F35497"/>
    <w:rsid w:val="00F3674D"/>
    <w:rsid w:val="00F37146"/>
    <w:rsid w:val="00F37160"/>
    <w:rsid w:val="00F3765F"/>
    <w:rsid w:val="00F37A81"/>
    <w:rsid w:val="00F407DE"/>
    <w:rsid w:val="00F4091A"/>
    <w:rsid w:val="00F413C4"/>
    <w:rsid w:val="00F41571"/>
    <w:rsid w:val="00F41B32"/>
    <w:rsid w:val="00F4206A"/>
    <w:rsid w:val="00F428AF"/>
    <w:rsid w:val="00F429A6"/>
    <w:rsid w:val="00F43019"/>
    <w:rsid w:val="00F43278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4400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665"/>
    <w:rsid w:val="00F60887"/>
    <w:rsid w:val="00F61386"/>
    <w:rsid w:val="00F61983"/>
    <w:rsid w:val="00F6201D"/>
    <w:rsid w:val="00F6242D"/>
    <w:rsid w:val="00F628E0"/>
    <w:rsid w:val="00F63507"/>
    <w:rsid w:val="00F63DDF"/>
    <w:rsid w:val="00F63E91"/>
    <w:rsid w:val="00F63F0C"/>
    <w:rsid w:val="00F6407A"/>
    <w:rsid w:val="00F646D3"/>
    <w:rsid w:val="00F64BEC"/>
    <w:rsid w:val="00F64CBB"/>
    <w:rsid w:val="00F651F1"/>
    <w:rsid w:val="00F65308"/>
    <w:rsid w:val="00F656B8"/>
    <w:rsid w:val="00F65EB6"/>
    <w:rsid w:val="00F663E7"/>
    <w:rsid w:val="00F66CB2"/>
    <w:rsid w:val="00F66D60"/>
    <w:rsid w:val="00F67015"/>
    <w:rsid w:val="00F672F7"/>
    <w:rsid w:val="00F676A3"/>
    <w:rsid w:val="00F676FB"/>
    <w:rsid w:val="00F67928"/>
    <w:rsid w:val="00F7091C"/>
    <w:rsid w:val="00F70A0B"/>
    <w:rsid w:val="00F70D46"/>
    <w:rsid w:val="00F721E9"/>
    <w:rsid w:val="00F72591"/>
    <w:rsid w:val="00F729BC"/>
    <w:rsid w:val="00F73950"/>
    <w:rsid w:val="00F744D2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C8E"/>
    <w:rsid w:val="00F85DE5"/>
    <w:rsid w:val="00F86B58"/>
    <w:rsid w:val="00F86C91"/>
    <w:rsid w:val="00F87560"/>
    <w:rsid w:val="00F8783F"/>
    <w:rsid w:val="00F87870"/>
    <w:rsid w:val="00F87875"/>
    <w:rsid w:val="00F87D35"/>
    <w:rsid w:val="00F9020A"/>
    <w:rsid w:val="00F9090B"/>
    <w:rsid w:val="00F91004"/>
    <w:rsid w:val="00F92ACD"/>
    <w:rsid w:val="00F930C6"/>
    <w:rsid w:val="00F93528"/>
    <w:rsid w:val="00F94876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634"/>
    <w:rsid w:val="00FA17D2"/>
    <w:rsid w:val="00FA1BBA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1D6C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0FB"/>
    <w:rsid w:val="00FE56E8"/>
    <w:rsid w:val="00FE5B30"/>
    <w:rsid w:val="00FE6131"/>
    <w:rsid w:val="00FE65D9"/>
    <w:rsid w:val="00FE7625"/>
    <w:rsid w:val="00FE76DC"/>
    <w:rsid w:val="00FF03D1"/>
    <w:rsid w:val="00FF05FC"/>
    <w:rsid w:val="00FF063C"/>
    <w:rsid w:val="00FF0666"/>
    <w:rsid w:val="00FF17EE"/>
    <w:rsid w:val="00FF19E1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58AA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040D9-2B48-4F04-8092-F65617CE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76</TotalTime>
  <Pages>35</Pages>
  <Words>7981</Words>
  <Characters>34208</Characters>
  <Application>Microsoft Office Word</Application>
  <DocSecurity>0</DocSecurity>
  <Lines>285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Kanita team</cp:lastModifiedBy>
  <cp:revision>19</cp:revision>
  <cp:lastPrinted>2020-08-06T06:53:00Z</cp:lastPrinted>
  <dcterms:created xsi:type="dcterms:W3CDTF">2020-08-05T11:08:00Z</dcterms:created>
  <dcterms:modified xsi:type="dcterms:W3CDTF">2020-08-06T07:07:00Z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